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29D876" w14:textId="407E5EC4" w:rsidR="00020A56" w:rsidRPr="00E750C6" w:rsidRDefault="00491450" w:rsidP="00020A56">
      <w:pPr>
        <w:tabs>
          <w:tab w:val="left" w:pos="993"/>
          <w:tab w:val="left" w:pos="1134"/>
        </w:tabs>
        <w:rPr>
          <w:rFonts w:cs="Arial"/>
        </w:rPr>
      </w:pPr>
      <w:bookmarkStart w:id="0" w:name="_GoBack"/>
      <w:bookmarkEnd w:id="0"/>
      <w:r w:rsidRPr="00E750C6">
        <w:rPr>
          <w:rFonts w:cs="Arial"/>
        </w:rPr>
        <w:t>Številka</w:t>
      </w:r>
      <w:r w:rsidR="00020A56" w:rsidRPr="00E750C6">
        <w:rPr>
          <w:rFonts w:cs="Arial"/>
        </w:rPr>
        <w:t>:</w:t>
      </w:r>
      <w:r w:rsidRPr="00E750C6">
        <w:rPr>
          <w:rFonts w:cs="Arial"/>
        </w:rPr>
        <w:t xml:space="preserve"> </w:t>
      </w:r>
      <w:r w:rsidR="00E750C6" w:rsidRPr="00E750C6">
        <w:rPr>
          <w:rFonts w:cs="Arial"/>
        </w:rPr>
        <w:t>4302-0006/2025-</w:t>
      </w:r>
      <w:r w:rsidRPr="00E750C6">
        <w:rPr>
          <w:rFonts w:cs="Arial"/>
        </w:rPr>
        <w:t>2</w:t>
      </w:r>
    </w:p>
    <w:p w14:paraId="62621E27" w14:textId="45CBEA9E" w:rsidR="00020A56" w:rsidRPr="00241F04" w:rsidRDefault="00491450" w:rsidP="00020A56">
      <w:pPr>
        <w:tabs>
          <w:tab w:val="left" w:pos="993"/>
          <w:tab w:val="left" w:pos="1134"/>
        </w:tabs>
        <w:rPr>
          <w:rFonts w:cs="Arial"/>
          <w:i/>
        </w:rPr>
      </w:pPr>
      <w:r w:rsidRPr="00E750C6">
        <w:rPr>
          <w:rFonts w:cs="Arial"/>
        </w:rPr>
        <w:t xml:space="preserve">JN BR: </w:t>
      </w:r>
      <w:r w:rsidR="00E750C6" w:rsidRPr="00E750C6">
        <w:rPr>
          <w:rFonts w:cs="Arial"/>
        </w:rPr>
        <w:t>2025-067</w:t>
      </w:r>
    </w:p>
    <w:p w14:paraId="692B9E99" w14:textId="77777777" w:rsidR="00020A56" w:rsidRDefault="00020A56" w:rsidP="00020A56">
      <w:pPr>
        <w:tabs>
          <w:tab w:val="left" w:pos="1026"/>
        </w:tabs>
        <w:jc w:val="both"/>
        <w:rPr>
          <w:rFonts w:cs="Arial"/>
        </w:rPr>
      </w:pPr>
    </w:p>
    <w:p w14:paraId="49704B04" w14:textId="77777777" w:rsidR="00020A56" w:rsidRPr="0011436A" w:rsidRDefault="00020A56" w:rsidP="00020A56">
      <w:pPr>
        <w:tabs>
          <w:tab w:val="left" w:pos="1026"/>
        </w:tabs>
        <w:jc w:val="both"/>
        <w:rPr>
          <w:rFonts w:cs="Arial"/>
        </w:rPr>
      </w:pPr>
    </w:p>
    <w:p w14:paraId="73FAC6D2" w14:textId="77777777" w:rsidR="00020A56" w:rsidRDefault="00020A56" w:rsidP="00020A56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7F9E3ECC" w14:textId="77777777" w:rsidR="00020A56" w:rsidRDefault="00020A56" w:rsidP="00020A56">
      <w:pPr>
        <w:tabs>
          <w:tab w:val="left" w:pos="1083"/>
        </w:tabs>
        <w:rPr>
          <w:rFonts w:cs="Arial"/>
        </w:rPr>
      </w:pPr>
    </w:p>
    <w:p w14:paraId="04D29B54" w14:textId="77777777" w:rsidR="00491450" w:rsidRDefault="00491450" w:rsidP="00020A56">
      <w:pPr>
        <w:tabs>
          <w:tab w:val="left" w:pos="1083"/>
        </w:tabs>
        <w:rPr>
          <w:rFonts w:cs="Arial"/>
        </w:rPr>
      </w:pPr>
    </w:p>
    <w:p w14:paraId="74DC26B2" w14:textId="63D1DB30" w:rsidR="00020A56" w:rsidRDefault="00020A56" w:rsidP="00020A56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3CC56DFB" w14:textId="77777777" w:rsidR="00020A56" w:rsidRDefault="00020A56" w:rsidP="00020A56">
      <w:pPr>
        <w:tabs>
          <w:tab w:val="left" w:pos="1083"/>
        </w:tabs>
        <w:rPr>
          <w:rFonts w:cs="Arial"/>
        </w:rPr>
      </w:pPr>
    </w:p>
    <w:p w14:paraId="7D18FEA3" w14:textId="77777777" w:rsidR="00020A56" w:rsidRDefault="00020A56" w:rsidP="00020A56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glavnega ponudnika: ____________________________________________</w:t>
      </w:r>
    </w:p>
    <w:p w14:paraId="5BFE4C6A" w14:textId="68BFCB3E" w:rsidR="00020A56" w:rsidRDefault="00020A56" w:rsidP="00020A56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020A56" w14:paraId="5DDC03BC" w14:textId="77777777" w:rsidTr="001C0862">
        <w:trPr>
          <w:trHeight w:val="1281"/>
        </w:trPr>
        <w:tc>
          <w:tcPr>
            <w:tcW w:w="4481" w:type="dxa"/>
            <w:vAlign w:val="center"/>
          </w:tcPr>
          <w:p w14:paraId="45C673C5" w14:textId="1AD46914" w:rsidR="00020A56" w:rsidRDefault="00020A56" w:rsidP="00CB5AFC">
            <w:pPr>
              <w:jc w:val="both"/>
              <w:rPr>
                <w:rFonts w:cs="Arial"/>
              </w:rPr>
            </w:pPr>
            <w:r w:rsidRPr="00491450">
              <w:rPr>
                <w:rFonts w:cs="Arial"/>
              </w:rPr>
              <w:t xml:space="preserve">Skupna </w:t>
            </w:r>
            <w:r w:rsidR="00491450" w:rsidRPr="00491450">
              <w:rPr>
                <w:rFonts w:cs="Arial"/>
              </w:rPr>
              <w:t xml:space="preserve">okvirna </w:t>
            </w:r>
            <w:r w:rsidR="00CB5AFC">
              <w:rPr>
                <w:rFonts w:cs="Arial"/>
              </w:rPr>
              <w:t>dve</w:t>
            </w:r>
            <w:r w:rsidR="00CB5AFC" w:rsidRPr="00491450">
              <w:rPr>
                <w:rFonts w:cs="Arial"/>
              </w:rPr>
              <w:t xml:space="preserve"> </w:t>
            </w:r>
            <w:r w:rsidR="00491450" w:rsidRPr="00491450">
              <w:rPr>
                <w:rFonts w:cs="Arial"/>
              </w:rPr>
              <w:t>(</w:t>
            </w:r>
            <w:r w:rsidR="00CB5AFC">
              <w:rPr>
                <w:rFonts w:cs="Arial"/>
              </w:rPr>
              <w:t>2</w:t>
            </w:r>
            <w:r w:rsidR="00491450" w:rsidRPr="00491450">
              <w:rPr>
                <w:rFonts w:cs="Arial"/>
              </w:rPr>
              <w:t>) letna ponudbena vrednost v EUR brez DDV</w:t>
            </w:r>
          </w:p>
        </w:tc>
        <w:tc>
          <w:tcPr>
            <w:tcW w:w="4481" w:type="dxa"/>
            <w:vAlign w:val="center"/>
          </w:tcPr>
          <w:p w14:paraId="695430AB" w14:textId="77777777" w:rsidR="00020A56" w:rsidRDefault="00020A56" w:rsidP="001C0862">
            <w:pPr>
              <w:jc w:val="both"/>
              <w:rPr>
                <w:rFonts w:cs="Arial"/>
              </w:rPr>
            </w:pPr>
          </w:p>
        </w:tc>
      </w:tr>
    </w:tbl>
    <w:p w14:paraId="5C88278D" w14:textId="77777777" w:rsidR="00020A56" w:rsidRDefault="00020A56" w:rsidP="00020A56">
      <w:pPr>
        <w:jc w:val="both"/>
        <w:rPr>
          <w:rFonts w:cs="Arial"/>
        </w:rPr>
      </w:pPr>
    </w:p>
    <w:p w14:paraId="6E622768" w14:textId="77777777" w:rsidR="00020A56" w:rsidRDefault="00020A56" w:rsidP="00020A56">
      <w:pPr>
        <w:jc w:val="both"/>
        <w:rPr>
          <w:rFonts w:cs="Arial"/>
        </w:rPr>
      </w:pPr>
    </w:p>
    <w:p w14:paraId="284365E0" w14:textId="41D386A9" w:rsidR="00020A56" w:rsidRDefault="00020A56" w:rsidP="00020A56">
      <w:pPr>
        <w:jc w:val="both"/>
        <w:rPr>
          <w:rFonts w:cs="Arial"/>
        </w:rPr>
      </w:pPr>
    </w:p>
    <w:p w14:paraId="3CA81685" w14:textId="77777777" w:rsidR="00020A56" w:rsidRDefault="00020A56" w:rsidP="00020A56">
      <w:pPr>
        <w:jc w:val="both"/>
        <w:rPr>
          <w:rFonts w:cs="Arial"/>
        </w:rPr>
      </w:pPr>
    </w:p>
    <w:p w14:paraId="1774C57C" w14:textId="77777777" w:rsidR="00020A56" w:rsidRPr="00F35A6C" w:rsidRDefault="00020A56" w:rsidP="00020A56">
      <w:pPr>
        <w:jc w:val="both"/>
        <w:rPr>
          <w:rFonts w:cs="Arial"/>
        </w:rPr>
      </w:pPr>
    </w:p>
    <w:p w14:paraId="75C8DF5D" w14:textId="77777777" w:rsidR="00020A56" w:rsidRPr="00F35A6C" w:rsidRDefault="00020A56" w:rsidP="00020A56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362DF144" w14:textId="77777777" w:rsidR="00020A56" w:rsidRDefault="00020A56" w:rsidP="00020A56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1B8D888F" w14:textId="77777777" w:rsidR="00020A56" w:rsidRPr="007838D2" w:rsidRDefault="00020A56" w:rsidP="00020A56">
      <w:pPr>
        <w:rPr>
          <w:rFonts w:cs="Arial"/>
        </w:rPr>
      </w:pPr>
    </w:p>
    <w:p w14:paraId="1FBC9B09" w14:textId="77777777" w:rsidR="00020A56" w:rsidRPr="007838D2" w:rsidRDefault="00020A56" w:rsidP="00020A56">
      <w:pPr>
        <w:rPr>
          <w:rFonts w:cs="Arial"/>
        </w:rPr>
      </w:pPr>
    </w:p>
    <w:p w14:paraId="21946DE1" w14:textId="77777777" w:rsidR="00020A56" w:rsidRDefault="00020A56" w:rsidP="00020A56">
      <w:pPr>
        <w:rPr>
          <w:rFonts w:cs="Arial"/>
        </w:rPr>
      </w:pPr>
    </w:p>
    <w:p w14:paraId="564820C3" w14:textId="77777777" w:rsidR="00020A56" w:rsidRDefault="00020A56" w:rsidP="00020A56">
      <w:pPr>
        <w:rPr>
          <w:rFonts w:cs="Arial"/>
          <w:i/>
        </w:rPr>
      </w:pPr>
    </w:p>
    <w:p w14:paraId="281DB262" w14:textId="77777777" w:rsidR="00020A56" w:rsidRDefault="00020A56" w:rsidP="00020A56">
      <w:pPr>
        <w:jc w:val="both"/>
        <w:rPr>
          <w:rFonts w:cs="Arial"/>
          <w:i/>
        </w:rPr>
      </w:pPr>
    </w:p>
    <w:p w14:paraId="16510F67" w14:textId="77777777" w:rsidR="00020A56" w:rsidRDefault="00020A56" w:rsidP="00020A56">
      <w:pPr>
        <w:jc w:val="both"/>
        <w:rPr>
          <w:rFonts w:cs="Arial"/>
          <w:i/>
        </w:rPr>
      </w:pPr>
    </w:p>
    <w:p w14:paraId="3EC8A5EE" w14:textId="77777777" w:rsidR="00020A56" w:rsidRDefault="00020A56" w:rsidP="00020A56">
      <w:pPr>
        <w:jc w:val="both"/>
        <w:rPr>
          <w:rFonts w:cs="Arial"/>
          <w:i/>
        </w:rPr>
      </w:pPr>
    </w:p>
    <w:p w14:paraId="32926830" w14:textId="77777777" w:rsidR="00020A56" w:rsidRDefault="00020A56" w:rsidP="00020A56">
      <w:pPr>
        <w:jc w:val="both"/>
        <w:rPr>
          <w:rFonts w:cs="Arial"/>
          <w:i/>
        </w:rPr>
      </w:pPr>
    </w:p>
    <w:p w14:paraId="35B3D347" w14:textId="77777777" w:rsidR="00020A56" w:rsidRDefault="00020A56" w:rsidP="00020A56">
      <w:pPr>
        <w:jc w:val="both"/>
        <w:rPr>
          <w:rFonts w:cs="Arial"/>
          <w:i/>
        </w:rPr>
      </w:pPr>
    </w:p>
    <w:p w14:paraId="4EBD1C77" w14:textId="77777777" w:rsidR="00020A56" w:rsidRDefault="00020A56" w:rsidP="00020A56">
      <w:pPr>
        <w:jc w:val="both"/>
        <w:rPr>
          <w:rFonts w:cs="Arial"/>
          <w:i/>
        </w:rPr>
      </w:pPr>
    </w:p>
    <w:p w14:paraId="47F9DA9F" w14:textId="77777777" w:rsidR="00020A56" w:rsidRDefault="00020A56" w:rsidP="00020A56">
      <w:pPr>
        <w:jc w:val="both"/>
        <w:rPr>
          <w:rFonts w:cs="Arial"/>
          <w:i/>
        </w:rPr>
      </w:pPr>
    </w:p>
    <w:p w14:paraId="5744D3FC" w14:textId="77777777" w:rsidR="00020A56" w:rsidRDefault="00020A56" w:rsidP="00020A56">
      <w:pPr>
        <w:jc w:val="both"/>
        <w:rPr>
          <w:rFonts w:cs="Arial"/>
          <w:i/>
        </w:rPr>
      </w:pPr>
    </w:p>
    <w:p w14:paraId="06855CAB" w14:textId="77777777" w:rsidR="00020A56" w:rsidRDefault="00020A56" w:rsidP="00020A56">
      <w:pPr>
        <w:jc w:val="both"/>
        <w:rPr>
          <w:rFonts w:cs="Arial"/>
          <w:i/>
        </w:rPr>
      </w:pPr>
    </w:p>
    <w:p w14:paraId="4540B1BC" w14:textId="77777777" w:rsidR="00020A56" w:rsidRDefault="00020A56" w:rsidP="00020A56">
      <w:pPr>
        <w:jc w:val="both"/>
        <w:rPr>
          <w:rFonts w:cs="Arial"/>
          <w:i/>
        </w:rPr>
      </w:pPr>
    </w:p>
    <w:p w14:paraId="5DEF5A2D" w14:textId="77777777" w:rsidR="00020A56" w:rsidRDefault="00020A56" w:rsidP="00020A56">
      <w:pPr>
        <w:jc w:val="both"/>
        <w:rPr>
          <w:rFonts w:cs="Arial"/>
          <w:i/>
        </w:rPr>
      </w:pPr>
    </w:p>
    <w:p w14:paraId="42636B3B" w14:textId="77777777" w:rsidR="00020A56" w:rsidRDefault="00020A56" w:rsidP="00020A56">
      <w:pPr>
        <w:jc w:val="both"/>
        <w:rPr>
          <w:rFonts w:cs="Arial"/>
          <w:i/>
        </w:rPr>
      </w:pPr>
    </w:p>
    <w:p w14:paraId="7B158C13" w14:textId="77777777" w:rsidR="00020A56" w:rsidRDefault="00020A56" w:rsidP="00020A56">
      <w:pPr>
        <w:jc w:val="both"/>
        <w:rPr>
          <w:rFonts w:cs="Arial"/>
          <w:i/>
        </w:rPr>
      </w:pPr>
    </w:p>
    <w:p w14:paraId="04ABA659" w14:textId="77777777" w:rsidR="00020A56" w:rsidRDefault="00020A56" w:rsidP="00020A56">
      <w:pPr>
        <w:jc w:val="both"/>
        <w:rPr>
          <w:rFonts w:cs="Arial"/>
          <w:i/>
        </w:rPr>
      </w:pPr>
    </w:p>
    <w:p w14:paraId="4947F2BC" w14:textId="77777777" w:rsidR="00491450" w:rsidRDefault="00491450" w:rsidP="00020A56">
      <w:pPr>
        <w:jc w:val="both"/>
        <w:rPr>
          <w:rFonts w:cs="Arial"/>
          <w:i/>
        </w:rPr>
      </w:pPr>
    </w:p>
    <w:p w14:paraId="280BB289" w14:textId="77777777" w:rsidR="00491450" w:rsidRDefault="00491450" w:rsidP="00020A56">
      <w:pPr>
        <w:jc w:val="both"/>
        <w:rPr>
          <w:rFonts w:cs="Arial"/>
          <w:i/>
        </w:rPr>
      </w:pPr>
    </w:p>
    <w:p w14:paraId="191A0D72" w14:textId="77777777" w:rsidR="00491450" w:rsidRDefault="00491450" w:rsidP="00020A56">
      <w:pPr>
        <w:jc w:val="both"/>
        <w:rPr>
          <w:rFonts w:cs="Arial"/>
          <w:i/>
        </w:rPr>
      </w:pPr>
    </w:p>
    <w:p w14:paraId="317FC03F" w14:textId="77777777" w:rsidR="00491450" w:rsidRDefault="00491450" w:rsidP="00020A56">
      <w:pPr>
        <w:jc w:val="both"/>
        <w:rPr>
          <w:rFonts w:cs="Arial"/>
          <w:i/>
        </w:rPr>
      </w:pPr>
    </w:p>
    <w:p w14:paraId="460CE9A7" w14:textId="77777777" w:rsidR="00491450" w:rsidRDefault="00491450" w:rsidP="00020A56">
      <w:pPr>
        <w:jc w:val="both"/>
        <w:rPr>
          <w:rFonts w:cs="Arial"/>
          <w:i/>
        </w:rPr>
      </w:pPr>
    </w:p>
    <w:p w14:paraId="00E9B2A3" w14:textId="77777777" w:rsidR="00491450" w:rsidRDefault="00491450" w:rsidP="00020A56">
      <w:pPr>
        <w:jc w:val="both"/>
        <w:rPr>
          <w:rFonts w:cs="Arial"/>
          <w:i/>
        </w:rPr>
      </w:pPr>
    </w:p>
    <w:p w14:paraId="78B83320" w14:textId="77777777" w:rsidR="00491450" w:rsidRDefault="00491450" w:rsidP="00020A56">
      <w:pPr>
        <w:jc w:val="both"/>
        <w:rPr>
          <w:rFonts w:cs="Arial"/>
          <w:i/>
        </w:rPr>
      </w:pPr>
    </w:p>
    <w:p w14:paraId="4819581B" w14:textId="76C1827F" w:rsidR="00020A56" w:rsidRPr="00E81DF5" w:rsidRDefault="00020A56" w:rsidP="00020A56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 xml:space="preserve">. </w:t>
      </w:r>
    </w:p>
    <w:p w14:paraId="0F55F15B" w14:textId="77777777" w:rsidR="00020A56" w:rsidRPr="00B20754" w:rsidRDefault="00020A56" w:rsidP="00020A56"/>
    <w:p w14:paraId="18BF8984" w14:textId="098C65CB" w:rsidR="00D47195" w:rsidRPr="00020A56" w:rsidRDefault="00D47195" w:rsidP="00020A56"/>
    <w:sectPr w:rsidR="00D47195" w:rsidRPr="00020A56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99B940" w14:textId="77777777" w:rsidR="00F62905" w:rsidRDefault="00F62905">
      <w:r>
        <w:separator/>
      </w:r>
    </w:p>
  </w:endnote>
  <w:endnote w:type="continuationSeparator" w:id="0">
    <w:p w14:paraId="3E4D5D26" w14:textId="77777777" w:rsidR="00F62905" w:rsidRDefault="00F62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137E840B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129F9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7DCE41F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41D4A42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E3E7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E3E7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59262F" w14:textId="77777777" w:rsidR="00F62905" w:rsidRDefault="00F62905">
      <w:r>
        <w:separator/>
      </w:r>
    </w:p>
  </w:footnote>
  <w:footnote w:type="continuationSeparator" w:id="0">
    <w:p w14:paraId="3BAF9A3E" w14:textId="77777777" w:rsidR="00F62905" w:rsidRDefault="00F62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8607A0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19B94950" w:rsidR="00C0552D" w:rsidRPr="008607A0" w:rsidRDefault="0044268A" w:rsidP="00F27D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55CA7">
            <w:rPr>
              <w:rFonts w:cs="Arial"/>
              <w:color w:val="000000"/>
              <w:sz w:val="16"/>
              <w:szCs w:val="16"/>
            </w:rPr>
            <w:t>-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27D5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8607A0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6963B8B7" w:rsidR="00C0552D" w:rsidRPr="008607A0" w:rsidRDefault="00144B8D" w:rsidP="002F6C2B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8607A0">
            <w:rPr>
              <w:rFonts w:cs="Arial"/>
              <w:sz w:val="16"/>
              <w:szCs w:val="16"/>
            </w:rPr>
            <w:t xml:space="preserve">OBR </w:t>
          </w:r>
          <w:r w:rsidR="005564B9" w:rsidRPr="008607A0">
            <w:rPr>
              <w:rFonts w:cs="Arial"/>
              <w:sz w:val="16"/>
              <w:szCs w:val="16"/>
            </w:rPr>
            <w:t>–</w:t>
          </w:r>
          <w:r w:rsidRPr="008607A0">
            <w:rPr>
              <w:rFonts w:cs="Arial"/>
              <w:sz w:val="16"/>
              <w:szCs w:val="16"/>
            </w:rPr>
            <w:t xml:space="preserve"> </w:t>
          </w:r>
          <w:r w:rsidR="005564B9" w:rsidRPr="008607A0">
            <w:rPr>
              <w:rFonts w:cs="Arial"/>
              <w:sz w:val="16"/>
              <w:szCs w:val="16"/>
            </w:rPr>
            <w:t>2.</w:t>
          </w:r>
          <w:r w:rsidR="00B269FA" w:rsidRPr="008607A0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0A56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1CC8"/>
    <w:rsid w:val="001A7BD0"/>
    <w:rsid w:val="001B4703"/>
    <w:rsid w:val="001B6096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2F6C2B"/>
    <w:rsid w:val="00301033"/>
    <w:rsid w:val="00315EE6"/>
    <w:rsid w:val="00324C4C"/>
    <w:rsid w:val="00325D8B"/>
    <w:rsid w:val="00326834"/>
    <w:rsid w:val="00331FD0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3F95"/>
    <w:rsid w:val="00434AD4"/>
    <w:rsid w:val="0043532D"/>
    <w:rsid w:val="0044268A"/>
    <w:rsid w:val="00445049"/>
    <w:rsid w:val="004527D6"/>
    <w:rsid w:val="00455EB9"/>
    <w:rsid w:val="004720C5"/>
    <w:rsid w:val="0047643E"/>
    <w:rsid w:val="004777D5"/>
    <w:rsid w:val="004801D0"/>
    <w:rsid w:val="0049145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564B9"/>
    <w:rsid w:val="005608A6"/>
    <w:rsid w:val="005724B4"/>
    <w:rsid w:val="005753D9"/>
    <w:rsid w:val="0058399F"/>
    <w:rsid w:val="005A56F6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29F9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95A8E"/>
    <w:rsid w:val="006C4BCD"/>
    <w:rsid w:val="006D3E51"/>
    <w:rsid w:val="006D59F7"/>
    <w:rsid w:val="006E377F"/>
    <w:rsid w:val="006F44F5"/>
    <w:rsid w:val="006F758E"/>
    <w:rsid w:val="007010E2"/>
    <w:rsid w:val="007033C0"/>
    <w:rsid w:val="00711939"/>
    <w:rsid w:val="007227F3"/>
    <w:rsid w:val="007345D8"/>
    <w:rsid w:val="00741DF3"/>
    <w:rsid w:val="00743912"/>
    <w:rsid w:val="00761A55"/>
    <w:rsid w:val="00767A5A"/>
    <w:rsid w:val="00780396"/>
    <w:rsid w:val="0078319E"/>
    <w:rsid w:val="00783525"/>
    <w:rsid w:val="007838D2"/>
    <w:rsid w:val="007A495B"/>
    <w:rsid w:val="007B3F60"/>
    <w:rsid w:val="007D302C"/>
    <w:rsid w:val="007D4174"/>
    <w:rsid w:val="007E0866"/>
    <w:rsid w:val="007E31E3"/>
    <w:rsid w:val="007E3E7F"/>
    <w:rsid w:val="007F3757"/>
    <w:rsid w:val="007F4AC2"/>
    <w:rsid w:val="007F5D5E"/>
    <w:rsid w:val="007F7EE3"/>
    <w:rsid w:val="008155E7"/>
    <w:rsid w:val="00824D1D"/>
    <w:rsid w:val="00833AC6"/>
    <w:rsid w:val="00843739"/>
    <w:rsid w:val="00847017"/>
    <w:rsid w:val="0085305E"/>
    <w:rsid w:val="00853F3C"/>
    <w:rsid w:val="008607A0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2CDC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1D70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976A7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0FCC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4DDD"/>
    <w:rsid w:val="00C565DD"/>
    <w:rsid w:val="00C64A95"/>
    <w:rsid w:val="00C82B34"/>
    <w:rsid w:val="00C9531D"/>
    <w:rsid w:val="00C97729"/>
    <w:rsid w:val="00CB008E"/>
    <w:rsid w:val="00CB0D95"/>
    <w:rsid w:val="00CB5AFC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5CA7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DF517F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750C6"/>
    <w:rsid w:val="00E81DF5"/>
    <w:rsid w:val="00E932C8"/>
    <w:rsid w:val="00E95B73"/>
    <w:rsid w:val="00E9600A"/>
    <w:rsid w:val="00EA1749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27D5A"/>
    <w:rsid w:val="00F35A6C"/>
    <w:rsid w:val="00F41606"/>
    <w:rsid w:val="00F42EA0"/>
    <w:rsid w:val="00F51F53"/>
    <w:rsid w:val="00F52A52"/>
    <w:rsid w:val="00F555FE"/>
    <w:rsid w:val="00F57E43"/>
    <w:rsid w:val="00F60526"/>
    <w:rsid w:val="00F62905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52B02E9-CEFE-4BD0-A87E-6C6B3019CF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2312F4-8D09-4A7A-8EE2-4F1D868DE3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9D1102-4033-48A7-9631-259983263294}">
  <ds:schemaRefs>
    <ds:schemaRef ds:uri="64b5e79a-161e-4f4f-95e3-8c5cd0f50b65"/>
    <ds:schemaRef ds:uri="http://schemas.microsoft.com/office/2006/documentManagement/types"/>
    <ds:schemaRef ds:uri="http://purl.org/dc/terms/"/>
    <ds:schemaRef ds:uri="6a4cc071-bd85-44c5-acc7-68a9b922d49c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1226A929-7624-41A7-975F-607B43711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569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1</cp:revision>
  <cp:lastPrinted>2024-11-19T08:39:00Z</cp:lastPrinted>
  <dcterms:created xsi:type="dcterms:W3CDTF">2024-11-19T08:22:00Z</dcterms:created>
  <dcterms:modified xsi:type="dcterms:W3CDTF">2025-01-28T07:17:00Z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