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2610A" w14:textId="77777777" w:rsidR="005430EF" w:rsidRDefault="005430EF" w:rsidP="00020A56">
      <w:pPr>
        <w:tabs>
          <w:tab w:val="left" w:pos="993"/>
          <w:tab w:val="left" w:pos="1134"/>
        </w:tabs>
        <w:rPr>
          <w:rFonts w:cs="Arial"/>
        </w:rPr>
      </w:pPr>
    </w:p>
    <w:p w14:paraId="6A29D876" w14:textId="2E0DCBC1" w:rsidR="00020A56" w:rsidRDefault="00020A56" w:rsidP="00020A56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>
        <w:rPr>
          <w:rFonts w:cs="Arial"/>
        </w:rPr>
        <w:t>:</w:t>
      </w:r>
      <w:r w:rsidR="00640882">
        <w:rPr>
          <w:rFonts w:cs="Arial"/>
        </w:rPr>
        <w:t xml:space="preserve"> </w:t>
      </w:r>
      <w:r w:rsidR="00C62C63" w:rsidRPr="00C62C63">
        <w:rPr>
          <w:rFonts w:cs="Arial"/>
        </w:rPr>
        <w:t>83.2025-BJ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2221FDA" w14:textId="77777777" w:rsidR="00C13B94" w:rsidRPr="0011436A" w:rsidRDefault="00C13B94" w:rsidP="00C13B94">
      <w:pPr>
        <w:tabs>
          <w:tab w:val="left" w:pos="1026"/>
        </w:tabs>
        <w:jc w:val="both"/>
        <w:rPr>
          <w:rFonts w:cs="Arial"/>
        </w:rPr>
      </w:pPr>
    </w:p>
    <w:p w14:paraId="322CB6A7" w14:textId="77777777" w:rsidR="00C13B94" w:rsidRDefault="00C13B94" w:rsidP="00C13B94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46934A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1B967CD0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773EEF4E" w14:textId="77777777" w:rsidR="00C13B94" w:rsidRDefault="00C13B94" w:rsidP="00C13B94">
      <w:pPr>
        <w:tabs>
          <w:tab w:val="left" w:pos="1083"/>
        </w:tabs>
        <w:rPr>
          <w:rFonts w:cs="Arial"/>
        </w:rPr>
      </w:pPr>
    </w:p>
    <w:p w14:paraId="446F88EF" w14:textId="77777777" w:rsidR="00C13B94" w:rsidRDefault="00C13B94" w:rsidP="00C13B9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05E50D92" w14:textId="2C3E3535" w:rsidR="00C13B94" w:rsidRDefault="00C13B94" w:rsidP="00C13B94">
      <w:pPr>
        <w:tabs>
          <w:tab w:val="left" w:pos="1083"/>
        </w:tabs>
        <w:rPr>
          <w:rFonts w:cs="Arial"/>
        </w:rPr>
      </w:pPr>
    </w:p>
    <w:p w14:paraId="698BF89C" w14:textId="77777777" w:rsidR="00C44EDD" w:rsidRDefault="00C44EDD" w:rsidP="00C13B94">
      <w:pPr>
        <w:tabs>
          <w:tab w:val="left" w:pos="1083"/>
        </w:tabs>
        <w:rPr>
          <w:rFonts w:cs="Arial"/>
        </w:rPr>
      </w:pPr>
    </w:p>
    <w:p w14:paraId="6760B5E1" w14:textId="3A5A4B90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</w:t>
      </w:r>
      <w:r w:rsidR="0032155E">
        <w:rPr>
          <w:rFonts w:cs="Arial"/>
        </w:rPr>
        <w:t>1</w:t>
      </w:r>
      <w:r>
        <w:rPr>
          <w:rFonts w:cs="Arial"/>
        </w:rPr>
        <w:t xml:space="preserve">: </w:t>
      </w:r>
      <w:r w:rsidR="00C44EDD" w:rsidRPr="00C44EDD">
        <w:rPr>
          <w:rFonts w:cs="Arial"/>
        </w:rPr>
        <w:t>Vzdrževanje, posodabljanje in nadgradnja spletnih aplikacij v podporo svetovalni dejavnosti v izobraževanju odraslih (SDIO)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37E9F1BE" w14:textId="77777777" w:rsidTr="00124DA6">
        <w:trPr>
          <w:trHeight w:val="1026"/>
        </w:trPr>
        <w:tc>
          <w:tcPr>
            <w:tcW w:w="4553" w:type="dxa"/>
            <w:vAlign w:val="center"/>
          </w:tcPr>
          <w:p w14:paraId="0F5E92F9" w14:textId="3AA8296E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3A39010C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3911B1C3" w14:textId="4A5A5B96" w:rsidR="00C13B94" w:rsidRDefault="00C13B94" w:rsidP="00C13B94">
      <w:pPr>
        <w:jc w:val="both"/>
        <w:rPr>
          <w:rFonts w:cs="Arial"/>
        </w:rPr>
      </w:pPr>
    </w:p>
    <w:p w14:paraId="0C34974E" w14:textId="19B28F31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</w:t>
      </w:r>
      <w:r w:rsidR="0032155E">
        <w:rPr>
          <w:rFonts w:cs="Arial"/>
        </w:rPr>
        <w:t>2</w:t>
      </w:r>
      <w:r>
        <w:rPr>
          <w:rFonts w:cs="Arial"/>
        </w:rPr>
        <w:t xml:space="preserve">: </w:t>
      </w:r>
      <w:r w:rsidR="00C44EDD" w:rsidRPr="00C44EDD">
        <w:rPr>
          <w:rFonts w:cs="Arial"/>
        </w:rPr>
        <w:t>Vzdrževanje, posodabljanje in nadgradnja spletnih aplikacij ReNPIO in ESK - Spremljanje dela študijskih krožkov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507409E5" w14:textId="77777777" w:rsidTr="00B837FB">
        <w:trPr>
          <w:trHeight w:val="1026"/>
        </w:trPr>
        <w:tc>
          <w:tcPr>
            <w:tcW w:w="4553" w:type="dxa"/>
            <w:vAlign w:val="center"/>
          </w:tcPr>
          <w:p w14:paraId="216AA807" w14:textId="12073C7C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13BCE398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0DA569EC" w14:textId="1CCE92EC" w:rsidR="00C13B94" w:rsidRDefault="00C13B94" w:rsidP="00C13B94">
      <w:pPr>
        <w:jc w:val="both"/>
        <w:rPr>
          <w:rFonts w:cs="Arial"/>
        </w:rPr>
      </w:pPr>
    </w:p>
    <w:p w14:paraId="27BC1BE0" w14:textId="030F98A1" w:rsidR="00D26BF7" w:rsidRDefault="00D26BF7" w:rsidP="00FE0F23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SKLOP </w:t>
      </w:r>
      <w:r w:rsidR="0032155E">
        <w:rPr>
          <w:rFonts w:cs="Arial"/>
        </w:rPr>
        <w:t>3</w:t>
      </w:r>
      <w:r>
        <w:rPr>
          <w:rFonts w:cs="Arial"/>
        </w:rPr>
        <w:t xml:space="preserve">: </w:t>
      </w:r>
      <w:r w:rsidR="00C44EDD" w:rsidRPr="00C44EDD">
        <w:rPr>
          <w:rFonts w:cs="Arial"/>
        </w:rPr>
        <w:t>Vzdrževanje, posodabljanje in nadgradnja spletnih aplikacij na področju andragoškega spopolnjevanja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837FB" w:rsidRPr="00D26BF7" w14:paraId="5D3AED47" w14:textId="77777777" w:rsidTr="00B837FB">
        <w:trPr>
          <w:trHeight w:val="1026"/>
        </w:trPr>
        <w:tc>
          <w:tcPr>
            <w:tcW w:w="4553" w:type="dxa"/>
            <w:vAlign w:val="center"/>
          </w:tcPr>
          <w:p w14:paraId="3F61D010" w14:textId="604A2645" w:rsidR="00B837FB" w:rsidRPr="00D26BF7" w:rsidRDefault="00B837FB" w:rsidP="00124DA6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2677CE88" w14:textId="77777777" w:rsidR="00B837FB" w:rsidRPr="00D26BF7" w:rsidRDefault="00B837FB" w:rsidP="00124DA6">
            <w:pPr>
              <w:jc w:val="both"/>
              <w:rPr>
                <w:rFonts w:cs="Arial"/>
              </w:rPr>
            </w:pPr>
          </w:p>
        </w:tc>
      </w:tr>
    </w:tbl>
    <w:p w14:paraId="6FF13A75" w14:textId="77777777" w:rsidR="00D26BF7" w:rsidRPr="00F35A6C" w:rsidRDefault="00D26BF7" w:rsidP="00C13B94">
      <w:pPr>
        <w:jc w:val="both"/>
        <w:rPr>
          <w:rFonts w:cs="Arial"/>
        </w:rPr>
      </w:pPr>
    </w:p>
    <w:p w14:paraId="28CFE3BD" w14:textId="1DBDF058" w:rsidR="00BF2A6A" w:rsidRPr="00BF2A6A" w:rsidRDefault="00BF2A6A" w:rsidP="00BF2A6A">
      <w:pPr>
        <w:widowControl w:val="0"/>
        <w:rPr>
          <w:rFonts w:cs="Arial"/>
        </w:rPr>
      </w:pPr>
      <w:r w:rsidRPr="00BF2A6A">
        <w:rPr>
          <w:rFonts w:cs="Arial"/>
        </w:rPr>
        <w:t xml:space="preserve">SKLOP </w:t>
      </w:r>
      <w:r w:rsidR="0032155E">
        <w:rPr>
          <w:rFonts w:cs="Arial"/>
        </w:rPr>
        <w:t>4</w:t>
      </w:r>
      <w:r w:rsidRPr="00BF2A6A">
        <w:rPr>
          <w:rFonts w:cs="Arial"/>
        </w:rPr>
        <w:t>: Vzdrževanje, posodabljanje in nadgradnja spletne aplikacije Letni posvet o izobraževanju odraslih (LPoIO)</w:t>
      </w:r>
    </w:p>
    <w:tbl>
      <w:tblPr>
        <w:tblStyle w:val="Tabelamrea"/>
        <w:tblW w:w="9106" w:type="dxa"/>
        <w:tblInd w:w="0" w:type="dxa"/>
        <w:tblLook w:val="04A0" w:firstRow="1" w:lastRow="0" w:firstColumn="1" w:lastColumn="0" w:noHBand="0" w:noVBand="1"/>
      </w:tblPr>
      <w:tblGrid>
        <w:gridCol w:w="4553"/>
        <w:gridCol w:w="4553"/>
      </w:tblGrid>
      <w:tr w:rsidR="00BF2A6A" w:rsidRPr="00D26BF7" w14:paraId="4DBCB377" w14:textId="77777777" w:rsidTr="00652B4D">
        <w:trPr>
          <w:trHeight w:val="1026"/>
        </w:trPr>
        <w:tc>
          <w:tcPr>
            <w:tcW w:w="4553" w:type="dxa"/>
            <w:vAlign w:val="center"/>
          </w:tcPr>
          <w:p w14:paraId="27D3E1F1" w14:textId="17AAFF95" w:rsidR="00BF2A6A" w:rsidRPr="00D26BF7" w:rsidRDefault="00BF2A6A" w:rsidP="00652B4D">
            <w:pPr>
              <w:jc w:val="both"/>
              <w:rPr>
                <w:rFonts w:cs="Arial"/>
              </w:rPr>
            </w:pPr>
            <w:r w:rsidRPr="00D26BF7">
              <w:rPr>
                <w:rFonts w:cs="Arial"/>
              </w:rPr>
              <w:t xml:space="preserve">Skupna </w:t>
            </w:r>
            <w:r>
              <w:rPr>
                <w:rFonts w:cs="Arial"/>
              </w:rPr>
              <w:t xml:space="preserve">okvirna </w:t>
            </w:r>
            <w:r w:rsidRPr="00D26BF7">
              <w:rPr>
                <w:rFonts w:cs="Arial"/>
              </w:rPr>
              <w:t>ponudbena vrednost v EUR brez DDV</w:t>
            </w:r>
            <w:r w:rsidRPr="00D26BF7">
              <w:rPr>
                <w:rFonts w:cs="Arial"/>
              </w:rPr>
              <w:tab/>
            </w:r>
            <w:r w:rsidRPr="00D26BF7">
              <w:rPr>
                <w:rFonts w:cs="Arial"/>
              </w:rPr>
              <w:tab/>
            </w:r>
          </w:p>
        </w:tc>
        <w:tc>
          <w:tcPr>
            <w:tcW w:w="4553" w:type="dxa"/>
            <w:vAlign w:val="center"/>
          </w:tcPr>
          <w:p w14:paraId="068F97BC" w14:textId="77777777" w:rsidR="00BF2A6A" w:rsidRPr="00D26BF7" w:rsidRDefault="00BF2A6A" w:rsidP="00652B4D">
            <w:pPr>
              <w:jc w:val="both"/>
              <w:rPr>
                <w:rFonts w:cs="Arial"/>
              </w:rPr>
            </w:pPr>
          </w:p>
        </w:tc>
      </w:tr>
    </w:tbl>
    <w:p w14:paraId="5B3DCC36" w14:textId="77777777" w:rsidR="00BF2A6A" w:rsidRPr="00F35A6C" w:rsidRDefault="00BF2A6A" w:rsidP="00BF2A6A">
      <w:pPr>
        <w:jc w:val="both"/>
        <w:rPr>
          <w:rFonts w:cs="Arial"/>
        </w:rPr>
      </w:pPr>
    </w:p>
    <w:p w14:paraId="7BD5EF6D" w14:textId="032FA2E5" w:rsidR="00AB209B" w:rsidRDefault="00C13B94" w:rsidP="00C13B94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</w:p>
    <w:p w14:paraId="78EA280C" w14:textId="77777777" w:rsidR="00AB209B" w:rsidRDefault="00AB209B" w:rsidP="00C13B94">
      <w:pPr>
        <w:jc w:val="both"/>
        <w:rPr>
          <w:rFonts w:cs="Arial"/>
        </w:rPr>
      </w:pPr>
    </w:p>
    <w:p w14:paraId="1DDD377C" w14:textId="54EF3C53" w:rsidR="00C13B94" w:rsidRPr="00F35A6C" w:rsidRDefault="00C13B94" w:rsidP="00AB209B">
      <w:pPr>
        <w:ind w:left="3540" w:firstLine="708"/>
        <w:jc w:val="both"/>
        <w:rPr>
          <w:rFonts w:cs="Arial"/>
        </w:rPr>
      </w:pPr>
      <w:r>
        <w:rPr>
          <w:rFonts w:cs="Arial"/>
        </w:rPr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4AA66517" w14:textId="77777777" w:rsidR="00C13B94" w:rsidRDefault="00C13B94" w:rsidP="00C13B9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6C810369" w14:textId="77777777" w:rsidR="00C13B94" w:rsidRPr="007838D2" w:rsidRDefault="00C13B94" w:rsidP="00C13B94">
      <w:pPr>
        <w:rPr>
          <w:rFonts w:cs="Arial"/>
        </w:rPr>
      </w:pPr>
    </w:p>
    <w:p w14:paraId="2C6CCE1A" w14:textId="77777777" w:rsidR="00C13B94" w:rsidRPr="007838D2" w:rsidRDefault="00C13B94" w:rsidP="00C13B94">
      <w:pPr>
        <w:rPr>
          <w:rFonts w:cs="Arial"/>
        </w:rPr>
      </w:pPr>
    </w:p>
    <w:p w14:paraId="3E7DD562" w14:textId="77777777" w:rsidR="0032155E" w:rsidRDefault="0032155E" w:rsidP="00C13B94">
      <w:pPr>
        <w:jc w:val="both"/>
        <w:rPr>
          <w:rFonts w:cs="Arial"/>
          <w:i/>
        </w:rPr>
      </w:pPr>
    </w:p>
    <w:p w14:paraId="6C64A800" w14:textId="77777777" w:rsidR="0032155E" w:rsidRDefault="0032155E" w:rsidP="00C13B94">
      <w:pPr>
        <w:jc w:val="both"/>
        <w:rPr>
          <w:rFonts w:cs="Arial"/>
          <w:i/>
        </w:rPr>
      </w:pPr>
    </w:p>
    <w:p w14:paraId="1FE9041F" w14:textId="77777777" w:rsidR="0032155E" w:rsidRDefault="0032155E" w:rsidP="00C13B94">
      <w:pPr>
        <w:jc w:val="both"/>
        <w:rPr>
          <w:rFonts w:cs="Arial"/>
          <w:i/>
        </w:rPr>
      </w:pPr>
    </w:p>
    <w:p w14:paraId="47B74F41" w14:textId="6C8E0880" w:rsidR="00C13B94" w:rsidRPr="00E81DF5" w:rsidRDefault="00C13B94" w:rsidP="00C13B94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</w:t>
      </w:r>
      <w:r w:rsidR="00D26BF7">
        <w:rPr>
          <w:rFonts w:cs="Arial"/>
          <w:i/>
        </w:rPr>
        <w:t>, in sicer za tisti sklop</w:t>
      </w:r>
      <w:r w:rsidR="00C44EDD">
        <w:rPr>
          <w:rFonts w:cs="Arial"/>
          <w:i/>
        </w:rPr>
        <w:t>,</w:t>
      </w:r>
      <w:r w:rsidR="00D26BF7">
        <w:rPr>
          <w:rFonts w:cs="Arial"/>
          <w:i/>
        </w:rPr>
        <w:t xml:space="preserve"> za katerega oddaja ponudbo</w:t>
      </w:r>
      <w:r>
        <w:rPr>
          <w:rFonts w:cs="Arial"/>
          <w:i/>
        </w:rPr>
        <w:t>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5E683B04" w14:textId="77777777" w:rsidR="00C13B94" w:rsidRPr="00B20754" w:rsidRDefault="00C13B94" w:rsidP="00C13B94"/>
    <w:p w14:paraId="18BF8984" w14:textId="098C65CB" w:rsidR="00D47195" w:rsidRPr="00020A56" w:rsidRDefault="00D47195" w:rsidP="00C13B94">
      <w:pPr>
        <w:tabs>
          <w:tab w:val="left" w:pos="1026"/>
        </w:tabs>
        <w:jc w:val="both"/>
      </w:pPr>
    </w:p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87EBC" w14:textId="77777777" w:rsidR="00240CE5" w:rsidRDefault="00240CE5">
      <w:r>
        <w:separator/>
      </w:r>
    </w:p>
  </w:endnote>
  <w:endnote w:type="continuationSeparator" w:id="0">
    <w:p w14:paraId="592F39F3" w14:textId="77777777" w:rsidR="00240CE5" w:rsidRDefault="0024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0ACD99B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A5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A5FA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2DF678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A5F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A5FAE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C2BF" w14:textId="77777777" w:rsidR="00240CE5" w:rsidRDefault="00240CE5">
      <w:r>
        <w:separator/>
      </w:r>
    </w:p>
  </w:footnote>
  <w:footnote w:type="continuationSeparator" w:id="0">
    <w:p w14:paraId="50A8BC3C" w14:textId="77777777" w:rsidR="00240CE5" w:rsidRDefault="00240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B2DF" w14:textId="48092BC3" w:rsidR="00C13B94" w:rsidRDefault="00C13B94"/>
  <w:p w14:paraId="22E0C52A" w14:textId="77777777" w:rsidR="00C13B94" w:rsidRDefault="00C13B94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C13B94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3E632B2" w14:textId="61A32C96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6271E4B4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C13B94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4A97EE38" w:rsidR="00C0552D" w:rsidRPr="008607A0" w:rsidRDefault="00144B8D" w:rsidP="00C13B9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C13B94">
            <w:rPr>
              <w:rFonts w:cs="Arial"/>
              <w:sz w:val="16"/>
              <w:szCs w:val="16"/>
            </w:rPr>
            <w:t>14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2429395">
    <w:abstractNumId w:val="4"/>
  </w:num>
  <w:num w:numId="2" w16cid:durableId="1631204781">
    <w:abstractNumId w:val="6"/>
  </w:num>
  <w:num w:numId="3" w16cid:durableId="1182474775">
    <w:abstractNumId w:val="3"/>
  </w:num>
  <w:num w:numId="4" w16cid:durableId="1953200679">
    <w:abstractNumId w:val="1"/>
  </w:num>
  <w:num w:numId="5" w16cid:durableId="204103186">
    <w:abstractNumId w:val="5"/>
  </w:num>
  <w:num w:numId="6" w16cid:durableId="760219882">
    <w:abstractNumId w:val="0"/>
  </w:num>
  <w:num w:numId="7" w16cid:durableId="1720978613">
    <w:abstractNumId w:val="8"/>
  </w:num>
  <w:num w:numId="8" w16cid:durableId="1377896561">
    <w:abstractNumId w:val="7"/>
  </w:num>
  <w:num w:numId="9" w16cid:durableId="1368797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0CE5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5FAE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2F7CD1"/>
    <w:rsid w:val="00301033"/>
    <w:rsid w:val="00315EE6"/>
    <w:rsid w:val="0032155E"/>
    <w:rsid w:val="00324C4C"/>
    <w:rsid w:val="00325D8B"/>
    <w:rsid w:val="00326834"/>
    <w:rsid w:val="0035043A"/>
    <w:rsid w:val="003604BB"/>
    <w:rsid w:val="0036289C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30EF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40882"/>
    <w:rsid w:val="0065152F"/>
    <w:rsid w:val="00656ADA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04CAA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6730D"/>
    <w:rsid w:val="00972194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D749A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209B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43FD8"/>
    <w:rsid w:val="00B528B4"/>
    <w:rsid w:val="00B52BF2"/>
    <w:rsid w:val="00B5369B"/>
    <w:rsid w:val="00B538F5"/>
    <w:rsid w:val="00B661E3"/>
    <w:rsid w:val="00B837FB"/>
    <w:rsid w:val="00B8623C"/>
    <w:rsid w:val="00B86392"/>
    <w:rsid w:val="00B9309E"/>
    <w:rsid w:val="00B930C3"/>
    <w:rsid w:val="00BA2C4A"/>
    <w:rsid w:val="00BB3939"/>
    <w:rsid w:val="00BB549B"/>
    <w:rsid w:val="00BC00ED"/>
    <w:rsid w:val="00BC2412"/>
    <w:rsid w:val="00BC29DD"/>
    <w:rsid w:val="00BC2F4D"/>
    <w:rsid w:val="00BD218F"/>
    <w:rsid w:val="00BD238E"/>
    <w:rsid w:val="00BD4AEF"/>
    <w:rsid w:val="00BD7F08"/>
    <w:rsid w:val="00BE24C5"/>
    <w:rsid w:val="00BE655C"/>
    <w:rsid w:val="00BE6AEE"/>
    <w:rsid w:val="00BF2A6A"/>
    <w:rsid w:val="00BF78A7"/>
    <w:rsid w:val="00C03C9F"/>
    <w:rsid w:val="00C052DE"/>
    <w:rsid w:val="00C0552D"/>
    <w:rsid w:val="00C06BC8"/>
    <w:rsid w:val="00C124CB"/>
    <w:rsid w:val="00C125DD"/>
    <w:rsid w:val="00C13B94"/>
    <w:rsid w:val="00C16A39"/>
    <w:rsid w:val="00C206A1"/>
    <w:rsid w:val="00C2689D"/>
    <w:rsid w:val="00C374E4"/>
    <w:rsid w:val="00C44EDD"/>
    <w:rsid w:val="00C468BF"/>
    <w:rsid w:val="00C54DDD"/>
    <w:rsid w:val="00C565DD"/>
    <w:rsid w:val="00C62C63"/>
    <w:rsid w:val="00C64A95"/>
    <w:rsid w:val="00C82B34"/>
    <w:rsid w:val="00C87BF6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6BF7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537A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0F23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27C9228-3617-4401-97FD-F4EBD83C7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EA617-37BD-45FA-AB30-BF726CF61E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</TotalTime>
  <Pages>1</Pages>
  <Words>139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1205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13</cp:revision>
  <cp:lastPrinted>2016-06-20T06:30:00Z</cp:lastPrinted>
  <dcterms:created xsi:type="dcterms:W3CDTF">2024-05-04T08:49:00Z</dcterms:created>
  <dcterms:modified xsi:type="dcterms:W3CDTF">2025-03-14T11:48:00Z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