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03CC" w14:textId="77777777" w:rsidR="00826B97" w:rsidRDefault="00826B97" w:rsidP="0081757E">
      <w:pPr>
        <w:pStyle w:val="Header"/>
        <w:tabs>
          <w:tab w:val="left" w:pos="0"/>
        </w:tabs>
      </w:pPr>
    </w:p>
    <w:p w14:paraId="5F715A69" w14:textId="77777777"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E0322E" w14:paraId="3BB624A6" w14:textId="77777777" w:rsidTr="00164448">
        <w:tc>
          <w:tcPr>
            <w:tcW w:w="1510" w:type="dxa"/>
          </w:tcPr>
          <w:p w14:paraId="1AA65BEB" w14:textId="77777777" w:rsidR="00307037" w:rsidRPr="003978DD" w:rsidRDefault="00307037" w:rsidP="00164448">
            <w:pPr>
              <w:tabs>
                <w:tab w:val="left" w:pos="1080"/>
              </w:tabs>
            </w:pPr>
            <w:r w:rsidRPr="003978DD">
              <w:t>Številka JN:</w:t>
            </w:r>
          </w:p>
        </w:tc>
        <w:tc>
          <w:tcPr>
            <w:tcW w:w="3240" w:type="dxa"/>
          </w:tcPr>
          <w:p w14:paraId="7B20FDD1" w14:textId="75285C95" w:rsidR="00307037" w:rsidRPr="003978DD" w:rsidRDefault="00CF3E6E" w:rsidP="00164448">
            <w:pPr>
              <w:tabs>
                <w:tab w:val="left" w:pos="1080"/>
              </w:tabs>
              <w:rPr>
                <w:b/>
              </w:rPr>
            </w:pPr>
            <w:bookmarkStart w:id="0" w:name="_Hlk155857561"/>
            <w:r w:rsidRPr="003978DD">
              <w:rPr>
                <w:b/>
              </w:rPr>
              <w:t>JN-00</w:t>
            </w:r>
            <w:r w:rsidR="00317B87" w:rsidRPr="003978DD">
              <w:rPr>
                <w:b/>
              </w:rPr>
              <w:t>11</w:t>
            </w:r>
            <w:r w:rsidRPr="003978DD">
              <w:rPr>
                <w:b/>
              </w:rPr>
              <w:t>/202</w:t>
            </w:r>
            <w:bookmarkEnd w:id="0"/>
            <w:r w:rsidR="00554DC6" w:rsidRPr="003978DD">
              <w:rPr>
                <w:b/>
              </w:rPr>
              <w:t>5</w:t>
            </w:r>
          </w:p>
        </w:tc>
      </w:tr>
      <w:tr w:rsidR="00307037" w:rsidRPr="00E0322E" w14:paraId="37F9984E" w14:textId="77777777" w:rsidTr="006E58CD">
        <w:trPr>
          <w:trHeight w:val="80"/>
        </w:trPr>
        <w:tc>
          <w:tcPr>
            <w:tcW w:w="1510" w:type="dxa"/>
          </w:tcPr>
          <w:p w14:paraId="55A8D988" w14:textId="77777777" w:rsidR="00307037" w:rsidRPr="003978DD" w:rsidRDefault="00307037" w:rsidP="00164448">
            <w:pPr>
              <w:tabs>
                <w:tab w:val="left" w:pos="1080"/>
              </w:tabs>
            </w:pPr>
            <w:r w:rsidRPr="003978DD">
              <w:rPr>
                <w:lang w:eastAsia="en-US"/>
              </w:rPr>
              <w:t>Datum:</w:t>
            </w:r>
          </w:p>
        </w:tc>
        <w:tc>
          <w:tcPr>
            <w:tcW w:w="3240" w:type="dxa"/>
          </w:tcPr>
          <w:p w14:paraId="49AE1F75" w14:textId="0C5EEC15" w:rsidR="00307037" w:rsidRPr="003978DD" w:rsidRDefault="003978DD" w:rsidP="00090678">
            <w:pPr>
              <w:rPr>
                <w:rFonts w:cs="Arial"/>
              </w:rPr>
            </w:pPr>
            <w:r w:rsidRPr="003978DD">
              <w:rPr>
                <w:b/>
              </w:rPr>
              <w:t>17</w:t>
            </w:r>
            <w:r w:rsidR="00175C13" w:rsidRPr="003978DD">
              <w:rPr>
                <w:b/>
              </w:rPr>
              <w:t>.3.2025</w:t>
            </w:r>
          </w:p>
        </w:tc>
      </w:tr>
    </w:tbl>
    <w:p w14:paraId="7D54C924" w14:textId="77777777" w:rsidR="00307037" w:rsidRDefault="00307037" w:rsidP="00826B97">
      <w:pPr>
        <w:pStyle w:val="Header"/>
      </w:pPr>
    </w:p>
    <w:p w14:paraId="38B55DFE" w14:textId="77777777" w:rsidR="00902849" w:rsidRDefault="00902849" w:rsidP="00902849">
      <w:pPr>
        <w:rPr>
          <w:rFonts w:cs="Arial"/>
        </w:rPr>
      </w:pPr>
      <w:bookmarkStart w:id="1" w:name="konecGlava"/>
      <w:bookmarkEnd w:id="1"/>
    </w:p>
    <w:p w14:paraId="20E3B31D" w14:textId="77777777" w:rsidR="00902849" w:rsidRDefault="00902849" w:rsidP="00902849">
      <w:pPr>
        <w:rPr>
          <w:rFonts w:cs="Arial"/>
        </w:rPr>
      </w:pPr>
    </w:p>
    <w:p w14:paraId="5A5B3135" w14:textId="77777777" w:rsidR="00902849" w:rsidRDefault="00902849" w:rsidP="00902849">
      <w:pPr>
        <w:rPr>
          <w:rFonts w:cs="Arial"/>
        </w:rPr>
      </w:pPr>
    </w:p>
    <w:p w14:paraId="777B97A4" w14:textId="77777777" w:rsidR="00902849" w:rsidRDefault="00902849" w:rsidP="00902849">
      <w:pPr>
        <w:rPr>
          <w:rFonts w:cs="Arial"/>
        </w:rPr>
      </w:pPr>
    </w:p>
    <w:p w14:paraId="5B75632A" w14:textId="77777777" w:rsidR="00902849" w:rsidRDefault="00902849" w:rsidP="00902849">
      <w:pPr>
        <w:rPr>
          <w:rFonts w:cs="Arial"/>
        </w:rPr>
      </w:pPr>
    </w:p>
    <w:p w14:paraId="416A3460" w14:textId="77777777" w:rsidR="00902849" w:rsidRDefault="00902849" w:rsidP="00902849">
      <w:pPr>
        <w:rPr>
          <w:rFonts w:cs="Arial"/>
        </w:rPr>
      </w:pPr>
    </w:p>
    <w:p w14:paraId="226812DB" w14:textId="77777777" w:rsidR="00902849" w:rsidRDefault="00902849" w:rsidP="00902849">
      <w:pPr>
        <w:rPr>
          <w:rFonts w:cs="Arial"/>
        </w:rPr>
      </w:pPr>
    </w:p>
    <w:p w14:paraId="0DA81615" w14:textId="77777777" w:rsidR="00902849" w:rsidRDefault="00902849" w:rsidP="00902849">
      <w:pPr>
        <w:rPr>
          <w:rFonts w:cs="Arial"/>
        </w:rPr>
      </w:pPr>
    </w:p>
    <w:p w14:paraId="0463D1CA" w14:textId="77777777" w:rsidR="00902849" w:rsidRDefault="00902849" w:rsidP="00902849">
      <w:pPr>
        <w:rPr>
          <w:rFonts w:cs="Arial"/>
        </w:rPr>
      </w:pPr>
    </w:p>
    <w:p w14:paraId="0473E1AB" w14:textId="77777777"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6CA501D5" w14:textId="77777777" w:rsidR="00902849" w:rsidRDefault="00902849" w:rsidP="00902849">
      <w:pPr>
        <w:rPr>
          <w:rFonts w:cs="Arial"/>
        </w:rPr>
      </w:pPr>
    </w:p>
    <w:p w14:paraId="114448BC" w14:textId="77777777" w:rsidR="00902849" w:rsidRDefault="00902849" w:rsidP="00902849">
      <w:pPr>
        <w:rPr>
          <w:rFonts w:cs="Arial"/>
        </w:rPr>
      </w:pPr>
    </w:p>
    <w:p w14:paraId="03A70D9F" w14:textId="77777777" w:rsidR="00902849" w:rsidRDefault="00902849" w:rsidP="00902849">
      <w:pPr>
        <w:rPr>
          <w:rFonts w:cs="Arial"/>
        </w:rPr>
      </w:pPr>
    </w:p>
    <w:p w14:paraId="3AC23E84" w14:textId="77777777" w:rsidR="00902849" w:rsidRDefault="00902849" w:rsidP="00902849">
      <w:pPr>
        <w:rPr>
          <w:rFonts w:cs="Arial"/>
        </w:rPr>
      </w:pPr>
    </w:p>
    <w:p w14:paraId="48E518CE" w14:textId="77777777" w:rsidR="00902849" w:rsidRDefault="00902849" w:rsidP="00902849">
      <w:pPr>
        <w:rPr>
          <w:rFonts w:cs="Arial"/>
        </w:rPr>
      </w:pPr>
    </w:p>
    <w:p w14:paraId="17F58249" w14:textId="77777777" w:rsidR="00902849" w:rsidRDefault="00902849" w:rsidP="00902849">
      <w:pPr>
        <w:rPr>
          <w:rFonts w:cs="Arial"/>
        </w:rPr>
      </w:pPr>
    </w:p>
    <w:p w14:paraId="4093F021" w14:textId="77777777" w:rsidR="00902849" w:rsidRDefault="00902849" w:rsidP="00902849">
      <w:pPr>
        <w:rPr>
          <w:rFonts w:cs="Arial"/>
        </w:rPr>
      </w:pPr>
    </w:p>
    <w:p w14:paraId="066FF204" w14:textId="77777777" w:rsidR="00902849" w:rsidRDefault="00902849" w:rsidP="00902849">
      <w:pPr>
        <w:rPr>
          <w:rFonts w:cs="Arial"/>
        </w:rPr>
      </w:pPr>
    </w:p>
    <w:p w14:paraId="0FA436A2" w14:textId="77777777" w:rsidR="00902849" w:rsidRDefault="00902849" w:rsidP="00902849">
      <w:pPr>
        <w:rPr>
          <w:rFonts w:cs="Arial"/>
        </w:rPr>
      </w:pPr>
    </w:p>
    <w:p w14:paraId="29D09AA7" w14:textId="77777777" w:rsidR="00902849" w:rsidRDefault="00902849" w:rsidP="00902849">
      <w:pPr>
        <w:pStyle w:val="BodyText"/>
        <w:jc w:val="center"/>
        <w:outlineLvl w:val="0"/>
        <w:rPr>
          <w:rFonts w:cs="Arial"/>
        </w:rPr>
      </w:pPr>
      <w:r>
        <w:rPr>
          <w:rFonts w:cs="Arial"/>
        </w:rPr>
        <w:t>Predmet:</w:t>
      </w:r>
    </w:p>
    <w:p w14:paraId="42C9BC2E" w14:textId="42831B46" w:rsidR="00902849" w:rsidRDefault="00902849" w:rsidP="00902849">
      <w:pPr>
        <w:jc w:val="center"/>
        <w:rPr>
          <w:rFonts w:cs="Arial"/>
          <w:b/>
        </w:rPr>
      </w:pPr>
      <w:r>
        <w:rPr>
          <w:rFonts w:cs="Arial"/>
          <w:b/>
        </w:rPr>
        <w:t xml:space="preserve">Oddaja javnega naročila po </w:t>
      </w:r>
      <w:r w:rsidR="006B3A54">
        <w:rPr>
          <w:rFonts w:cs="Arial"/>
          <w:b/>
        </w:rPr>
        <w:t>omejenem</w:t>
      </w:r>
      <w:r>
        <w:rPr>
          <w:rFonts w:cs="Arial"/>
          <w:b/>
        </w:rPr>
        <w:t xml:space="preserve"> postopku</w:t>
      </w:r>
    </w:p>
    <w:p w14:paraId="5044FD70" w14:textId="77777777" w:rsidR="008C5C5F" w:rsidRDefault="008C5C5F" w:rsidP="008C5C5F">
      <w:pPr>
        <w:jc w:val="both"/>
        <w:rPr>
          <w:rFonts w:cs="Arial"/>
          <w:b/>
        </w:rPr>
      </w:pPr>
    </w:p>
    <w:p w14:paraId="01BB8B88" w14:textId="36CCF512" w:rsidR="00BD19D0" w:rsidRDefault="00317B87" w:rsidP="00644050">
      <w:pPr>
        <w:pStyle w:val="BodyText"/>
        <w:jc w:val="center"/>
        <w:outlineLvl w:val="0"/>
        <w:rPr>
          <w:rFonts w:cs="Arial"/>
          <w:b/>
        </w:rPr>
      </w:pPr>
      <w:bookmarkStart w:id="2" w:name="_Hlk187235433"/>
      <w:r w:rsidRPr="00317B87">
        <w:rPr>
          <w:rFonts w:cs="Arial"/>
          <w:b/>
        </w:rPr>
        <w:t>NABAVA DELOVNE OBLEKE, POSTELJNEGA IN BOLNIŠKEGA PERILA TER DRUGIH TEKSTILNIH IZDELKOV</w:t>
      </w:r>
    </w:p>
    <w:bookmarkEnd w:id="2"/>
    <w:p w14:paraId="12E48BB8" w14:textId="77777777" w:rsidR="00BD19D0" w:rsidRDefault="00BD19D0" w:rsidP="00644050">
      <w:pPr>
        <w:pStyle w:val="BodyText"/>
        <w:jc w:val="center"/>
        <w:outlineLvl w:val="0"/>
        <w:rPr>
          <w:rFonts w:cs="Arial"/>
          <w:b/>
        </w:rPr>
      </w:pPr>
    </w:p>
    <w:p w14:paraId="64D0C4DF" w14:textId="77777777" w:rsidR="00BD19D0" w:rsidRDefault="00BD19D0" w:rsidP="00BD19D0">
      <w:pPr>
        <w:pStyle w:val="BodyText"/>
        <w:jc w:val="left"/>
        <w:outlineLvl w:val="0"/>
        <w:rPr>
          <w:rFonts w:cs="Arial"/>
          <w:b/>
        </w:rPr>
      </w:pPr>
    </w:p>
    <w:p w14:paraId="381D843E" w14:textId="77777777" w:rsidR="00BD19D0" w:rsidRDefault="00BD19D0" w:rsidP="00BD19D0">
      <w:pPr>
        <w:pStyle w:val="BodyText"/>
        <w:jc w:val="left"/>
        <w:outlineLvl w:val="0"/>
        <w:rPr>
          <w:rFonts w:cs="Arial"/>
          <w:b/>
        </w:rPr>
      </w:pPr>
    </w:p>
    <w:p w14:paraId="5F670135" w14:textId="77777777" w:rsidR="00BD19D0" w:rsidRDefault="00BD19D0" w:rsidP="00BD19D0">
      <w:pPr>
        <w:pStyle w:val="BodyText"/>
        <w:jc w:val="left"/>
        <w:outlineLvl w:val="0"/>
        <w:rPr>
          <w:rFonts w:cs="Arial"/>
          <w:b/>
        </w:rPr>
      </w:pPr>
    </w:p>
    <w:p w14:paraId="0DA6416C" w14:textId="77777777" w:rsidR="00BD19D0" w:rsidRDefault="00BD19D0" w:rsidP="00BD19D0">
      <w:pPr>
        <w:pStyle w:val="BodyText"/>
        <w:jc w:val="left"/>
        <w:outlineLvl w:val="0"/>
        <w:rPr>
          <w:rFonts w:cs="Arial"/>
          <w:b/>
        </w:rPr>
      </w:pPr>
    </w:p>
    <w:p w14:paraId="3E2886AE" w14:textId="77777777" w:rsidR="00BD19D0" w:rsidRDefault="00BD19D0" w:rsidP="00BD19D0">
      <w:pPr>
        <w:pStyle w:val="BodyText"/>
        <w:jc w:val="left"/>
        <w:outlineLvl w:val="0"/>
        <w:rPr>
          <w:rFonts w:cs="Arial"/>
          <w:b/>
        </w:rPr>
      </w:pPr>
    </w:p>
    <w:p w14:paraId="33C38EC3" w14:textId="77777777" w:rsidR="00BD19D0" w:rsidRDefault="00BD19D0" w:rsidP="00BD19D0">
      <w:pPr>
        <w:pStyle w:val="BodyText"/>
        <w:jc w:val="left"/>
        <w:outlineLvl w:val="0"/>
        <w:rPr>
          <w:rFonts w:cs="Arial"/>
          <w:b/>
        </w:rPr>
      </w:pPr>
    </w:p>
    <w:p w14:paraId="7048A89A" w14:textId="77777777" w:rsidR="00BD19D0" w:rsidRDefault="00BD19D0" w:rsidP="00BD19D0">
      <w:pPr>
        <w:pStyle w:val="BodyText"/>
        <w:jc w:val="left"/>
        <w:outlineLvl w:val="0"/>
        <w:rPr>
          <w:rFonts w:cs="Arial"/>
          <w:b/>
        </w:rPr>
      </w:pPr>
    </w:p>
    <w:p w14:paraId="2E790D03" w14:textId="77777777" w:rsidR="00BD19D0" w:rsidRDefault="00BD19D0" w:rsidP="00BD19D0">
      <w:pPr>
        <w:pStyle w:val="BodyText"/>
        <w:jc w:val="left"/>
        <w:outlineLvl w:val="0"/>
        <w:rPr>
          <w:rFonts w:cs="Arial"/>
          <w:b/>
        </w:rPr>
      </w:pPr>
    </w:p>
    <w:p w14:paraId="74F509AC" w14:textId="77777777" w:rsidR="00BD19D0" w:rsidRDefault="00BD19D0" w:rsidP="00BD19D0">
      <w:pPr>
        <w:pStyle w:val="BodyText"/>
        <w:jc w:val="left"/>
        <w:outlineLvl w:val="0"/>
        <w:rPr>
          <w:rFonts w:cs="Arial"/>
          <w:b/>
        </w:rPr>
      </w:pPr>
    </w:p>
    <w:p w14:paraId="778106AA" w14:textId="77777777" w:rsidR="00CC0BCA" w:rsidRDefault="00CC0BCA" w:rsidP="00BD19D0">
      <w:pPr>
        <w:pStyle w:val="BodyText"/>
        <w:jc w:val="left"/>
        <w:outlineLvl w:val="0"/>
        <w:rPr>
          <w:rFonts w:cs="Arial"/>
          <w:b/>
        </w:rPr>
      </w:pPr>
    </w:p>
    <w:p w14:paraId="2BE99947" w14:textId="77777777" w:rsidR="00BD19D0" w:rsidRDefault="00BD19D0" w:rsidP="00BD19D0">
      <w:pPr>
        <w:pStyle w:val="BodyText"/>
        <w:jc w:val="left"/>
        <w:outlineLvl w:val="0"/>
        <w:rPr>
          <w:rFonts w:cs="Arial"/>
          <w:b/>
        </w:rPr>
      </w:pPr>
    </w:p>
    <w:p w14:paraId="3BA9F376" w14:textId="77777777" w:rsidR="00554DC6" w:rsidRDefault="00554DC6" w:rsidP="00BD19D0">
      <w:pPr>
        <w:pStyle w:val="BodyText"/>
        <w:jc w:val="left"/>
        <w:outlineLvl w:val="0"/>
        <w:rPr>
          <w:rFonts w:cs="Arial"/>
          <w:b/>
        </w:rPr>
      </w:pPr>
    </w:p>
    <w:p w14:paraId="01EDD854" w14:textId="77777777" w:rsidR="00BD19D0" w:rsidRDefault="00BD19D0" w:rsidP="00BD19D0">
      <w:pPr>
        <w:pStyle w:val="BodyText"/>
        <w:jc w:val="left"/>
        <w:outlineLvl w:val="0"/>
        <w:rPr>
          <w:rFonts w:cs="Arial"/>
          <w:b/>
        </w:rPr>
      </w:pPr>
    </w:p>
    <w:p w14:paraId="1C90B58E" w14:textId="77777777" w:rsidR="00BD19D0" w:rsidRDefault="00BD19D0" w:rsidP="00BD19D0">
      <w:pPr>
        <w:pStyle w:val="BodyText"/>
        <w:jc w:val="left"/>
        <w:outlineLvl w:val="0"/>
        <w:rPr>
          <w:rFonts w:cs="Arial"/>
          <w:b/>
        </w:rPr>
      </w:pPr>
    </w:p>
    <w:p w14:paraId="7691D46A" w14:textId="77777777" w:rsidR="00BD19D0" w:rsidRDefault="00BD19D0" w:rsidP="00BD19D0">
      <w:pPr>
        <w:pStyle w:val="BodyText"/>
        <w:jc w:val="left"/>
        <w:outlineLvl w:val="0"/>
        <w:rPr>
          <w:rFonts w:cs="Arial"/>
          <w:b/>
        </w:rPr>
      </w:pPr>
    </w:p>
    <w:p w14:paraId="538ED075" w14:textId="77777777" w:rsidR="00BD19D0" w:rsidRDefault="00BD19D0" w:rsidP="00BD19D0">
      <w:pPr>
        <w:pStyle w:val="BodyText"/>
        <w:jc w:val="left"/>
        <w:outlineLvl w:val="0"/>
        <w:rPr>
          <w:rFonts w:cs="Arial"/>
          <w:b/>
        </w:rPr>
      </w:pPr>
    </w:p>
    <w:p w14:paraId="28DFEC5A" w14:textId="77777777" w:rsidR="00BD19D0" w:rsidRDefault="00BD19D0" w:rsidP="00BD19D0">
      <w:pPr>
        <w:pStyle w:val="BodyText"/>
        <w:jc w:val="left"/>
        <w:outlineLvl w:val="0"/>
        <w:rPr>
          <w:rFonts w:cs="Arial"/>
          <w:b/>
        </w:rPr>
      </w:pPr>
    </w:p>
    <w:p w14:paraId="317AF5FD" w14:textId="77777777" w:rsidR="00BD19D0" w:rsidRDefault="00BD19D0" w:rsidP="00BD19D0">
      <w:pPr>
        <w:pStyle w:val="BodyText"/>
        <w:jc w:val="left"/>
        <w:outlineLvl w:val="0"/>
        <w:rPr>
          <w:rFonts w:cs="Arial"/>
          <w:b/>
        </w:rPr>
      </w:pPr>
    </w:p>
    <w:p w14:paraId="553BB4B7" w14:textId="77777777" w:rsidR="00BD19D0" w:rsidRDefault="00BD19D0" w:rsidP="00BD19D0">
      <w:pPr>
        <w:pStyle w:val="BodyText"/>
        <w:jc w:val="left"/>
        <w:outlineLvl w:val="0"/>
        <w:rPr>
          <w:rFonts w:cs="Arial"/>
          <w:b/>
        </w:rPr>
      </w:pPr>
    </w:p>
    <w:p w14:paraId="6E90A718" w14:textId="77777777" w:rsidR="005A18E4" w:rsidRDefault="005A18E4" w:rsidP="00BD19D0">
      <w:pPr>
        <w:pStyle w:val="BodyText"/>
        <w:jc w:val="left"/>
        <w:outlineLvl w:val="0"/>
        <w:rPr>
          <w:rFonts w:cs="Arial"/>
          <w:b/>
        </w:rPr>
      </w:pPr>
    </w:p>
    <w:p w14:paraId="3E674306" w14:textId="77777777" w:rsidR="005A18E4" w:rsidRDefault="005A18E4" w:rsidP="00BD19D0">
      <w:pPr>
        <w:pStyle w:val="BodyText"/>
        <w:jc w:val="left"/>
        <w:outlineLvl w:val="0"/>
        <w:rPr>
          <w:rFonts w:cs="Arial"/>
          <w:b/>
        </w:rPr>
      </w:pPr>
    </w:p>
    <w:p w14:paraId="1A830809" w14:textId="77777777" w:rsidR="00CF3E6E" w:rsidRDefault="00CF3E6E" w:rsidP="00BD19D0">
      <w:pPr>
        <w:pStyle w:val="BodyText"/>
        <w:jc w:val="left"/>
        <w:outlineLvl w:val="0"/>
        <w:rPr>
          <w:rFonts w:cs="Arial"/>
          <w:b/>
        </w:rPr>
      </w:pPr>
    </w:p>
    <w:p w14:paraId="2FD8065B" w14:textId="77777777" w:rsidR="00232CD6" w:rsidRDefault="00232CD6" w:rsidP="00BD19D0">
      <w:pPr>
        <w:pStyle w:val="BodyText"/>
        <w:jc w:val="left"/>
        <w:outlineLvl w:val="0"/>
        <w:rPr>
          <w:rFonts w:cs="Arial"/>
          <w:b/>
        </w:rPr>
      </w:pPr>
    </w:p>
    <w:p w14:paraId="0D7896AC" w14:textId="77777777" w:rsidR="00BD19D0" w:rsidRDefault="00BD19D0" w:rsidP="00BD19D0">
      <w:pPr>
        <w:pStyle w:val="BodyText"/>
        <w:jc w:val="left"/>
        <w:outlineLvl w:val="0"/>
        <w:rPr>
          <w:rFonts w:cs="Arial"/>
          <w:b/>
        </w:rPr>
      </w:pPr>
    </w:p>
    <w:p w14:paraId="6638EE24" w14:textId="77777777" w:rsidR="00BD19D0" w:rsidRDefault="00BD19D0" w:rsidP="00BD19D0">
      <w:pPr>
        <w:pStyle w:val="BodyText"/>
        <w:jc w:val="left"/>
        <w:outlineLvl w:val="0"/>
        <w:rPr>
          <w:rFonts w:cs="Arial"/>
          <w:b/>
        </w:rPr>
      </w:pPr>
    </w:p>
    <w:p w14:paraId="0821AB59" w14:textId="77777777" w:rsidR="00902849" w:rsidRDefault="00902849" w:rsidP="00BD19D0">
      <w:pPr>
        <w:pStyle w:val="BodyText"/>
        <w:jc w:val="left"/>
        <w:outlineLvl w:val="0"/>
        <w:rPr>
          <w:rFonts w:cs="Arial"/>
          <w:b/>
        </w:rPr>
      </w:pPr>
      <w:r>
        <w:rPr>
          <w:rFonts w:cs="Arial"/>
          <w:b/>
        </w:rPr>
        <w:lastRenderedPageBreak/>
        <w:t>POVABILO K ODDAJI PONUDBE</w:t>
      </w:r>
    </w:p>
    <w:p w14:paraId="0EB738D9" w14:textId="77777777" w:rsidR="00DE289E" w:rsidRPr="00DE289E" w:rsidRDefault="00DE289E" w:rsidP="00DE289E">
      <w:pPr>
        <w:jc w:val="both"/>
        <w:rPr>
          <w:rFonts w:cs="Arial"/>
        </w:rPr>
      </w:pPr>
    </w:p>
    <w:p w14:paraId="260C8332" w14:textId="1787808F" w:rsidR="00DE289E" w:rsidRPr="006E58CD" w:rsidRDefault="00DE289E" w:rsidP="00CC0BCA">
      <w:pPr>
        <w:jc w:val="both"/>
        <w:rPr>
          <w:rFonts w:cs="Arial"/>
        </w:rPr>
      </w:pPr>
      <w:r w:rsidRPr="003978DD">
        <w:t>Na podlagi Zakona o javnem naroča</w:t>
      </w:r>
      <w:r w:rsidR="00272D91" w:rsidRPr="003978DD">
        <w:t>nju (</w:t>
      </w:r>
      <w:r w:rsidRPr="003978DD">
        <w:t>v nadaljevanju</w:t>
      </w:r>
      <w:r w:rsidR="00272D91" w:rsidRPr="003978DD">
        <w:t>:</w:t>
      </w:r>
      <w:r w:rsidRPr="003978DD">
        <w:t xml:space="preserve"> ZJN-3), ONKOLOŠKI INŠTITUT LJUBLJANA, Zaloška cesta 2, 1000 Ljubljana</w:t>
      </w:r>
      <w:r w:rsidRPr="003978DD">
        <w:rPr>
          <w:rFonts w:cs="Arial"/>
        </w:rPr>
        <w:t xml:space="preserve">, vabi ponudnike k predložitvi ponudbe v skladu z razpisna dokumentacija po </w:t>
      </w:r>
      <w:r w:rsidR="006B3A54">
        <w:rPr>
          <w:rFonts w:cs="Arial"/>
        </w:rPr>
        <w:t>omejenem</w:t>
      </w:r>
      <w:r w:rsidR="006A1E3C" w:rsidRPr="003978DD">
        <w:rPr>
          <w:rFonts w:cs="Arial"/>
        </w:rPr>
        <w:t xml:space="preserve"> </w:t>
      </w:r>
      <w:r w:rsidRPr="003978DD">
        <w:rPr>
          <w:rFonts w:cs="Arial"/>
        </w:rPr>
        <w:t xml:space="preserve">postopku, za predmet naročila </w:t>
      </w:r>
      <w:r w:rsidR="000D7DBA" w:rsidRPr="003978DD">
        <w:rPr>
          <w:rFonts w:cs="Arial"/>
        </w:rPr>
        <w:t>»</w:t>
      </w:r>
      <w:r w:rsidR="00317B87" w:rsidRPr="003978DD">
        <w:rPr>
          <w:rFonts w:cs="Arial"/>
        </w:rPr>
        <w:t>NABAVA DELOVNE OBLEKE, POSTELJNEGA IN BOLNIŠKEGA PERILA TER DRUGIH TEKSTILNIH IZDELKOV</w:t>
      </w:r>
      <w:r w:rsidR="000D7DBA" w:rsidRPr="003978DD">
        <w:rPr>
          <w:rFonts w:cs="Arial"/>
        </w:rPr>
        <w:t>«</w:t>
      </w:r>
      <w:r w:rsidRPr="003978DD">
        <w:rPr>
          <w:b/>
          <w:sz w:val="24"/>
          <w:szCs w:val="24"/>
        </w:rPr>
        <w:t xml:space="preserve"> </w:t>
      </w:r>
      <w:r w:rsidR="00A31A1E" w:rsidRPr="003978DD">
        <w:rPr>
          <w:b/>
          <w:sz w:val="24"/>
          <w:szCs w:val="24"/>
          <w:u w:val="single"/>
        </w:rPr>
        <w:t xml:space="preserve">do </w:t>
      </w:r>
      <w:r w:rsidR="003978DD" w:rsidRPr="003978DD">
        <w:rPr>
          <w:b/>
          <w:sz w:val="24"/>
          <w:szCs w:val="24"/>
          <w:u w:val="single"/>
        </w:rPr>
        <w:t>18</w:t>
      </w:r>
      <w:r w:rsidR="00BB3A6D" w:rsidRPr="003978DD">
        <w:rPr>
          <w:b/>
          <w:sz w:val="24"/>
          <w:szCs w:val="24"/>
          <w:u w:val="single"/>
        </w:rPr>
        <w:t>.</w:t>
      </w:r>
      <w:r w:rsidR="00175C13" w:rsidRPr="003978DD">
        <w:rPr>
          <w:b/>
          <w:sz w:val="24"/>
          <w:szCs w:val="24"/>
          <w:u w:val="single"/>
        </w:rPr>
        <w:t>4</w:t>
      </w:r>
      <w:r w:rsidR="00BB3A6D" w:rsidRPr="003978DD">
        <w:rPr>
          <w:b/>
          <w:sz w:val="24"/>
          <w:szCs w:val="24"/>
          <w:u w:val="single"/>
        </w:rPr>
        <w:t>.2025</w:t>
      </w:r>
      <w:r w:rsidR="00A31A1E" w:rsidRPr="003978DD">
        <w:rPr>
          <w:b/>
          <w:sz w:val="24"/>
          <w:szCs w:val="24"/>
          <w:u w:val="single"/>
        </w:rPr>
        <w:t xml:space="preserve"> </w:t>
      </w:r>
      <w:r w:rsidRPr="003978DD">
        <w:rPr>
          <w:b/>
          <w:sz w:val="24"/>
          <w:szCs w:val="24"/>
          <w:u w:val="single"/>
        </w:rPr>
        <w:t>do 10:00 ure.</w:t>
      </w:r>
    </w:p>
    <w:p w14:paraId="4911EF01" w14:textId="77777777" w:rsidR="00DE289E" w:rsidRPr="006E58CD" w:rsidRDefault="00DE289E" w:rsidP="00DE289E">
      <w:pPr>
        <w:jc w:val="both"/>
        <w:rPr>
          <w:b/>
        </w:rPr>
      </w:pPr>
    </w:p>
    <w:p w14:paraId="500ACB09" w14:textId="0EF17EAD" w:rsidR="00272D91" w:rsidRPr="006E58CD" w:rsidRDefault="00272D91" w:rsidP="00272D91">
      <w:pPr>
        <w:jc w:val="both"/>
      </w:pPr>
      <w:r w:rsidRPr="006E58CD">
        <w:t xml:space="preserve">Ponudniki predložijo elektronsko ponudbo preko naslednje povezave: </w:t>
      </w:r>
      <w:hyperlink r:id="rId8" w:history="1">
        <w:r w:rsidR="00BB3A6D" w:rsidRPr="00E81F2A">
          <w:rPr>
            <w:rStyle w:val="Hyperlink"/>
            <w:b/>
          </w:rPr>
          <w:t>https://ejn.gov.si/</w:t>
        </w:r>
      </w:hyperlink>
      <w:r w:rsidRPr="006E58CD">
        <w:rPr>
          <w:b/>
        </w:rPr>
        <w:t>.</w:t>
      </w:r>
    </w:p>
    <w:p w14:paraId="491BF1A9" w14:textId="77777777" w:rsidR="00272D91" w:rsidRPr="006E58CD" w:rsidRDefault="00272D91" w:rsidP="00272D91">
      <w:pPr>
        <w:jc w:val="both"/>
      </w:pPr>
    </w:p>
    <w:p w14:paraId="5012AE9E" w14:textId="40ABD865" w:rsidR="00272D91" w:rsidRPr="006E58CD" w:rsidRDefault="00272D91" w:rsidP="00272D91">
      <w:pPr>
        <w:jc w:val="both"/>
        <w:rPr>
          <w:rFonts w:cs="Arial"/>
          <w:b/>
        </w:rPr>
      </w:pPr>
      <w:r w:rsidRPr="006E58CD">
        <w:rPr>
          <w:rFonts w:cs="Arial"/>
        </w:rPr>
        <w:t xml:space="preserve">Ponudniki morajo ponudbe predložiti v informacijski sistem e-JN na spletnem naslovu </w:t>
      </w:r>
      <w:hyperlink r:id="rId9" w:history="1">
        <w:r w:rsidR="00BB3A6D" w:rsidRPr="00E81F2A">
          <w:rPr>
            <w:rStyle w:val="Hyperlink"/>
            <w:rFonts w:cs="Arial"/>
          </w:rPr>
          <w:t>https://ejn.gov.si/</w:t>
        </w:r>
      </w:hyperlink>
      <w:r w:rsidRPr="006E58C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BB3A6D" w:rsidRPr="00E81F2A">
          <w:rPr>
            <w:rStyle w:val="Hyperlink"/>
            <w:rFonts w:cs="Arial"/>
            <w:b/>
          </w:rPr>
          <w:t>https://ejn.gov.si/</w:t>
        </w:r>
      </w:hyperlink>
      <w:r w:rsidRPr="006E58CD">
        <w:rPr>
          <w:rFonts w:cs="Arial"/>
          <w:b/>
        </w:rPr>
        <w:t>.</w:t>
      </w:r>
    </w:p>
    <w:p w14:paraId="77C1D583" w14:textId="77777777" w:rsidR="00272D91" w:rsidRPr="006E58CD" w:rsidRDefault="00272D91" w:rsidP="00272D91">
      <w:pPr>
        <w:jc w:val="both"/>
        <w:rPr>
          <w:rFonts w:cs="Arial"/>
        </w:rPr>
      </w:pPr>
    </w:p>
    <w:p w14:paraId="6228F4EE" w14:textId="20E64A21" w:rsidR="00272D91" w:rsidRPr="006E58CD" w:rsidRDefault="00272D91" w:rsidP="00272D91">
      <w:pPr>
        <w:jc w:val="both"/>
        <w:rPr>
          <w:rFonts w:cs="Arial"/>
          <w:b/>
        </w:rPr>
      </w:pPr>
      <w:r w:rsidRPr="006E58CD">
        <w:rPr>
          <w:rFonts w:cs="Arial"/>
        </w:rPr>
        <w:t xml:space="preserve">Ponudnik se mora pred oddajo ponudbe registrirati na spletnem naslovu </w:t>
      </w:r>
      <w:hyperlink r:id="rId11" w:history="1">
        <w:r w:rsidR="00BB3A6D" w:rsidRPr="00E81F2A">
          <w:rPr>
            <w:rStyle w:val="Hyperlink"/>
            <w:rFonts w:cs="Arial"/>
            <w:b/>
          </w:rPr>
          <w:t>https://ejn.gov.si/</w:t>
        </w:r>
      </w:hyperlink>
      <w:r w:rsidRPr="006E58CD">
        <w:rPr>
          <w:rFonts w:cs="Arial"/>
          <w:b/>
        </w:rPr>
        <w:t>,</w:t>
      </w:r>
      <w:r w:rsidRPr="006E58CD">
        <w:rPr>
          <w:rFonts w:cs="Arial"/>
        </w:rPr>
        <w:t xml:space="preserve"> v skladu z Navodili za uporabo e-JN. Če je ponudnik že registriran v informacijski sistem e-JN, se v aplikacijo prijavi na istem naslovu.</w:t>
      </w:r>
    </w:p>
    <w:p w14:paraId="58492F7E" w14:textId="77777777" w:rsidR="00272D91" w:rsidRPr="006E58CD" w:rsidRDefault="00272D91" w:rsidP="00272D91">
      <w:pPr>
        <w:jc w:val="both"/>
        <w:rPr>
          <w:rFonts w:cs="Arial"/>
        </w:rPr>
      </w:pPr>
    </w:p>
    <w:p w14:paraId="0AAFD73C" w14:textId="77777777" w:rsidR="00272D91" w:rsidRPr="006E58CD" w:rsidRDefault="00272D91" w:rsidP="00272D91">
      <w:pPr>
        <w:jc w:val="both"/>
        <w:rPr>
          <w:rFonts w:cs="Arial"/>
        </w:rPr>
      </w:pPr>
      <w:r w:rsidRPr="006E58C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E58CD">
        <w:rPr>
          <w:rFonts w:cs="Arial"/>
        </w:rPr>
        <w:t>odl</w:t>
      </w:r>
      <w:proofErr w:type="spellEnd"/>
      <w:r w:rsidRPr="006E58CD">
        <w:rPr>
          <w:rFonts w:cs="Arial"/>
        </w:rPr>
        <w:t>. US in 20/18 – OROZ631). Z oddajo ponudbe je le-ta zavezujoča za čas, naveden v ponudbi, razen če jo uporabnik ponudnika umakne ali spremeni pred potekom roka za oddajo ponudb.</w:t>
      </w:r>
    </w:p>
    <w:p w14:paraId="16E0BFD6" w14:textId="77777777" w:rsidR="00272D91" w:rsidRPr="006E58CD" w:rsidRDefault="00272D91" w:rsidP="00272D91">
      <w:pPr>
        <w:jc w:val="both"/>
        <w:rPr>
          <w:rFonts w:cs="Arial"/>
        </w:rPr>
      </w:pPr>
    </w:p>
    <w:p w14:paraId="472C4092" w14:textId="77777777" w:rsidR="00272D91" w:rsidRPr="006E58CD" w:rsidRDefault="00272D91" w:rsidP="00272D91">
      <w:pPr>
        <w:jc w:val="both"/>
        <w:rPr>
          <w:szCs w:val="22"/>
          <w:lang w:eastAsia="en-US"/>
        </w:rPr>
      </w:pPr>
      <w:r w:rsidRPr="006E58CD">
        <w:rPr>
          <w:rFonts w:cs="Arial"/>
        </w:rPr>
        <w:t>Ponudba se šteje za pravočasno oddano, če jo naročnik prejme preko sistema e-JN https://ejn.gov.si/eJN2 najkasneje do zgoraj navedenega roka</w:t>
      </w:r>
      <w:r w:rsidRPr="006E58CD">
        <w:t>. Za oddano ponudbo se šteje ponudba, ki je v informacijskem sistemu e-JN označena s statusom »ODDANO«.</w:t>
      </w:r>
    </w:p>
    <w:p w14:paraId="07B5F3FD" w14:textId="77777777" w:rsidR="00272D91" w:rsidRPr="006E58CD" w:rsidRDefault="00272D91" w:rsidP="00272D91">
      <w:pPr>
        <w:jc w:val="both"/>
      </w:pPr>
    </w:p>
    <w:p w14:paraId="6A5DE74E" w14:textId="77777777" w:rsidR="00272D91" w:rsidRPr="006E58CD" w:rsidRDefault="00272D91" w:rsidP="00272D91">
      <w:pPr>
        <w:jc w:val="both"/>
      </w:pPr>
      <w:r w:rsidRPr="006E58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7F9698" w14:textId="77777777" w:rsidR="00272D91" w:rsidRPr="006E58CD" w:rsidRDefault="00272D91" w:rsidP="00272D91">
      <w:pPr>
        <w:jc w:val="both"/>
      </w:pPr>
    </w:p>
    <w:p w14:paraId="4CC11757" w14:textId="77777777" w:rsidR="00272D91" w:rsidRPr="006E58CD" w:rsidRDefault="00272D91" w:rsidP="00272D91">
      <w:pPr>
        <w:jc w:val="both"/>
      </w:pPr>
      <w:r w:rsidRPr="006E58CD">
        <w:t>Po preteku roka za predložitev ponudb ponudbe ne bo več mogoče oddati.</w:t>
      </w:r>
    </w:p>
    <w:p w14:paraId="26A94172" w14:textId="77777777" w:rsidR="00272D91" w:rsidRPr="006E58CD" w:rsidRDefault="00272D91" w:rsidP="00272D91">
      <w:pPr>
        <w:jc w:val="both"/>
      </w:pPr>
    </w:p>
    <w:p w14:paraId="464067EA" w14:textId="77777777" w:rsidR="00272D91" w:rsidRPr="006E58CD" w:rsidRDefault="00272D91" w:rsidP="00272D91">
      <w:pPr>
        <w:jc w:val="both"/>
        <w:rPr>
          <w:b/>
        </w:rPr>
      </w:pPr>
      <w:r w:rsidRPr="006E58CD">
        <w:rPr>
          <w:b/>
        </w:rPr>
        <w:t>ODPIRANJE PONUDB</w:t>
      </w:r>
    </w:p>
    <w:p w14:paraId="2FDF4A02" w14:textId="77777777" w:rsidR="00272D91" w:rsidRPr="006E58CD" w:rsidRDefault="00272D91" w:rsidP="00272D91">
      <w:pPr>
        <w:jc w:val="both"/>
      </w:pPr>
    </w:p>
    <w:p w14:paraId="24270BF0" w14:textId="4C862499" w:rsidR="00272D91" w:rsidRPr="00A74055" w:rsidRDefault="00272D91" w:rsidP="00272D91">
      <w:pPr>
        <w:jc w:val="both"/>
        <w:rPr>
          <w:rFonts w:cs="Arial"/>
        </w:rPr>
      </w:pPr>
      <w:r w:rsidRPr="003978DD">
        <w:rPr>
          <w:rFonts w:cs="Arial"/>
        </w:rPr>
        <w:t xml:space="preserve">Odpiranje ponudb bo potekalo avtomatično v informacijskem sistemu </w:t>
      </w:r>
      <w:hyperlink r:id="rId12" w:history="1">
        <w:r w:rsidR="00BB3A6D" w:rsidRPr="003978DD">
          <w:rPr>
            <w:rStyle w:val="Hyperlink"/>
            <w:rFonts w:cs="Arial"/>
          </w:rPr>
          <w:t>https://ejn.gov.si/</w:t>
        </w:r>
      </w:hyperlink>
      <w:r w:rsidRPr="003978DD">
        <w:rPr>
          <w:rFonts w:cs="Arial"/>
        </w:rPr>
        <w:t xml:space="preserve">, dne </w:t>
      </w:r>
      <w:r w:rsidR="003978DD" w:rsidRPr="003978DD">
        <w:rPr>
          <w:b/>
          <w:sz w:val="24"/>
          <w:szCs w:val="24"/>
          <w:u w:val="single"/>
        </w:rPr>
        <w:t>18</w:t>
      </w:r>
      <w:r w:rsidR="00BB3A6D" w:rsidRPr="003978DD">
        <w:rPr>
          <w:b/>
          <w:sz w:val="24"/>
          <w:szCs w:val="24"/>
          <w:u w:val="single"/>
        </w:rPr>
        <w:t>.</w:t>
      </w:r>
      <w:r w:rsidR="00175C13" w:rsidRPr="003978DD">
        <w:rPr>
          <w:b/>
          <w:sz w:val="24"/>
          <w:szCs w:val="24"/>
          <w:u w:val="single"/>
        </w:rPr>
        <w:t>4</w:t>
      </w:r>
      <w:r w:rsidR="00BB3A6D" w:rsidRPr="003978DD">
        <w:rPr>
          <w:b/>
          <w:sz w:val="24"/>
          <w:szCs w:val="24"/>
          <w:u w:val="single"/>
        </w:rPr>
        <w:t>.</w:t>
      </w:r>
      <w:r w:rsidR="00E0322E" w:rsidRPr="003978DD">
        <w:rPr>
          <w:b/>
          <w:sz w:val="24"/>
          <w:szCs w:val="24"/>
          <w:u w:val="single"/>
        </w:rPr>
        <w:t>2025</w:t>
      </w:r>
      <w:r w:rsidR="00090678" w:rsidRPr="003978DD">
        <w:rPr>
          <w:b/>
          <w:sz w:val="24"/>
          <w:szCs w:val="24"/>
          <w:u w:val="single"/>
        </w:rPr>
        <w:t xml:space="preserve"> </w:t>
      </w:r>
      <w:r w:rsidRPr="003978DD">
        <w:rPr>
          <w:b/>
          <w:sz w:val="24"/>
          <w:szCs w:val="24"/>
          <w:u w:val="single"/>
        </w:rPr>
        <w:t xml:space="preserve">in se bo začelo ob </w:t>
      </w:r>
      <w:r w:rsidR="00217CAC" w:rsidRPr="003978DD">
        <w:rPr>
          <w:b/>
          <w:sz w:val="24"/>
          <w:szCs w:val="24"/>
          <w:u w:val="single"/>
        </w:rPr>
        <w:t>11:00</w:t>
      </w:r>
      <w:r w:rsidRPr="003978DD">
        <w:rPr>
          <w:b/>
          <w:sz w:val="24"/>
          <w:szCs w:val="24"/>
          <w:u w:val="single"/>
        </w:rPr>
        <w:t xml:space="preserve"> uri</w:t>
      </w:r>
      <w:r w:rsidRPr="003978DD">
        <w:rPr>
          <w:rFonts w:cs="Arial"/>
        </w:rPr>
        <w:t>.</w:t>
      </w:r>
    </w:p>
    <w:p w14:paraId="0901CE88" w14:textId="77777777" w:rsidR="00272D91" w:rsidRPr="00A74055" w:rsidRDefault="00272D91" w:rsidP="00272D91">
      <w:pPr>
        <w:rPr>
          <w:szCs w:val="22"/>
          <w:lang w:eastAsia="en-US"/>
        </w:rPr>
      </w:pPr>
    </w:p>
    <w:p w14:paraId="6B09A0B4" w14:textId="77777777" w:rsidR="00BB3A6D" w:rsidRDefault="00BB3A6D" w:rsidP="00BB3A6D">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798EC78E" w14:textId="77777777" w:rsidR="00272D91" w:rsidRDefault="00272D91" w:rsidP="00272D91">
      <w:pPr>
        <w:jc w:val="both"/>
      </w:pPr>
      <w:r>
        <w:t xml:space="preserve"> </w:t>
      </w:r>
    </w:p>
    <w:p w14:paraId="0C93756F" w14:textId="77777777" w:rsidR="00272D91" w:rsidRDefault="00272D91" w:rsidP="00272D91">
      <w:pPr>
        <w:pStyle w:val="BodyText"/>
      </w:pPr>
    </w:p>
    <w:p w14:paraId="100CE5B7" w14:textId="77777777"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14:paraId="0463917F" w14:textId="77777777" w:rsidTr="00DD6718">
        <w:tc>
          <w:tcPr>
            <w:tcW w:w="3259" w:type="dxa"/>
          </w:tcPr>
          <w:p w14:paraId="59D54E68" w14:textId="77777777" w:rsidR="00272D91" w:rsidRDefault="00272D91" w:rsidP="00DD6718">
            <w:pPr>
              <w:autoSpaceDE w:val="0"/>
              <w:autoSpaceDN w:val="0"/>
              <w:rPr>
                <w:rFonts w:cs="Arial"/>
              </w:rPr>
            </w:pPr>
          </w:p>
        </w:tc>
        <w:tc>
          <w:tcPr>
            <w:tcW w:w="922" w:type="dxa"/>
          </w:tcPr>
          <w:p w14:paraId="672DDD12" w14:textId="77777777" w:rsidR="00272D91" w:rsidRDefault="00272D91" w:rsidP="00DD6718">
            <w:pPr>
              <w:autoSpaceDE w:val="0"/>
              <w:autoSpaceDN w:val="0"/>
              <w:rPr>
                <w:rFonts w:cs="Arial"/>
              </w:rPr>
            </w:pPr>
          </w:p>
        </w:tc>
        <w:tc>
          <w:tcPr>
            <w:tcW w:w="5069" w:type="dxa"/>
            <w:hideMark/>
          </w:tcPr>
          <w:p w14:paraId="6586EDF4" w14:textId="708BEE1D" w:rsidR="00272D91" w:rsidRDefault="0046532E" w:rsidP="00CC0BCA">
            <w:pPr>
              <w:autoSpaceDE w:val="0"/>
              <w:autoSpaceDN w:val="0"/>
              <w:jc w:val="center"/>
              <w:rPr>
                <w:rFonts w:cs="Arial"/>
                <w:b/>
              </w:rPr>
            </w:pPr>
            <w:r>
              <w:t>Direktorica</w:t>
            </w:r>
          </w:p>
        </w:tc>
      </w:tr>
      <w:tr w:rsidR="00272D91" w14:paraId="4BD6751E" w14:textId="77777777" w:rsidTr="00DD6718">
        <w:tc>
          <w:tcPr>
            <w:tcW w:w="3259" w:type="dxa"/>
          </w:tcPr>
          <w:p w14:paraId="7AD15F2B" w14:textId="77777777" w:rsidR="00272D91" w:rsidRDefault="00272D91" w:rsidP="00DD6718">
            <w:pPr>
              <w:autoSpaceDE w:val="0"/>
              <w:autoSpaceDN w:val="0"/>
              <w:rPr>
                <w:rFonts w:cs="Arial"/>
              </w:rPr>
            </w:pPr>
          </w:p>
        </w:tc>
        <w:tc>
          <w:tcPr>
            <w:tcW w:w="922" w:type="dxa"/>
          </w:tcPr>
          <w:p w14:paraId="4D3CF100" w14:textId="77777777" w:rsidR="00272D91" w:rsidRDefault="00272D91" w:rsidP="00DD6718">
            <w:pPr>
              <w:autoSpaceDE w:val="0"/>
              <w:autoSpaceDN w:val="0"/>
              <w:rPr>
                <w:rFonts w:cs="Arial"/>
              </w:rPr>
            </w:pPr>
          </w:p>
        </w:tc>
        <w:tc>
          <w:tcPr>
            <w:tcW w:w="5069" w:type="dxa"/>
            <w:hideMark/>
          </w:tcPr>
          <w:p w14:paraId="35F67AEC" w14:textId="1AAC9422" w:rsidR="00272D91" w:rsidRDefault="0046532E" w:rsidP="00DD6718">
            <w:pPr>
              <w:autoSpaceDE w:val="0"/>
              <w:autoSpaceDN w:val="0"/>
              <w:jc w:val="center"/>
            </w:pPr>
            <w:r>
              <w:t xml:space="preserve">Zlata Štiblar </w:t>
            </w:r>
            <w:proofErr w:type="spellStart"/>
            <w:r>
              <w:t>Kisić</w:t>
            </w:r>
            <w:proofErr w:type="spellEnd"/>
          </w:p>
        </w:tc>
      </w:tr>
    </w:tbl>
    <w:p w14:paraId="7D57E160" w14:textId="77777777"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14:paraId="2F6E2C24" w14:textId="77777777" w:rsidR="00DE289E" w:rsidRPr="00DE289E" w:rsidRDefault="00DE289E" w:rsidP="00DE289E">
      <w:pPr>
        <w:outlineLvl w:val="0"/>
        <w:rPr>
          <w:rFonts w:cs="Arial"/>
          <w:b/>
        </w:rPr>
      </w:pPr>
    </w:p>
    <w:p w14:paraId="30A03C1E" w14:textId="77777777" w:rsidR="00DE289E" w:rsidRPr="00DE289E" w:rsidRDefault="00DE289E" w:rsidP="00870009">
      <w:pPr>
        <w:numPr>
          <w:ilvl w:val="1"/>
          <w:numId w:val="1"/>
        </w:numPr>
        <w:jc w:val="both"/>
        <w:rPr>
          <w:b/>
        </w:rPr>
      </w:pPr>
      <w:r w:rsidRPr="00DE289E">
        <w:rPr>
          <w:b/>
        </w:rPr>
        <w:t>Način izvajanja naročila</w:t>
      </w:r>
    </w:p>
    <w:p w14:paraId="0E2F18FA" w14:textId="77777777" w:rsidR="00DE289E" w:rsidRPr="00DE289E" w:rsidRDefault="00DE289E" w:rsidP="00DE289E">
      <w:pPr>
        <w:rPr>
          <w:rFonts w:cs="Arial"/>
          <w:b/>
        </w:rPr>
      </w:pPr>
    </w:p>
    <w:p w14:paraId="1B00D9FB" w14:textId="77777777" w:rsidR="00317B87" w:rsidRPr="00100FA7" w:rsidRDefault="00317B87" w:rsidP="00317B87">
      <w:pPr>
        <w:jc w:val="both"/>
      </w:pPr>
      <w:r w:rsidRPr="00100FA7">
        <w:t>Naročnik oddaja naročilo »</w:t>
      </w:r>
      <w:r w:rsidRPr="00AE3EC9">
        <w:t>NABAVA DELOVNE OBLEKE, POSTELJNEGA IN BOLNIŠKEGA PERILA TER DRUGIH TEKSTILNIH IZDELKOV</w:t>
      </w:r>
      <w:r w:rsidRPr="00100FA7">
        <w:t xml:space="preserve">« v celoti. </w:t>
      </w:r>
    </w:p>
    <w:p w14:paraId="700C1C32" w14:textId="77777777" w:rsidR="00317B87" w:rsidRDefault="00317B87" w:rsidP="00317B87">
      <w:pPr>
        <w:jc w:val="both"/>
        <w:rPr>
          <w:rFonts w:cs="Arial"/>
        </w:rPr>
      </w:pPr>
    </w:p>
    <w:p w14:paraId="0AB730AD" w14:textId="5D2859DB" w:rsidR="00317B87" w:rsidRPr="00100FA7" w:rsidRDefault="00317B87" w:rsidP="00317B87">
      <w:pPr>
        <w:jc w:val="both"/>
        <w:rPr>
          <w:rFonts w:cs="Arial"/>
          <w:b/>
        </w:rPr>
      </w:pPr>
      <w:r w:rsidRPr="00100FA7">
        <w:rPr>
          <w:rFonts w:cs="Arial"/>
        </w:rPr>
        <w:t>Potencialne kandidate bi radi opozorili, da upoštevajo v prvi fazi samo tiste dele razpisne dokumentacije, ki se nanašajo na oblikovanje prijav, ostali deli razpisne dokumentacije, ki se nanašajo na oblikovanje ponudb v drugi fazi pa so sedaj informativne narave.</w:t>
      </w:r>
    </w:p>
    <w:p w14:paraId="400342E1" w14:textId="77777777" w:rsidR="00317B87" w:rsidRDefault="00317B87" w:rsidP="00317B87">
      <w:pPr>
        <w:jc w:val="both"/>
        <w:rPr>
          <w:rFonts w:cs="Arial"/>
        </w:rPr>
      </w:pPr>
    </w:p>
    <w:p w14:paraId="30D3230F" w14:textId="039681EE" w:rsidR="00317B87" w:rsidRPr="00100FA7" w:rsidRDefault="00317B87" w:rsidP="00317B87">
      <w:pPr>
        <w:jc w:val="both"/>
        <w:rPr>
          <w:rFonts w:cs="Arial"/>
        </w:rPr>
      </w:pPr>
      <w:r w:rsidRPr="00100FA7">
        <w:rPr>
          <w:rFonts w:cs="Arial"/>
        </w:rPr>
        <w:t>V prvi fazi postopka bo naročnik na osnovi prijavnih dokumentacij preveril in ugotovil sposobnost in usposobljenost kandidatov ter izbral tiste kandidate, ki izpolnjujejo zahtevane pogoje glede na merilo iz 1.1</w:t>
      </w:r>
      <w:r>
        <w:rPr>
          <w:rFonts w:cs="Arial"/>
        </w:rPr>
        <w:t>4</w:t>
      </w:r>
      <w:r w:rsidRPr="00100FA7">
        <w:rPr>
          <w:rFonts w:cs="Arial"/>
        </w:rPr>
        <w:t xml:space="preserve"> točki te razpisne dokumentacije. </w:t>
      </w:r>
    </w:p>
    <w:p w14:paraId="2EF4B17E" w14:textId="77777777" w:rsidR="00317B87" w:rsidRPr="00C7037E" w:rsidRDefault="00317B87" w:rsidP="00317B87">
      <w:pPr>
        <w:jc w:val="both"/>
        <w:rPr>
          <w:rFonts w:cs="Arial"/>
          <w:highlight w:val="yellow"/>
        </w:rPr>
      </w:pPr>
    </w:p>
    <w:p w14:paraId="7C4A0DB4" w14:textId="77777777" w:rsidR="00317B87" w:rsidRPr="00100FA7" w:rsidRDefault="00317B87" w:rsidP="00317B87">
      <w:pPr>
        <w:jc w:val="both"/>
        <w:rPr>
          <w:rFonts w:cs="Arial"/>
        </w:rPr>
      </w:pPr>
      <w:r w:rsidRPr="00100FA7">
        <w:rPr>
          <w:rFonts w:cs="Arial"/>
        </w:rPr>
        <w:t>Naročnik bo v drugi fazi povabil kandidate k oddaji ponudbe in bo na podlagi merila izbral ponudnike.</w:t>
      </w:r>
    </w:p>
    <w:p w14:paraId="3FFCB7EA" w14:textId="77777777" w:rsidR="00317B87" w:rsidRPr="00100FA7" w:rsidRDefault="00317B87" w:rsidP="00317B87">
      <w:pPr>
        <w:jc w:val="both"/>
        <w:rPr>
          <w:rFonts w:cs="Arial"/>
        </w:rPr>
      </w:pPr>
      <w:r w:rsidRPr="00100FA7">
        <w:rPr>
          <w:rFonts w:cs="Arial"/>
        </w:rPr>
        <w:t xml:space="preserve">Naročnik bo pri vsakem posameznem povpraševanju podal podrobne opise in količine predmeta javnega naročila, ki jih želi imeti. Naročnik bo z izbranim ponudnikom v 2. </w:t>
      </w:r>
      <w:r>
        <w:rPr>
          <w:rFonts w:cs="Arial"/>
        </w:rPr>
        <w:t>f</w:t>
      </w:r>
      <w:r w:rsidRPr="00100FA7">
        <w:rPr>
          <w:rFonts w:cs="Arial"/>
        </w:rPr>
        <w:t>azi sklenil pogodbo za obdobje, ki bo določeno</w:t>
      </w:r>
      <w:r>
        <w:rPr>
          <w:rFonts w:cs="Arial"/>
        </w:rPr>
        <w:t xml:space="preserve"> ali pa mu bo poslal naročilnico.</w:t>
      </w:r>
    </w:p>
    <w:p w14:paraId="52061652" w14:textId="77777777" w:rsidR="00DE289E" w:rsidRPr="00DE289E" w:rsidRDefault="00DE289E" w:rsidP="00DE289E">
      <w:pPr>
        <w:rPr>
          <w:rFonts w:cs="Arial"/>
        </w:rPr>
      </w:pPr>
    </w:p>
    <w:p w14:paraId="4E932D64" w14:textId="77777777" w:rsidR="00DE289E" w:rsidRPr="00DE289E" w:rsidRDefault="00DE289E" w:rsidP="00870009">
      <w:pPr>
        <w:numPr>
          <w:ilvl w:val="1"/>
          <w:numId w:val="1"/>
        </w:numPr>
        <w:jc w:val="both"/>
        <w:rPr>
          <w:b/>
        </w:rPr>
      </w:pPr>
      <w:r w:rsidRPr="00DE289E">
        <w:rPr>
          <w:b/>
        </w:rPr>
        <w:t>Sodelovanje</w:t>
      </w:r>
    </w:p>
    <w:p w14:paraId="7F413ADA" w14:textId="77777777" w:rsidR="00DE289E" w:rsidRPr="00DE289E" w:rsidRDefault="00DE289E" w:rsidP="00DE289E">
      <w:pPr>
        <w:jc w:val="both"/>
        <w:outlineLvl w:val="0"/>
      </w:pPr>
    </w:p>
    <w:p w14:paraId="047BC21F" w14:textId="77777777"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1AD2DBBB" w14:textId="77777777" w:rsidR="00DE289E" w:rsidRPr="00DE289E" w:rsidRDefault="00DE289E" w:rsidP="00DE289E">
      <w:pPr>
        <w:jc w:val="both"/>
        <w:outlineLvl w:val="0"/>
      </w:pPr>
    </w:p>
    <w:p w14:paraId="26445ED1" w14:textId="77777777" w:rsidR="00DE289E" w:rsidRPr="00DE289E" w:rsidRDefault="00DE289E" w:rsidP="00870009">
      <w:pPr>
        <w:numPr>
          <w:ilvl w:val="1"/>
          <w:numId w:val="1"/>
        </w:numPr>
        <w:jc w:val="both"/>
        <w:rPr>
          <w:b/>
        </w:rPr>
      </w:pPr>
      <w:r w:rsidRPr="00DE289E">
        <w:rPr>
          <w:b/>
        </w:rPr>
        <w:t>Jezik</w:t>
      </w:r>
    </w:p>
    <w:p w14:paraId="27F62F26" w14:textId="77777777" w:rsidR="00DE289E" w:rsidRPr="00DE289E" w:rsidRDefault="00DE289E" w:rsidP="00DE289E">
      <w:pPr>
        <w:jc w:val="both"/>
        <w:rPr>
          <w:rFonts w:cs="Arial"/>
        </w:rPr>
      </w:pPr>
    </w:p>
    <w:p w14:paraId="2A7B99A0" w14:textId="77777777"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62C15A47" w14:textId="77777777" w:rsidR="00DE289E" w:rsidRPr="00DE289E" w:rsidRDefault="00DE289E" w:rsidP="00DE289E">
      <w:pPr>
        <w:jc w:val="both"/>
        <w:rPr>
          <w:rFonts w:cs="Arial"/>
        </w:rPr>
      </w:pPr>
    </w:p>
    <w:p w14:paraId="2EB136C0" w14:textId="77777777"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5F8E3F3C" w14:textId="77777777" w:rsidR="00DE289E" w:rsidRPr="00DE289E" w:rsidRDefault="00DE289E" w:rsidP="00DE289E">
      <w:pPr>
        <w:rPr>
          <w:rFonts w:cs="Arial"/>
        </w:rPr>
      </w:pPr>
    </w:p>
    <w:p w14:paraId="6F1CD8AE" w14:textId="77777777" w:rsidR="00DE289E" w:rsidRPr="00DE289E" w:rsidRDefault="00DE289E" w:rsidP="00870009">
      <w:pPr>
        <w:numPr>
          <w:ilvl w:val="1"/>
          <w:numId w:val="1"/>
        </w:numPr>
        <w:jc w:val="both"/>
        <w:rPr>
          <w:b/>
        </w:rPr>
      </w:pPr>
      <w:r w:rsidRPr="00DE289E">
        <w:rPr>
          <w:b/>
        </w:rPr>
        <w:t>Podizvajalci</w:t>
      </w:r>
    </w:p>
    <w:p w14:paraId="40B17D07" w14:textId="77777777" w:rsidR="00DE289E" w:rsidRPr="00DE289E" w:rsidRDefault="00DE289E" w:rsidP="00DE289E">
      <w:pPr>
        <w:tabs>
          <w:tab w:val="left" w:pos="708"/>
        </w:tabs>
        <w:jc w:val="both"/>
        <w:rPr>
          <w:rFonts w:cs="Arial"/>
        </w:rPr>
      </w:pPr>
    </w:p>
    <w:p w14:paraId="74164C15" w14:textId="77777777"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14:paraId="1671B9F7" w14:textId="77777777" w:rsidR="00DE289E" w:rsidRPr="00DE289E" w:rsidRDefault="00DE289E" w:rsidP="00DE289E">
      <w:pPr>
        <w:autoSpaceDE w:val="0"/>
        <w:autoSpaceDN w:val="0"/>
        <w:adjustRightInd w:val="0"/>
        <w:jc w:val="both"/>
        <w:rPr>
          <w:rFonts w:cs="Arial"/>
          <w:color w:val="000000"/>
        </w:rPr>
      </w:pPr>
    </w:p>
    <w:p w14:paraId="23F807C8" w14:textId="77777777"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14:paraId="7D4F4F55" w14:textId="77777777" w:rsidR="00DE289E" w:rsidRPr="00DE289E" w:rsidRDefault="00DE289E" w:rsidP="00DE289E">
      <w:pPr>
        <w:autoSpaceDE w:val="0"/>
        <w:autoSpaceDN w:val="0"/>
        <w:adjustRightInd w:val="0"/>
        <w:jc w:val="both"/>
        <w:rPr>
          <w:rFonts w:cs="Arial"/>
          <w:color w:val="000000"/>
        </w:rPr>
      </w:pPr>
    </w:p>
    <w:p w14:paraId="66A35B40" w14:textId="77777777" w:rsidR="00DE289E" w:rsidRPr="00DE289E" w:rsidRDefault="00DE289E" w:rsidP="00DE289E">
      <w:pPr>
        <w:jc w:val="both"/>
        <w:rPr>
          <w:rFonts w:cs="Arial"/>
        </w:rPr>
      </w:pPr>
      <w:r w:rsidRPr="00DE289E">
        <w:rPr>
          <w:rFonts w:cs="Arial"/>
        </w:rPr>
        <w:t>V primeru izvedbe javnega naročila s podizvajalci, je potrebno v ponudbi:</w:t>
      </w:r>
    </w:p>
    <w:p w14:paraId="23F08B55" w14:textId="77777777"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14:paraId="5E1DF0A0" w14:textId="77777777" w:rsidR="00DE289E" w:rsidRPr="00DE289E" w:rsidRDefault="00DE289E" w:rsidP="007633AF">
      <w:pPr>
        <w:numPr>
          <w:ilvl w:val="0"/>
          <w:numId w:val="3"/>
        </w:numPr>
        <w:jc w:val="both"/>
      </w:pPr>
      <w:r w:rsidRPr="00DE289E">
        <w:t>kontaktne podatke in zakonite zastopnike predlaganih podizvajalcev,</w:t>
      </w:r>
    </w:p>
    <w:p w14:paraId="3DA52588" w14:textId="77777777"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14:paraId="039DB278" w14:textId="77777777" w:rsidR="00DE289E" w:rsidRPr="00DE289E" w:rsidRDefault="00DE289E" w:rsidP="007633AF">
      <w:pPr>
        <w:numPr>
          <w:ilvl w:val="0"/>
          <w:numId w:val="3"/>
        </w:numPr>
        <w:jc w:val="both"/>
      </w:pPr>
      <w:r w:rsidRPr="00DE289E">
        <w:t>priložiti zahtevo podizvajalca za neposredno plačilo, če podizvajalec to zahteva.</w:t>
      </w:r>
    </w:p>
    <w:p w14:paraId="53D453D3" w14:textId="77777777" w:rsidR="00DE289E" w:rsidRPr="00DE289E" w:rsidRDefault="00DE289E" w:rsidP="00DE289E">
      <w:pPr>
        <w:autoSpaceDE w:val="0"/>
        <w:autoSpaceDN w:val="0"/>
        <w:adjustRightInd w:val="0"/>
        <w:jc w:val="both"/>
        <w:rPr>
          <w:rFonts w:cs="Arial"/>
          <w:color w:val="000000"/>
        </w:rPr>
      </w:pPr>
    </w:p>
    <w:p w14:paraId="13A0A244" w14:textId="77777777"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147DD1AA" w14:textId="77777777" w:rsidR="00DE289E" w:rsidRPr="00DE289E" w:rsidRDefault="00DE289E" w:rsidP="00DE289E">
      <w:pPr>
        <w:jc w:val="both"/>
      </w:pPr>
    </w:p>
    <w:p w14:paraId="39E11AC2" w14:textId="77777777"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0BCC6091" w14:textId="77777777" w:rsidR="00DE289E" w:rsidRPr="00DE289E" w:rsidRDefault="00DE289E" w:rsidP="007633AF">
      <w:pPr>
        <w:numPr>
          <w:ilvl w:val="0"/>
          <w:numId w:val="3"/>
        </w:numPr>
        <w:jc w:val="both"/>
      </w:pPr>
      <w:r w:rsidRPr="00DE289E">
        <w:lastRenderedPageBreak/>
        <w:t>podatki o ponudniku (naziv in naslov, matična številka, davčna številka, številka transakcijskega računa),</w:t>
      </w:r>
    </w:p>
    <w:p w14:paraId="3AA15738" w14:textId="77777777" w:rsidR="00DE289E" w:rsidRPr="00DE289E" w:rsidRDefault="00DE289E" w:rsidP="007633AF">
      <w:pPr>
        <w:numPr>
          <w:ilvl w:val="0"/>
          <w:numId w:val="3"/>
        </w:numPr>
        <w:jc w:val="both"/>
      </w:pPr>
      <w:r w:rsidRPr="00DE289E">
        <w:t>podatki o podizvajalcu (naziv, polni naslov, matična številka, davčna številka in transakcijski račun),</w:t>
      </w:r>
    </w:p>
    <w:p w14:paraId="5A9BD031" w14:textId="77777777" w:rsidR="00DE289E" w:rsidRPr="00DE289E" w:rsidRDefault="00DE289E" w:rsidP="007633AF">
      <w:pPr>
        <w:numPr>
          <w:ilvl w:val="0"/>
          <w:numId w:val="3"/>
        </w:numPr>
        <w:jc w:val="both"/>
      </w:pPr>
      <w:r w:rsidRPr="00DE289E">
        <w:t>predmet dogovora, vrsto, obseg in skupno vrednost del, ki jih prevzema podizvajalec, kraj in rok izvedbe teh del,</w:t>
      </w:r>
    </w:p>
    <w:p w14:paraId="268EC144" w14:textId="77777777"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14:paraId="4D9922E5" w14:textId="77777777" w:rsidR="00DE289E" w:rsidRPr="00DE289E" w:rsidRDefault="00DE289E" w:rsidP="00DE289E">
      <w:pPr>
        <w:jc w:val="both"/>
      </w:pPr>
    </w:p>
    <w:p w14:paraId="06DC9931" w14:textId="77777777"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7ED92CA" w14:textId="77777777"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14:paraId="50252CBE" w14:textId="77777777"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14:paraId="3D325B4D" w14:textId="77777777"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14:paraId="4FE5707D" w14:textId="77777777" w:rsidR="00DE289E" w:rsidRPr="00DE289E" w:rsidRDefault="00DE289E" w:rsidP="00DE289E">
      <w:pPr>
        <w:jc w:val="both"/>
      </w:pPr>
    </w:p>
    <w:p w14:paraId="30194B3F" w14:textId="77777777" w:rsidR="00DE289E" w:rsidRPr="00DE289E" w:rsidRDefault="00DE289E" w:rsidP="00DE289E">
      <w:pPr>
        <w:jc w:val="both"/>
        <w:rPr>
          <w:rFonts w:ascii="Times New Roman" w:hAnsi="Times New Roman"/>
        </w:rPr>
      </w:pPr>
      <w:r w:rsidRPr="00DE289E">
        <w:t xml:space="preserve">Če neposredno plačilo podizvajalcu ni obvezno, naročnik od glavnega izvajalca zahteva, da mu najpozneje v </w:t>
      </w:r>
      <w:r w:rsidR="00CF3E6E">
        <w:t>3</w:t>
      </w:r>
      <w:r w:rsidRPr="00DE289E">
        <w:t>0 dneh od plačila končnega računa oziroma situacije pošlje svojo pisno izjavo in pisno izjavo podizvajalca, da je podizvajalec prejel plačilo za izvedene gradnje ali storitve oziroma dobavljeno blago.</w:t>
      </w:r>
    </w:p>
    <w:p w14:paraId="55686F93" w14:textId="77777777" w:rsidR="00DE289E" w:rsidRPr="00DE289E" w:rsidRDefault="00DE289E" w:rsidP="00DE289E">
      <w:pPr>
        <w:jc w:val="both"/>
        <w:rPr>
          <w:rFonts w:cs="Arial"/>
        </w:rPr>
      </w:pPr>
    </w:p>
    <w:p w14:paraId="228D4361" w14:textId="77777777"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14:paraId="205EA613" w14:textId="77777777" w:rsidR="00DE289E" w:rsidRPr="00DE289E" w:rsidRDefault="00DE289E" w:rsidP="00DE289E">
      <w:pPr>
        <w:autoSpaceDE w:val="0"/>
        <w:autoSpaceDN w:val="0"/>
        <w:adjustRightInd w:val="0"/>
        <w:jc w:val="both"/>
        <w:rPr>
          <w:rFonts w:cs="Arial"/>
          <w:color w:val="000000"/>
        </w:rPr>
      </w:pPr>
    </w:p>
    <w:p w14:paraId="6A15E577" w14:textId="77777777" w:rsidR="00DE289E" w:rsidRPr="00DE289E" w:rsidRDefault="00DE289E" w:rsidP="00870009">
      <w:pPr>
        <w:numPr>
          <w:ilvl w:val="1"/>
          <w:numId w:val="1"/>
        </w:numPr>
        <w:jc w:val="both"/>
        <w:rPr>
          <w:b/>
        </w:rPr>
      </w:pPr>
      <w:r w:rsidRPr="00DE289E">
        <w:rPr>
          <w:b/>
        </w:rPr>
        <w:t>Skupna ponudba</w:t>
      </w:r>
    </w:p>
    <w:p w14:paraId="6510F9C5" w14:textId="77777777" w:rsidR="00DE289E" w:rsidRPr="00DE289E" w:rsidRDefault="00DE289E" w:rsidP="00DE289E">
      <w:pPr>
        <w:tabs>
          <w:tab w:val="left" w:pos="708"/>
          <w:tab w:val="left" w:pos="2155"/>
        </w:tabs>
        <w:jc w:val="both"/>
        <w:rPr>
          <w:rFonts w:cs="Arial"/>
        </w:rPr>
      </w:pPr>
    </w:p>
    <w:p w14:paraId="574AD7DA" w14:textId="77777777"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D47A580" w14:textId="77777777" w:rsidR="00465F88" w:rsidRPr="00465F88" w:rsidRDefault="00465F88" w:rsidP="00465F88">
      <w:pPr>
        <w:jc w:val="both"/>
        <w:rPr>
          <w:rFonts w:cs="Arial"/>
          <w:color w:val="000000"/>
        </w:rPr>
      </w:pPr>
    </w:p>
    <w:p w14:paraId="70A5217F" w14:textId="77777777"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14:paraId="0A030B0A"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14:paraId="31CB2286"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14:paraId="58F848BE"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14:paraId="480B879A"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14:paraId="7D5DEBF8"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14:paraId="17327ECF"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14:paraId="07378C77" w14:textId="77777777" w:rsidR="00465F88" w:rsidRPr="00465F88" w:rsidRDefault="00465F88" w:rsidP="00465F88">
      <w:pPr>
        <w:jc w:val="both"/>
        <w:rPr>
          <w:rFonts w:cs="Arial"/>
          <w:color w:val="000000"/>
        </w:rPr>
      </w:pPr>
    </w:p>
    <w:p w14:paraId="79146CB8" w14:textId="77777777"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14:paraId="1F9BD797" w14:textId="77777777" w:rsidR="00465F88" w:rsidRPr="00DE289E" w:rsidRDefault="00465F88" w:rsidP="00465F88">
      <w:pPr>
        <w:jc w:val="both"/>
      </w:pPr>
    </w:p>
    <w:p w14:paraId="38AA825D" w14:textId="77777777" w:rsidR="00DE289E" w:rsidRPr="00DE289E" w:rsidRDefault="00DE289E" w:rsidP="00870009">
      <w:pPr>
        <w:numPr>
          <w:ilvl w:val="1"/>
          <w:numId w:val="1"/>
        </w:numPr>
        <w:jc w:val="both"/>
        <w:rPr>
          <w:b/>
        </w:rPr>
      </w:pPr>
      <w:r w:rsidRPr="00DE289E">
        <w:rPr>
          <w:b/>
        </w:rPr>
        <w:t>Uporaba zmogljivosti drugih subjektov</w:t>
      </w:r>
    </w:p>
    <w:p w14:paraId="005800B5" w14:textId="77777777" w:rsidR="00DE289E" w:rsidRPr="00DE289E" w:rsidRDefault="00DE289E" w:rsidP="00DE289E">
      <w:pPr>
        <w:jc w:val="both"/>
      </w:pPr>
    </w:p>
    <w:p w14:paraId="4B1FC7D7" w14:textId="77777777"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D4263C4" w14:textId="77777777" w:rsidR="00DE289E" w:rsidRPr="00DE289E" w:rsidRDefault="00DE289E" w:rsidP="00DE289E">
      <w:pPr>
        <w:jc w:val="both"/>
      </w:pPr>
    </w:p>
    <w:p w14:paraId="16FA2435" w14:textId="77777777" w:rsidR="00DE289E" w:rsidRPr="00DE289E" w:rsidRDefault="00DE289E" w:rsidP="00DE289E">
      <w:pPr>
        <w:jc w:val="both"/>
      </w:pPr>
      <w:r w:rsidRPr="00DE289E">
        <w:t xml:space="preserve">Če ponudnik uporabi zmogljivosti drugih subjektov glede pogojev v zvezi z ekonomskim in finančnim položajem, bo naročnik zahteval, da so ponudnik in navedeni subjekti skupaj odgovorni za izvedbo </w:t>
      </w:r>
      <w:r w:rsidRPr="00DE289E">
        <w:lastRenderedPageBreak/>
        <w:t>javnega naročila. Pod enakimi pogoji lahko skupina gospodarskih subjektov uporabi zmogljivosti sodelujočih v tej skupini ali drugih subjektov.</w:t>
      </w:r>
    </w:p>
    <w:p w14:paraId="154BBC1B" w14:textId="77777777"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57C09CA" w14:textId="77777777" w:rsidR="00362593" w:rsidRDefault="00362593" w:rsidP="00DE289E">
      <w:pPr>
        <w:autoSpaceDE w:val="0"/>
        <w:autoSpaceDN w:val="0"/>
        <w:adjustRightInd w:val="0"/>
        <w:jc w:val="both"/>
        <w:rPr>
          <w:rFonts w:cs="Arial"/>
          <w:color w:val="000000"/>
        </w:rPr>
      </w:pPr>
    </w:p>
    <w:p w14:paraId="529043C7" w14:textId="77777777" w:rsidR="00DE289E" w:rsidRPr="00DE289E" w:rsidRDefault="00DE289E" w:rsidP="00870009">
      <w:pPr>
        <w:numPr>
          <w:ilvl w:val="1"/>
          <w:numId w:val="1"/>
        </w:numPr>
        <w:jc w:val="both"/>
        <w:rPr>
          <w:b/>
        </w:rPr>
      </w:pPr>
      <w:r w:rsidRPr="00DE289E">
        <w:rPr>
          <w:b/>
        </w:rPr>
        <w:t>Pojasnila razpisne dokumentacije</w:t>
      </w:r>
    </w:p>
    <w:p w14:paraId="03850862" w14:textId="77777777" w:rsidR="00DE289E" w:rsidRPr="00DE289E" w:rsidRDefault="00DE289E" w:rsidP="00DE289E">
      <w:pPr>
        <w:tabs>
          <w:tab w:val="left" w:pos="708"/>
        </w:tabs>
        <w:jc w:val="both"/>
        <w:rPr>
          <w:b/>
        </w:rPr>
      </w:pPr>
    </w:p>
    <w:p w14:paraId="219F37F9" w14:textId="77777777" w:rsidR="00DE289E" w:rsidRPr="00A15AF4" w:rsidRDefault="00DE289E" w:rsidP="00DE289E">
      <w:pPr>
        <w:jc w:val="both"/>
      </w:pPr>
      <w:r w:rsidRPr="00A15AF4">
        <w:t>Pojasnila o vsebini dokumentacije v zvezi z oddajo javnega naročila se lahko zahtevajo le v pisni obliki preko Portala javnih naročil. Pojasnila bodo posredovana na Portal javnih naročil.</w:t>
      </w:r>
    </w:p>
    <w:p w14:paraId="743310EA" w14:textId="77777777" w:rsidR="00DE289E" w:rsidRPr="00A15AF4" w:rsidRDefault="00DE289E" w:rsidP="00DE289E">
      <w:pPr>
        <w:jc w:val="both"/>
      </w:pPr>
    </w:p>
    <w:p w14:paraId="661CC975" w14:textId="2414133B" w:rsidR="00DE289E" w:rsidRPr="00DE289E" w:rsidRDefault="00DE289E" w:rsidP="00DE289E">
      <w:pPr>
        <w:jc w:val="both"/>
        <w:rPr>
          <w:b/>
          <w:sz w:val="24"/>
          <w:szCs w:val="24"/>
          <w:u w:val="single"/>
        </w:rPr>
      </w:pPr>
      <w:r w:rsidRPr="003978DD">
        <w:rPr>
          <w:b/>
          <w:sz w:val="24"/>
          <w:szCs w:val="24"/>
          <w:u w:val="single"/>
        </w:rPr>
        <w:t xml:space="preserve">Rok za postavitev vprašanj: </w:t>
      </w:r>
      <w:r w:rsidR="003978DD">
        <w:rPr>
          <w:b/>
          <w:sz w:val="24"/>
          <w:szCs w:val="24"/>
          <w:u w:val="single"/>
        </w:rPr>
        <w:t>9</w:t>
      </w:r>
      <w:r w:rsidR="00E0322E" w:rsidRPr="003978DD">
        <w:rPr>
          <w:b/>
          <w:sz w:val="24"/>
          <w:szCs w:val="24"/>
          <w:u w:val="single"/>
        </w:rPr>
        <w:t>.</w:t>
      </w:r>
      <w:r w:rsidR="003978DD">
        <w:rPr>
          <w:b/>
          <w:sz w:val="24"/>
          <w:szCs w:val="24"/>
          <w:u w:val="single"/>
        </w:rPr>
        <w:t>4</w:t>
      </w:r>
      <w:r w:rsidR="00E0322E" w:rsidRPr="003978DD">
        <w:rPr>
          <w:b/>
          <w:sz w:val="24"/>
          <w:szCs w:val="24"/>
          <w:u w:val="single"/>
        </w:rPr>
        <w:t>.2025</w:t>
      </w:r>
      <w:r w:rsidRPr="003978DD">
        <w:rPr>
          <w:b/>
          <w:sz w:val="24"/>
          <w:szCs w:val="24"/>
          <w:u w:val="single"/>
        </w:rPr>
        <w:t xml:space="preserve"> do 10:00 ure.</w:t>
      </w:r>
    </w:p>
    <w:p w14:paraId="79696F6F" w14:textId="77777777" w:rsidR="00DE289E" w:rsidRPr="00DE289E" w:rsidRDefault="00DE289E" w:rsidP="00DE289E">
      <w:pPr>
        <w:jc w:val="both"/>
      </w:pPr>
    </w:p>
    <w:p w14:paraId="5CE4DEAC" w14:textId="77777777"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33F554F" w14:textId="77777777" w:rsidR="00DE289E" w:rsidRPr="00DE289E" w:rsidRDefault="00DE289E" w:rsidP="00DE289E">
      <w:pPr>
        <w:jc w:val="both"/>
        <w:rPr>
          <w:rFonts w:cs="Arial"/>
          <w:b/>
          <w:u w:val="single"/>
        </w:rPr>
      </w:pPr>
    </w:p>
    <w:p w14:paraId="3FB895F6" w14:textId="4D871881" w:rsidR="00DE289E" w:rsidRDefault="00DE289E" w:rsidP="00870009">
      <w:pPr>
        <w:numPr>
          <w:ilvl w:val="1"/>
          <w:numId w:val="1"/>
        </w:numPr>
        <w:jc w:val="both"/>
        <w:rPr>
          <w:b/>
        </w:rPr>
      </w:pPr>
      <w:r w:rsidRPr="00DE289E">
        <w:rPr>
          <w:b/>
        </w:rPr>
        <w:t>Dopolnitve in spremembe razpisne dokumentacije</w:t>
      </w:r>
    </w:p>
    <w:p w14:paraId="52C3DE89" w14:textId="77777777" w:rsidR="00BB3A6D" w:rsidRPr="00DE289E" w:rsidRDefault="00BB3A6D" w:rsidP="00BB3A6D">
      <w:pPr>
        <w:ind w:left="705"/>
        <w:jc w:val="both"/>
        <w:rPr>
          <w:b/>
        </w:rPr>
      </w:pPr>
    </w:p>
    <w:p w14:paraId="5739E6D8" w14:textId="77777777" w:rsidR="00BB3A6D" w:rsidRPr="00BB3A6D" w:rsidRDefault="00BB3A6D" w:rsidP="00BB3A6D">
      <w:pPr>
        <w:jc w:val="both"/>
        <w:rPr>
          <w:rFonts w:cs="Arial"/>
        </w:rPr>
      </w:pPr>
      <w:r w:rsidRPr="00BB3A6D">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6359D657" w14:textId="77777777" w:rsidR="00BB3A6D" w:rsidRPr="00BB3A6D" w:rsidRDefault="00BB3A6D" w:rsidP="00BB3A6D">
      <w:pPr>
        <w:jc w:val="both"/>
        <w:rPr>
          <w:rFonts w:cs="Arial"/>
        </w:rPr>
      </w:pPr>
    </w:p>
    <w:p w14:paraId="275DC52D" w14:textId="3F3D0729" w:rsidR="00DE289E" w:rsidRDefault="00BB3A6D" w:rsidP="00BB3A6D">
      <w:pPr>
        <w:jc w:val="both"/>
        <w:rPr>
          <w:rFonts w:cs="Arial"/>
        </w:rPr>
      </w:pPr>
      <w:r w:rsidRPr="00BB3A6D">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3487E1F" w14:textId="77777777" w:rsidR="00BB3A6D" w:rsidRPr="00DE289E" w:rsidRDefault="00BB3A6D" w:rsidP="00BB3A6D">
      <w:pPr>
        <w:jc w:val="both"/>
        <w:rPr>
          <w:rFonts w:cs="Arial"/>
        </w:rPr>
      </w:pPr>
    </w:p>
    <w:p w14:paraId="4942B3D6" w14:textId="77777777" w:rsidR="00DE289E" w:rsidRPr="00DE289E" w:rsidRDefault="00DE289E" w:rsidP="00870009">
      <w:pPr>
        <w:numPr>
          <w:ilvl w:val="1"/>
          <w:numId w:val="1"/>
        </w:numPr>
        <w:jc w:val="both"/>
        <w:rPr>
          <w:b/>
        </w:rPr>
      </w:pPr>
      <w:r w:rsidRPr="00DE289E">
        <w:rPr>
          <w:b/>
        </w:rPr>
        <w:t>Stroški ponudbe</w:t>
      </w:r>
    </w:p>
    <w:p w14:paraId="1EF9F462" w14:textId="77777777" w:rsidR="00DE289E" w:rsidRPr="00DE289E" w:rsidRDefault="00DE289E" w:rsidP="00DE289E">
      <w:pPr>
        <w:rPr>
          <w:rFonts w:cs="Arial"/>
        </w:rPr>
      </w:pPr>
    </w:p>
    <w:p w14:paraId="76210CB2" w14:textId="77777777"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CF0F23C" w14:textId="77777777" w:rsidR="00CF3E6E" w:rsidRDefault="00CF3E6E" w:rsidP="00DE289E">
      <w:pPr>
        <w:jc w:val="both"/>
        <w:rPr>
          <w:rFonts w:cs="Arial"/>
        </w:rPr>
      </w:pPr>
    </w:p>
    <w:p w14:paraId="7289E573" w14:textId="77777777" w:rsidR="00DE289E" w:rsidRPr="00DE289E" w:rsidRDefault="00DE289E" w:rsidP="00870009">
      <w:pPr>
        <w:numPr>
          <w:ilvl w:val="1"/>
          <w:numId w:val="1"/>
        </w:numPr>
        <w:jc w:val="both"/>
        <w:rPr>
          <w:b/>
        </w:rPr>
      </w:pPr>
      <w:r w:rsidRPr="00DE289E">
        <w:rPr>
          <w:b/>
        </w:rPr>
        <w:t>Variantne ponudbe</w:t>
      </w:r>
    </w:p>
    <w:p w14:paraId="2F345E25" w14:textId="77777777" w:rsidR="00DE289E" w:rsidRPr="00DE289E" w:rsidRDefault="00DE289E" w:rsidP="00DE289E">
      <w:pPr>
        <w:rPr>
          <w:rFonts w:cs="Arial"/>
        </w:rPr>
      </w:pPr>
    </w:p>
    <w:p w14:paraId="070C848A" w14:textId="77777777" w:rsidR="00DE289E" w:rsidRDefault="00DE289E" w:rsidP="00DE289E">
      <w:r w:rsidRPr="00DE289E">
        <w:t>Naročnik ne bo upošteval variantnih ponudb. Ponudnik lahko predloži samo eno ponudbo. Ponudnik, ki predloži več kot eno ponudbo bo izločen iz postopka.</w:t>
      </w:r>
    </w:p>
    <w:p w14:paraId="06456679" w14:textId="77777777" w:rsidR="00362593" w:rsidRDefault="00362593" w:rsidP="00DE289E"/>
    <w:p w14:paraId="2F78D63F" w14:textId="77777777" w:rsidR="00DE289E" w:rsidRPr="00DE289E" w:rsidRDefault="00DE289E" w:rsidP="00870009">
      <w:pPr>
        <w:numPr>
          <w:ilvl w:val="1"/>
          <w:numId w:val="1"/>
        </w:numPr>
        <w:jc w:val="both"/>
        <w:rPr>
          <w:b/>
        </w:rPr>
      </w:pPr>
      <w:r w:rsidRPr="00DE289E">
        <w:rPr>
          <w:b/>
        </w:rPr>
        <w:t>Rok plačila</w:t>
      </w:r>
      <w:r w:rsidR="00CF3E6E">
        <w:rPr>
          <w:b/>
        </w:rPr>
        <w:t xml:space="preserve"> (v 2. fazi naročila)</w:t>
      </w:r>
    </w:p>
    <w:p w14:paraId="49C001C2" w14:textId="77777777" w:rsidR="00FC277D" w:rsidRDefault="00FC277D" w:rsidP="00DE289E">
      <w:pPr>
        <w:jc w:val="both"/>
      </w:pPr>
    </w:p>
    <w:p w14:paraId="66104544" w14:textId="77777777" w:rsidR="00FC277D" w:rsidRPr="00DE1A5A" w:rsidRDefault="00DB057F" w:rsidP="00DE289E">
      <w:pPr>
        <w:jc w:val="both"/>
        <w:rPr>
          <w:u w:val="single"/>
        </w:rPr>
      </w:pPr>
      <w:r>
        <w:t xml:space="preserve">Plačilni rok je </w:t>
      </w:r>
      <w:r w:rsidR="00CF3E6E">
        <w:t>3</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02366E">
        <w:t>je dobavnica</w:t>
      </w:r>
      <w:r w:rsidR="00FC277D" w:rsidRPr="004729DB">
        <w:t xml:space="preserve">. Na računu mora biti označen sklic na </w:t>
      </w:r>
      <w:r w:rsidR="00554DC6">
        <w:t>naročilnico</w:t>
      </w:r>
      <w:r w:rsidR="00FC277D" w:rsidRPr="004729DB">
        <w:t>.</w:t>
      </w:r>
      <w:r w:rsidR="00DE1A5A" w:rsidRPr="004729DB">
        <w:t xml:space="preserve"> </w:t>
      </w:r>
    </w:p>
    <w:p w14:paraId="193E4115" w14:textId="77777777" w:rsidR="00FC277D" w:rsidRPr="00DE289E" w:rsidRDefault="00FC277D" w:rsidP="00DE289E">
      <w:pPr>
        <w:jc w:val="both"/>
      </w:pPr>
    </w:p>
    <w:p w14:paraId="04539461" w14:textId="77777777" w:rsidR="00DE289E" w:rsidRPr="00DE289E" w:rsidRDefault="00DE289E" w:rsidP="00870009">
      <w:pPr>
        <w:numPr>
          <w:ilvl w:val="1"/>
          <w:numId w:val="1"/>
        </w:numPr>
        <w:jc w:val="both"/>
        <w:rPr>
          <w:b/>
        </w:rPr>
      </w:pPr>
      <w:r w:rsidRPr="00DE289E">
        <w:rPr>
          <w:b/>
        </w:rPr>
        <w:t>Cena</w:t>
      </w:r>
      <w:r w:rsidR="00CF3E6E">
        <w:rPr>
          <w:b/>
        </w:rPr>
        <w:t xml:space="preserve"> </w:t>
      </w:r>
      <w:r w:rsidR="00CF3E6E" w:rsidRPr="00CF3E6E">
        <w:rPr>
          <w:b/>
        </w:rPr>
        <w:t>(v 2. fazi naročila)</w:t>
      </w:r>
    </w:p>
    <w:p w14:paraId="1570073C" w14:textId="77777777" w:rsidR="00DE289E" w:rsidRPr="00DE289E" w:rsidRDefault="00DE289E" w:rsidP="00DE289E">
      <w:pPr>
        <w:jc w:val="both"/>
        <w:rPr>
          <w:rFonts w:cs="Arial"/>
        </w:rPr>
      </w:pPr>
    </w:p>
    <w:p w14:paraId="05D252E8" w14:textId="77777777"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70C3340B" w14:textId="77777777" w:rsidR="00DE289E" w:rsidRPr="00DE289E" w:rsidRDefault="00DE289E" w:rsidP="00DE289E">
      <w:pPr>
        <w:jc w:val="both"/>
        <w:rPr>
          <w:rFonts w:cs="Arial"/>
        </w:rPr>
      </w:pPr>
    </w:p>
    <w:p w14:paraId="0BB078D2" w14:textId="77777777" w:rsidR="00DE289E" w:rsidRPr="00DE289E" w:rsidRDefault="00DE289E" w:rsidP="00870009">
      <w:pPr>
        <w:numPr>
          <w:ilvl w:val="1"/>
          <w:numId w:val="1"/>
        </w:numPr>
        <w:jc w:val="both"/>
        <w:rPr>
          <w:b/>
        </w:rPr>
      </w:pPr>
      <w:r w:rsidRPr="00DE289E">
        <w:rPr>
          <w:b/>
        </w:rPr>
        <w:t>Neobičajno nizka ponudba</w:t>
      </w:r>
      <w:r w:rsidR="00CF3E6E">
        <w:rPr>
          <w:b/>
        </w:rPr>
        <w:t xml:space="preserve"> </w:t>
      </w:r>
      <w:r w:rsidR="00CF3E6E" w:rsidRPr="00CF3E6E">
        <w:rPr>
          <w:b/>
        </w:rPr>
        <w:t>(v 2. fazi naročila)</w:t>
      </w:r>
    </w:p>
    <w:p w14:paraId="0C17B648" w14:textId="77777777" w:rsidR="00DE289E" w:rsidRPr="00DE289E" w:rsidRDefault="00DE289E" w:rsidP="00DE289E">
      <w:pPr>
        <w:jc w:val="both"/>
        <w:rPr>
          <w:rFonts w:cs="Arial"/>
        </w:rPr>
      </w:pPr>
    </w:p>
    <w:p w14:paraId="04B89F28" w14:textId="77777777" w:rsidR="00DE289E" w:rsidRPr="00DE289E" w:rsidRDefault="00DE289E" w:rsidP="00DE289E">
      <w:pPr>
        <w:jc w:val="both"/>
        <w:rPr>
          <w:rFonts w:cs="Arial"/>
        </w:rPr>
      </w:pPr>
      <w:r w:rsidRPr="00DE289E">
        <w:rPr>
          <w:rFonts w:cs="Arial"/>
        </w:rPr>
        <w:t>Navedeno v  86. členu ZJN-3.</w:t>
      </w:r>
    </w:p>
    <w:p w14:paraId="2FB7505A" w14:textId="79197946" w:rsidR="00B04C1B" w:rsidRDefault="00B04C1B" w:rsidP="00DE289E">
      <w:pPr>
        <w:jc w:val="both"/>
        <w:rPr>
          <w:rFonts w:cs="Arial"/>
        </w:rPr>
      </w:pPr>
    </w:p>
    <w:p w14:paraId="614E5A0E" w14:textId="15E1AD05" w:rsidR="00317B87" w:rsidRDefault="00317B87" w:rsidP="00DE289E">
      <w:pPr>
        <w:jc w:val="both"/>
        <w:rPr>
          <w:rFonts w:cs="Arial"/>
        </w:rPr>
      </w:pPr>
    </w:p>
    <w:p w14:paraId="0DB75BCE" w14:textId="4E49B026" w:rsidR="00317B87" w:rsidRDefault="00317B87" w:rsidP="00DE289E">
      <w:pPr>
        <w:jc w:val="both"/>
        <w:rPr>
          <w:rFonts w:cs="Arial"/>
        </w:rPr>
      </w:pPr>
    </w:p>
    <w:p w14:paraId="7BF77220" w14:textId="5EE22B09" w:rsidR="00317B87" w:rsidRDefault="00317B87" w:rsidP="00DE289E">
      <w:pPr>
        <w:jc w:val="both"/>
        <w:rPr>
          <w:rFonts w:cs="Arial"/>
        </w:rPr>
      </w:pPr>
    </w:p>
    <w:p w14:paraId="2599EA63" w14:textId="77777777" w:rsidR="00317B87" w:rsidRDefault="00317B87" w:rsidP="00DE289E">
      <w:pPr>
        <w:jc w:val="both"/>
        <w:rPr>
          <w:rFonts w:cs="Arial"/>
        </w:rPr>
      </w:pPr>
    </w:p>
    <w:p w14:paraId="5C78C9EE" w14:textId="77777777" w:rsidR="00DE289E" w:rsidRPr="00DE289E" w:rsidRDefault="00DE289E" w:rsidP="00870009">
      <w:pPr>
        <w:numPr>
          <w:ilvl w:val="1"/>
          <w:numId w:val="1"/>
        </w:numPr>
        <w:jc w:val="both"/>
        <w:rPr>
          <w:b/>
        </w:rPr>
      </w:pPr>
      <w:r w:rsidRPr="00DE289E">
        <w:rPr>
          <w:b/>
        </w:rPr>
        <w:lastRenderedPageBreak/>
        <w:t>Merila</w:t>
      </w:r>
    </w:p>
    <w:p w14:paraId="03714A97" w14:textId="77777777" w:rsidR="00554DC6" w:rsidRPr="00554DC6" w:rsidRDefault="00554DC6" w:rsidP="00554DC6">
      <w:pPr>
        <w:pStyle w:val="Poglavje2"/>
        <w:numPr>
          <w:ilvl w:val="0"/>
          <w:numId w:val="0"/>
        </w:num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6353"/>
        <w:gridCol w:w="2220"/>
      </w:tblGrid>
      <w:tr w:rsidR="005C2F8E" w14:paraId="01328C25" w14:textId="77777777" w:rsidTr="00272DA0">
        <w:tc>
          <w:tcPr>
            <w:tcW w:w="637" w:type="dxa"/>
            <w:tcBorders>
              <w:top w:val="single" w:sz="4" w:space="0" w:color="auto"/>
              <w:left w:val="single" w:sz="4" w:space="0" w:color="auto"/>
              <w:bottom w:val="single" w:sz="4" w:space="0" w:color="auto"/>
              <w:right w:val="single" w:sz="4" w:space="0" w:color="auto"/>
            </w:tcBorders>
            <w:hideMark/>
          </w:tcPr>
          <w:p w14:paraId="77E64B97" w14:textId="77777777" w:rsidR="005C2F8E" w:rsidRDefault="005C2F8E" w:rsidP="00272DA0">
            <w:pPr>
              <w:jc w:val="center"/>
              <w:rPr>
                <w:rFonts w:cs="Arial"/>
                <w:b/>
              </w:rPr>
            </w:pPr>
            <w:r>
              <w:rPr>
                <w:rFonts w:cs="Arial"/>
                <w:b/>
              </w:rPr>
              <w:t>Faza</w:t>
            </w:r>
          </w:p>
        </w:tc>
        <w:tc>
          <w:tcPr>
            <w:tcW w:w="6353" w:type="dxa"/>
            <w:tcBorders>
              <w:top w:val="single" w:sz="4" w:space="0" w:color="auto"/>
              <w:left w:val="single" w:sz="4" w:space="0" w:color="auto"/>
              <w:bottom w:val="single" w:sz="4" w:space="0" w:color="auto"/>
              <w:right w:val="single" w:sz="4" w:space="0" w:color="auto"/>
            </w:tcBorders>
            <w:hideMark/>
          </w:tcPr>
          <w:p w14:paraId="58EED4AB" w14:textId="77777777" w:rsidR="005C2F8E" w:rsidRDefault="005C2F8E" w:rsidP="00272DA0">
            <w:pPr>
              <w:rPr>
                <w:rFonts w:cs="Arial"/>
                <w:b/>
              </w:rPr>
            </w:pPr>
            <w:r>
              <w:rPr>
                <w:rFonts w:cs="Arial"/>
                <w:b/>
              </w:rPr>
              <w:t>Merila</w:t>
            </w:r>
          </w:p>
        </w:tc>
        <w:tc>
          <w:tcPr>
            <w:tcW w:w="2220" w:type="dxa"/>
            <w:tcBorders>
              <w:top w:val="single" w:sz="4" w:space="0" w:color="auto"/>
              <w:left w:val="single" w:sz="4" w:space="0" w:color="auto"/>
              <w:bottom w:val="single" w:sz="4" w:space="0" w:color="auto"/>
              <w:right w:val="single" w:sz="4" w:space="0" w:color="auto"/>
            </w:tcBorders>
            <w:hideMark/>
          </w:tcPr>
          <w:p w14:paraId="5D6184DA" w14:textId="77777777" w:rsidR="005C2F8E" w:rsidRDefault="005C2F8E" w:rsidP="00272DA0">
            <w:pPr>
              <w:jc w:val="center"/>
              <w:rPr>
                <w:rFonts w:cs="Arial"/>
                <w:b/>
              </w:rPr>
            </w:pPr>
            <w:r>
              <w:rPr>
                <w:rFonts w:cs="Arial"/>
                <w:b/>
              </w:rPr>
              <w:t>Udeležba (%)</w:t>
            </w:r>
          </w:p>
        </w:tc>
      </w:tr>
      <w:tr w:rsidR="005C2F8E" w:rsidRPr="006C0FB2" w14:paraId="02CB8154" w14:textId="77777777" w:rsidTr="00272DA0">
        <w:tc>
          <w:tcPr>
            <w:tcW w:w="637" w:type="dxa"/>
            <w:tcBorders>
              <w:top w:val="single" w:sz="4" w:space="0" w:color="auto"/>
              <w:left w:val="single" w:sz="4" w:space="0" w:color="auto"/>
              <w:bottom w:val="single" w:sz="4" w:space="0" w:color="auto"/>
              <w:right w:val="single" w:sz="4" w:space="0" w:color="auto"/>
            </w:tcBorders>
            <w:hideMark/>
          </w:tcPr>
          <w:p w14:paraId="0B371EF8" w14:textId="77777777" w:rsidR="005C2F8E" w:rsidRPr="006C0FB2" w:rsidRDefault="005C2F8E" w:rsidP="00272DA0">
            <w:pPr>
              <w:jc w:val="center"/>
              <w:rPr>
                <w:rFonts w:cs="Arial"/>
              </w:rPr>
            </w:pPr>
            <w:r w:rsidRPr="006C0FB2">
              <w:rPr>
                <w:rFonts w:cs="Arial"/>
              </w:rPr>
              <w:t>1.</w:t>
            </w:r>
          </w:p>
        </w:tc>
        <w:tc>
          <w:tcPr>
            <w:tcW w:w="6353" w:type="dxa"/>
            <w:tcBorders>
              <w:top w:val="single" w:sz="4" w:space="0" w:color="auto"/>
              <w:left w:val="single" w:sz="4" w:space="0" w:color="auto"/>
              <w:bottom w:val="single" w:sz="4" w:space="0" w:color="auto"/>
              <w:right w:val="single" w:sz="4" w:space="0" w:color="auto"/>
            </w:tcBorders>
            <w:hideMark/>
          </w:tcPr>
          <w:p w14:paraId="5CABB40F" w14:textId="77777777" w:rsidR="005C2F8E" w:rsidRPr="006C0FB2" w:rsidRDefault="005C2F8E" w:rsidP="00272DA0">
            <w:pPr>
              <w:pStyle w:val="Header"/>
              <w:tabs>
                <w:tab w:val="left" w:pos="708"/>
              </w:tabs>
              <w:rPr>
                <w:rFonts w:cs="Arial"/>
              </w:rPr>
            </w:pPr>
            <w:r w:rsidRPr="006C0FB2">
              <w:rPr>
                <w:rFonts w:cs="Arial"/>
              </w:rPr>
              <w:t>Ekonomsko najugodnejša  ponudba - reference*</w:t>
            </w:r>
          </w:p>
        </w:tc>
        <w:tc>
          <w:tcPr>
            <w:tcW w:w="2220" w:type="dxa"/>
            <w:tcBorders>
              <w:top w:val="single" w:sz="4" w:space="0" w:color="auto"/>
              <w:left w:val="single" w:sz="4" w:space="0" w:color="auto"/>
              <w:bottom w:val="single" w:sz="4" w:space="0" w:color="auto"/>
              <w:right w:val="single" w:sz="4" w:space="0" w:color="auto"/>
            </w:tcBorders>
            <w:hideMark/>
          </w:tcPr>
          <w:p w14:paraId="42278FFC" w14:textId="77777777" w:rsidR="005C2F8E" w:rsidRPr="006C0FB2" w:rsidRDefault="005C2F8E" w:rsidP="00272DA0">
            <w:pPr>
              <w:jc w:val="center"/>
              <w:rPr>
                <w:rFonts w:cs="Arial"/>
              </w:rPr>
            </w:pPr>
            <w:r w:rsidRPr="006C0FB2">
              <w:rPr>
                <w:rFonts w:cs="Arial"/>
              </w:rPr>
              <w:t>100</w:t>
            </w:r>
          </w:p>
        </w:tc>
      </w:tr>
      <w:tr w:rsidR="005C2F8E" w:rsidRPr="006C0FB2" w14:paraId="24A663A7" w14:textId="77777777" w:rsidTr="00272DA0">
        <w:tc>
          <w:tcPr>
            <w:tcW w:w="637" w:type="dxa"/>
            <w:tcBorders>
              <w:top w:val="single" w:sz="4" w:space="0" w:color="auto"/>
              <w:left w:val="single" w:sz="4" w:space="0" w:color="auto"/>
              <w:bottom w:val="single" w:sz="4" w:space="0" w:color="auto"/>
              <w:right w:val="single" w:sz="4" w:space="0" w:color="auto"/>
            </w:tcBorders>
          </w:tcPr>
          <w:p w14:paraId="542D31A1" w14:textId="77777777" w:rsidR="005C2F8E" w:rsidRPr="006C0FB2" w:rsidRDefault="005C2F8E" w:rsidP="00272DA0">
            <w:pPr>
              <w:jc w:val="center"/>
              <w:rPr>
                <w:rFonts w:cs="Arial"/>
              </w:rPr>
            </w:pPr>
            <w:r w:rsidRPr="006C0FB2">
              <w:rPr>
                <w:rFonts w:cs="Arial"/>
              </w:rPr>
              <w:t>2.</w:t>
            </w:r>
          </w:p>
        </w:tc>
        <w:tc>
          <w:tcPr>
            <w:tcW w:w="6353" w:type="dxa"/>
            <w:tcBorders>
              <w:top w:val="single" w:sz="4" w:space="0" w:color="auto"/>
              <w:left w:val="single" w:sz="4" w:space="0" w:color="auto"/>
              <w:bottom w:val="single" w:sz="4" w:space="0" w:color="auto"/>
              <w:right w:val="single" w:sz="4" w:space="0" w:color="auto"/>
            </w:tcBorders>
          </w:tcPr>
          <w:p w14:paraId="64D5DD95" w14:textId="77777777" w:rsidR="005C2F8E" w:rsidRPr="006C0FB2" w:rsidRDefault="005C2F8E" w:rsidP="00272DA0">
            <w:pPr>
              <w:pStyle w:val="Header"/>
              <w:tabs>
                <w:tab w:val="left" w:pos="708"/>
              </w:tabs>
              <w:rPr>
                <w:rFonts w:cs="Arial"/>
              </w:rPr>
            </w:pPr>
            <w:r w:rsidRPr="006C0FB2">
              <w:rPr>
                <w:rFonts w:cs="Arial"/>
              </w:rPr>
              <w:t>Cena**</w:t>
            </w:r>
          </w:p>
        </w:tc>
        <w:tc>
          <w:tcPr>
            <w:tcW w:w="2220" w:type="dxa"/>
            <w:tcBorders>
              <w:top w:val="single" w:sz="4" w:space="0" w:color="auto"/>
              <w:left w:val="single" w:sz="4" w:space="0" w:color="auto"/>
              <w:bottom w:val="single" w:sz="4" w:space="0" w:color="auto"/>
              <w:right w:val="single" w:sz="4" w:space="0" w:color="auto"/>
            </w:tcBorders>
          </w:tcPr>
          <w:p w14:paraId="7BA283C7" w14:textId="77777777" w:rsidR="005C2F8E" w:rsidRPr="006C0FB2" w:rsidRDefault="005C2F8E" w:rsidP="00272DA0">
            <w:pPr>
              <w:jc w:val="center"/>
              <w:rPr>
                <w:rFonts w:cs="Arial"/>
              </w:rPr>
            </w:pPr>
            <w:r w:rsidRPr="006C0FB2">
              <w:rPr>
                <w:rFonts w:cs="Arial"/>
              </w:rPr>
              <w:t>100</w:t>
            </w:r>
          </w:p>
        </w:tc>
      </w:tr>
    </w:tbl>
    <w:p w14:paraId="1E49C8F9" w14:textId="77777777" w:rsidR="005C2F8E" w:rsidRPr="006C0FB2" w:rsidRDefault="005C2F8E" w:rsidP="005C2F8E">
      <w:pPr>
        <w:pStyle w:val="Poglavje2"/>
        <w:numPr>
          <w:ilvl w:val="0"/>
          <w:numId w:val="0"/>
        </w:numPr>
        <w:tabs>
          <w:tab w:val="left" w:pos="708"/>
        </w:tabs>
      </w:pPr>
    </w:p>
    <w:p w14:paraId="4DB217C8" w14:textId="77777777" w:rsidR="00317B87" w:rsidRPr="00891429" w:rsidRDefault="00317B87" w:rsidP="00317B87">
      <w:pPr>
        <w:jc w:val="both"/>
        <w:rPr>
          <w:rFonts w:cs="Arial"/>
        </w:rPr>
      </w:pPr>
      <w:r w:rsidRPr="00891429">
        <w:rPr>
          <w:rFonts w:cs="Arial"/>
          <w:color w:val="000000"/>
        </w:rPr>
        <w:t xml:space="preserve">* </w:t>
      </w:r>
      <w:r w:rsidRPr="00AE3EC9">
        <w:rPr>
          <w:rFonts w:cs="Arial"/>
          <w:color w:val="000000"/>
        </w:rPr>
        <w:t>Naročnik bo v 1. fazi izbral ponudnike (kandidate) glede na merilo reference. Naročnik bo izbral največ pet (5) kandidatov s katerimi bo sklenil okvirni sporazum. V primeru, da bo ponudnikov z dopustnimi ponudbami, ki bodo izpolnjevali postavljene pogoje več kot pet, bo naročnik sklenil okvirni sporazum s tistimi petimi ponudniki, ki bodo izpolnjevali vse razpisne pogoje in katerih vsota zneskov 3 največjih predloženih referenc bo najvišja in sklenil okvirni sporazum s prvimi petimi ponudniki. Če bo ponudnikov z dopustnimi ponudbami manj, bo sklenjen okvirni sporazum z vsemi ponudniki, ki so oddali dopustno ponudbo.</w:t>
      </w:r>
      <w:r w:rsidRPr="00891429">
        <w:rPr>
          <w:rFonts w:cs="Arial"/>
          <w:color w:val="000000"/>
        </w:rPr>
        <w:t xml:space="preserve"> </w:t>
      </w:r>
    </w:p>
    <w:p w14:paraId="444729C0" w14:textId="77777777" w:rsidR="00317B87" w:rsidRPr="00940B1F" w:rsidRDefault="00317B87" w:rsidP="00317B87">
      <w:pPr>
        <w:tabs>
          <w:tab w:val="center" w:pos="4536"/>
          <w:tab w:val="right" w:pos="9072"/>
        </w:tabs>
      </w:pPr>
      <w:r w:rsidRPr="00891429">
        <w:t xml:space="preserve"> ** Najnižja vrednost posameznega sklopa v EUR z DDV, razen če v posameznem povabilu k oddaji ponudbe ni določeno drugače.</w:t>
      </w:r>
    </w:p>
    <w:p w14:paraId="304B33B7" w14:textId="77777777" w:rsidR="00554DC6" w:rsidRPr="00DE289E" w:rsidRDefault="00554DC6" w:rsidP="00DE289E">
      <w:pPr>
        <w:jc w:val="both"/>
        <w:outlineLvl w:val="0"/>
        <w:rPr>
          <w:rFonts w:cs="Arial"/>
        </w:rPr>
      </w:pPr>
    </w:p>
    <w:p w14:paraId="500BB44B" w14:textId="77777777" w:rsidR="00554DC6" w:rsidRPr="00554DC6" w:rsidRDefault="00554DC6" w:rsidP="00554DC6">
      <w:pPr>
        <w:pStyle w:val="Poglavje2"/>
      </w:pPr>
      <w:r>
        <w:t>Ogled (</w:t>
      </w:r>
      <w:r w:rsidRPr="00554DC6">
        <w:t>v 2. fazi naročila)</w:t>
      </w:r>
    </w:p>
    <w:p w14:paraId="6C107FA7" w14:textId="77777777" w:rsidR="00554DC6" w:rsidRDefault="00554DC6" w:rsidP="00554DC6">
      <w:pPr>
        <w:pStyle w:val="Poglavje2"/>
        <w:numPr>
          <w:ilvl w:val="0"/>
          <w:numId w:val="0"/>
        </w:numPr>
      </w:pPr>
    </w:p>
    <w:p w14:paraId="4FFE24C6" w14:textId="77777777" w:rsidR="00554DC6" w:rsidRPr="00554DC6" w:rsidRDefault="00554DC6" w:rsidP="00554DC6">
      <w:pPr>
        <w:pStyle w:val="Poglavje2"/>
        <w:numPr>
          <w:ilvl w:val="0"/>
          <w:numId w:val="0"/>
        </w:numPr>
        <w:rPr>
          <w:b w:val="0"/>
        </w:rPr>
      </w:pPr>
      <w:r w:rsidRPr="00554DC6">
        <w:rPr>
          <w:b w:val="0"/>
        </w:rPr>
        <w:t>Ogled v 1. fazi ni predviden. V 2. fazi naročnik lahko predvidi ogled.</w:t>
      </w:r>
    </w:p>
    <w:p w14:paraId="63D5AA8D" w14:textId="77777777" w:rsidR="00554DC6" w:rsidRDefault="00554DC6" w:rsidP="00554DC6">
      <w:pPr>
        <w:pStyle w:val="Poglavje2"/>
        <w:numPr>
          <w:ilvl w:val="0"/>
          <w:numId w:val="0"/>
        </w:numPr>
      </w:pPr>
    </w:p>
    <w:p w14:paraId="16FCCF46" w14:textId="77777777" w:rsidR="00DE289E" w:rsidRPr="00465F88" w:rsidRDefault="00465F88" w:rsidP="00465F88">
      <w:pPr>
        <w:pStyle w:val="Poglavje2"/>
      </w:pPr>
      <w:r w:rsidRPr="00465F88">
        <w:t>Varovanje osebnih podatkov</w:t>
      </w:r>
    </w:p>
    <w:p w14:paraId="7BA8610E" w14:textId="77777777" w:rsidR="00465F88" w:rsidRPr="00465F88" w:rsidRDefault="00465F88" w:rsidP="00465F88">
      <w:pPr>
        <w:jc w:val="both"/>
        <w:rPr>
          <w:rFonts w:cs="Arial"/>
        </w:rPr>
      </w:pPr>
    </w:p>
    <w:p w14:paraId="05A051DF" w14:textId="77777777"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2718E2F" w14:textId="77777777" w:rsidR="00465F88" w:rsidRPr="00465F88" w:rsidRDefault="00465F88" w:rsidP="00465F88">
      <w:pPr>
        <w:jc w:val="both"/>
        <w:rPr>
          <w:rFonts w:cs="Arial"/>
        </w:rPr>
      </w:pPr>
    </w:p>
    <w:p w14:paraId="0968876E" w14:textId="77777777"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A203F3C" w14:textId="77777777" w:rsidR="00362593" w:rsidRPr="00DE289E" w:rsidRDefault="00362593" w:rsidP="00DE289E">
      <w:pPr>
        <w:jc w:val="both"/>
        <w:rPr>
          <w:noProof/>
          <w:szCs w:val="24"/>
        </w:rPr>
      </w:pPr>
    </w:p>
    <w:p w14:paraId="1226A416" w14:textId="77777777" w:rsidR="00465F88" w:rsidRPr="00465F88" w:rsidRDefault="00465F88" w:rsidP="00870009">
      <w:pPr>
        <w:numPr>
          <w:ilvl w:val="1"/>
          <w:numId w:val="1"/>
        </w:numPr>
        <w:jc w:val="both"/>
        <w:rPr>
          <w:b/>
        </w:rPr>
      </w:pPr>
      <w:r w:rsidRPr="00465F88">
        <w:rPr>
          <w:b/>
          <w:noProof/>
          <w:szCs w:val="24"/>
        </w:rPr>
        <w:t>Obvestilo o odločitvi o oddaji naročila</w:t>
      </w:r>
    </w:p>
    <w:p w14:paraId="6F7197D0" w14:textId="77777777" w:rsidR="00465F88" w:rsidRDefault="00465F88" w:rsidP="00465F88">
      <w:pPr>
        <w:pStyle w:val="Poglavje1"/>
        <w:numPr>
          <w:ilvl w:val="0"/>
          <w:numId w:val="0"/>
        </w:numPr>
        <w:ind w:left="703" w:hanging="703"/>
        <w:rPr>
          <w:noProof/>
        </w:rPr>
      </w:pPr>
    </w:p>
    <w:p w14:paraId="73D9ECC3" w14:textId="77777777"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1E40DEC8" w14:textId="77777777" w:rsidR="00B04C1B" w:rsidRPr="00465F88" w:rsidRDefault="00B04C1B" w:rsidP="00FF7397">
      <w:pPr>
        <w:pStyle w:val="Poglavje1"/>
        <w:numPr>
          <w:ilvl w:val="0"/>
          <w:numId w:val="0"/>
        </w:numPr>
        <w:rPr>
          <w:b w:val="0"/>
          <w:i w:val="0"/>
          <w:noProof/>
        </w:rPr>
      </w:pPr>
    </w:p>
    <w:p w14:paraId="29CD08C8" w14:textId="77777777" w:rsidR="00DE289E" w:rsidRDefault="00CF3E6E" w:rsidP="00870009">
      <w:pPr>
        <w:numPr>
          <w:ilvl w:val="1"/>
          <w:numId w:val="1"/>
        </w:numPr>
        <w:jc w:val="both"/>
        <w:rPr>
          <w:b/>
        </w:rPr>
      </w:pPr>
      <w:r>
        <w:rPr>
          <w:b/>
        </w:rPr>
        <w:t>Okvirni sporazum</w:t>
      </w:r>
    </w:p>
    <w:p w14:paraId="39D6A6F1" w14:textId="77777777" w:rsidR="00DE289E" w:rsidRPr="00DE289E" w:rsidRDefault="00DE289E" w:rsidP="00DE289E">
      <w:pPr>
        <w:jc w:val="both"/>
      </w:pPr>
    </w:p>
    <w:p w14:paraId="7ACF2D8F" w14:textId="77777777" w:rsidR="00DE289E" w:rsidRPr="00DE289E" w:rsidRDefault="00DE289E" w:rsidP="00DE289E">
      <w:pPr>
        <w:jc w:val="both"/>
      </w:pPr>
      <w:r w:rsidRPr="00DE289E">
        <w:t>Naročnik bo z izbranim</w:t>
      </w:r>
      <w:r w:rsidR="00CF3E6E">
        <w:t>i</w:t>
      </w:r>
      <w:r w:rsidRPr="00DE289E">
        <w:t xml:space="preserve"> ponudnik</w:t>
      </w:r>
      <w:r w:rsidR="00CF3E6E">
        <w:t>i</w:t>
      </w:r>
      <w:r w:rsidRPr="00DE289E">
        <w:t xml:space="preserve"> sklenil </w:t>
      </w:r>
      <w:r w:rsidR="00CF3E6E">
        <w:t>okvirni sporazum</w:t>
      </w:r>
      <w:r w:rsidRPr="00DE289E">
        <w:t xml:space="preserve">, ki bo po vsebini enaka vzorcu </w:t>
      </w:r>
      <w:r w:rsidR="00CF3E6E">
        <w:t>okvirnega sporazuma</w:t>
      </w:r>
      <w:r w:rsidRPr="00DE289E">
        <w:t xml:space="preserve">. Dopolnjena bo le s podatki iz ponudbe. Če ponudnik ne bo v desetih dneh vrnil podpisane in potrjene </w:t>
      </w:r>
      <w:r w:rsidR="005F6577">
        <w:t>okvirni sporazum</w:t>
      </w:r>
      <w:r w:rsidRPr="00DE289E">
        <w:t>, se šteje, da je odstopil od ponudbe.</w:t>
      </w:r>
      <w:r w:rsidR="00CF3E6E">
        <w:t xml:space="preserve"> </w:t>
      </w:r>
    </w:p>
    <w:p w14:paraId="15ED2F37" w14:textId="77777777" w:rsidR="00417352" w:rsidRPr="00DE289E" w:rsidRDefault="00417352" w:rsidP="00DE289E">
      <w:pPr>
        <w:jc w:val="both"/>
        <w:rPr>
          <w:rFonts w:cs="Arial"/>
        </w:rPr>
      </w:pPr>
    </w:p>
    <w:p w14:paraId="06F1532A" w14:textId="77777777" w:rsidR="00DE289E" w:rsidRPr="00DE289E" w:rsidRDefault="00DE289E" w:rsidP="00870009">
      <w:pPr>
        <w:numPr>
          <w:ilvl w:val="1"/>
          <w:numId w:val="1"/>
        </w:numPr>
        <w:jc w:val="both"/>
        <w:rPr>
          <w:b/>
        </w:rPr>
      </w:pPr>
      <w:r w:rsidRPr="00DE289E">
        <w:rPr>
          <w:b/>
        </w:rPr>
        <w:t>Zaupnost podatkov</w:t>
      </w:r>
    </w:p>
    <w:p w14:paraId="73101625" w14:textId="77777777" w:rsidR="00DE289E" w:rsidRPr="00DE289E" w:rsidRDefault="00DE289E" w:rsidP="00DE289E">
      <w:pPr>
        <w:jc w:val="both"/>
        <w:rPr>
          <w:rFonts w:cs="Arial"/>
        </w:rPr>
      </w:pPr>
    </w:p>
    <w:p w14:paraId="4B2E89DE" w14:textId="77777777"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36BF060" w14:textId="77777777" w:rsidR="00DE289E" w:rsidRPr="00DE289E" w:rsidRDefault="00DE289E" w:rsidP="00DE289E">
      <w:pPr>
        <w:jc w:val="both"/>
      </w:pPr>
    </w:p>
    <w:p w14:paraId="6EF16DD6" w14:textId="77777777"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F0F9836" w14:textId="77777777" w:rsidR="00DE289E" w:rsidRPr="00DE289E" w:rsidRDefault="00DE289E" w:rsidP="00DE289E">
      <w:pPr>
        <w:jc w:val="both"/>
      </w:pPr>
    </w:p>
    <w:p w14:paraId="544F37FE" w14:textId="1CC1A3F2" w:rsid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BBB356F" w14:textId="67FDB7D7" w:rsidR="00317B87" w:rsidRDefault="00317B87" w:rsidP="00DE289E">
      <w:pPr>
        <w:jc w:val="both"/>
      </w:pPr>
    </w:p>
    <w:p w14:paraId="0B82AF1E" w14:textId="77777777" w:rsidR="00317B87" w:rsidRPr="00DE289E" w:rsidRDefault="00317B87" w:rsidP="00DE289E">
      <w:pPr>
        <w:jc w:val="both"/>
      </w:pPr>
    </w:p>
    <w:p w14:paraId="423EB987" w14:textId="77777777" w:rsidR="00DE289E" w:rsidRPr="00DE289E" w:rsidRDefault="00DE289E" w:rsidP="00870009">
      <w:pPr>
        <w:numPr>
          <w:ilvl w:val="1"/>
          <w:numId w:val="1"/>
        </w:numPr>
        <w:jc w:val="both"/>
        <w:rPr>
          <w:b/>
        </w:rPr>
      </w:pPr>
      <w:r w:rsidRPr="00DE289E">
        <w:rPr>
          <w:b/>
        </w:rPr>
        <w:lastRenderedPageBreak/>
        <w:t>Ustavitev postopka, zavrnitev vseh ponudb, odstop od izvedbe javnega naročila</w:t>
      </w:r>
    </w:p>
    <w:p w14:paraId="7B603A4B" w14:textId="77777777" w:rsidR="00DE289E" w:rsidRPr="00DE289E" w:rsidRDefault="00DE289E" w:rsidP="00DE289E">
      <w:pPr>
        <w:jc w:val="both"/>
        <w:rPr>
          <w:rFonts w:cs="Arial"/>
        </w:rPr>
      </w:pPr>
    </w:p>
    <w:p w14:paraId="35A94FAD" w14:textId="77777777"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B626036" w14:textId="77777777"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14:paraId="4811D294" w14:textId="77777777" w:rsidR="00DE289E" w:rsidRPr="00DE289E" w:rsidRDefault="00DE289E" w:rsidP="00DE289E">
      <w:pPr>
        <w:jc w:val="both"/>
      </w:pPr>
    </w:p>
    <w:p w14:paraId="6EC8653C" w14:textId="77777777"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14:paraId="18E0971A" w14:textId="77777777" w:rsidR="00DE289E" w:rsidRPr="00DE289E" w:rsidRDefault="00DE289E" w:rsidP="00DE289E">
      <w:pPr>
        <w:jc w:val="both"/>
      </w:pPr>
    </w:p>
    <w:p w14:paraId="7B116DEC" w14:textId="77777777"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66B300C0" w14:textId="77777777" w:rsidR="00DE289E" w:rsidRPr="00DE289E" w:rsidRDefault="00DE289E" w:rsidP="00DE289E">
      <w:pPr>
        <w:jc w:val="both"/>
      </w:pPr>
    </w:p>
    <w:p w14:paraId="7C30B610" w14:textId="77777777" w:rsidR="00DE289E" w:rsidRPr="00DE289E" w:rsidRDefault="00DE289E" w:rsidP="00870009">
      <w:pPr>
        <w:numPr>
          <w:ilvl w:val="1"/>
          <w:numId w:val="1"/>
        </w:numPr>
        <w:jc w:val="both"/>
        <w:rPr>
          <w:b/>
        </w:rPr>
      </w:pPr>
      <w:r w:rsidRPr="00DE289E">
        <w:rPr>
          <w:b/>
        </w:rPr>
        <w:t>Prenehanje pogodbene obveznosti</w:t>
      </w:r>
    </w:p>
    <w:p w14:paraId="73C58EBA" w14:textId="77777777" w:rsidR="00DE289E" w:rsidRPr="00DE289E" w:rsidRDefault="00DE289E" w:rsidP="00DE289E">
      <w:pPr>
        <w:jc w:val="both"/>
      </w:pPr>
    </w:p>
    <w:p w14:paraId="7D016CC7" w14:textId="77777777" w:rsidR="00DE289E" w:rsidRPr="00DE289E" w:rsidRDefault="00DE289E" w:rsidP="00DE289E">
      <w:pPr>
        <w:jc w:val="both"/>
      </w:pPr>
      <w:r w:rsidRPr="00DE289E">
        <w:t>Med veljavnostjo pogodbe o izvedbi javnega naročila lahko naročnik odstopi od pogodbe v skladu z določili 96. člena ZJN-3.</w:t>
      </w:r>
    </w:p>
    <w:p w14:paraId="3AB70E32" w14:textId="77777777" w:rsidR="00DE289E" w:rsidRPr="00DE289E" w:rsidRDefault="00DE289E" w:rsidP="00DE289E">
      <w:pPr>
        <w:jc w:val="both"/>
      </w:pPr>
    </w:p>
    <w:p w14:paraId="1BA87067" w14:textId="77777777"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14:paraId="27ECE9E6" w14:textId="77777777" w:rsidR="00DE289E" w:rsidRPr="00DE289E" w:rsidRDefault="00DE289E" w:rsidP="00DE289E">
      <w:pPr>
        <w:tabs>
          <w:tab w:val="left" w:pos="708"/>
        </w:tabs>
        <w:ind w:left="705" w:hanging="705"/>
        <w:jc w:val="both"/>
        <w:rPr>
          <w:b/>
        </w:rPr>
      </w:pPr>
    </w:p>
    <w:p w14:paraId="46D5E529" w14:textId="77777777" w:rsidR="00DE289E" w:rsidRPr="00DE289E" w:rsidRDefault="00DE289E" w:rsidP="00870009">
      <w:pPr>
        <w:numPr>
          <w:ilvl w:val="1"/>
          <w:numId w:val="1"/>
        </w:numPr>
        <w:jc w:val="both"/>
        <w:rPr>
          <w:b/>
        </w:rPr>
      </w:pPr>
      <w:r w:rsidRPr="00DE289E">
        <w:rPr>
          <w:b/>
        </w:rPr>
        <w:t>Pravno varstvo (revizija postopka)</w:t>
      </w:r>
    </w:p>
    <w:p w14:paraId="16C5301C" w14:textId="77777777" w:rsidR="00DE289E" w:rsidRPr="00DE289E" w:rsidRDefault="00DE289E" w:rsidP="00DE289E">
      <w:pPr>
        <w:jc w:val="both"/>
        <w:rPr>
          <w:rFonts w:cs="Arial"/>
        </w:rPr>
      </w:pPr>
    </w:p>
    <w:p w14:paraId="25D37053" w14:textId="77777777"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14:paraId="24376217" w14:textId="77777777" w:rsidR="00317B87" w:rsidRDefault="00317B87" w:rsidP="00317B87">
      <w:pPr>
        <w:pStyle w:val="BodyText"/>
        <w:rPr>
          <w:rFonts w:cs="Arial"/>
        </w:rPr>
      </w:pPr>
    </w:p>
    <w:p w14:paraId="7BBADD33" w14:textId="77777777" w:rsidR="00317B87" w:rsidRDefault="00317B87" w:rsidP="00317B87">
      <w:pPr>
        <w:pStyle w:val="Poglavje2"/>
      </w:pPr>
      <w:r>
        <w:t>Finančna zavarovanja</w:t>
      </w:r>
    </w:p>
    <w:p w14:paraId="4AC4ED5B" w14:textId="77777777" w:rsidR="00317B87" w:rsidRDefault="00317B87" w:rsidP="00317B87">
      <w:pPr>
        <w:pStyle w:val="Poglavje2"/>
        <w:numPr>
          <w:ilvl w:val="0"/>
          <w:numId w:val="0"/>
        </w:numPr>
        <w:tabs>
          <w:tab w:val="left" w:pos="708"/>
        </w:tabs>
        <w:rPr>
          <w:highlight w:val="yellow"/>
        </w:rPr>
      </w:pPr>
    </w:p>
    <w:p w14:paraId="7FD29166" w14:textId="77777777" w:rsidR="00317B87" w:rsidRDefault="00317B87" w:rsidP="00317B8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4C20F1FC" w14:textId="77777777" w:rsidR="00317B87" w:rsidRDefault="00317B87" w:rsidP="00317B87">
      <w:pPr>
        <w:jc w:val="both"/>
        <w:rPr>
          <w:rFonts w:cs="Arial"/>
        </w:rPr>
      </w:pPr>
    </w:p>
    <w:p w14:paraId="26F03B2C" w14:textId="77777777" w:rsidR="00317B87" w:rsidRDefault="00317B87" w:rsidP="00317B87">
      <w:pPr>
        <w:pStyle w:val="Poglavje3"/>
      </w:pPr>
      <w:r>
        <w:t xml:space="preserve">Zavarovanje za dobro izvedbo pogodbenih obveznosti </w:t>
      </w:r>
      <w:r w:rsidRPr="00D27126">
        <w:t>(v 2. fazi naročila)</w:t>
      </w:r>
    </w:p>
    <w:p w14:paraId="691ACCAA" w14:textId="77777777" w:rsidR="00317B87" w:rsidRDefault="00317B87" w:rsidP="00317B87">
      <w:pPr>
        <w:pStyle w:val="BodyText"/>
        <w:rPr>
          <w:rFonts w:cs="Arial"/>
        </w:rPr>
      </w:pPr>
    </w:p>
    <w:p w14:paraId="442A931D" w14:textId="2D139BB4" w:rsidR="00317B87" w:rsidRDefault="00317B87" w:rsidP="00317B87">
      <w:pPr>
        <w:pStyle w:val="BodyText"/>
      </w:pPr>
      <w:r w:rsidRPr="00D27126">
        <w:t>Ponudnik</w:t>
      </w:r>
      <w:r>
        <w:t>,</w:t>
      </w:r>
      <w:r w:rsidRPr="00D27126">
        <w:t xml:space="preserve"> s katerim bo naročnik v 2. fazi podpisal pogodbo mora najkasneje v desetih dneh po sklenitvi pogodbe predložiti bianco menico skupaj z menično izjavo za dobro izvedbo pogodbenih obveznosti, in sicer v višini </w:t>
      </w:r>
      <w:r w:rsidRPr="00D27126">
        <w:rPr>
          <w:b/>
          <w:u w:val="single"/>
        </w:rPr>
        <w:t>10 % skupne pogodbene vrednosti z DDV.</w:t>
      </w:r>
      <w:r w:rsidRPr="00D27126">
        <w:t xml:space="preserve"> Predložitev zavarovanja je pogoj za veljavnost pogodbe. </w:t>
      </w:r>
      <w:r w:rsidRPr="00D27126">
        <w:rPr>
          <w:u w:val="single"/>
        </w:rPr>
        <w:t xml:space="preserve">Ponudniku ni potrebno predložiti zavarovanja v primeru, če je skupna vrednost pogodbe nižja kot </w:t>
      </w:r>
      <w:r w:rsidR="00874CA7">
        <w:rPr>
          <w:u w:val="single"/>
        </w:rPr>
        <w:t>2</w:t>
      </w:r>
      <w:r w:rsidRPr="00D27126">
        <w:rPr>
          <w:u w:val="single"/>
        </w:rPr>
        <w:t>0.000 EUR z DDV.</w:t>
      </w:r>
    </w:p>
    <w:p w14:paraId="305A94F4" w14:textId="77777777" w:rsidR="00317B87" w:rsidRDefault="00317B87" w:rsidP="00317B87">
      <w:pPr>
        <w:pStyle w:val="BodyText"/>
      </w:pPr>
    </w:p>
    <w:p w14:paraId="1E11312E" w14:textId="77777777" w:rsidR="00317B87" w:rsidRDefault="00317B87" w:rsidP="00317B87">
      <w:pPr>
        <w:pStyle w:val="BodyText"/>
      </w:pPr>
      <w:r>
        <w:t>Zavarovanje mora veljati še 30 dni po preteku veljavnosti pogodbe.</w:t>
      </w:r>
    </w:p>
    <w:p w14:paraId="149871B4" w14:textId="77777777" w:rsidR="00317B87" w:rsidRDefault="00317B87" w:rsidP="00317B87">
      <w:pPr>
        <w:pStyle w:val="BodyText"/>
      </w:pPr>
    </w:p>
    <w:p w14:paraId="374EBE83" w14:textId="77777777" w:rsidR="00317B87" w:rsidRDefault="00317B87" w:rsidP="00317B87">
      <w:pPr>
        <w:pStyle w:val="BodyText"/>
      </w:pPr>
      <w:r>
        <w:t xml:space="preserve">Naročnik bo unovčil zavarovanje: Bianco menica, če se bo izkazalo, da naročilo ni izvedeno v rokih, kvaliteti in količini zahtevanih v razpisni dokumentaciji, okvirnem sporazumu in pogodbi. </w:t>
      </w:r>
    </w:p>
    <w:p w14:paraId="62EF834D" w14:textId="77777777" w:rsidR="00317B87" w:rsidRDefault="00317B87" w:rsidP="00317B87">
      <w:pPr>
        <w:pStyle w:val="BodyText"/>
      </w:pPr>
    </w:p>
    <w:p w14:paraId="198D0767" w14:textId="77777777" w:rsidR="00317B87" w:rsidRDefault="00317B87" w:rsidP="00317B87">
      <w:pPr>
        <w:pStyle w:val="BodyText"/>
      </w:pPr>
      <w:r>
        <w:t xml:space="preserve">Zavarovanje za dobro izvedbo pogodbenih obveznosti služi tudi za poplačilo potrjenih obveznosti ponudnika do podizvajalcev. </w:t>
      </w:r>
    </w:p>
    <w:p w14:paraId="0DC39B4A" w14:textId="5261B982"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A1687D2" w14:textId="77777777" w:rsidR="00317B87" w:rsidRPr="006F6910" w:rsidRDefault="00317B87"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4292007" w14:textId="77777777" w:rsidR="00DE289E" w:rsidRPr="00DE289E" w:rsidRDefault="00DE289E" w:rsidP="00870009">
      <w:pPr>
        <w:numPr>
          <w:ilvl w:val="0"/>
          <w:numId w:val="1"/>
        </w:numPr>
        <w:jc w:val="both"/>
        <w:rPr>
          <w:b/>
          <w:i/>
          <w:szCs w:val="24"/>
        </w:rPr>
      </w:pPr>
      <w:r w:rsidRPr="00DE289E">
        <w:rPr>
          <w:b/>
          <w:i/>
          <w:szCs w:val="24"/>
        </w:rPr>
        <w:t>POGOJI ZA UDELEŽBO</w:t>
      </w:r>
    </w:p>
    <w:p w14:paraId="58BE8495" w14:textId="77777777" w:rsidR="00DE289E" w:rsidRDefault="00DE289E" w:rsidP="00DE289E">
      <w:pPr>
        <w:jc w:val="both"/>
        <w:outlineLvl w:val="0"/>
        <w:rPr>
          <w:rFonts w:cs="Arial"/>
        </w:rPr>
      </w:pPr>
    </w:p>
    <w:p w14:paraId="6CC0D2F9" w14:textId="77777777" w:rsidR="00BB3A6D" w:rsidRPr="00B41E79" w:rsidRDefault="00BB3A6D" w:rsidP="00BB3A6D">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3C6A99C3" w14:textId="77777777" w:rsidR="00BB3A6D" w:rsidRPr="00B41E79" w:rsidRDefault="00BB3A6D" w:rsidP="00BB3A6D">
      <w:pPr>
        <w:spacing w:line="260" w:lineRule="exact"/>
        <w:jc w:val="both"/>
      </w:pPr>
    </w:p>
    <w:p w14:paraId="609998B1" w14:textId="77777777" w:rsidR="00BB3A6D" w:rsidRPr="00B41E79" w:rsidRDefault="00BB3A6D" w:rsidP="00BB3A6D">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 xml:space="preserve">za dokazovanje izpolnjevanja pogojev za </w:t>
      </w:r>
      <w:r w:rsidRPr="00E35457">
        <w:lastRenderedPageBreak/>
        <w:t>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7F83A9BF" w14:textId="77777777" w:rsidR="00BB3A6D" w:rsidRDefault="00BB3A6D" w:rsidP="00BB3A6D">
      <w:pPr>
        <w:jc w:val="both"/>
      </w:pPr>
    </w:p>
    <w:p w14:paraId="7913F05B" w14:textId="77777777" w:rsidR="00BB3A6D" w:rsidRDefault="00BB3A6D" w:rsidP="00BB3A6D">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0CF8C986" w14:textId="77777777" w:rsidR="00BB3A6D" w:rsidRDefault="00BB3A6D" w:rsidP="00BB3A6D">
      <w:pPr>
        <w:jc w:val="both"/>
      </w:pPr>
    </w:p>
    <w:p w14:paraId="3F57D3E6" w14:textId="77777777" w:rsidR="00BB3A6D" w:rsidRDefault="00BB3A6D" w:rsidP="00BB3A6D">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2768FD91" w14:textId="77777777" w:rsidR="00BB3A6D" w:rsidRPr="00B41E79" w:rsidRDefault="00BB3A6D" w:rsidP="00BB3A6D">
      <w:pPr>
        <w:jc w:val="both"/>
      </w:pPr>
    </w:p>
    <w:p w14:paraId="01D46372" w14:textId="77777777" w:rsidR="00BB3A6D" w:rsidRPr="00B41E79" w:rsidRDefault="00BB3A6D" w:rsidP="00BB3A6D">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4BF7AFA1" w14:textId="77777777" w:rsidR="00BB3A6D" w:rsidRPr="00B41E79" w:rsidRDefault="00BB3A6D" w:rsidP="00BB3A6D">
      <w:pPr>
        <w:jc w:val="both"/>
      </w:pPr>
    </w:p>
    <w:p w14:paraId="78199B90" w14:textId="77777777" w:rsidR="00BB3A6D" w:rsidRPr="00B41E79" w:rsidRDefault="00BB3A6D" w:rsidP="00BB3A6D">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0971DF9F" w14:textId="77777777" w:rsidR="00BB3A6D" w:rsidRPr="00B41E79" w:rsidRDefault="00BB3A6D" w:rsidP="00BB3A6D">
      <w:pPr>
        <w:jc w:val="both"/>
      </w:pPr>
    </w:p>
    <w:p w14:paraId="709C976C" w14:textId="77777777" w:rsidR="00BB3A6D" w:rsidRPr="00B41E79" w:rsidRDefault="00BB3A6D" w:rsidP="00BB3A6D">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A9C23BA" w14:textId="77777777" w:rsidR="00BB3A6D" w:rsidRPr="00B41E79" w:rsidRDefault="00BB3A6D" w:rsidP="00BB3A6D">
      <w:pPr>
        <w:jc w:val="both"/>
      </w:pPr>
    </w:p>
    <w:p w14:paraId="77B7ECAC" w14:textId="77777777" w:rsidR="00BB3A6D" w:rsidRPr="004178FD" w:rsidRDefault="00BB3A6D" w:rsidP="00BB3A6D">
      <w:pPr>
        <w:rPr>
          <w:b/>
        </w:rPr>
      </w:pPr>
      <w:r>
        <w:rPr>
          <w:b/>
        </w:rPr>
        <w:t xml:space="preserve">2.1 </w:t>
      </w:r>
      <w:r w:rsidRPr="004178FD">
        <w:rPr>
          <w:b/>
        </w:rPr>
        <w:t>Razlogi za izključitev</w:t>
      </w:r>
    </w:p>
    <w:p w14:paraId="65FF7A38" w14:textId="77777777" w:rsidR="00BB3A6D" w:rsidRPr="004178FD" w:rsidRDefault="00BB3A6D" w:rsidP="00BB3A6D">
      <w:pPr>
        <w:jc w:val="both"/>
      </w:pPr>
    </w:p>
    <w:p w14:paraId="15009A60" w14:textId="77777777" w:rsidR="00BB3A6D" w:rsidRPr="004178FD" w:rsidRDefault="00BB3A6D" w:rsidP="00BB3A6D">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3" w:name="_Hlk189426783"/>
      <w:r w:rsidRPr="004178FD">
        <w:t xml:space="preserve">ZJN-3 </w:t>
      </w:r>
      <w:bookmarkEnd w:id="3"/>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532F1B28" w14:textId="77777777" w:rsidR="00BB3A6D" w:rsidRPr="004178FD" w:rsidRDefault="00BB3A6D" w:rsidP="00BB3A6D">
      <w:pPr>
        <w:ind w:left="312"/>
        <w:jc w:val="both"/>
      </w:pPr>
    </w:p>
    <w:p w14:paraId="5131B5E8" w14:textId="77777777" w:rsidR="00BB3A6D" w:rsidRPr="004178FD" w:rsidRDefault="00BB3A6D" w:rsidP="00BB3A6D">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B1C6017" w14:textId="77777777" w:rsidR="00BB3A6D" w:rsidRPr="004178FD" w:rsidRDefault="00BB3A6D" w:rsidP="00BB3A6D">
      <w:pPr>
        <w:ind w:left="312"/>
        <w:jc w:val="both"/>
      </w:pPr>
    </w:p>
    <w:p w14:paraId="0A9F5842" w14:textId="77777777" w:rsidR="00BB3A6D" w:rsidRPr="004178FD" w:rsidRDefault="00BB3A6D" w:rsidP="00BB3A6D">
      <w:pPr>
        <w:ind w:left="312"/>
        <w:jc w:val="both"/>
      </w:pPr>
      <w:r w:rsidRPr="004178FD">
        <w:t>Pogoj mora izpolnjevati vsak gospodarski subjekt, ki bo udeležen pri izvedbi javnega naročila.</w:t>
      </w:r>
    </w:p>
    <w:p w14:paraId="1E097FDF" w14:textId="77777777" w:rsidR="00BB3A6D" w:rsidRPr="004178FD" w:rsidRDefault="00BB3A6D" w:rsidP="00BB3A6D">
      <w:pPr>
        <w:ind w:left="312"/>
        <w:jc w:val="both"/>
      </w:pPr>
    </w:p>
    <w:p w14:paraId="6D7B41B6" w14:textId="77777777" w:rsidR="00BB3A6D" w:rsidRPr="00A82F3F" w:rsidRDefault="00BB3A6D" w:rsidP="00BB3A6D">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2C94C9B2" w14:textId="77777777" w:rsidR="00BB3A6D" w:rsidRDefault="00BB3A6D" w:rsidP="00BB3A6D">
      <w:pPr>
        <w:ind w:left="312"/>
        <w:jc w:val="both"/>
      </w:pPr>
    </w:p>
    <w:p w14:paraId="630A7EC3" w14:textId="77777777" w:rsidR="00BB3A6D" w:rsidRDefault="00BB3A6D" w:rsidP="00BB3A6D">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24ADFB86" w14:textId="77777777" w:rsidR="00BB3A6D" w:rsidRPr="00D2387B" w:rsidRDefault="00BB3A6D" w:rsidP="00BB3A6D">
      <w:pPr>
        <w:ind w:left="312"/>
        <w:jc w:val="both"/>
        <w:rPr>
          <w:rFonts w:eastAsia="Arial Unicode MS" w:cs="Arial"/>
        </w:rPr>
      </w:pPr>
    </w:p>
    <w:p w14:paraId="419700BF" w14:textId="77777777" w:rsidR="00BB3A6D" w:rsidRPr="00BC6428" w:rsidRDefault="00BB3A6D" w:rsidP="00BB3A6D">
      <w:pPr>
        <w:ind w:left="312"/>
        <w:jc w:val="both"/>
      </w:pPr>
      <w:r w:rsidRPr="00D2387B">
        <w:rPr>
          <w:rFonts w:eastAsia="Arial Unicode MS" w:cs="Arial"/>
        </w:rPr>
        <w:lastRenderedPageBreak/>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59047AA6" w14:textId="77777777" w:rsidR="00BB3A6D" w:rsidRPr="004178FD" w:rsidRDefault="00BB3A6D" w:rsidP="00BB3A6D">
      <w:pPr>
        <w:ind w:left="312"/>
        <w:jc w:val="both"/>
      </w:pPr>
    </w:p>
    <w:p w14:paraId="1BE2154A" w14:textId="77777777" w:rsidR="00BB3A6D" w:rsidRDefault="00BB3A6D" w:rsidP="00BB3A6D">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B576956" w14:textId="77777777" w:rsidR="00BB3A6D" w:rsidRPr="004178FD" w:rsidRDefault="00BB3A6D" w:rsidP="00BB3A6D">
      <w:pPr>
        <w:ind w:left="312"/>
        <w:jc w:val="both"/>
      </w:pPr>
    </w:p>
    <w:p w14:paraId="7370DD95" w14:textId="77777777" w:rsidR="00BB3A6D" w:rsidRPr="004178FD" w:rsidRDefault="00BB3A6D" w:rsidP="00BB3A6D">
      <w:pPr>
        <w:ind w:left="312"/>
        <w:jc w:val="both"/>
      </w:pPr>
      <w:r w:rsidRPr="004178FD">
        <w:t>Pogoj mora izpolnjevati vsak gospodarski subjekt, ki bo udeležen pri izvedbi javnega naročila.</w:t>
      </w:r>
    </w:p>
    <w:p w14:paraId="4BF1990F" w14:textId="77777777" w:rsidR="00BB3A6D" w:rsidRPr="004178FD" w:rsidRDefault="00BB3A6D" w:rsidP="00BB3A6D">
      <w:pPr>
        <w:ind w:left="312"/>
        <w:jc w:val="both"/>
      </w:pPr>
    </w:p>
    <w:p w14:paraId="0E89BF13" w14:textId="77777777" w:rsidR="00BB3A6D" w:rsidRDefault="00BB3A6D" w:rsidP="00BB3A6D">
      <w:pPr>
        <w:ind w:left="312"/>
        <w:jc w:val="both"/>
        <w:rPr>
          <w:b/>
        </w:rPr>
      </w:pPr>
      <w:r w:rsidRPr="00971AED">
        <w:rPr>
          <w:b/>
        </w:rPr>
        <w:t xml:space="preserve">DOKAZILO: </w:t>
      </w:r>
      <w:r w:rsidRPr="00407F34">
        <w:rPr>
          <w:b/>
        </w:rPr>
        <w:t>izpolnjen obrazec »ESPD« za vse gospodarske subjekte v ponudbi.</w:t>
      </w:r>
    </w:p>
    <w:p w14:paraId="55740196" w14:textId="77777777" w:rsidR="00BB3A6D" w:rsidRPr="00FD0772" w:rsidRDefault="00BB3A6D" w:rsidP="00BB3A6D">
      <w:pPr>
        <w:ind w:left="312"/>
        <w:jc w:val="both"/>
        <w:rPr>
          <w:u w:val="single"/>
        </w:rPr>
      </w:pPr>
    </w:p>
    <w:p w14:paraId="5E6DAE7B" w14:textId="77777777" w:rsidR="00BB3A6D" w:rsidRPr="004178FD" w:rsidRDefault="00BB3A6D" w:rsidP="00BB3A6D">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30CBA077" w14:textId="77777777" w:rsidR="00BB3A6D" w:rsidRPr="004178FD" w:rsidRDefault="00BB3A6D" w:rsidP="00BB3A6D">
      <w:pPr>
        <w:ind w:left="312"/>
        <w:jc w:val="both"/>
      </w:pPr>
    </w:p>
    <w:p w14:paraId="0ED7D1C5" w14:textId="77777777" w:rsidR="00BB3A6D" w:rsidRPr="004178FD" w:rsidRDefault="00BB3A6D" w:rsidP="00BB3A6D">
      <w:pPr>
        <w:ind w:left="312"/>
        <w:jc w:val="both"/>
      </w:pPr>
      <w:r w:rsidRPr="004178FD">
        <w:t>Pogoj mora izpolnjevati vsak gospodarski subjekt, ki bo udeležen pri izvedbi javnega naročila.</w:t>
      </w:r>
    </w:p>
    <w:p w14:paraId="0897328F" w14:textId="77777777" w:rsidR="00BB3A6D" w:rsidRPr="004178FD" w:rsidRDefault="00BB3A6D" w:rsidP="00BB3A6D">
      <w:pPr>
        <w:jc w:val="both"/>
      </w:pPr>
    </w:p>
    <w:p w14:paraId="2B7B5012" w14:textId="77777777" w:rsidR="00BB3A6D" w:rsidRDefault="00BB3A6D" w:rsidP="00BB3A6D">
      <w:pPr>
        <w:ind w:left="312"/>
        <w:jc w:val="both"/>
        <w:rPr>
          <w:u w:val="single"/>
        </w:rPr>
      </w:pPr>
      <w:r w:rsidRPr="00971AED">
        <w:rPr>
          <w:b/>
        </w:rPr>
        <w:t xml:space="preserve">DOKAZILO: </w:t>
      </w:r>
      <w:r w:rsidRPr="00407F34">
        <w:rPr>
          <w:b/>
        </w:rPr>
        <w:t>izpolnjen obrazec »ESPD« za vse gospodarske subjekte v ponudbi.</w:t>
      </w:r>
    </w:p>
    <w:p w14:paraId="34BB9E41" w14:textId="77777777" w:rsidR="00BB3A6D" w:rsidRPr="004178FD" w:rsidRDefault="00BB3A6D" w:rsidP="00BB3A6D">
      <w:pPr>
        <w:jc w:val="both"/>
      </w:pPr>
    </w:p>
    <w:p w14:paraId="1CB2E3AE" w14:textId="77777777" w:rsidR="00BB3A6D" w:rsidRDefault="00BB3A6D" w:rsidP="00BB3A6D">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D5494E" w14:textId="77777777" w:rsidR="00BB3A6D" w:rsidRPr="004178FD" w:rsidRDefault="00BB3A6D" w:rsidP="00BB3A6D">
      <w:pPr>
        <w:ind w:left="312" w:hanging="312"/>
        <w:jc w:val="both"/>
      </w:pPr>
    </w:p>
    <w:p w14:paraId="3269E691" w14:textId="77777777" w:rsidR="00BB3A6D" w:rsidRPr="004178FD" w:rsidRDefault="00BB3A6D" w:rsidP="00BB3A6D">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23BF091E" w14:textId="77777777" w:rsidR="00BB3A6D" w:rsidRPr="004178FD" w:rsidRDefault="00BB3A6D" w:rsidP="00BB3A6D">
      <w:pPr>
        <w:ind w:left="312"/>
        <w:jc w:val="both"/>
      </w:pPr>
    </w:p>
    <w:p w14:paraId="72CD7F77" w14:textId="77777777" w:rsidR="00BB3A6D" w:rsidRPr="004178FD" w:rsidRDefault="00BB3A6D" w:rsidP="00BB3A6D">
      <w:pPr>
        <w:ind w:left="312"/>
        <w:jc w:val="both"/>
      </w:pPr>
      <w:r w:rsidRPr="004178FD">
        <w:t>Pogoj mora izpolnjevati vsak gospodarski subjekt, ki bo udeležen pri izvedbi javnega naročila.</w:t>
      </w:r>
    </w:p>
    <w:p w14:paraId="509FE194" w14:textId="77777777" w:rsidR="00BB3A6D" w:rsidRPr="004178FD" w:rsidRDefault="00BB3A6D" w:rsidP="00BB3A6D">
      <w:pPr>
        <w:jc w:val="both"/>
      </w:pPr>
    </w:p>
    <w:p w14:paraId="209DD398" w14:textId="77777777" w:rsidR="00BB3A6D" w:rsidRPr="00407F34" w:rsidRDefault="00BB3A6D" w:rsidP="00BB3A6D">
      <w:pPr>
        <w:ind w:left="312"/>
        <w:jc w:val="both"/>
        <w:rPr>
          <w:b/>
        </w:rPr>
      </w:pPr>
      <w:r w:rsidRPr="00971AED">
        <w:rPr>
          <w:b/>
        </w:rPr>
        <w:t xml:space="preserve">DOKAZILO: </w:t>
      </w:r>
      <w:r w:rsidRPr="00407F34">
        <w:rPr>
          <w:b/>
        </w:rPr>
        <w:t>izpolnjen obrazec »ESPD« za vse gospodarske subjekte v ponudbi.</w:t>
      </w:r>
    </w:p>
    <w:p w14:paraId="61CB261D" w14:textId="77777777" w:rsidR="00BB3A6D" w:rsidRPr="004178FD" w:rsidRDefault="00BB3A6D" w:rsidP="00BB3A6D">
      <w:pPr>
        <w:ind w:left="312"/>
        <w:jc w:val="both"/>
      </w:pPr>
    </w:p>
    <w:p w14:paraId="498213B5" w14:textId="77777777" w:rsidR="00BB3A6D" w:rsidRPr="004178FD" w:rsidRDefault="00BB3A6D" w:rsidP="00BB3A6D">
      <w:pPr>
        <w:ind w:left="312" w:hanging="312"/>
        <w:jc w:val="both"/>
      </w:pPr>
      <w:r w:rsidRPr="004178FD">
        <w:rPr>
          <w:b/>
        </w:rPr>
        <w:t>P5</w:t>
      </w:r>
      <w:r w:rsidRPr="004178FD">
        <w:t xml:space="preserve"> Naročnik bo iz postopka javnega naročanja izključil gospodarski subjekt:</w:t>
      </w:r>
    </w:p>
    <w:p w14:paraId="1E3AD32F" w14:textId="77777777" w:rsidR="00BB3A6D" w:rsidRPr="004178FD" w:rsidRDefault="00BB3A6D" w:rsidP="00BB3A6D">
      <w:pPr>
        <w:numPr>
          <w:ilvl w:val="0"/>
          <w:numId w:val="3"/>
        </w:numPr>
        <w:jc w:val="both"/>
      </w:pPr>
      <w:r w:rsidRPr="004178FD">
        <w:t>če se je nad gospodarskim subjektom začel postopek zaradi insolventnosti ali prisilnega prenehanja po zakonu, ki ureja postopek zaradi insolventnosti in prisilnega prenehanja ali</w:t>
      </w:r>
    </w:p>
    <w:p w14:paraId="51C4700A" w14:textId="77777777" w:rsidR="00BB3A6D" w:rsidRPr="004178FD" w:rsidRDefault="00BB3A6D" w:rsidP="00BB3A6D">
      <w:pPr>
        <w:numPr>
          <w:ilvl w:val="0"/>
          <w:numId w:val="3"/>
        </w:numPr>
        <w:jc w:val="both"/>
      </w:pPr>
      <w:r w:rsidRPr="004178FD">
        <w:t>če se je nad gospodarskim subjektom začel postopek likvidacije po zakonu, ki ureja gospodarske družbe, če njegova sredstva ali poslovanje upravlja upravitelj ali sodišče, ali</w:t>
      </w:r>
    </w:p>
    <w:p w14:paraId="780B11C9" w14:textId="77777777" w:rsidR="00BB3A6D" w:rsidRPr="004178FD" w:rsidRDefault="00BB3A6D" w:rsidP="00BB3A6D">
      <w:pPr>
        <w:numPr>
          <w:ilvl w:val="0"/>
          <w:numId w:val="3"/>
        </w:numPr>
        <w:jc w:val="both"/>
      </w:pPr>
      <w:r w:rsidRPr="004178FD">
        <w:t>če so njegove poslovne dejavnosti začasno ustavljene, ali</w:t>
      </w:r>
    </w:p>
    <w:p w14:paraId="5BB64A46" w14:textId="77777777" w:rsidR="00BB3A6D" w:rsidRPr="004178FD" w:rsidRDefault="00BB3A6D" w:rsidP="00BB3A6D">
      <w:pPr>
        <w:numPr>
          <w:ilvl w:val="0"/>
          <w:numId w:val="3"/>
        </w:numPr>
        <w:jc w:val="both"/>
      </w:pPr>
      <w:r w:rsidRPr="004178FD">
        <w:t>če se je v skladu s predpisi druge države nad njim začel postopek ali je nastal položaj z enakimi pravnimi posledicami.</w:t>
      </w:r>
    </w:p>
    <w:p w14:paraId="7B4C3BD0" w14:textId="77777777" w:rsidR="00BB3A6D" w:rsidRPr="004178FD" w:rsidRDefault="00BB3A6D" w:rsidP="00BB3A6D">
      <w:pPr>
        <w:ind w:left="312"/>
        <w:jc w:val="both"/>
      </w:pPr>
    </w:p>
    <w:p w14:paraId="369F9958" w14:textId="77777777" w:rsidR="00BB3A6D" w:rsidRPr="004178FD" w:rsidRDefault="00BB3A6D" w:rsidP="00BB3A6D">
      <w:pPr>
        <w:ind w:left="312"/>
        <w:jc w:val="both"/>
      </w:pPr>
      <w:r w:rsidRPr="004178FD">
        <w:t>Pogoj mora izpolnjevati vsak gospodarski subjekt, ki bo udeležen pri izvedbi javnega naročila.</w:t>
      </w:r>
    </w:p>
    <w:p w14:paraId="23CA8556" w14:textId="77777777" w:rsidR="00BB3A6D" w:rsidRPr="004178FD" w:rsidRDefault="00BB3A6D" w:rsidP="00BB3A6D">
      <w:pPr>
        <w:ind w:left="312"/>
        <w:jc w:val="both"/>
      </w:pPr>
    </w:p>
    <w:p w14:paraId="2B69E8D8" w14:textId="77777777" w:rsidR="00BB3A6D" w:rsidRDefault="00BB3A6D" w:rsidP="00BB3A6D">
      <w:pPr>
        <w:ind w:left="312"/>
        <w:jc w:val="both"/>
        <w:rPr>
          <w:b/>
        </w:rPr>
      </w:pPr>
      <w:r w:rsidRPr="00971AED">
        <w:rPr>
          <w:b/>
        </w:rPr>
        <w:t xml:space="preserve">DOKAZILO: </w:t>
      </w:r>
      <w:r w:rsidRPr="00407F34">
        <w:rPr>
          <w:b/>
        </w:rPr>
        <w:t>izpolnjen obrazec »ESPD« za vse gospodarske subjekte v ponudbi.</w:t>
      </w:r>
    </w:p>
    <w:p w14:paraId="0C7688B5" w14:textId="77777777" w:rsidR="00BB3A6D" w:rsidRDefault="00BB3A6D" w:rsidP="00BB3A6D">
      <w:pPr>
        <w:jc w:val="both"/>
        <w:rPr>
          <w:u w:val="single"/>
        </w:rPr>
      </w:pPr>
    </w:p>
    <w:p w14:paraId="3A67353C" w14:textId="77777777" w:rsidR="00BB3A6D" w:rsidRPr="004178FD" w:rsidRDefault="00BB3A6D" w:rsidP="00BB3A6D">
      <w:pPr>
        <w:rPr>
          <w:b/>
        </w:rPr>
      </w:pPr>
      <w:r>
        <w:rPr>
          <w:b/>
        </w:rPr>
        <w:t xml:space="preserve">2.2 </w:t>
      </w:r>
      <w:r w:rsidRPr="004178FD">
        <w:rPr>
          <w:b/>
        </w:rPr>
        <w:t>Pogoji za sodelovanje</w:t>
      </w:r>
    </w:p>
    <w:p w14:paraId="24722274" w14:textId="77777777" w:rsidR="00BB3A6D" w:rsidRPr="004178FD" w:rsidRDefault="00BB3A6D" w:rsidP="00BB3A6D">
      <w:pPr>
        <w:ind w:left="312"/>
        <w:jc w:val="both"/>
      </w:pPr>
    </w:p>
    <w:p w14:paraId="49A085F2" w14:textId="77777777" w:rsidR="00BB3A6D" w:rsidRPr="004178FD" w:rsidRDefault="00BB3A6D" w:rsidP="00BB3A6D">
      <w:pPr>
        <w:ind w:left="312"/>
        <w:jc w:val="both"/>
        <w:rPr>
          <w:u w:val="single"/>
        </w:rPr>
      </w:pPr>
      <w:r w:rsidRPr="004178FD">
        <w:rPr>
          <w:u w:val="single"/>
        </w:rPr>
        <w:t>Ustreznost</w:t>
      </w:r>
      <w:r>
        <w:rPr>
          <w:u w:val="single"/>
        </w:rPr>
        <w:t xml:space="preserve"> za opravljanje poklicne dejavnosti</w:t>
      </w:r>
    </w:p>
    <w:p w14:paraId="2E3F6B88" w14:textId="77777777" w:rsidR="00BB3A6D" w:rsidRPr="004178FD" w:rsidRDefault="00BB3A6D" w:rsidP="00BB3A6D">
      <w:pPr>
        <w:ind w:left="312"/>
        <w:jc w:val="both"/>
      </w:pPr>
    </w:p>
    <w:p w14:paraId="520D1958" w14:textId="77777777" w:rsidR="00BB3A6D" w:rsidRPr="004178FD" w:rsidRDefault="00BB3A6D" w:rsidP="00BB3A6D">
      <w:pPr>
        <w:ind w:left="312" w:hanging="312"/>
        <w:jc w:val="both"/>
      </w:pPr>
      <w:r w:rsidRPr="004178FD">
        <w:rPr>
          <w:b/>
        </w:rPr>
        <w:lastRenderedPageBreak/>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B92361C" w14:textId="77777777" w:rsidR="00BB3A6D" w:rsidRPr="004178FD" w:rsidRDefault="00BB3A6D" w:rsidP="00BB3A6D">
      <w:pPr>
        <w:ind w:left="312"/>
        <w:jc w:val="both"/>
      </w:pPr>
    </w:p>
    <w:p w14:paraId="1332B4A7" w14:textId="77777777" w:rsidR="00BB3A6D" w:rsidRPr="004178FD" w:rsidRDefault="00BB3A6D" w:rsidP="00BB3A6D">
      <w:pPr>
        <w:ind w:left="312"/>
        <w:jc w:val="both"/>
      </w:pPr>
      <w:r w:rsidRPr="004178FD">
        <w:t>Pogoj mora izpolnjevati vsak gospodarski subjekt v obsegu posla, ki ga bo izvajal.</w:t>
      </w:r>
    </w:p>
    <w:p w14:paraId="1B493466" w14:textId="77777777" w:rsidR="00BB3A6D" w:rsidRPr="004178FD" w:rsidRDefault="00BB3A6D" w:rsidP="00BB3A6D">
      <w:pPr>
        <w:ind w:left="312"/>
        <w:jc w:val="both"/>
      </w:pPr>
    </w:p>
    <w:p w14:paraId="626BFCB4" w14:textId="77777777" w:rsidR="00BB3A6D" w:rsidRDefault="00BB3A6D" w:rsidP="00BB3A6D">
      <w:pPr>
        <w:ind w:left="312"/>
        <w:jc w:val="both"/>
        <w:rPr>
          <w:b/>
        </w:rPr>
      </w:pPr>
      <w:r w:rsidRPr="00971AED">
        <w:rPr>
          <w:b/>
        </w:rPr>
        <w:t xml:space="preserve">DOKAZILO: </w:t>
      </w:r>
      <w:r>
        <w:rPr>
          <w:b/>
        </w:rPr>
        <w:t>Izpolnjen</w:t>
      </w:r>
      <w:r w:rsidRPr="00B640EC">
        <w:rPr>
          <w:b/>
        </w:rPr>
        <w:t xml:space="preserve"> ESPD obrazec.</w:t>
      </w:r>
    </w:p>
    <w:p w14:paraId="63CA6273" w14:textId="77777777" w:rsidR="00BB3A6D" w:rsidRPr="004178FD" w:rsidRDefault="00BB3A6D" w:rsidP="00BB3A6D">
      <w:pPr>
        <w:jc w:val="both"/>
      </w:pPr>
    </w:p>
    <w:p w14:paraId="662FC68B" w14:textId="77777777" w:rsidR="00BB3A6D" w:rsidRPr="004178FD" w:rsidRDefault="00BB3A6D" w:rsidP="00BB3A6D">
      <w:pPr>
        <w:ind w:left="312"/>
        <w:jc w:val="both"/>
        <w:rPr>
          <w:u w:val="single"/>
        </w:rPr>
      </w:pPr>
      <w:r w:rsidRPr="004178FD">
        <w:rPr>
          <w:u w:val="single"/>
        </w:rPr>
        <w:t>Ekonomski in finančni položaj</w:t>
      </w:r>
    </w:p>
    <w:p w14:paraId="51E0AA7F" w14:textId="77777777" w:rsidR="00BB3A6D" w:rsidRPr="004178FD" w:rsidRDefault="00BB3A6D" w:rsidP="00BB3A6D">
      <w:pPr>
        <w:ind w:left="312"/>
        <w:jc w:val="both"/>
      </w:pPr>
    </w:p>
    <w:p w14:paraId="32F9A879" w14:textId="77777777" w:rsidR="00BB3A6D" w:rsidRPr="004178FD" w:rsidRDefault="00BB3A6D" w:rsidP="00BB3A6D">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14:paraId="2EC0F7BC" w14:textId="77777777" w:rsidR="00BB3A6D" w:rsidRPr="004178FD" w:rsidRDefault="00BB3A6D" w:rsidP="00BB3A6D">
      <w:pPr>
        <w:ind w:left="312"/>
        <w:jc w:val="both"/>
      </w:pPr>
    </w:p>
    <w:p w14:paraId="3BECAF9A" w14:textId="77777777" w:rsidR="00BB3A6D" w:rsidRPr="00DE289E" w:rsidRDefault="00BB3A6D" w:rsidP="00BB3A6D">
      <w:pPr>
        <w:ind w:left="312"/>
        <w:jc w:val="both"/>
      </w:pPr>
      <w:r w:rsidRPr="00DE289E">
        <w:t>Pogoj mora izpolnjevati vsak gospodarski subjekt v obsegu posla, ki ga bo izvajal.</w:t>
      </w:r>
    </w:p>
    <w:p w14:paraId="02198BA7" w14:textId="77777777" w:rsidR="00BB3A6D" w:rsidRPr="004178FD" w:rsidRDefault="00BB3A6D" w:rsidP="00BB3A6D">
      <w:pPr>
        <w:ind w:left="312"/>
        <w:jc w:val="both"/>
      </w:pPr>
    </w:p>
    <w:p w14:paraId="290F3DF1" w14:textId="77777777" w:rsidR="00BB3A6D" w:rsidRPr="00B312E4" w:rsidRDefault="00BB3A6D" w:rsidP="00BB3A6D">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48C809D7" w14:textId="77777777" w:rsidR="00BB3A6D" w:rsidRPr="00B312E4" w:rsidRDefault="00BB3A6D" w:rsidP="00BB3A6D">
      <w:pPr>
        <w:ind w:left="312"/>
        <w:jc w:val="both"/>
      </w:pPr>
    </w:p>
    <w:p w14:paraId="3D2E4BEE" w14:textId="77777777" w:rsidR="00BB3A6D" w:rsidRPr="00B312E4" w:rsidRDefault="00BB3A6D" w:rsidP="00BB3A6D">
      <w:pPr>
        <w:ind w:left="312"/>
        <w:jc w:val="both"/>
        <w:rPr>
          <w:u w:val="single"/>
        </w:rPr>
      </w:pPr>
      <w:r w:rsidRPr="00B312E4">
        <w:rPr>
          <w:u w:val="single"/>
        </w:rPr>
        <w:t>Tehnična in strokovna sposobnost</w:t>
      </w:r>
    </w:p>
    <w:p w14:paraId="3423C699" w14:textId="77777777" w:rsidR="00BB3A6D" w:rsidRPr="00B312E4" w:rsidRDefault="00BB3A6D" w:rsidP="00BB3A6D">
      <w:pPr>
        <w:ind w:left="312"/>
        <w:jc w:val="both"/>
      </w:pPr>
    </w:p>
    <w:p w14:paraId="5B86ACF4" w14:textId="77777777" w:rsidR="00BB3A6D" w:rsidRPr="00B312E4" w:rsidRDefault="00BB3A6D" w:rsidP="00BB3A6D">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14:paraId="58A5F085" w14:textId="77777777" w:rsidR="00BB3A6D" w:rsidRPr="00B312E4" w:rsidRDefault="00BB3A6D" w:rsidP="00BB3A6D">
      <w:pPr>
        <w:ind w:left="312"/>
        <w:jc w:val="both"/>
      </w:pPr>
    </w:p>
    <w:p w14:paraId="7108FD06" w14:textId="77777777" w:rsidR="00BB3A6D" w:rsidRPr="00B312E4" w:rsidRDefault="00BB3A6D" w:rsidP="00BB3A6D">
      <w:pPr>
        <w:ind w:left="312"/>
        <w:jc w:val="both"/>
      </w:pPr>
      <w:r w:rsidRPr="00B312E4">
        <w:t>V primeru samostojne ponudbe mora pogoj izpolnjevati ponudnik, v primeru skupine gospodarskih subjektov lahko pogoj izpolnijo subjekti skupaj.</w:t>
      </w:r>
    </w:p>
    <w:p w14:paraId="00DFBFCD" w14:textId="77777777" w:rsidR="00BB3A6D" w:rsidRPr="00B312E4" w:rsidRDefault="00BB3A6D" w:rsidP="00BB3A6D">
      <w:pPr>
        <w:ind w:left="312"/>
        <w:jc w:val="both"/>
      </w:pPr>
    </w:p>
    <w:p w14:paraId="22CDCF40" w14:textId="77777777" w:rsidR="00BB3A6D" w:rsidRDefault="00BB3A6D" w:rsidP="00BB3A6D">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78ADB4EA" w14:textId="2E307350" w:rsidR="005F6577" w:rsidRDefault="005F6577" w:rsidP="00B312E4">
      <w:pPr>
        <w:ind w:left="312"/>
        <w:jc w:val="both"/>
        <w:rPr>
          <w:b/>
        </w:rPr>
      </w:pPr>
    </w:p>
    <w:p w14:paraId="3CA80044" w14:textId="77777777" w:rsidR="00FF7397" w:rsidRDefault="00FF7397" w:rsidP="00FF7397">
      <w:pPr>
        <w:ind w:firstLine="283"/>
        <w:rPr>
          <w:b/>
        </w:rPr>
      </w:pPr>
      <w:r w:rsidRPr="00506F06">
        <w:rPr>
          <w:b/>
          <w:u w:val="single"/>
        </w:rPr>
        <w:t>REFERENCE</w:t>
      </w:r>
    </w:p>
    <w:p w14:paraId="141F04ED" w14:textId="77777777" w:rsidR="00FF7397" w:rsidRDefault="00FF7397" w:rsidP="00FF7397">
      <w:pPr>
        <w:tabs>
          <w:tab w:val="left" w:pos="142"/>
        </w:tabs>
        <w:rPr>
          <w:b/>
        </w:rPr>
      </w:pPr>
    </w:p>
    <w:p w14:paraId="050CB1DF" w14:textId="2AD6A6CE" w:rsidR="00FF7397" w:rsidRPr="00172B1D" w:rsidRDefault="00FF7397" w:rsidP="00FF7397">
      <w:pPr>
        <w:keepNext/>
        <w:keepLines/>
        <w:widowControl w:val="0"/>
        <w:tabs>
          <w:tab w:val="left" w:pos="426"/>
        </w:tabs>
        <w:snapToGrid w:val="0"/>
        <w:ind w:left="284" w:hanging="284"/>
        <w:jc w:val="both"/>
        <w:rPr>
          <w:rFonts w:cs="Arial"/>
          <w:color w:val="000000"/>
          <w:u w:val="single"/>
        </w:rPr>
      </w:pPr>
      <w:r w:rsidRPr="00172B1D">
        <w:rPr>
          <w:b/>
        </w:rPr>
        <w:t>P9</w:t>
      </w:r>
      <w:r w:rsidRPr="00172B1D">
        <w:rPr>
          <w:b/>
        </w:rPr>
        <w:tab/>
      </w:r>
      <w:r w:rsidR="000E6E2F" w:rsidRPr="000E6E2F">
        <w:rPr>
          <w:rFonts w:cs="Arial"/>
          <w:color w:val="000000"/>
        </w:rPr>
        <w:t xml:space="preserve">Ponudnik mora v ponudbi predložiti </w:t>
      </w:r>
      <w:r w:rsidR="000E6E2F" w:rsidRPr="000E6E2F">
        <w:rPr>
          <w:rFonts w:cs="Arial"/>
          <w:b/>
          <w:color w:val="000000"/>
        </w:rPr>
        <w:t>vsaj 3 reference</w:t>
      </w:r>
      <w:r w:rsidR="000E6E2F" w:rsidRPr="000E6E2F">
        <w:rPr>
          <w:rFonts w:cs="Arial"/>
          <w:color w:val="000000"/>
        </w:rPr>
        <w:t xml:space="preserve">, da je med </w:t>
      </w:r>
      <w:r w:rsidR="000E6E2F" w:rsidRPr="000E6E2F">
        <w:rPr>
          <w:rFonts w:cs="Arial"/>
          <w:b/>
          <w:color w:val="000000"/>
        </w:rPr>
        <w:t>1.1.2021 in 31.12.2024</w:t>
      </w:r>
      <w:r w:rsidR="000E6E2F">
        <w:rPr>
          <w:rFonts w:cs="Arial"/>
          <w:color w:val="000000"/>
        </w:rPr>
        <w:t xml:space="preserve"> (</w:t>
      </w:r>
      <w:r w:rsidR="000E6E2F" w:rsidRPr="000E6E2F">
        <w:rPr>
          <w:rFonts w:cs="Arial"/>
          <w:color w:val="000000"/>
        </w:rPr>
        <w:t xml:space="preserve">datum 31.12.2024 pomeni datum zaključka dobave predmeta javnega naročila) izvajal storitve predmeta javnega naročila (nabava delovne obleke, posteljnega in bolniškega perila ter drugih tekstilnih izdelkov) za vsaj 3 naročnike iz enakega področja delovanja kot OI LJUBLJANA (to so zdravstvene ustanove v Sloveniji: bolnišnice, klinike, zdravstveni domovi, domovi za starejše občane) za vsakega v vrednosti </w:t>
      </w:r>
      <w:r w:rsidR="000E6E2F" w:rsidRPr="000E6E2F">
        <w:rPr>
          <w:rFonts w:cs="Arial"/>
          <w:b/>
          <w:color w:val="000000"/>
        </w:rPr>
        <w:t>vsaj 30.000 EUR brez DDV</w:t>
      </w:r>
      <w:r w:rsidR="000E6E2F" w:rsidRPr="000E6E2F">
        <w:rPr>
          <w:rFonts w:cs="Arial"/>
          <w:color w:val="000000"/>
        </w:rPr>
        <w:t xml:space="preserve">. V primeru, da bo ponudnik v ponudbi predložil več kot tri (3) reference, bo naročnik upošteval tri (3) </w:t>
      </w:r>
      <w:r w:rsidR="00D26422">
        <w:rPr>
          <w:rFonts w:cs="Arial"/>
          <w:color w:val="000000"/>
        </w:rPr>
        <w:t xml:space="preserve">ustrezne in </w:t>
      </w:r>
      <w:r w:rsidR="000E6E2F" w:rsidRPr="000E6E2F">
        <w:rPr>
          <w:rFonts w:cs="Arial"/>
          <w:color w:val="000000"/>
        </w:rPr>
        <w:t>vrednostno najvišje reference.</w:t>
      </w:r>
    </w:p>
    <w:p w14:paraId="53106D36" w14:textId="77777777" w:rsidR="00FF7397" w:rsidRPr="00172B1D" w:rsidRDefault="00FF7397" w:rsidP="00FF7397">
      <w:pPr>
        <w:keepNext/>
        <w:keepLines/>
        <w:widowControl w:val="0"/>
        <w:snapToGrid w:val="0"/>
        <w:rPr>
          <w:rFonts w:cs="Arial"/>
        </w:rPr>
      </w:pPr>
    </w:p>
    <w:p w14:paraId="383A891C" w14:textId="77777777" w:rsidR="00FF7397" w:rsidRPr="00172B1D" w:rsidRDefault="00FF7397" w:rsidP="00FF7397">
      <w:pPr>
        <w:keepNext/>
        <w:keepLines/>
        <w:widowControl w:val="0"/>
        <w:snapToGrid w:val="0"/>
        <w:ind w:left="284"/>
        <w:rPr>
          <w:rFonts w:cs="Arial"/>
        </w:rPr>
      </w:pPr>
      <w:r w:rsidRPr="00172B1D">
        <w:rPr>
          <w:rFonts w:cs="Arial"/>
        </w:rPr>
        <w:t xml:space="preserve">Reference morajo biti potrjene s strani naročnikov poslov. </w:t>
      </w:r>
    </w:p>
    <w:p w14:paraId="38AABE81" w14:textId="77777777" w:rsidR="00FF7397" w:rsidRPr="00172B1D" w:rsidRDefault="00FF7397" w:rsidP="00FF7397">
      <w:pPr>
        <w:ind w:left="284"/>
      </w:pPr>
    </w:p>
    <w:p w14:paraId="095B31B5" w14:textId="77777777" w:rsidR="00FF7397" w:rsidRPr="00172B1D" w:rsidRDefault="00FF7397" w:rsidP="00FF7397">
      <w:pPr>
        <w:ind w:left="284"/>
      </w:pPr>
      <w:r w:rsidRPr="00172B1D">
        <w:t>V primeru, da ponudnik nastopa s podizvajalcem ali s skupno ponudbo lahko reference predloži tudi podizvajalec ali partner v skupni ponudbi.</w:t>
      </w:r>
    </w:p>
    <w:p w14:paraId="0A8EB43D" w14:textId="77777777" w:rsidR="00FF7397" w:rsidRPr="00172B1D" w:rsidRDefault="00FF7397" w:rsidP="00FF7397">
      <w:pPr>
        <w:ind w:left="284"/>
      </w:pPr>
    </w:p>
    <w:p w14:paraId="1FA54694" w14:textId="6BD710BD" w:rsidR="00FF7397" w:rsidRPr="00175C13" w:rsidRDefault="00FF7397" w:rsidP="00FF7397">
      <w:pPr>
        <w:ind w:left="284"/>
        <w:rPr>
          <w:b/>
          <w:u w:val="single"/>
        </w:rPr>
      </w:pPr>
      <w:r w:rsidRPr="00175C13">
        <w:rPr>
          <w:b/>
          <w:u w:val="single"/>
        </w:rPr>
        <w:t xml:space="preserve">DOKAZILO: Izpolnjen in potrjen obrazec št. </w:t>
      </w:r>
      <w:r w:rsidR="00D26422">
        <w:rPr>
          <w:b/>
          <w:u w:val="single"/>
        </w:rPr>
        <w:t>2</w:t>
      </w:r>
      <w:r w:rsidRPr="00175C13">
        <w:rPr>
          <w:b/>
          <w:u w:val="single"/>
        </w:rPr>
        <w:t xml:space="preserve"> »Referenca«</w:t>
      </w:r>
    </w:p>
    <w:p w14:paraId="6206DF0E" w14:textId="22915B02" w:rsidR="00FF7397" w:rsidRDefault="00FF7397" w:rsidP="00B312E4">
      <w:pPr>
        <w:ind w:left="312"/>
        <w:jc w:val="both"/>
        <w:rPr>
          <w:b/>
        </w:rPr>
      </w:pPr>
    </w:p>
    <w:p w14:paraId="3D5D1AE4" w14:textId="77777777" w:rsidR="00FF7397" w:rsidRDefault="00FF7397" w:rsidP="00B312E4">
      <w:pPr>
        <w:ind w:left="312"/>
        <w:jc w:val="both"/>
        <w:rPr>
          <w:b/>
        </w:rPr>
      </w:pPr>
    </w:p>
    <w:p w14:paraId="3B026361" w14:textId="77777777" w:rsidR="00DE289E" w:rsidRPr="00DE289E" w:rsidRDefault="00DE289E" w:rsidP="00870009">
      <w:pPr>
        <w:numPr>
          <w:ilvl w:val="0"/>
          <w:numId w:val="1"/>
        </w:numPr>
        <w:jc w:val="both"/>
        <w:rPr>
          <w:b/>
          <w:i/>
          <w:szCs w:val="24"/>
        </w:rPr>
      </w:pPr>
      <w:r w:rsidRPr="00DE289E">
        <w:rPr>
          <w:b/>
          <w:i/>
          <w:szCs w:val="24"/>
        </w:rPr>
        <w:t>NAVODILO ZA IZDELAVO ELEKTRONSKE PONUDBE</w:t>
      </w:r>
    </w:p>
    <w:p w14:paraId="65AB4924" w14:textId="77777777" w:rsidR="00DE289E" w:rsidRPr="00DE289E" w:rsidRDefault="00DE289E" w:rsidP="00DE289E">
      <w:pPr>
        <w:jc w:val="both"/>
        <w:rPr>
          <w:rFonts w:cs="Arial"/>
          <w:color w:val="000000"/>
        </w:rPr>
      </w:pPr>
    </w:p>
    <w:p w14:paraId="0C72957D" w14:textId="77777777" w:rsidR="00BB3A6D" w:rsidRPr="008D1EF0" w:rsidRDefault="00BB3A6D" w:rsidP="00BB3A6D">
      <w:pPr>
        <w:jc w:val="both"/>
        <w:rPr>
          <w:rFonts w:cs="Arial"/>
        </w:rPr>
      </w:pPr>
      <w:r w:rsidRPr="009028D8">
        <w:rPr>
          <w:rFonts w:cs="Arial"/>
          <w:color w:val="000000"/>
        </w:rPr>
        <w:t xml:space="preserve">Ponudba mora vsebovati vse spodaj navedene ustrezno izpolnjene obrazce in druge zahtevane </w:t>
      </w:r>
      <w:r w:rsidRPr="008D1EF0">
        <w:rPr>
          <w:rFonts w:cs="Arial"/>
          <w:color w:val="000000"/>
        </w:rPr>
        <w:t>dokumente:</w:t>
      </w:r>
    </w:p>
    <w:p w14:paraId="22DD9775" w14:textId="77777777" w:rsidR="00BB3A6D" w:rsidRPr="008D1EF0" w:rsidRDefault="00BB3A6D" w:rsidP="00BB3A6D">
      <w:pPr>
        <w:numPr>
          <w:ilvl w:val="0"/>
          <w:numId w:val="6"/>
        </w:numPr>
        <w:jc w:val="both"/>
        <w:rPr>
          <w:rFonts w:cs="Arial"/>
          <w:b/>
        </w:rPr>
      </w:pPr>
      <w:r w:rsidRPr="008D1EF0">
        <w:rPr>
          <w:rFonts w:cs="Arial"/>
          <w:b/>
        </w:rPr>
        <w:t>obrazec št. 1 - Ponudba</w:t>
      </w:r>
      <w:r w:rsidRPr="008D1EF0">
        <w:rPr>
          <w:rFonts w:cs="Arial"/>
        </w:rPr>
        <w:t>,</w:t>
      </w:r>
    </w:p>
    <w:p w14:paraId="2A081C14" w14:textId="77777777" w:rsidR="00BB3A6D" w:rsidRPr="008D1EF0" w:rsidRDefault="00BB3A6D" w:rsidP="00BB3A6D">
      <w:pPr>
        <w:numPr>
          <w:ilvl w:val="0"/>
          <w:numId w:val="6"/>
        </w:numPr>
        <w:jc w:val="both"/>
        <w:rPr>
          <w:rFonts w:cs="Arial"/>
          <w:b/>
        </w:rPr>
      </w:pPr>
      <w:r w:rsidRPr="008D1EF0">
        <w:rPr>
          <w:rFonts w:cs="Arial"/>
          <w:b/>
        </w:rPr>
        <w:t xml:space="preserve">obrazec št. 1A – Izjava o skupni ponudbi, </w:t>
      </w:r>
      <w:r w:rsidRPr="008D1EF0">
        <w:rPr>
          <w:rFonts w:cs="Arial"/>
        </w:rPr>
        <w:t xml:space="preserve">če ponudnik nastopa s skupno ponudbo, </w:t>
      </w:r>
    </w:p>
    <w:p w14:paraId="464AC087" w14:textId="6317F1DE" w:rsidR="002D34AC" w:rsidRPr="008D1EF0" w:rsidRDefault="002D34AC" w:rsidP="00BB3A6D">
      <w:pPr>
        <w:numPr>
          <w:ilvl w:val="0"/>
          <w:numId w:val="6"/>
        </w:numPr>
        <w:jc w:val="both"/>
        <w:rPr>
          <w:rFonts w:cs="Arial"/>
          <w:b/>
        </w:rPr>
      </w:pPr>
      <w:r w:rsidRPr="008D1EF0">
        <w:rPr>
          <w:rFonts w:cs="Arial"/>
          <w:b/>
        </w:rPr>
        <w:t xml:space="preserve">Obrazec št. </w:t>
      </w:r>
      <w:r w:rsidR="00D774DE">
        <w:rPr>
          <w:rFonts w:cs="Arial"/>
          <w:b/>
        </w:rPr>
        <w:t>2</w:t>
      </w:r>
      <w:r w:rsidRPr="008D1EF0">
        <w:rPr>
          <w:rFonts w:cs="Arial"/>
          <w:b/>
        </w:rPr>
        <w:t xml:space="preserve"> - Referenca</w:t>
      </w:r>
    </w:p>
    <w:p w14:paraId="0F70144B" w14:textId="227FD8D3" w:rsidR="00BB3A6D" w:rsidRPr="008D1EF0" w:rsidRDefault="00BB3A6D" w:rsidP="00BB3A6D">
      <w:pPr>
        <w:numPr>
          <w:ilvl w:val="0"/>
          <w:numId w:val="6"/>
        </w:numPr>
        <w:suppressAutoHyphens/>
        <w:autoSpaceDN w:val="0"/>
        <w:jc w:val="both"/>
        <w:textAlignment w:val="baseline"/>
        <w:rPr>
          <w:rFonts w:cs="Arial"/>
        </w:rPr>
      </w:pPr>
      <w:r w:rsidRPr="008D1EF0">
        <w:rPr>
          <w:rFonts w:cs="Arial"/>
          <w:b/>
        </w:rPr>
        <w:t xml:space="preserve">obrazec št. </w:t>
      </w:r>
      <w:r w:rsidR="00D774DE">
        <w:rPr>
          <w:rFonts w:cs="Arial"/>
          <w:b/>
        </w:rPr>
        <w:t>3</w:t>
      </w:r>
      <w:r w:rsidRPr="008D1EF0">
        <w:rPr>
          <w:rFonts w:cs="Arial"/>
          <w:b/>
        </w:rPr>
        <w:t xml:space="preserve"> - Izjava o udeležbi fizičnih in pravnih oseb v lastništvu ponudnika</w:t>
      </w:r>
      <w:r w:rsidRPr="008D1EF0">
        <w:rPr>
          <w:rFonts w:cs="Arial"/>
        </w:rPr>
        <w:t>,</w:t>
      </w:r>
    </w:p>
    <w:p w14:paraId="59C743B5" w14:textId="331878A8" w:rsidR="00BB3A6D" w:rsidRPr="008D1EF0" w:rsidRDefault="00BB3A6D" w:rsidP="00BB3A6D">
      <w:pPr>
        <w:numPr>
          <w:ilvl w:val="0"/>
          <w:numId w:val="6"/>
        </w:numPr>
        <w:suppressAutoHyphens/>
        <w:autoSpaceDN w:val="0"/>
        <w:jc w:val="both"/>
        <w:textAlignment w:val="baseline"/>
        <w:rPr>
          <w:rFonts w:cs="Arial"/>
        </w:rPr>
      </w:pPr>
      <w:r w:rsidRPr="008D1EF0">
        <w:rPr>
          <w:rFonts w:cs="Arial"/>
          <w:b/>
        </w:rPr>
        <w:t xml:space="preserve">obrazec št. </w:t>
      </w:r>
      <w:r w:rsidR="00D774DE">
        <w:rPr>
          <w:rFonts w:cs="Arial"/>
          <w:b/>
        </w:rPr>
        <w:t>3</w:t>
      </w:r>
      <w:r w:rsidRPr="008D1EF0">
        <w:rPr>
          <w:rFonts w:cs="Arial"/>
          <w:b/>
        </w:rPr>
        <w:t xml:space="preserve">A - IZJAVA  po 35. členu </w:t>
      </w:r>
      <w:proofErr w:type="spellStart"/>
      <w:r w:rsidRPr="008D1EF0">
        <w:rPr>
          <w:rFonts w:cs="Arial"/>
          <w:b/>
        </w:rPr>
        <w:t>ZIntPK</w:t>
      </w:r>
      <w:proofErr w:type="spellEnd"/>
      <w:r w:rsidRPr="008D1EF0">
        <w:rPr>
          <w:rFonts w:cs="Arial"/>
        </w:rPr>
        <w:t>,</w:t>
      </w:r>
    </w:p>
    <w:p w14:paraId="4C7D5503" w14:textId="77777777" w:rsidR="00BB3A6D" w:rsidRPr="008D1EF0" w:rsidRDefault="00BB3A6D" w:rsidP="00BB3A6D">
      <w:pPr>
        <w:numPr>
          <w:ilvl w:val="0"/>
          <w:numId w:val="6"/>
        </w:numPr>
        <w:contextualSpacing/>
        <w:rPr>
          <w:rFonts w:cs="Arial"/>
          <w:b/>
        </w:rPr>
      </w:pPr>
      <w:r w:rsidRPr="008D1EF0">
        <w:rPr>
          <w:rFonts w:cs="Arial"/>
          <w:b/>
        </w:rPr>
        <w:t>obrazec ESPD,</w:t>
      </w:r>
    </w:p>
    <w:p w14:paraId="7F334142" w14:textId="516BFCCF" w:rsidR="00BB3A6D" w:rsidRPr="008D1EF0" w:rsidRDefault="00BB3A6D" w:rsidP="00BB3A6D">
      <w:pPr>
        <w:numPr>
          <w:ilvl w:val="0"/>
          <w:numId w:val="6"/>
        </w:numPr>
        <w:jc w:val="both"/>
        <w:rPr>
          <w:rFonts w:cs="Arial"/>
        </w:rPr>
      </w:pPr>
      <w:r w:rsidRPr="008D1EF0">
        <w:rPr>
          <w:rFonts w:cs="Arial"/>
          <w:b/>
        </w:rPr>
        <w:t xml:space="preserve">obrazec št.  </w:t>
      </w:r>
      <w:r w:rsidR="00D774DE">
        <w:rPr>
          <w:rFonts w:cs="Arial"/>
          <w:b/>
        </w:rPr>
        <w:t>5</w:t>
      </w:r>
      <w:r w:rsidRPr="008D1EF0">
        <w:rPr>
          <w:rFonts w:cs="Arial"/>
          <w:b/>
        </w:rPr>
        <w:t xml:space="preserve"> - Podatki o podizvajalcu, Zahteva podizvajalca za neposredno plačilo</w:t>
      </w:r>
      <w:r w:rsidRPr="008D1EF0">
        <w:rPr>
          <w:rFonts w:cs="Arial"/>
        </w:rPr>
        <w:t>, če ponudnik nastopa s podizvajalci,</w:t>
      </w:r>
    </w:p>
    <w:p w14:paraId="6C5B73C4" w14:textId="5EF8673B" w:rsidR="00BB3A6D" w:rsidRPr="00CC1857" w:rsidRDefault="00BB3A6D" w:rsidP="00BB3A6D">
      <w:pPr>
        <w:numPr>
          <w:ilvl w:val="0"/>
          <w:numId w:val="6"/>
        </w:numPr>
        <w:jc w:val="both"/>
        <w:rPr>
          <w:rFonts w:cs="Arial"/>
        </w:rPr>
      </w:pPr>
      <w:r w:rsidRPr="008D1EF0">
        <w:rPr>
          <w:b/>
        </w:rPr>
        <w:t xml:space="preserve">vzorec </w:t>
      </w:r>
      <w:r w:rsidR="00B04C1B" w:rsidRPr="008D1EF0">
        <w:rPr>
          <w:b/>
        </w:rPr>
        <w:t xml:space="preserve">okvirnega sporazuma </w:t>
      </w:r>
      <w:r w:rsidRPr="008D1EF0">
        <w:rPr>
          <w:b/>
        </w:rPr>
        <w:t xml:space="preserve">(obrazec št. </w:t>
      </w:r>
      <w:r w:rsidR="002D34AC" w:rsidRPr="008D1EF0">
        <w:rPr>
          <w:b/>
        </w:rPr>
        <w:t>7</w:t>
      </w:r>
      <w:r w:rsidRPr="008D1EF0">
        <w:rPr>
          <w:b/>
        </w:rPr>
        <w:t>),</w:t>
      </w:r>
    </w:p>
    <w:p w14:paraId="7A9D1ED1" w14:textId="65268CDB" w:rsidR="00CC1857" w:rsidRPr="00CC1857" w:rsidRDefault="00CC1857" w:rsidP="00BB3A6D">
      <w:pPr>
        <w:numPr>
          <w:ilvl w:val="0"/>
          <w:numId w:val="6"/>
        </w:numPr>
        <w:jc w:val="both"/>
        <w:rPr>
          <w:rFonts w:cs="Arial"/>
          <w:b/>
        </w:rPr>
      </w:pPr>
      <w:r w:rsidRPr="00CC1857">
        <w:rPr>
          <w:rFonts w:cs="Arial"/>
          <w:b/>
        </w:rPr>
        <w:t>vzorec pogodbe (obrazec št. 8)</w:t>
      </w:r>
      <w:r>
        <w:rPr>
          <w:rFonts w:cs="Arial"/>
          <w:b/>
        </w:rPr>
        <w:t>,</w:t>
      </w:r>
    </w:p>
    <w:p w14:paraId="0B750A89" w14:textId="77777777" w:rsidR="00BB3A6D" w:rsidRPr="00B04C1B" w:rsidRDefault="00BB3A6D" w:rsidP="00BB3A6D">
      <w:pPr>
        <w:numPr>
          <w:ilvl w:val="0"/>
          <w:numId w:val="6"/>
        </w:numPr>
        <w:jc w:val="both"/>
        <w:rPr>
          <w:rFonts w:cs="Arial"/>
        </w:rPr>
      </w:pPr>
      <w:r w:rsidRPr="00B04C1B">
        <w:lastRenderedPageBreak/>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2421E5A4" w14:textId="77777777" w:rsidR="00BB3A6D" w:rsidRPr="00DE1A5A" w:rsidRDefault="00BB3A6D" w:rsidP="00BB3A6D">
      <w:pPr>
        <w:ind w:left="360"/>
        <w:jc w:val="both"/>
      </w:pPr>
    </w:p>
    <w:p w14:paraId="43737D13" w14:textId="3E0759F0" w:rsidR="00BB3A6D" w:rsidRDefault="00BB3A6D" w:rsidP="00BB3A6D">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3B1231DE" w14:textId="77777777" w:rsidR="00D774DE" w:rsidRDefault="00D774DE" w:rsidP="00BB3A6D">
      <w:pPr>
        <w:jc w:val="both"/>
        <w:rPr>
          <w:rFonts w:cs="Arial"/>
          <w:color w:val="000000"/>
        </w:rPr>
      </w:pPr>
    </w:p>
    <w:p w14:paraId="6B84ADD4" w14:textId="77777777" w:rsidR="005F6577" w:rsidRPr="00B34C4A" w:rsidRDefault="005F6577" w:rsidP="005F6577">
      <w:pPr>
        <w:jc w:val="both"/>
        <w:rPr>
          <w:rFonts w:cs="Arial"/>
          <w:b/>
          <w:bCs/>
          <w:color w:val="000000"/>
        </w:rPr>
      </w:pPr>
      <w:r w:rsidRPr="00B34C4A">
        <w:rPr>
          <w:rFonts w:cs="Arial"/>
          <w:b/>
          <w:bCs/>
          <w:color w:val="000000"/>
        </w:rPr>
        <w:t>3.1  Oddaja ponudbene dokumentacije:</w:t>
      </w:r>
    </w:p>
    <w:p w14:paraId="5C0D8A96" w14:textId="77777777" w:rsidR="005F6577" w:rsidRPr="00B34C4A" w:rsidRDefault="005F6577" w:rsidP="005F6577">
      <w:pPr>
        <w:jc w:val="both"/>
        <w:rPr>
          <w:rFonts w:cs="Arial"/>
          <w:color w:val="000000"/>
        </w:rPr>
      </w:pPr>
    </w:p>
    <w:p w14:paraId="039FE720" w14:textId="3BBF51DA" w:rsidR="00B34C4A" w:rsidRPr="00BD505A" w:rsidRDefault="00B34C4A" w:rsidP="00B34C4A">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14:paraId="28727976" w14:textId="77777777" w:rsidR="00B34C4A" w:rsidRPr="00BD505A" w:rsidRDefault="00B34C4A" w:rsidP="00B34C4A">
      <w:pPr>
        <w:jc w:val="both"/>
        <w:rPr>
          <w:rFonts w:cs="Arial"/>
          <w:color w:val="000000"/>
        </w:rPr>
      </w:pPr>
    </w:p>
    <w:p w14:paraId="4AAA7E9B" w14:textId="77777777" w:rsidR="00B34C4A" w:rsidRPr="00BD505A" w:rsidRDefault="00B34C4A" w:rsidP="00B34C4A">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14:paraId="09C7D8E1" w14:textId="77777777" w:rsidR="00B34C4A" w:rsidRPr="00BD505A" w:rsidRDefault="00B34C4A" w:rsidP="00B34C4A">
      <w:pPr>
        <w:jc w:val="both"/>
        <w:rPr>
          <w:rFonts w:cs="Arial"/>
          <w:color w:val="000000"/>
        </w:rPr>
      </w:pPr>
    </w:p>
    <w:p w14:paraId="52D7D7AD" w14:textId="4A77465A" w:rsidR="00B34C4A" w:rsidRPr="00BD505A" w:rsidRDefault="00B34C4A" w:rsidP="00B34C4A">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sidRPr="00BD505A">
        <w:rPr>
          <w:rFonts w:cs="Arial"/>
          <w:u w:val="single"/>
        </w:rPr>
        <w:t>https://ejn.gov.si/.</w:t>
      </w:r>
    </w:p>
    <w:p w14:paraId="52EDBA2A" w14:textId="77777777" w:rsidR="005F6577" w:rsidRDefault="005F6577" w:rsidP="005F6577">
      <w:pPr>
        <w:jc w:val="both"/>
        <w:rPr>
          <w:rFonts w:cs="Arial"/>
          <w:b/>
          <w:color w:val="000000"/>
        </w:rPr>
      </w:pPr>
    </w:p>
    <w:p w14:paraId="6847F116" w14:textId="77777777" w:rsidR="008D1EF0" w:rsidRDefault="008D1EF0" w:rsidP="008D1EF0">
      <w:pPr>
        <w:pStyle w:val="Poglavje1"/>
      </w:pPr>
      <w:r>
        <w:t>OPIS NAROČILA – TEHNIČNE SPECIFIKACIJE</w:t>
      </w:r>
    </w:p>
    <w:p w14:paraId="2AF8C38B" w14:textId="77777777" w:rsidR="008D1EF0" w:rsidRDefault="008D1EF0" w:rsidP="008D1EF0">
      <w:pPr>
        <w:pStyle w:val="BodyText"/>
        <w:outlineLvl w:val="0"/>
        <w:rPr>
          <w:rFonts w:cs="Arial"/>
          <w:b/>
          <w:highlight w:val="yellow"/>
        </w:rPr>
      </w:pPr>
    </w:p>
    <w:p w14:paraId="24726A37" w14:textId="7BFBF92A" w:rsidR="008D1EF0" w:rsidRDefault="008D1EF0" w:rsidP="008D1EF0">
      <w:pPr>
        <w:pStyle w:val="BodyText"/>
        <w:rPr>
          <w:rFonts w:cs="Arial"/>
        </w:rPr>
      </w:pPr>
      <w:r>
        <w:rPr>
          <w:rFonts w:cs="Arial"/>
        </w:rPr>
        <w:t xml:space="preserve">Predmet javnega naročila so </w:t>
      </w:r>
      <w:r w:rsidR="000E6874">
        <w:rPr>
          <w:rFonts w:cs="Arial"/>
        </w:rPr>
        <w:t>NABAVE</w:t>
      </w:r>
      <w:r w:rsidRPr="0076716D">
        <w:rPr>
          <w:rFonts w:cs="Arial"/>
        </w:rPr>
        <w:t xml:space="preserve"> DELOVNE OBLEKE, POSTELJNEGA IN BOLNIŠKEGA PERILA TER DRUGIH TEKSTILNIH IZDELKOV</w:t>
      </w:r>
      <w:r>
        <w:rPr>
          <w:rFonts w:cs="Arial"/>
        </w:rPr>
        <w:t xml:space="preserve">. Sem spadajo med drugim: bela, modra, siva in zelena delovna obleka, tetra srajce, majice s kratkimi rokavi, polo majice, flis jopice, bolniška srajca za težke bolnike, trebušni tetra pasovi, moške in ženske pižame, spalne srajce, moški in ženski </w:t>
      </w:r>
      <w:proofErr w:type="spellStart"/>
      <w:r>
        <w:rPr>
          <w:rFonts w:cs="Arial"/>
        </w:rPr>
        <w:t>frotirasti</w:t>
      </w:r>
      <w:proofErr w:type="spellEnd"/>
      <w:r>
        <w:rPr>
          <w:rFonts w:cs="Arial"/>
        </w:rPr>
        <w:t xml:space="preserve"> plašči, rjuhe, brisače, prevleke za </w:t>
      </w:r>
      <w:proofErr w:type="spellStart"/>
      <w:r>
        <w:rPr>
          <w:rFonts w:cs="Arial"/>
        </w:rPr>
        <w:t>oddejo</w:t>
      </w:r>
      <w:proofErr w:type="spellEnd"/>
      <w:r>
        <w:rPr>
          <w:rFonts w:cs="Arial"/>
        </w:rPr>
        <w:t xml:space="preserve"> in vzglavnik, vzglavniki, prešite </w:t>
      </w:r>
      <w:proofErr w:type="spellStart"/>
      <w:r>
        <w:rPr>
          <w:rFonts w:cs="Arial"/>
        </w:rPr>
        <w:t>oddeje</w:t>
      </w:r>
      <w:proofErr w:type="spellEnd"/>
      <w:r>
        <w:rPr>
          <w:rFonts w:cs="Arial"/>
        </w:rPr>
        <w:t xml:space="preserve">, komprese, servieti, kuhinjski predpasniki in drugi tekstilni izdelki. </w:t>
      </w:r>
    </w:p>
    <w:p w14:paraId="546174BB" w14:textId="77777777" w:rsidR="008D1EF0" w:rsidRDefault="008D1EF0" w:rsidP="008D1EF0">
      <w:pPr>
        <w:pStyle w:val="BodyText"/>
        <w:rPr>
          <w:rFonts w:cs="Arial"/>
        </w:rPr>
      </w:pPr>
    </w:p>
    <w:p w14:paraId="39C7FEFA" w14:textId="77777777" w:rsidR="008D1EF0" w:rsidRDefault="008D1EF0" w:rsidP="008D1EF0">
      <w:pPr>
        <w:pStyle w:val="BodyText"/>
        <w:rPr>
          <w:rFonts w:cs="Arial"/>
          <w:highlight w:val="yellow"/>
        </w:rPr>
      </w:pPr>
      <w:r>
        <w:rPr>
          <w:rFonts w:cs="Arial"/>
        </w:rPr>
        <w:t>Podroben opis posameznih vrst tekstila bo naročnik podal pri posameznem povpraševanju.</w:t>
      </w:r>
    </w:p>
    <w:p w14:paraId="3E380D4F" w14:textId="407337C8" w:rsidR="00445430" w:rsidRDefault="00445430" w:rsidP="00DE289E">
      <w:pPr>
        <w:jc w:val="both"/>
        <w:rPr>
          <w:rFonts w:cs="Arial"/>
          <w:b/>
          <w:color w:val="000000"/>
        </w:rPr>
      </w:pPr>
    </w:p>
    <w:p w14:paraId="1F2FBC44" w14:textId="0556308F" w:rsidR="000E6E2F" w:rsidRDefault="000E6E2F" w:rsidP="00DE289E">
      <w:pPr>
        <w:jc w:val="both"/>
        <w:rPr>
          <w:rFonts w:cs="Arial"/>
          <w:b/>
          <w:color w:val="000000"/>
        </w:rPr>
      </w:pPr>
    </w:p>
    <w:p w14:paraId="569185BC" w14:textId="27C46872" w:rsidR="000E6E2F" w:rsidRDefault="000E6E2F" w:rsidP="00DE289E">
      <w:pPr>
        <w:jc w:val="both"/>
        <w:rPr>
          <w:rFonts w:cs="Arial"/>
          <w:b/>
          <w:color w:val="000000"/>
        </w:rPr>
      </w:pPr>
    </w:p>
    <w:p w14:paraId="34E7AD83" w14:textId="36F85B19" w:rsidR="000E6E2F" w:rsidRDefault="000E6E2F" w:rsidP="00DE289E">
      <w:pPr>
        <w:jc w:val="both"/>
        <w:rPr>
          <w:rFonts w:cs="Arial"/>
          <w:b/>
          <w:color w:val="000000"/>
        </w:rPr>
      </w:pPr>
    </w:p>
    <w:p w14:paraId="70CBA61F" w14:textId="4FB0DD82" w:rsidR="000E6E2F" w:rsidRDefault="000E6E2F" w:rsidP="00DE289E">
      <w:pPr>
        <w:jc w:val="both"/>
        <w:rPr>
          <w:rFonts w:cs="Arial"/>
          <w:b/>
          <w:color w:val="000000"/>
        </w:rPr>
      </w:pPr>
    </w:p>
    <w:p w14:paraId="4F2EB3F2" w14:textId="4DBA1E15" w:rsidR="000E6E2F" w:rsidRDefault="000E6E2F" w:rsidP="00DE289E">
      <w:pPr>
        <w:jc w:val="both"/>
        <w:rPr>
          <w:rFonts w:cs="Arial"/>
          <w:b/>
          <w:color w:val="000000"/>
        </w:rPr>
      </w:pPr>
    </w:p>
    <w:p w14:paraId="7820FD4B" w14:textId="24A21524" w:rsidR="000E6E2F" w:rsidRDefault="000E6E2F" w:rsidP="00DE289E">
      <w:pPr>
        <w:jc w:val="both"/>
        <w:rPr>
          <w:rFonts w:cs="Arial"/>
          <w:b/>
          <w:color w:val="000000"/>
        </w:rPr>
      </w:pPr>
    </w:p>
    <w:p w14:paraId="7911D952" w14:textId="3CCB176D" w:rsidR="000E6E2F" w:rsidRDefault="000E6E2F" w:rsidP="00DE289E">
      <w:pPr>
        <w:jc w:val="both"/>
        <w:rPr>
          <w:rFonts w:cs="Arial"/>
          <w:b/>
          <w:color w:val="000000"/>
        </w:rPr>
      </w:pPr>
    </w:p>
    <w:p w14:paraId="564E7528" w14:textId="1AF16117" w:rsidR="000E6E2F" w:rsidRDefault="000E6E2F" w:rsidP="00DE289E">
      <w:pPr>
        <w:jc w:val="both"/>
        <w:rPr>
          <w:rFonts w:cs="Arial"/>
          <w:b/>
          <w:color w:val="000000"/>
        </w:rPr>
      </w:pPr>
    </w:p>
    <w:p w14:paraId="392675DD" w14:textId="13847634" w:rsidR="000E6E2F" w:rsidRDefault="000E6E2F" w:rsidP="00DE289E">
      <w:pPr>
        <w:jc w:val="both"/>
        <w:rPr>
          <w:rFonts w:cs="Arial"/>
          <w:b/>
          <w:color w:val="000000"/>
        </w:rPr>
      </w:pPr>
    </w:p>
    <w:p w14:paraId="5BB77757" w14:textId="286A2544" w:rsidR="000E6E2F" w:rsidRDefault="000E6E2F" w:rsidP="00DE289E">
      <w:pPr>
        <w:jc w:val="both"/>
        <w:rPr>
          <w:rFonts w:cs="Arial"/>
          <w:b/>
          <w:color w:val="000000"/>
        </w:rPr>
      </w:pPr>
    </w:p>
    <w:p w14:paraId="0B246152" w14:textId="0DB6426F" w:rsidR="000E6E2F" w:rsidRDefault="000E6E2F" w:rsidP="00DE289E">
      <w:pPr>
        <w:jc w:val="both"/>
        <w:rPr>
          <w:rFonts w:cs="Arial"/>
          <w:b/>
          <w:color w:val="000000"/>
        </w:rPr>
      </w:pPr>
    </w:p>
    <w:p w14:paraId="241F6648" w14:textId="63A39658" w:rsidR="000E6E2F" w:rsidRDefault="000E6E2F" w:rsidP="00DE289E">
      <w:pPr>
        <w:jc w:val="both"/>
        <w:rPr>
          <w:rFonts w:cs="Arial"/>
          <w:b/>
          <w:color w:val="000000"/>
        </w:rPr>
      </w:pPr>
    </w:p>
    <w:p w14:paraId="15CBA508" w14:textId="4086EF6F" w:rsidR="000E6E2F" w:rsidRDefault="000E6E2F" w:rsidP="00DE289E">
      <w:pPr>
        <w:jc w:val="both"/>
        <w:rPr>
          <w:rFonts w:cs="Arial"/>
          <w:b/>
          <w:color w:val="000000"/>
        </w:rPr>
      </w:pPr>
    </w:p>
    <w:p w14:paraId="139C52C3" w14:textId="6F1FC9B8" w:rsidR="000E6E2F" w:rsidRDefault="000E6E2F" w:rsidP="00DE289E">
      <w:pPr>
        <w:jc w:val="both"/>
        <w:rPr>
          <w:rFonts w:cs="Arial"/>
          <w:b/>
          <w:color w:val="000000"/>
        </w:rPr>
      </w:pPr>
    </w:p>
    <w:p w14:paraId="318A919A" w14:textId="2C00A13B" w:rsidR="000E6E2F" w:rsidRDefault="000E6E2F" w:rsidP="00DE289E">
      <w:pPr>
        <w:jc w:val="both"/>
        <w:rPr>
          <w:rFonts w:cs="Arial"/>
          <w:b/>
          <w:color w:val="000000"/>
        </w:rPr>
      </w:pPr>
    </w:p>
    <w:p w14:paraId="7284FE47" w14:textId="12F6A513" w:rsidR="000E6E2F" w:rsidRDefault="000E6E2F" w:rsidP="00DE289E">
      <w:pPr>
        <w:jc w:val="both"/>
        <w:rPr>
          <w:rFonts w:cs="Arial"/>
          <w:b/>
          <w:color w:val="000000"/>
        </w:rPr>
      </w:pPr>
    </w:p>
    <w:p w14:paraId="1B277284" w14:textId="77777777" w:rsidR="00CC1857" w:rsidRDefault="00CC1857" w:rsidP="00DE289E">
      <w:pPr>
        <w:jc w:val="both"/>
        <w:rPr>
          <w:rFonts w:cs="Arial"/>
          <w:b/>
          <w:color w:val="000000"/>
        </w:rPr>
      </w:pPr>
    </w:p>
    <w:p w14:paraId="108AF1C9" w14:textId="3D6A58C1" w:rsidR="000E6E2F" w:rsidRDefault="000E6E2F" w:rsidP="00DE289E">
      <w:pPr>
        <w:jc w:val="both"/>
        <w:rPr>
          <w:rFonts w:cs="Arial"/>
          <w:b/>
          <w:color w:val="000000"/>
        </w:rPr>
      </w:pPr>
    </w:p>
    <w:p w14:paraId="33DBA873" w14:textId="0CDA106F" w:rsidR="000E6E2F" w:rsidRDefault="000E6E2F" w:rsidP="00DE289E">
      <w:pPr>
        <w:jc w:val="both"/>
        <w:rPr>
          <w:rFonts w:cs="Arial"/>
          <w:b/>
          <w:color w:val="000000"/>
        </w:rPr>
      </w:pPr>
    </w:p>
    <w:p w14:paraId="24B51ED5" w14:textId="3E25F63A" w:rsidR="000E6E2F" w:rsidRDefault="000E6E2F" w:rsidP="00DE289E">
      <w:pPr>
        <w:jc w:val="both"/>
        <w:rPr>
          <w:rFonts w:cs="Arial"/>
          <w:b/>
          <w:color w:val="000000"/>
        </w:rPr>
      </w:pPr>
    </w:p>
    <w:p w14:paraId="5163EB3B" w14:textId="01442050" w:rsidR="00BD0B7C" w:rsidRDefault="00BD0B7C" w:rsidP="00DE289E">
      <w:pPr>
        <w:jc w:val="both"/>
        <w:rPr>
          <w:rFonts w:cs="Arial"/>
          <w:b/>
          <w:color w:val="000000"/>
        </w:rPr>
      </w:pPr>
    </w:p>
    <w:p w14:paraId="2D98436D" w14:textId="77777777" w:rsidR="00BD0B7C" w:rsidRDefault="00BD0B7C" w:rsidP="00DE289E">
      <w:pPr>
        <w:jc w:val="both"/>
        <w:rPr>
          <w:rFonts w:cs="Arial"/>
          <w:b/>
          <w:color w:val="000000"/>
        </w:rPr>
      </w:pPr>
    </w:p>
    <w:p w14:paraId="0A561C01" w14:textId="247CFDC0" w:rsidR="000E6E2F" w:rsidRDefault="000E6E2F" w:rsidP="00DE289E">
      <w:pPr>
        <w:jc w:val="both"/>
        <w:rPr>
          <w:rFonts w:cs="Arial"/>
          <w:b/>
          <w:color w:val="000000"/>
        </w:rPr>
      </w:pPr>
    </w:p>
    <w:p w14:paraId="6A1F68BE" w14:textId="5202317D" w:rsidR="000E6E2F" w:rsidRDefault="000E6E2F" w:rsidP="00DE289E">
      <w:pPr>
        <w:jc w:val="both"/>
        <w:rPr>
          <w:rFonts w:cs="Arial"/>
          <w:b/>
          <w:color w:val="000000"/>
        </w:rPr>
      </w:pPr>
    </w:p>
    <w:p w14:paraId="79620726" w14:textId="440FD7C8" w:rsidR="000E6E2F" w:rsidRDefault="000E6E2F" w:rsidP="00DE289E">
      <w:pPr>
        <w:jc w:val="both"/>
        <w:rPr>
          <w:rFonts w:cs="Arial"/>
          <w:b/>
          <w:color w:val="000000"/>
        </w:rPr>
      </w:pPr>
    </w:p>
    <w:p w14:paraId="2ED5EE19" w14:textId="77777777" w:rsidR="00D774DE" w:rsidRDefault="00D774DE" w:rsidP="00DE289E">
      <w:pPr>
        <w:jc w:val="both"/>
        <w:rPr>
          <w:rFonts w:cs="Arial"/>
          <w:b/>
          <w:color w:val="000000"/>
        </w:rPr>
      </w:pPr>
    </w:p>
    <w:p w14:paraId="1CE20D6D" w14:textId="2729C659" w:rsidR="000E6E2F" w:rsidRDefault="000E6E2F"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50D8709"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6BFC9C85" w14:textId="77777777" w:rsidR="00DE289E" w:rsidRPr="00DE289E" w:rsidRDefault="00DE289E" w:rsidP="00DE289E">
            <w:pPr>
              <w:jc w:val="both"/>
              <w:rPr>
                <w:b/>
                <w:szCs w:val="24"/>
                <w:lang w:eastAsia="en-US"/>
              </w:rPr>
            </w:pPr>
            <w:bookmarkStart w:id="4" w:name="zacetekGlava"/>
            <w:bookmarkStart w:id="5" w:name="_GoBack" w:colFirst="0" w:colLast="0"/>
            <w:bookmarkEnd w:id="4"/>
            <w:r w:rsidRPr="00DE289E">
              <w:rPr>
                <w:b/>
              </w:rPr>
              <w:lastRenderedPageBreak/>
              <w:t>Obrazec št. 1</w:t>
            </w:r>
          </w:p>
        </w:tc>
      </w:tr>
      <w:bookmarkEnd w:id="5"/>
    </w:tbl>
    <w:p w14:paraId="030253B1" w14:textId="77777777" w:rsidR="00DE289E" w:rsidRPr="00DE289E" w:rsidRDefault="00DE289E" w:rsidP="00DE289E">
      <w:pPr>
        <w:rPr>
          <w:lang w:eastAsia="en-US"/>
        </w:rPr>
      </w:pPr>
    </w:p>
    <w:p w14:paraId="0B51649A" w14:textId="77777777" w:rsidR="00DE289E" w:rsidRPr="00DE289E" w:rsidRDefault="00DE289E" w:rsidP="00DE289E"/>
    <w:p w14:paraId="4C8D1D5F" w14:textId="77777777" w:rsidR="00DE289E" w:rsidRPr="00DE289E" w:rsidRDefault="00DE289E" w:rsidP="00DE289E">
      <w:pPr>
        <w:jc w:val="center"/>
        <w:rPr>
          <w:b/>
          <w:sz w:val="24"/>
        </w:rPr>
      </w:pPr>
      <w:r w:rsidRPr="00DE289E">
        <w:rPr>
          <w:b/>
          <w:sz w:val="24"/>
        </w:rPr>
        <w:t>PONUDBA</w:t>
      </w:r>
    </w:p>
    <w:p w14:paraId="282B0ED6" w14:textId="77777777" w:rsidR="00C86C16" w:rsidRDefault="00C86C16" w:rsidP="00F3728E">
      <w:pPr>
        <w:jc w:val="both"/>
        <w:rPr>
          <w:rFonts w:cs="Arial"/>
        </w:rPr>
      </w:pPr>
    </w:p>
    <w:p w14:paraId="660AAE1C" w14:textId="607445D3" w:rsidR="00DE289E" w:rsidRPr="00DE289E" w:rsidRDefault="00DE289E" w:rsidP="00F3728E">
      <w:pPr>
        <w:jc w:val="both"/>
        <w:rPr>
          <w:rFonts w:cs="Arial"/>
        </w:rPr>
      </w:pPr>
      <w:r w:rsidRPr="00DE289E">
        <w:rPr>
          <w:rFonts w:cs="Arial"/>
        </w:rPr>
        <w:t xml:space="preserve">Na osnovi javnega naročila št. </w:t>
      </w:r>
      <w:r w:rsidR="00620319" w:rsidRPr="00620319">
        <w:rPr>
          <w:rFonts w:cs="Arial"/>
        </w:rPr>
        <w:t>JN-00</w:t>
      </w:r>
      <w:r w:rsidR="000E6E2F">
        <w:rPr>
          <w:rFonts w:cs="Arial"/>
        </w:rPr>
        <w:t>11</w:t>
      </w:r>
      <w:r w:rsidR="00620319" w:rsidRPr="00620319">
        <w:rPr>
          <w:rFonts w:cs="Arial"/>
        </w:rPr>
        <w:t>/202</w:t>
      </w:r>
      <w:r w:rsidR="009B151E">
        <w:rPr>
          <w:rFonts w:cs="Arial"/>
        </w:rPr>
        <w:t>5</w:t>
      </w:r>
      <w:r w:rsidR="00620319">
        <w:rPr>
          <w:rFonts w:cs="Arial"/>
        </w:rPr>
        <w:t xml:space="preserve"> </w:t>
      </w:r>
      <w:r w:rsidRPr="00DE289E">
        <w:rPr>
          <w:rFonts w:cs="Arial"/>
        </w:rPr>
        <w:t xml:space="preserve">po </w:t>
      </w:r>
      <w:r w:rsidR="0048710B">
        <w:rPr>
          <w:rFonts w:cs="Arial"/>
        </w:rPr>
        <w:t>odprtem postopku za »</w:t>
      </w:r>
      <w:r w:rsidR="000E6E2F" w:rsidRPr="000E6E2F">
        <w:rPr>
          <w:rFonts w:cs="Arial"/>
        </w:rPr>
        <w:t>NABAVA DELOVNE OBLEKE, POSTELJNEGA IN BOLNIŠKEGA PERILA TER DRUGIH TEKSTILNIH IZDELKOV</w:t>
      </w:r>
      <w:r w:rsidRPr="00DE289E">
        <w:rPr>
          <w:rFonts w:cs="Arial"/>
        </w:rPr>
        <w:t>« dajemo ponudbo, kot sledi (ustrezno obkrožiti):</w:t>
      </w:r>
    </w:p>
    <w:p w14:paraId="42C6653A" w14:textId="77777777"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14:paraId="502641FA" w14:textId="77777777"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66BE00D7" w14:textId="77777777"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14:paraId="22331CF6" w14:textId="77777777" w:rsidR="00DE289E" w:rsidRPr="00DE289E" w:rsidRDefault="00DE289E" w:rsidP="00DE289E">
      <w:pPr>
        <w:rPr>
          <w:rFonts w:cs="Arial"/>
          <w:b/>
          <w:noProof/>
          <w:color w:val="000000"/>
        </w:rPr>
      </w:pPr>
    </w:p>
    <w:p w14:paraId="6D8078E3" w14:textId="16F00D6F" w:rsidR="00C86C16" w:rsidRDefault="00C86C16" w:rsidP="00DE289E">
      <w:pPr>
        <w:rPr>
          <w:rFonts w:cs="Arial"/>
          <w:b/>
          <w:noProof/>
        </w:rPr>
      </w:pPr>
    </w:p>
    <w:p w14:paraId="542A1BCF" w14:textId="4108832D" w:rsidR="00DE289E" w:rsidRPr="00DE289E" w:rsidRDefault="00C86C16" w:rsidP="00DE289E">
      <w:pPr>
        <w:rPr>
          <w:rFonts w:cs="Arial"/>
          <w:b/>
          <w:noProof/>
          <w:color w:val="000000"/>
        </w:rPr>
      </w:pPr>
      <w:r>
        <w:rPr>
          <w:rFonts w:cs="Arial"/>
          <w:b/>
          <w:noProof/>
        </w:rPr>
        <w:t xml:space="preserve">1. </w:t>
      </w:r>
      <w:r w:rsidR="00DE289E" w:rsidRPr="00DE289E">
        <w:rPr>
          <w:rFonts w:cs="Arial"/>
          <w:b/>
          <w:noProof/>
        </w:rPr>
        <w:t>PODATKI O PONUDNIKU IN PARTNERJIH (v primeru skupne ponudbe)</w:t>
      </w:r>
    </w:p>
    <w:p w14:paraId="6E79B321" w14:textId="77777777"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14:paraId="1C3773BD" w14:textId="77777777" w:rsidTr="00641877">
        <w:tc>
          <w:tcPr>
            <w:tcW w:w="4247" w:type="dxa"/>
            <w:tcBorders>
              <w:top w:val="single" w:sz="4" w:space="0" w:color="auto"/>
              <w:left w:val="single" w:sz="4" w:space="0" w:color="auto"/>
              <w:bottom w:val="single" w:sz="4" w:space="0" w:color="auto"/>
              <w:right w:val="single" w:sz="4" w:space="0" w:color="auto"/>
            </w:tcBorders>
          </w:tcPr>
          <w:p w14:paraId="4DD9FE83" w14:textId="77777777" w:rsidR="00DE289E" w:rsidRPr="00DE289E" w:rsidRDefault="00DE289E" w:rsidP="00DE289E">
            <w:pPr>
              <w:rPr>
                <w:rFonts w:cs="Arial"/>
                <w:lang w:eastAsia="en-US"/>
              </w:rPr>
            </w:pPr>
            <w:r w:rsidRPr="00DE289E">
              <w:rPr>
                <w:rFonts w:cs="Arial"/>
              </w:rPr>
              <w:t>POLNI NAZIV IN FIRMA PONUDNIKA:</w:t>
            </w:r>
          </w:p>
          <w:p w14:paraId="3F05B571"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90E7F53" w14:textId="77777777" w:rsidR="00DE289E" w:rsidRPr="00DE289E" w:rsidRDefault="00DE289E" w:rsidP="00DE289E">
            <w:pPr>
              <w:jc w:val="both"/>
              <w:rPr>
                <w:rFonts w:cs="Arial"/>
                <w:lang w:eastAsia="en-US"/>
              </w:rPr>
            </w:pPr>
          </w:p>
        </w:tc>
      </w:tr>
      <w:tr w:rsidR="00DE289E" w:rsidRPr="00DE289E" w14:paraId="39BA336D" w14:textId="77777777" w:rsidTr="00641877">
        <w:tc>
          <w:tcPr>
            <w:tcW w:w="4247" w:type="dxa"/>
            <w:tcBorders>
              <w:top w:val="single" w:sz="4" w:space="0" w:color="auto"/>
              <w:left w:val="single" w:sz="4" w:space="0" w:color="auto"/>
              <w:bottom w:val="single" w:sz="4" w:space="0" w:color="auto"/>
              <w:right w:val="single" w:sz="4" w:space="0" w:color="auto"/>
            </w:tcBorders>
          </w:tcPr>
          <w:p w14:paraId="165FD24F" w14:textId="77777777" w:rsidR="00DE289E" w:rsidRPr="00DE289E" w:rsidRDefault="00DE289E" w:rsidP="00DE289E">
            <w:pPr>
              <w:rPr>
                <w:rFonts w:cs="Arial"/>
                <w:lang w:eastAsia="en-US"/>
              </w:rPr>
            </w:pPr>
            <w:r w:rsidRPr="00DE289E">
              <w:rPr>
                <w:rFonts w:cs="Arial"/>
              </w:rPr>
              <w:t>NASLOV PONUDNIKA:</w:t>
            </w:r>
          </w:p>
          <w:p w14:paraId="7513E076"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696FED0" w14:textId="77777777" w:rsidR="00DE289E" w:rsidRPr="00DE289E" w:rsidRDefault="00DE289E" w:rsidP="00DE289E">
            <w:pPr>
              <w:jc w:val="both"/>
              <w:rPr>
                <w:rFonts w:cs="Arial"/>
                <w:lang w:eastAsia="en-US"/>
              </w:rPr>
            </w:pPr>
          </w:p>
        </w:tc>
      </w:tr>
      <w:tr w:rsidR="00DE289E" w:rsidRPr="00DE289E" w14:paraId="351518B6" w14:textId="77777777" w:rsidTr="00641877">
        <w:tc>
          <w:tcPr>
            <w:tcW w:w="4247" w:type="dxa"/>
            <w:tcBorders>
              <w:top w:val="single" w:sz="4" w:space="0" w:color="auto"/>
              <w:left w:val="single" w:sz="4" w:space="0" w:color="auto"/>
              <w:bottom w:val="single" w:sz="4" w:space="0" w:color="auto"/>
              <w:right w:val="single" w:sz="4" w:space="0" w:color="auto"/>
            </w:tcBorders>
          </w:tcPr>
          <w:p w14:paraId="3753A97A" w14:textId="77777777" w:rsidR="00DE289E" w:rsidRPr="00DE289E" w:rsidRDefault="00DE289E" w:rsidP="00DE289E">
            <w:pPr>
              <w:rPr>
                <w:rFonts w:cs="Arial"/>
                <w:lang w:eastAsia="en-US"/>
              </w:rPr>
            </w:pPr>
            <w:r w:rsidRPr="00DE289E">
              <w:rPr>
                <w:rFonts w:cs="Arial"/>
              </w:rPr>
              <w:t>KONTAKTNA OSEBA:</w:t>
            </w:r>
          </w:p>
          <w:p w14:paraId="1F996EBC"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C39EBBA" w14:textId="77777777" w:rsidR="00DE289E" w:rsidRPr="00DE289E" w:rsidRDefault="00DE289E" w:rsidP="00DE289E">
            <w:pPr>
              <w:jc w:val="both"/>
              <w:rPr>
                <w:rFonts w:cs="Arial"/>
                <w:lang w:eastAsia="en-US"/>
              </w:rPr>
            </w:pPr>
          </w:p>
        </w:tc>
      </w:tr>
      <w:tr w:rsidR="00DE289E" w:rsidRPr="00DE289E" w14:paraId="7264FE76" w14:textId="77777777" w:rsidTr="00641877">
        <w:tc>
          <w:tcPr>
            <w:tcW w:w="4247" w:type="dxa"/>
            <w:tcBorders>
              <w:top w:val="single" w:sz="4" w:space="0" w:color="auto"/>
              <w:left w:val="single" w:sz="4" w:space="0" w:color="auto"/>
              <w:bottom w:val="single" w:sz="4" w:space="0" w:color="auto"/>
              <w:right w:val="single" w:sz="4" w:space="0" w:color="auto"/>
            </w:tcBorders>
            <w:hideMark/>
          </w:tcPr>
          <w:p w14:paraId="0561C54E" w14:textId="77777777"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12DAE3E2" w14:textId="77777777" w:rsidR="00DE289E" w:rsidRPr="00DE289E" w:rsidRDefault="00DE289E" w:rsidP="00DE289E">
            <w:pPr>
              <w:jc w:val="both"/>
              <w:rPr>
                <w:rFonts w:cs="Arial"/>
                <w:lang w:eastAsia="en-US"/>
              </w:rPr>
            </w:pPr>
          </w:p>
        </w:tc>
      </w:tr>
      <w:tr w:rsidR="00DE289E" w:rsidRPr="00DE289E" w14:paraId="5738B29A" w14:textId="77777777" w:rsidTr="00641877">
        <w:tc>
          <w:tcPr>
            <w:tcW w:w="4247" w:type="dxa"/>
            <w:tcBorders>
              <w:top w:val="single" w:sz="4" w:space="0" w:color="auto"/>
              <w:left w:val="single" w:sz="4" w:space="0" w:color="auto"/>
              <w:bottom w:val="single" w:sz="4" w:space="0" w:color="auto"/>
              <w:right w:val="single" w:sz="4" w:space="0" w:color="auto"/>
            </w:tcBorders>
          </w:tcPr>
          <w:p w14:paraId="2782D8E6" w14:textId="77777777" w:rsidR="00DE289E" w:rsidRPr="00DE289E" w:rsidRDefault="00DE289E" w:rsidP="00DE289E">
            <w:pPr>
              <w:rPr>
                <w:rFonts w:cs="Arial"/>
                <w:lang w:eastAsia="en-US"/>
              </w:rPr>
            </w:pPr>
            <w:r w:rsidRPr="00DE289E">
              <w:rPr>
                <w:rFonts w:cs="Arial"/>
              </w:rPr>
              <w:t>TELEFON:</w:t>
            </w:r>
          </w:p>
          <w:p w14:paraId="61C7B5E9"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59A9AFD" w14:textId="77777777" w:rsidR="00DE289E" w:rsidRPr="00DE289E" w:rsidRDefault="00DE289E" w:rsidP="00DE289E">
            <w:pPr>
              <w:jc w:val="both"/>
              <w:rPr>
                <w:rFonts w:cs="Arial"/>
                <w:lang w:eastAsia="en-US"/>
              </w:rPr>
            </w:pPr>
          </w:p>
        </w:tc>
      </w:tr>
      <w:tr w:rsidR="00DE289E" w:rsidRPr="00DE289E" w14:paraId="285D9B1A" w14:textId="77777777" w:rsidTr="00641877">
        <w:tc>
          <w:tcPr>
            <w:tcW w:w="4247" w:type="dxa"/>
            <w:tcBorders>
              <w:top w:val="single" w:sz="4" w:space="0" w:color="auto"/>
              <w:left w:val="single" w:sz="4" w:space="0" w:color="auto"/>
              <w:bottom w:val="single" w:sz="4" w:space="0" w:color="auto"/>
              <w:right w:val="single" w:sz="4" w:space="0" w:color="auto"/>
            </w:tcBorders>
          </w:tcPr>
          <w:p w14:paraId="35289DDB" w14:textId="77777777" w:rsidR="00DE289E" w:rsidRPr="00DE289E" w:rsidRDefault="00DE289E" w:rsidP="00DE289E">
            <w:pPr>
              <w:rPr>
                <w:rFonts w:cs="Arial"/>
                <w:lang w:eastAsia="en-US"/>
              </w:rPr>
            </w:pPr>
            <w:r w:rsidRPr="00DE289E">
              <w:rPr>
                <w:rFonts w:cs="Arial"/>
              </w:rPr>
              <w:t>TELEFAX:</w:t>
            </w:r>
          </w:p>
          <w:p w14:paraId="723CA137"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B019FD6" w14:textId="77777777" w:rsidR="00DE289E" w:rsidRPr="00DE289E" w:rsidRDefault="00DE289E" w:rsidP="00DE289E">
            <w:pPr>
              <w:jc w:val="both"/>
              <w:rPr>
                <w:rFonts w:cs="Arial"/>
                <w:lang w:eastAsia="en-US"/>
              </w:rPr>
            </w:pPr>
          </w:p>
        </w:tc>
      </w:tr>
      <w:tr w:rsidR="00DE289E" w:rsidRPr="00DE289E" w14:paraId="1FD30D68" w14:textId="77777777" w:rsidTr="00641877">
        <w:trPr>
          <w:trHeight w:val="414"/>
        </w:trPr>
        <w:tc>
          <w:tcPr>
            <w:tcW w:w="4247" w:type="dxa"/>
            <w:tcBorders>
              <w:top w:val="single" w:sz="4" w:space="0" w:color="auto"/>
              <w:left w:val="single" w:sz="4" w:space="0" w:color="auto"/>
              <w:bottom w:val="single" w:sz="4" w:space="0" w:color="auto"/>
              <w:right w:val="single" w:sz="4" w:space="0" w:color="auto"/>
            </w:tcBorders>
          </w:tcPr>
          <w:p w14:paraId="2A13FD6D" w14:textId="77777777" w:rsidR="00DE289E" w:rsidRPr="00DE289E" w:rsidRDefault="00DE289E" w:rsidP="00DE289E">
            <w:pPr>
              <w:rPr>
                <w:rFonts w:cs="Arial"/>
                <w:szCs w:val="24"/>
                <w:lang w:eastAsia="en-US"/>
              </w:rPr>
            </w:pPr>
            <w:r w:rsidRPr="00DE289E">
              <w:rPr>
                <w:rFonts w:cs="Arial"/>
              </w:rPr>
              <w:t>IDENTIFIKACIJSKA ŠTEVILKA ZA DDV:</w:t>
            </w:r>
          </w:p>
          <w:p w14:paraId="5BEE154A"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7B397CA" w14:textId="77777777" w:rsidR="00DE289E" w:rsidRPr="00DE289E" w:rsidRDefault="00DE289E" w:rsidP="00DE289E">
            <w:pPr>
              <w:tabs>
                <w:tab w:val="right" w:pos="9072"/>
              </w:tabs>
              <w:jc w:val="both"/>
              <w:rPr>
                <w:rFonts w:cs="Arial"/>
              </w:rPr>
            </w:pPr>
          </w:p>
        </w:tc>
      </w:tr>
      <w:tr w:rsidR="00DE289E" w:rsidRPr="00DE289E" w14:paraId="5AB9C491" w14:textId="77777777" w:rsidTr="00641877">
        <w:tc>
          <w:tcPr>
            <w:tcW w:w="4247" w:type="dxa"/>
            <w:tcBorders>
              <w:top w:val="single" w:sz="4" w:space="0" w:color="auto"/>
              <w:left w:val="single" w:sz="4" w:space="0" w:color="auto"/>
              <w:bottom w:val="single" w:sz="4" w:space="0" w:color="auto"/>
              <w:right w:val="single" w:sz="4" w:space="0" w:color="auto"/>
            </w:tcBorders>
          </w:tcPr>
          <w:p w14:paraId="7EB60D45" w14:textId="77777777" w:rsidR="00DE289E" w:rsidRPr="00DE289E" w:rsidRDefault="00DE289E" w:rsidP="00DE289E">
            <w:pPr>
              <w:rPr>
                <w:rFonts w:cs="Arial"/>
                <w:lang w:eastAsia="en-US"/>
              </w:rPr>
            </w:pPr>
            <w:r w:rsidRPr="00DE289E">
              <w:rPr>
                <w:rFonts w:cs="Arial"/>
              </w:rPr>
              <w:t>MATIČNA ŠTEVILKA:</w:t>
            </w:r>
          </w:p>
          <w:p w14:paraId="2927FCA4"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E13DAB1" w14:textId="77777777" w:rsidR="00DE289E" w:rsidRPr="00DE289E" w:rsidRDefault="00DE289E" w:rsidP="00DE289E">
            <w:pPr>
              <w:jc w:val="both"/>
              <w:rPr>
                <w:rFonts w:cs="Arial"/>
                <w:lang w:eastAsia="en-US"/>
              </w:rPr>
            </w:pPr>
          </w:p>
        </w:tc>
      </w:tr>
      <w:tr w:rsidR="00DE289E" w:rsidRPr="00DE289E" w14:paraId="7EF7496B" w14:textId="77777777" w:rsidTr="00641877">
        <w:tc>
          <w:tcPr>
            <w:tcW w:w="4247" w:type="dxa"/>
            <w:tcBorders>
              <w:top w:val="single" w:sz="4" w:space="0" w:color="auto"/>
              <w:left w:val="single" w:sz="4" w:space="0" w:color="auto"/>
              <w:bottom w:val="single" w:sz="4" w:space="0" w:color="auto"/>
              <w:right w:val="single" w:sz="4" w:space="0" w:color="auto"/>
            </w:tcBorders>
          </w:tcPr>
          <w:p w14:paraId="23B6C9B7" w14:textId="77777777" w:rsidR="00DE289E" w:rsidRPr="00DE289E" w:rsidRDefault="00DE289E" w:rsidP="00DE289E">
            <w:pPr>
              <w:rPr>
                <w:rFonts w:cs="Arial"/>
                <w:szCs w:val="24"/>
                <w:lang w:eastAsia="en-US"/>
              </w:rPr>
            </w:pPr>
            <w:r w:rsidRPr="00DE289E">
              <w:rPr>
                <w:rFonts w:cs="Arial"/>
              </w:rPr>
              <w:t>ŠT. TRR-ja IN BANKA:</w:t>
            </w:r>
          </w:p>
          <w:p w14:paraId="36653F8F"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5440EC3" w14:textId="77777777" w:rsidR="00DE289E" w:rsidRPr="00DE289E" w:rsidRDefault="00DE289E" w:rsidP="00DE289E">
            <w:pPr>
              <w:jc w:val="both"/>
              <w:rPr>
                <w:rFonts w:cs="Arial"/>
                <w:lang w:eastAsia="en-US"/>
              </w:rPr>
            </w:pPr>
          </w:p>
        </w:tc>
      </w:tr>
      <w:tr w:rsidR="00DE289E" w:rsidRPr="00DE289E" w14:paraId="397ABF8E" w14:textId="77777777"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14:paraId="6FC8945D" w14:textId="77777777"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7CF0B5C8" w14:textId="77777777" w:rsidR="00DE289E" w:rsidRPr="00DE289E" w:rsidRDefault="00DE289E" w:rsidP="00DE289E">
            <w:pPr>
              <w:jc w:val="both"/>
              <w:rPr>
                <w:rFonts w:cs="Arial"/>
                <w:lang w:eastAsia="en-US"/>
              </w:rPr>
            </w:pPr>
          </w:p>
        </w:tc>
      </w:tr>
      <w:tr w:rsidR="00DE289E" w:rsidRPr="00DE289E" w14:paraId="32D9CF8E" w14:textId="77777777" w:rsidTr="00641877">
        <w:tc>
          <w:tcPr>
            <w:tcW w:w="4247" w:type="dxa"/>
            <w:tcBorders>
              <w:top w:val="single" w:sz="4" w:space="0" w:color="auto"/>
              <w:left w:val="single" w:sz="4" w:space="0" w:color="auto"/>
              <w:bottom w:val="single" w:sz="4" w:space="0" w:color="auto"/>
              <w:right w:val="single" w:sz="4" w:space="0" w:color="auto"/>
            </w:tcBorders>
          </w:tcPr>
          <w:p w14:paraId="351374D7" w14:textId="77777777" w:rsidR="00DE289E" w:rsidRPr="00DE289E" w:rsidRDefault="00DE289E" w:rsidP="00DE289E">
            <w:pPr>
              <w:rPr>
                <w:rFonts w:cs="Arial"/>
                <w:lang w:eastAsia="en-US"/>
              </w:rPr>
            </w:pPr>
            <w:r w:rsidRPr="00DE289E">
              <w:rPr>
                <w:rFonts w:cs="Arial"/>
              </w:rPr>
              <w:t>ZAKONITI ZASTOPNIKI:</w:t>
            </w:r>
          </w:p>
          <w:p w14:paraId="4676362B"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4008F633" w14:textId="77777777"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14:paraId="5E1866C3" w14:textId="77777777" w:rsidTr="00641877">
        <w:trPr>
          <w:trHeight w:val="507"/>
        </w:trPr>
        <w:tc>
          <w:tcPr>
            <w:tcW w:w="4247" w:type="dxa"/>
            <w:tcBorders>
              <w:top w:val="single" w:sz="4" w:space="0" w:color="auto"/>
              <w:left w:val="single" w:sz="4" w:space="0" w:color="auto"/>
              <w:bottom w:val="single" w:sz="4" w:space="0" w:color="auto"/>
              <w:right w:val="single" w:sz="4" w:space="0" w:color="auto"/>
            </w:tcBorders>
          </w:tcPr>
          <w:p w14:paraId="68FC49EF" w14:textId="77777777"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31AD3D60" w14:textId="77777777" w:rsidR="00DE289E" w:rsidRPr="00DE289E" w:rsidRDefault="00DE289E" w:rsidP="00DE289E">
            <w:pPr>
              <w:rPr>
                <w:rFonts w:cs="Arial"/>
              </w:rPr>
            </w:pPr>
            <w:r w:rsidRPr="00DE289E">
              <w:rPr>
                <w:rFonts w:cs="Arial"/>
              </w:rPr>
              <w:t>DA  /  NE</w:t>
            </w:r>
          </w:p>
        </w:tc>
      </w:tr>
    </w:tbl>
    <w:p w14:paraId="692B2D57" w14:textId="77777777" w:rsidR="00DE289E" w:rsidRDefault="00DE289E" w:rsidP="00DE289E">
      <w:pPr>
        <w:rPr>
          <w:rFonts w:cs="Arial"/>
        </w:rPr>
      </w:pPr>
    </w:p>
    <w:p w14:paraId="38774F07" w14:textId="77777777" w:rsidR="002648B1" w:rsidRPr="00DE289E" w:rsidRDefault="002648B1" w:rsidP="00DE289E">
      <w:pPr>
        <w:rPr>
          <w:rFonts w:cs="Arial"/>
        </w:rPr>
      </w:pPr>
    </w:p>
    <w:p w14:paraId="541F9303" w14:textId="77777777" w:rsidR="00DE289E" w:rsidRPr="00DE289E" w:rsidRDefault="00DE289E" w:rsidP="00DE289E">
      <w:pPr>
        <w:rPr>
          <w:rFonts w:cs="Arial"/>
          <w:b/>
          <w:noProof/>
          <w:color w:val="000000"/>
        </w:rPr>
      </w:pPr>
      <w:r w:rsidRPr="00DE289E">
        <w:rPr>
          <w:rFonts w:cs="Arial"/>
          <w:b/>
          <w:noProof/>
          <w:color w:val="000000"/>
        </w:rPr>
        <w:t>2. IZJAVA</w:t>
      </w:r>
    </w:p>
    <w:p w14:paraId="5A57C144" w14:textId="77777777" w:rsidR="00DE289E" w:rsidRPr="00DE289E" w:rsidRDefault="00DE289E" w:rsidP="00DE289E">
      <w:pPr>
        <w:rPr>
          <w:rFonts w:cs="Arial"/>
        </w:rPr>
      </w:pPr>
    </w:p>
    <w:p w14:paraId="739E2C1C" w14:textId="30919576"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0D7DBA">
        <w:rPr>
          <w:rFonts w:cs="Arial"/>
          <w:noProof/>
        </w:rPr>
        <w:t>oznako</w:t>
      </w:r>
      <w:r w:rsidRPr="000D7DBA">
        <w:t xml:space="preserve"> </w:t>
      </w:r>
      <w:r w:rsidR="00620319" w:rsidRPr="00620319">
        <w:t>JN-00</w:t>
      </w:r>
      <w:r w:rsidR="000E6E2F">
        <w:t>11</w:t>
      </w:r>
      <w:r w:rsidR="00620319" w:rsidRPr="00620319">
        <w:t>/202</w:t>
      </w:r>
      <w:r w:rsidR="009B151E">
        <w:t>5</w:t>
      </w:r>
      <w:r w:rsidR="00620319">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160F2948" w14:textId="23D35765" w:rsidR="002648B1" w:rsidRDefault="002648B1" w:rsidP="00DE289E">
      <w:pPr>
        <w:rPr>
          <w:rFonts w:cs="Arial"/>
          <w:noProof/>
        </w:rPr>
      </w:pPr>
    </w:p>
    <w:p w14:paraId="7DCC7210" w14:textId="2740CEBE" w:rsidR="00302990" w:rsidRDefault="00302990" w:rsidP="00DE289E">
      <w:pPr>
        <w:rPr>
          <w:rFonts w:cs="Arial"/>
          <w:noProof/>
        </w:rPr>
      </w:pPr>
    </w:p>
    <w:p w14:paraId="7C481D78" w14:textId="759F8B9D" w:rsidR="00302990" w:rsidRDefault="00302990" w:rsidP="00DE289E">
      <w:pPr>
        <w:rPr>
          <w:rFonts w:cs="Arial"/>
          <w:noProof/>
        </w:rPr>
      </w:pPr>
    </w:p>
    <w:p w14:paraId="04BBEC2B" w14:textId="77777777" w:rsidR="00302990" w:rsidRDefault="00302990" w:rsidP="00DE289E">
      <w:pPr>
        <w:rPr>
          <w:rFonts w:cs="Arial"/>
          <w:noProof/>
        </w:rPr>
      </w:pPr>
    </w:p>
    <w:p w14:paraId="202F759D" w14:textId="77777777" w:rsidR="00DE289E" w:rsidRPr="00DE289E" w:rsidRDefault="00DE289E" w:rsidP="00DE289E">
      <w:pPr>
        <w:rPr>
          <w:rFonts w:cs="Arial"/>
          <w:noProof/>
        </w:rPr>
      </w:pPr>
      <w:r w:rsidRPr="00DE289E">
        <w:rPr>
          <w:rFonts w:cs="Arial"/>
          <w:noProof/>
        </w:rPr>
        <w:lastRenderedPageBreak/>
        <w:t>Če bomo izbrani za izvedbo javnega naročila:</w:t>
      </w:r>
    </w:p>
    <w:p w14:paraId="57BFC819" w14:textId="77777777"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14:paraId="736C4C88" w14:textId="77777777"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14:paraId="1CC0FB5D" w14:textId="77777777" w:rsidR="00DE289E" w:rsidRPr="00DE289E" w:rsidRDefault="00DE289E" w:rsidP="00DE289E">
      <w:pPr>
        <w:rPr>
          <w:noProof/>
        </w:rPr>
      </w:pPr>
    </w:p>
    <w:p w14:paraId="3277DF4D" w14:textId="77777777" w:rsidR="00DE289E" w:rsidRPr="00DE289E" w:rsidRDefault="00DE289E" w:rsidP="00DE289E">
      <w:pPr>
        <w:rPr>
          <w:noProof/>
        </w:rPr>
      </w:pPr>
      <w:r w:rsidRPr="00DE289E">
        <w:rPr>
          <w:noProof/>
        </w:rPr>
        <w:t>Izjavljamo, da:</w:t>
      </w:r>
    </w:p>
    <w:p w14:paraId="3BBE4F82" w14:textId="77777777" w:rsidR="00DE289E" w:rsidRPr="00DE289E" w:rsidRDefault="00DE289E" w:rsidP="007633AF">
      <w:pPr>
        <w:numPr>
          <w:ilvl w:val="0"/>
          <w:numId w:val="4"/>
        </w:numPr>
        <w:jc w:val="both"/>
      </w:pPr>
      <w:r w:rsidRPr="00DE289E">
        <w:t>smo ob izdelavi ponudbe pregledali celotno dokumentacijo v zvezi z oddajo javnega naročila,</w:t>
      </w:r>
    </w:p>
    <w:p w14:paraId="0EFD1375" w14:textId="77777777" w:rsidR="00DE289E" w:rsidRPr="00DE289E" w:rsidRDefault="00DE289E" w:rsidP="007633AF">
      <w:pPr>
        <w:numPr>
          <w:ilvl w:val="0"/>
          <w:numId w:val="4"/>
        </w:numPr>
        <w:jc w:val="both"/>
      </w:pPr>
      <w:r w:rsidRPr="00DE289E">
        <w:t>smo v celoti seznanjeni z obsegom in zahtevnostjo javnega naročila,</w:t>
      </w:r>
    </w:p>
    <w:p w14:paraId="1DE03231" w14:textId="77777777"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14:paraId="3CF24E9A" w14:textId="77777777" w:rsidR="00DE289E" w:rsidRPr="00DE289E" w:rsidRDefault="00DE289E" w:rsidP="007633AF">
      <w:pPr>
        <w:numPr>
          <w:ilvl w:val="0"/>
          <w:numId w:val="4"/>
        </w:numPr>
        <w:jc w:val="both"/>
      </w:pPr>
      <w:r w:rsidRPr="00DE289E">
        <w:t>smo podali resnične oz. verodostojne izjave,</w:t>
      </w:r>
    </w:p>
    <w:p w14:paraId="36BE4AC1" w14:textId="77777777"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14:paraId="3D469BAA" w14:textId="77777777"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58CEA285" w14:textId="77777777"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14:paraId="0A3DB963" w14:textId="77777777" w:rsidR="00B640EC" w:rsidRPr="00B640EC" w:rsidRDefault="00B640EC" w:rsidP="00B640EC">
      <w:pPr>
        <w:rPr>
          <w:rFonts w:cs="Arial"/>
        </w:rPr>
      </w:pPr>
    </w:p>
    <w:p w14:paraId="7CFDC21C" w14:textId="77777777" w:rsidR="00006B05" w:rsidRDefault="00006B05" w:rsidP="00006B05">
      <w:pPr>
        <w:widowControl w:val="0"/>
        <w:tabs>
          <w:tab w:val="left" w:pos="90"/>
          <w:tab w:val="left" w:pos="964"/>
        </w:tabs>
        <w:autoSpaceDE w:val="0"/>
        <w:autoSpaceDN w:val="0"/>
        <w:adjustRightInd w:val="0"/>
        <w:jc w:val="both"/>
        <w:rPr>
          <w:rFonts w:cs="Arial"/>
          <w:b/>
          <w:color w:val="000000"/>
        </w:rPr>
      </w:pPr>
    </w:p>
    <w:p w14:paraId="2E0CA063" w14:textId="77777777" w:rsidR="00006B05" w:rsidRPr="00D16414" w:rsidRDefault="00006B05" w:rsidP="00006B05">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14:paraId="3571C551" w14:textId="77777777" w:rsidR="00DE289E" w:rsidRDefault="00DE289E" w:rsidP="00DE289E">
      <w:pPr>
        <w:rPr>
          <w:rFonts w:cs="Arial"/>
        </w:rPr>
      </w:pPr>
    </w:p>
    <w:p w14:paraId="68AB759C" w14:textId="77777777" w:rsidR="000A372A" w:rsidRDefault="000A372A" w:rsidP="00DE289E"/>
    <w:p w14:paraId="14CBE2ED" w14:textId="77777777" w:rsidR="00006B05" w:rsidRDefault="00006B05" w:rsidP="00DE289E"/>
    <w:p w14:paraId="6CCD5E3C" w14:textId="77777777" w:rsidR="00006B05" w:rsidRPr="00DE289E" w:rsidRDefault="00006B05"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221AA3F6" w14:textId="77777777" w:rsidTr="00641877">
        <w:tc>
          <w:tcPr>
            <w:tcW w:w="3430" w:type="dxa"/>
            <w:hideMark/>
          </w:tcPr>
          <w:p w14:paraId="1DA51038" w14:textId="77777777"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14:paraId="606C07E3" w14:textId="77777777" w:rsidR="00DE289E" w:rsidRPr="00DE289E" w:rsidRDefault="00DE289E" w:rsidP="00DE289E">
            <w:pPr>
              <w:jc w:val="both"/>
              <w:rPr>
                <w:rFonts w:cs="Arial"/>
                <w:color w:val="000000"/>
                <w:szCs w:val="24"/>
                <w:lang w:eastAsia="en-US"/>
              </w:rPr>
            </w:pPr>
          </w:p>
        </w:tc>
        <w:tc>
          <w:tcPr>
            <w:tcW w:w="3573" w:type="dxa"/>
            <w:hideMark/>
          </w:tcPr>
          <w:p w14:paraId="2B777D9C" w14:textId="77777777"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14:paraId="67603943" w14:textId="77777777" w:rsidTr="00641877">
        <w:tc>
          <w:tcPr>
            <w:tcW w:w="3430" w:type="dxa"/>
            <w:tcBorders>
              <w:top w:val="nil"/>
              <w:left w:val="nil"/>
              <w:bottom w:val="single" w:sz="4" w:space="0" w:color="auto"/>
              <w:right w:val="nil"/>
            </w:tcBorders>
          </w:tcPr>
          <w:p w14:paraId="7310E97C" w14:textId="77777777" w:rsidR="00DE289E" w:rsidRPr="00DE289E" w:rsidRDefault="00DE289E" w:rsidP="00DE289E">
            <w:pPr>
              <w:rPr>
                <w:rFonts w:cs="Arial"/>
                <w:color w:val="000000"/>
                <w:szCs w:val="24"/>
                <w:lang w:eastAsia="en-US"/>
              </w:rPr>
            </w:pPr>
          </w:p>
          <w:p w14:paraId="6ADA2112" w14:textId="77777777" w:rsidR="00DE289E" w:rsidRPr="00DE289E" w:rsidRDefault="00DE289E" w:rsidP="00DE289E">
            <w:pPr>
              <w:jc w:val="both"/>
              <w:rPr>
                <w:rFonts w:cs="Arial"/>
                <w:color w:val="000000"/>
                <w:szCs w:val="24"/>
                <w:lang w:eastAsia="en-US"/>
              </w:rPr>
            </w:pPr>
          </w:p>
        </w:tc>
        <w:tc>
          <w:tcPr>
            <w:tcW w:w="2067" w:type="dxa"/>
          </w:tcPr>
          <w:p w14:paraId="4D33A673" w14:textId="77777777" w:rsidR="00DE289E" w:rsidRPr="00DE289E" w:rsidRDefault="00DE289E" w:rsidP="00DE289E">
            <w:pPr>
              <w:rPr>
                <w:color w:val="FFFFFF"/>
                <w:szCs w:val="24"/>
                <w:lang w:eastAsia="en-US"/>
              </w:rPr>
            </w:pPr>
          </w:p>
          <w:p w14:paraId="51856DCE" w14:textId="77777777"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6D2647C" w14:textId="77777777" w:rsidR="00DE289E" w:rsidRPr="00DE289E" w:rsidRDefault="00DE289E" w:rsidP="00DE289E">
            <w:pPr>
              <w:rPr>
                <w:rFonts w:cs="Arial"/>
                <w:color w:val="000000"/>
                <w:szCs w:val="24"/>
                <w:lang w:eastAsia="en-US"/>
              </w:rPr>
            </w:pPr>
          </w:p>
          <w:p w14:paraId="5065AB0F" w14:textId="77777777" w:rsidR="00DE289E" w:rsidRPr="00DE289E" w:rsidRDefault="00DE289E" w:rsidP="00DE289E">
            <w:pPr>
              <w:jc w:val="both"/>
              <w:rPr>
                <w:rFonts w:cs="Arial"/>
                <w:color w:val="000000"/>
                <w:szCs w:val="24"/>
                <w:lang w:eastAsia="en-US"/>
              </w:rPr>
            </w:pPr>
          </w:p>
        </w:tc>
      </w:tr>
    </w:tbl>
    <w:p w14:paraId="71819EDF" w14:textId="77777777" w:rsidR="00DE289E" w:rsidRPr="00DE289E" w:rsidRDefault="00DE289E" w:rsidP="00DE289E">
      <w:pPr>
        <w:rPr>
          <w:color w:val="FFFFFF"/>
          <w:lang w:eastAsia="en-US"/>
        </w:rPr>
      </w:pPr>
    </w:p>
    <w:p w14:paraId="14B8C18F" w14:textId="77777777" w:rsidR="00DE289E" w:rsidRPr="00DE289E" w:rsidRDefault="00DE289E" w:rsidP="00DE289E">
      <w:pPr>
        <w:rPr>
          <w:color w:val="FFFFFF"/>
          <w:lang w:eastAsia="en-US"/>
        </w:rPr>
      </w:pPr>
    </w:p>
    <w:p w14:paraId="0EE637D6" w14:textId="77777777" w:rsidR="00DE289E" w:rsidRPr="00DE289E" w:rsidRDefault="00DE289E" w:rsidP="00DE289E">
      <w:pPr>
        <w:rPr>
          <w:color w:val="FFFFFF"/>
          <w:lang w:eastAsia="en-US"/>
        </w:rPr>
      </w:pPr>
    </w:p>
    <w:p w14:paraId="30F8B8A7" w14:textId="77777777" w:rsidR="00DE289E" w:rsidRPr="00DE289E" w:rsidRDefault="00DE289E" w:rsidP="00DE289E">
      <w:pPr>
        <w:rPr>
          <w:color w:val="FFFFFF"/>
          <w:lang w:eastAsia="en-US"/>
        </w:rPr>
      </w:pPr>
    </w:p>
    <w:p w14:paraId="50D0A314" w14:textId="77777777" w:rsidR="00DE289E" w:rsidRPr="00DE289E" w:rsidRDefault="00DE289E" w:rsidP="00DE289E">
      <w:pPr>
        <w:rPr>
          <w:color w:val="FFFFFF"/>
          <w:lang w:eastAsia="en-US"/>
        </w:rPr>
      </w:pPr>
    </w:p>
    <w:p w14:paraId="6F0D09E2" w14:textId="77777777" w:rsidR="00DE289E" w:rsidRPr="00DE289E" w:rsidRDefault="00DE289E" w:rsidP="00DE289E">
      <w:pPr>
        <w:rPr>
          <w:color w:val="FFFFFF"/>
          <w:lang w:eastAsia="en-US"/>
        </w:rPr>
      </w:pPr>
    </w:p>
    <w:p w14:paraId="62411836" w14:textId="77777777" w:rsidR="00DE289E" w:rsidRPr="00DE289E" w:rsidRDefault="00DE289E" w:rsidP="00DE289E">
      <w:pPr>
        <w:rPr>
          <w:color w:val="FFFFFF"/>
          <w:lang w:eastAsia="en-US"/>
        </w:rPr>
      </w:pPr>
    </w:p>
    <w:p w14:paraId="764ACC38" w14:textId="77777777" w:rsidR="00DE289E" w:rsidRPr="00DE289E" w:rsidRDefault="00DE289E" w:rsidP="00DE289E">
      <w:pPr>
        <w:rPr>
          <w:color w:val="FFFFFF"/>
          <w:lang w:eastAsia="en-US"/>
        </w:rPr>
      </w:pPr>
    </w:p>
    <w:p w14:paraId="2E89832C" w14:textId="77777777" w:rsidR="00DE289E" w:rsidRPr="00DE289E" w:rsidRDefault="00DE289E" w:rsidP="00DE289E">
      <w:pPr>
        <w:rPr>
          <w:color w:val="FFFFFF"/>
          <w:lang w:eastAsia="en-US"/>
        </w:rPr>
      </w:pPr>
    </w:p>
    <w:p w14:paraId="6C79E827" w14:textId="77777777" w:rsidR="00DE289E" w:rsidRPr="00DE289E" w:rsidRDefault="00DE289E" w:rsidP="00DE289E">
      <w:pPr>
        <w:rPr>
          <w:color w:val="FFFFFF"/>
          <w:lang w:eastAsia="en-US"/>
        </w:rPr>
      </w:pPr>
    </w:p>
    <w:p w14:paraId="1BCC10B6" w14:textId="77777777" w:rsidR="00DE289E" w:rsidRPr="00DE289E" w:rsidRDefault="00DE289E" w:rsidP="00DE289E">
      <w:pPr>
        <w:rPr>
          <w:color w:val="FFFFFF"/>
          <w:lang w:eastAsia="en-US"/>
        </w:rPr>
      </w:pPr>
    </w:p>
    <w:p w14:paraId="7EA9E95C" w14:textId="77777777" w:rsidR="00DE289E" w:rsidRPr="00DE289E" w:rsidRDefault="00DE289E" w:rsidP="00DE289E">
      <w:pPr>
        <w:rPr>
          <w:color w:val="FFFFFF"/>
          <w:lang w:eastAsia="en-US"/>
        </w:rPr>
      </w:pPr>
    </w:p>
    <w:p w14:paraId="576A670E" w14:textId="77777777" w:rsidR="00DE289E" w:rsidRPr="00DE289E" w:rsidRDefault="00DE289E" w:rsidP="00DE289E">
      <w:pPr>
        <w:rPr>
          <w:color w:val="FFFFFF"/>
          <w:lang w:eastAsia="en-US"/>
        </w:rPr>
      </w:pPr>
    </w:p>
    <w:p w14:paraId="28006F03" w14:textId="77777777" w:rsidR="00DE289E" w:rsidRPr="00DE289E" w:rsidRDefault="00DE289E" w:rsidP="00DE289E">
      <w:pPr>
        <w:rPr>
          <w:color w:val="FFFFFF"/>
          <w:lang w:eastAsia="en-US"/>
        </w:rPr>
      </w:pPr>
    </w:p>
    <w:p w14:paraId="33AF8149" w14:textId="77777777" w:rsidR="00DE289E" w:rsidRPr="00DE289E" w:rsidRDefault="00DE289E" w:rsidP="00DE289E">
      <w:pPr>
        <w:rPr>
          <w:color w:val="FFFFFF"/>
          <w:lang w:eastAsia="en-US"/>
        </w:rPr>
      </w:pPr>
    </w:p>
    <w:p w14:paraId="6EFF9406" w14:textId="77777777" w:rsidR="00DE289E" w:rsidRPr="00DE289E" w:rsidRDefault="00DE289E" w:rsidP="00DE289E">
      <w:pPr>
        <w:rPr>
          <w:color w:val="FFFFFF"/>
          <w:lang w:eastAsia="en-US"/>
        </w:rPr>
      </w:pPr>
    </w:p>
    <w:p w14:paraId="5DDEA775" w14:textId="77777777" w:rsidR="00DE289E" w:rsidRPr="00DE289E" w:rsidRDefault="00DE289E" w:rsidP="00DE289E">
      <w:pPr>
        <w:rPr>
          <w:color w:val="FFFFFF"/>
          <w:lang w:eastAsia="en-US"/>
        </w:rPr>
      </w:pPr>
    </w:p>
    <w:p w14:paraId="41CB2851" w14:textId="77777777" w:rsidR="00DE289E" w:rsidRPr="00DE289E" w:rsidRDefault="00DE289E" w:rsidP="00DE289E">
      <w:pPr>
        <w:rPr>
          <w:color w:val="FFFFFF"/>
          <w:lang w:eastAsia="en-US"/>
        </w:rPr>
      </w:pPr>
    </w:p>
    <w:p w14:paraId="29D68C16" w14:textId="77777777" w:rsidR="00DE289E" w:rsidRPr="00DE289E" w:rsidRDefault="00DE289E" w:rsidP="00DE289E">
      <w:pPr>
        <w:rPr>
          <w:color w:val="FFFFFF"/>
          <w:lang w:eastAsia="en-US"/>
        </w:rPr>
      </w:pPr>
    </w:p>
    <w:p w14:paraId="26C8E79C" w14:textId="77777777" w:rsidR="00DE289E" w:rsidRPr="00DE289E" w:rsidRDefault="00DE289E" w:rsidP="00DE289E">
      <w:pPr>
        <w:rPr>
          <w:color w:val="FFFFFF"/>
          <w:lang w:eastAsia="en-US"/>
        </w:rPr>
      </w:pPr>
    </w:p>
    <w:p w14:paraId="046A0752" w14:textId="77777777" w:rsidR="00DE289E" w:rsidRDefault="00DE289E" w:rsidP="00DE289E">
      <w:pPr>
        <w:rPr>
          <w:color w:val="FFFFFF"/>
          <w:lang w:eastAsia="en-US"/>
        </w:rPr>
      </w:pPr>
    </w:p>
    <w:p w14:paraId="72A77861" w14:textId="5C1F8AD6" w:rsidR="00696A1A" w:rsidRDefault="00696A1A" w:rsidP="00DE289E">
      <w:pPr>
        <w:rPr>
          <w:color w:val="FFFFFF"/>
          <w:lang w:eastAsia="en-US"/>
        </w:rPr>
      </w:pPr>
    </w:p>
    <w:p w14:paraId="411E22B6" w14:textId="3C267A55" w:rsidR="000E6E2F" w:rsidRDefault="000E6E2F" w:rsidP="00DE289E">
      <w:pPr>
        <w:rPr>
          <w:color w:val="FFFFFF"/>
          <w:lang w:eastAsia="en-US"/>
        </w:rPr>
      </w:pPr>
    </w:p>
    <w:p w14:paraId="23A19667" w14:textId="2A166B68" w:rsidR="000E6E2F" w:rsidRDefault="000E6E2F" w:rsidP="00DE289E">
      <w:pPr>
        <w:rPr>
          <w:color w:val="FFFFFF"/>
          <w:lang w:eastAsia="en-US"/>
        </w:rPr>
      </w:pPr>
    </w:p>
    <w:p w14:paraId="3923415C" w14:textId="77777777" w:rsidR="00302990" w:rsidRDefault="00302990" w:rsidP="00DE289E">
      <w:pPr>
        <w:rPr>
          <w:color w:val="FFFFFF"/>
          <w:lang w:eastAsia="en-US"/>
        </w:rPr>
      </w:pPr>
    </w:p>
    <w:p w14:paraId="5210175A" w14:textId="4E5CC1F1" w:rsidR="000E6E2F" w:rsidRDefault="000E6E2F" w:rsidP="00DE289E">
      <w:pPr>
        <w:rPr>
          <w:color w:val="FFFFFF"/>
          <w:lang w:eastAsia="en-US"/>
        </w:rPr>
      </w:pPr>
    </w:p>
    <w:p w14:paraId="57892A1E" w14:textId="4421AC7F" w:rsidR="000E6E2F" w:rsidRDefault="000E6E2F" w:rsidP="00DE289E">
      <w:pPr>
        <w:rPr>
          <w:color w:val="FFFFFF"/>
          <w:lang w:eastAsia="en-US"/>
        </w:rPr>
      </w:pPr>
    </w:p>
    <w:p w14:paraId="5AE357AE" w14:textId="77777777" w:rsidR="000E6E2F" w:rsidRDefault="000E6E2F" w:rsidP="00DE289E">
      <w:pPr>
        <w:rPr>
          <w:color w:val="FFFFFF"/>
          <w:lang w:eastAsia="en-US"/>
        </w:rPr>
      </w:pPr>
    </w:p>
    <w:p w14:paraId="1DC205CB" w14:textId="77777777" w:rsidR="00696A1A" w:rsidRPr="00DE289E" w:rsidRDefault="00696A1A" w:rsidP="00DE289E">
      <w:pPr>
        <w:rPr>
          <w:color w:val="FFFFFF"/>
          <w:lang w:eastAsia="en-US"/>
        </w:rPr>
      </w:pPr>
    </w:p>
    <w:p w14:paraId="4942EA3B" w14:textId="77777777"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14:paraId="2720ACD5" w14:textId="77777777" w:rsidR="00DE289E" w:rsidRPr="00DE289E" w:rsidRDefault="00DE289E" w:rsidP="00DE289E">
      <w:pPr>
        <w:tabs>
          <w:tab w:val="center" w:pos="4536"/>
          <w:tab w:val="right" w:pos="9072"/>
        </w:tabs>
        <w:jc w:val="both"/>
        <w:rPr>
          <w:rFonts w:cs="Arial"/>
          <w:b/>
        </w:rPr>
      </w:pPr>
    </w:p>
    <w:p w14:paraId="2B93213A" w14:textId="77777777" w:rsidR="00DE289E" w:rsidRPr="00DE289E" w:rsidRDefault="00DE289E" w:rsidP="00DE289E">
      <w:pPr>
        <w:tabs>
          <w:tab w:val="center" w:pos="4536"/>
          <w:tab w:val="right" w:pos="9072"/>
        </w:tabs>
        <w:jc w:val="both"/>
        <w:rPr>
          <w:rFonts w:cs="Arial"/>
          <w:b/>
        </w:rPr>
      </w:pPr>
    </w:p>
    <w:p w14:paraId="466E6A3D" w14:textId="77777777"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14:paraId="14EE7A8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BDF7B1D" w14:textId="77777777" w:rsidR="00DE289E" w:rsidRPr="00DE289E" w:rsidRDefault="00DE289E" w:rsidP="00DE289E">
      <w:pPr>
        <w:jc w:val="both"/>
        <w:rPr>
          <w:rFonts w:cs="Arial"/>
        </w:rPr>
      </w:pPr>
    </w:p>
    <w:p w14:paraId="6782DADA" w14:textId="7A0E8FCF" w:rsidR="00DE289E" w:rsidRPr="00DE289E" w:rsidRDefault="00DE289E" w:rsidP="00DE289E">
      <w:pPr>
        <w:jc w:val="both"/>
        <w:rPr>
          <w:rFonts w:cs="Arial"/>
          <w:b/>
        </w:rPr>
      </w:pPr>
      <w:r w:rsidRPr="00DE289E">
        <w:rPr>
          <w:rFonts w:cs="Arial"/>
        </w:rPr>
        <w:t>V zvezi z javnim naročilom »</w:t>
      </w:r>
      <w:r w:rsidR="000E6E2F" w:rsidRPr="000E6E2F">
        <w:rPr>
          <w:rFonts w:cs="Arial"/>
        </w:rPr>
        <w:t>NABAVA DELOVNE OBLEKE, POSTELJNEGA IN BOLNIŠKEGA PERILA TER DRUGIH TEKSTILNIH IZDELKOV</w:t>
      </w:r>
      <w:r w:rsidRPr="00DE289E">
        <w:rPr>
          <w:rFonts w:cs="Arial"/>
        </w:rPr>
        <w:t>« naročnika Onkološki inštitut Ljubljana, izjavljamo:</w:t>
      </w:r>
    </w:p>
    <w:p w14:paraId="2212DCCD" w14:textId="77777777" w:rsidR="00DE289E" w:rsidRPr="00DE289E" w:rsidRDefault="00DE289E" w:rsidP="00DE289E">
      <w:pPr>
        <w:jc w:val="both"/>
        <w:rPr>
          <w:rFonts w:cs="Arial"/>
        </w:rPr>
      </w:pPr>
      <w:r w:rsidRPr="00DE289E">
        <w:rPr>
          <w:rFonts w:cs="Arial"/>
        </w:rPr>
        <w:t>- da pri ponudbi oziroma izvedbi tega naročila nastopamo skupaj,</w:t>
      </w:r>
    </w:p>
    <w:p w14:paraId="48AD64C3" w14:textId="77777777" w:rsidR="00DE289E" w:rsidRPr="00DE289E" w:rsidRDefault="00DE289E" w:rsidP="00DE289E">
      <w:pPr>
        <w:jc w:val="both"/>
        <w:rPr>
          <w:rFonts w:cs="Arial"/>
        </w:rPr>
      </w:pPr>
      <w:r w:rsidRPr="00DE289E">
        <w:rPr>
          <w:rFonts w:cs="Arial"/>
        </w:rPr>
        <w:t>- da za izvedbo predmetnega naročila odgovarjamo solidarno.</w:t>
      </w:r>
    </w:p>
    <w:p w14:paraId="3EFF60D6" w14:textId="77777777" w:rsidR="00DE289E" w:rsidRPr="00DE289E" w:rsidRDefault="00DE289E" w:rsidP="00DE289E">
      <w:pPr>
        <w:jc w:val="both"/>
        <w:rPr>
          <w:rFonts w:cs="Arial"/>
        </w:rPr>
      </w:pPr>
    </w:p>
    <w:p w14:paraId="6632BCF8" w14:textId="77777777" w:rsidR="00DE289E" w:rsidRPr="00DE289E" w:rsidRDefault="00DE289E" w:rsidP="00DE289E">
      <w:pPr>
        <w:jc w:val="both"/>
        <w:rPr>
          <w:rFonts w:cs="Arial"/>
        </w:rPr>
      </w:pPr>
      <w:r w:rsidRPr="00DE289E">
        <w:rPr>
          <w:rFonts w:cs="Arial"/>
        </w:rPr>
        <w:t>Kot zakoniti zastopniki podjetij, ki oddajajo skupno ponudbo, pooblaščamo:</w:t>
      </w:r>
    </w:p>
    <w:p w14:paraId="43885E05" w14:textId="77777777" w:rsidR="00DE289E" w:rsidRPr="00DE289E" w:rsidRDefault="00DE289E" w:rsidP="00DE289E">
      <w:pPr>
        <w:jc w:val="both"/>
        <w:rPr>
          <w:rFonts w:cs="Arial"/>
        </w:rPr>
      </w:pPr>
    </w:p>
    <w:p w14:paraId="618BBD2E" w14:textId="77777777" w:rsidR="00DE289E" w:rsidRPr="00DE289E" w:rsidRDefault="00DE289E" w:rsidP="00DE289E">
      <w:pPr>
        <w:jc w:val="both"/>
        <w:rPr>
          <w:rFonts w:cs="Arial"/>
        </w:rPr>
      </w:pPr>
      <w:r w:rsidRPr="00DE289E">
        <w:rPr>
          <w:rFonts w:cs="Arial"/>
        </w:rPr>
        <w:t>Podjetje: ___________________________________</w:t>
      </w:r>
    </w:p>
    <w:p w14:paraId="48E585F8" w14:textId="77777777" w:rsidR="00DE289E" w:rsidRPr="00DE289E" w:rsidRDefault="00DE289E" w:rsidP="00DE289E">
      <w:pPr>
        <w:jc w:val="both"/>
        <w:rPr>
          <w:rFonts w:cs="Arial"/>
        </w:rPr>
      </w:pPr>
    </w:p>
    <w:p w14:paraId="28516964" w14:textId="77777777" w:rsidR="00DE289E" w:rsidRPr="00DE289E" w:rsidRDefault="00DE289E" w:rsidP="00DE289E">
      <w:pPr>
        <w:jc w:val="both"/>
        <w:rPr>
          <w:rFonts w:cs="Arial"/>
        </w:rPr>
      </w:pPr>
      <w:r w:rsidRPr="00DE289E">
        <w:rPr>
          <w:rFonts w:cs="Arial"/>
        </w:rPr>
        <w:t>Ime in priimek zakonitega zastopnika: _________________________________,</w:t>
      </w:r>
    </w:p>
    <w:p w14:paraId="5644E330" w14:textId="77777777" w:rsidR="00DE289E" w:rsidRPr="00DE289E" w:rsidRDefault="00DE289E" w:rsidP="00DE289E">
      <w:pPr>
        <w:jc w:val="both"/>
        <w:rPr>
          <w:rFonts w:cs="Arial"/>
        </w:rPr>
      </w:pPr>
    </w:p>
    <w:p w14:paraId="2BCC9BAE" w14:textId="77777777"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14:paraId="637D239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14:paraId="762CC329" w14:textId="77777777" w:rsidTr="00AC6974">
        <w:tc>
          <w:tcPr>
            <w:tcW w:w="2193" w:type="dxa"/>
            <w:tcBorders>
              <w:top w:val="single" w:sz="4" w:space="0" w:color="auto"/>
              <w:left w:val="single" w:sz="4" w:space="0" w:color="auto"/>
              <w:bottom w:val="single" w:sz="4" w:space="0" w:color="auto"/>
              <w:right w:val="single" w:sz="4" w:space="0" w:color="auto"/>
            </w:tcBorders>
            <w:vAlign w:val="center"/>
            <w:hideMark/>
          </w:tcPr>
          <w:p w14:paraId="52CC7A8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98673B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DC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C094E0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5C02E58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14:paraId="4AE47FEE"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tcPr>
          <w:p w14:paraId="2E47E88B"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7B0DEA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775ABBC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6EE2BEF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BC43B4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02230C4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599DDF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65A3E005"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3B0CB756"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71E22AF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C9745F0"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262B39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F8FC86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A07BB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188B14E7"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AD60EA2"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60FC4F7D"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A826B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85614A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963482C"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0D4A35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12FA8A73"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AADA2A8"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6245DE7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D74A0D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E4A827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B7BD178"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81FB1F4"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309E2915"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9AD329"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A39F2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241CFA5A" w14:textId="51D93369"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96333D" w14:textId="77777777" w:rsidR="00BB3A6D" w:rsidRPr="00DE289E" w:rsidRDefault="00BB3A6D"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6BD131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1E92C66E"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D338B5"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337448" w14:textId="77777777"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14:paraId="0200EA2B" w14:textId="77777777" w:rsidR="00DE289E" w:rsidRPr="00DE289E" w:rsidRDefault="00DE289E" w:rsidP="00DE289E">
      <w:pPr>
        <w:tabs>
          <w:tab w:val="center" w:pos="4536"/>
          <w:tab w:val="right" w:pos="9072"/>
        </w:tabs>
        <w:rPr>
          <w:rFonts w:cs="Arial"/>
          <w:b/>
        </w:rPr>
      </w:pPr>
    </w:p>
    <w:p w14:paraId="78241855" w14:textId="77777777" w:rsidR="00DE289E" w:rsidRPr="00DE289E" w:rsidRDefault="00DE289E" w:rsidP="00DE289E">
      <w:pPr>
        <w:tabs>
          <w:tab w:val="center" w:pos="4536"/>
          <w:tab w:val="right" w:pos="9072"/>
        </w:tabs>
        <w:rPr>
          <w:rFonts w:cs="Arial"/>
          <w:b/>
        </w:rPr>
      </w:pPr>
    </w:p>
    <w:p w14:paraId="1BC6753C" w14:textId="77777777" w:rsidR="00DE289E" w:rsidRPr="00DE289E" w:rsidRDefault="00DE289E" w:rsidP="00DE289E">
      <w:pPr>
        <w:tabs>
          <w:tab w:val="center" w:pos="4536"/>
          <w:tab w:val="right" w:pos="9072"/>
        </w:tabs>
        <w:rPr>
          <w:rFonts w:cs="Arial"/>
          <w:b/>
        </w:rPr>
      </w:pPr>
    </w:p>
    <w:p w14:paraId="278C4F0C" w14:textId="77777777" w:rsidR="00DE289E" w:rsidRDefault="00DE289E" w:rsidP="00DE289E">
      <w:pPr>
        <w:tabs>
          <w:tab w:val="center" w:pos="4536"/>
          <w:tab w:val="right" w:pos="9072"/>
        </w:tabs>
        <w:rPr>
          <w:rFonts w:cs="Arial"/>
          <w:b/>
        </w:rPr>
      </w:pPr>
    </w:p>
    <w:p w14:paraId="4CC14771" w14:textId="77777777" w:rsidR="003718EC" w:rsidRPr="00DE289E" w:rsidRDefault="003718EC" w:rsidP="00DE289E">
      <w:pPr>
        <w:tabs>
          <w:tab w:val="center" w:pos="4536"/>
          <w:tab w:val="right" w:pos="9072"/>
        </w:tabs>
        <w:rPr>
          <w:rFonts w:cs="Arial"/>
          <w:b/>
        </w:rPr>
      </w:pPr>
    </w:p>
    <w:p w14:paraId="2DDE89DA" w14:textId="77777777" w:rsidR="00DE289E" w:rsidRDefault="00DE289E" w:rsidP="00DE289E">
      <w:pPr>
        <w:tabs>
          <w:tab w:val="center" w:pos="4536"/>
          <w:tab w:val="right" w:pos="9072"/>
        </w:tabs>
        <w:rPr>
          <w:rFonts w:cs="Arial"/>
          <w:b/>
        </w:rPr>
      </w:pPr>
    </w:p>
    <w:p w14:paraId="4D5B34D4" w14:textId="5F980502" w:rsidR="00DA14E2"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7A0A43E1"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3F06918A" w14:textId="61387ACF" w:rsidR="00DE289E" w:rsidRPr="00DE289E" w:rsidRDefault="00DE289E" w:rsidP="00DE289E">
            <w:pPr>
              <w:jc w:val="both"/>
              <w:rPr>
                <w:b/>
                <w:szCs w:val="24"/>
                <w:lang w:eastAsia="en-US"/>
              </w:rPr>
            </w:pPr>
            <w:r w:rsidRPr="00DE289E">
              <w:rPr>
                <w:b/>
              </w:rPr>
              <w:lastRenderedPageBreak/>
              <w:t>Obrazec št. 2</w:t>
            </w:r>
          </w:p>
        </w:tc>
      </w:tr>
    </w:tbl>
    <w:p w14:paraId="2ECB0000" w14:textId="77777777" w:rsidR="008A019D" w:rsidRPr="00DE289E" w:rsidRDefault="008A019D" w:rsidP="008A019D">
      <w:pPr>
        <w:rPr>
          <w:lang w:eastAsia="en-US"/>
        </w:rPr>
      </w:pPr>
    </w:p>
    <w:p w14:paraId="3CCBB92C" w14:textId="77777777" w:rsidR="008A019D" w:rsidRPr="00506F06" w:rsidRDefault="008A019D" w:rsidP="008A019D">
      <w:pPr>
        <w:widowControl w:val="0"/>
        <w:tabs>
          <w:tab w:val="left" w:pos="90"/>
          <w:tab w:val="left" w:pos="964"/>
        </w:tabs>
        <w:autoSpaceDE w:val="0"/>
        <w:autoSpaceDN w:val="0"/>
        <w:adjustRightInd w:val="0"/>
        <w:jc w:val="both"/>
        <w:rPr>
          <w:rFonts w:cs="Arial"/>
          <w:color w:val="000000"/>
          <w:highlight w:val="yellow"/>
        </w:rPr>
      </w:pPr>
      <w:r w:rsidRPr="00DE289E">
        <w:rPr>
          <w:rFonts w:cs="Arial"/>
          <w:color w:val="000000"/>
        </w:rPr>
        <w:tab/>
      </w:r>
    </w:p>
    <w:p w14:paraId="6E8B9729" w14:textId="5B9EB2F5" w:rsidR="008A019D" w:rsidRPr="00543FD2" w:rsidRDefault="008A019D" w:rsidP="008A019D">
      <w:pPr>
        <w:pStyle w:val="BodyText"/>
        <w:jc w:val="center"/>
        <w:rPr>
          <w:b/>
          <w:sz w:val="24"/>
          <w:szCs w:val="24"/>
        </w:rPr>
      </w:pPr>
      <w:r>
        <w:rPr>
          <w:b/>
          <w:sz w:val="24"/>
          <w:szCs w:val="24"/>
        </w:rPr>
        <w:t>R</w:t>
      </w:r>
      <w:r w:rsidR="006854AF">
        <w:rPr>
          <w:b/>
          <w:sz w:val="24"/>
          <w:szCs w:val="24"/>
        </w:rPr>
        <w:t xml:space="preserve"> </w:t>
      </w:r>
      <w:r>
        <w:rPr>
          <w:b/>
          <w:sz w:val="24"/>
          <w:szCs w:val="24"/>
        </w:rPr>
        <w:t>E</w:t>
      </w:r>
      <w:r w:rsidR="006854AF">
        <w:rPr>
          <w:b/>
          <w:sz w:val="24"/>
          <w:szCs w:val="24"/>
        </w:rPr>
        <w:t xml:space="preserve"> </w:t>
      </w:r>
      <w:r>
        <w:rPr>
          <w:b/>
          <w:sz w:val="24"/>
          <w:szCs w:val="24"/>
        </w:rPr>
        <w:t>F</w:t>
      </w:r>
      <w:r w:rsidR="006854AF">
        <w:rPr>
          <w:b/>
          <w:sz w:val="24"/>
          <w:szCs w:val="24"/>
        </w:rPr>
        <w:t xml:space="preserve"> </w:t>
      </w:r>
      <w:r>
        <w:rPr>
          <w:b/>
          <w:sz w:val="24"/>
          <w:szCs w:val="24"/>
        </w:rPr>
        <w:t>E</w:t>
      </w:r>
      <w:r w:rsidR="006854AF">
        <w:rPr>
          <w:b/>
          <w:sz w:val="24"/>
          <w:szCs w:val="24"/>
        </w:rPr>
        <w:t xml:space="preserve"> </w:t>
      </w:r>
      <w:r>
        <w:rPr>
          <w:b/>
          <w:sz w:val="24"/>
          <w:szCs w:val="24"/>
        </w:rPr>
        <w:t>R</w:t>
      </w:r>
      <w:r w:rsidR="006854AF">
        <w:rPr>
          <w:b/>
          <w:sz w:val="24"/>
          <w:szCs w:val="24"/>
        </w:rPr>
        <w:t xml:space="preserve"> </w:t>
      </w:r>
      <w:r>
        <w:rPr>
          <w:b/>
          <w:sz w:val="24"/>
          <w:szCs w:val="24"/>
        </w:rPr>
        <w:t>E</w:t>
      </w:r>
      <w:r w:rsidR="006854AF">
        <w:rPr>
          <w:b/>
          <w:sz w:val="24"/>
          <w:szCs w:val="24"/>
        </w:rPr>
        <w:t xml:space="preserve"> </w:t>
      </w:r>
      <w:r>
        <w:rPr>
          <w:b/>
          <w:sz w:val="24"/>
          <w:szCs w:val="24"/>
        </w:rPr>
        <w:t>N</w:t>
      </w:r>
      <w:r w:rsidR="006854AF">
        <w:rPr>
          <w:b/>
          <w:sz w:val="24"/>
          <w:szCs w:val="24"/>
        </w:rPr>
        <w:t xml:space="preserve"> </w:t>
      </w:r>
      <w:r>
        <w:rPr>
          <w:b/>
          <w:sz w:val="24"/>
          <w:szCs w:val="24"/>
        </w:rPr>
        <w:t>C</w:t>
      </w:r>
      <w:r w:rsidR="006854AF">
        <w:rPr>
          <w:b/>
          <w:sz w:val="24"/>
          <w:szCs w:val="24"/>
        </w:rPr>
        <w:t xml:space="preserve"> </w:t>
      </w:r>
      <w:r>
        <w:rPr>
          <w:b/>
          <w:sz w:val="24"/>
          <w:szCs w:val="24"/>
        </w:rPr>
        <w:t>A</w:t>
      </w:r>
    </w:p>
    <w:p w14:paraId="7C32F95A" w14:textId="77777777" w:rsidR="008A019D" w:rsidRDefault="008A019D" w:rsidP="008A019D">
      <w:pPr>
        <w:pStyle w:val="BodyText"/>
        <w:rPr>
          <w:b/>
        </w:rPr>
      </w:pPr>
    </w:p>
    <w:p w14:paraId="4A94DC78" w14:textId="77777777" w:rsidR="008A019D" w:rsidRDefault="008A019D" w:rsidP="008A019D">
      <w:pPr>
        <w:pStyle w:val="BodyText"/>
        <w:jc w:val="left"/>
        <w:rPr>
          <w:b/>
        </w:rPr>
      </w:pPr>
    </w:p>
    <w:p w14:paraId="5600BF32" w14:textId="319634EF" w:rsidR="008A019D" w:rsidRPr="008A019D" w:rsidRDefault="008A019D" w:rsidP="008A019D">
      <w:pPr>
        <w:rPr>
          <w:rFonts w:cs="Arial"/>
          <w:b/>
        </w:rPr>
      </w:pPr>
      <w:r>
        <w:rPr>
          <w:b/>
          <w:bCs/>
        </w:rPr>
        <w:t xml:space="preserve">Javno naročilo: </w:t>
      </w:r>
      <w:r w:rsidR="000E6E2F" w:rsidRPr="000E6E2F">
        <w:rPr>
          <w:b/>
          <w:bCs/>
        </w:rPr>
        <w:t>NABAVA DELOVNE OBLEKE, POSTELJNEGA IN BOLNIŠKEGA PERILA TER DRUGIH TEKSTILNIH IZDELKOV</w:t>
      </w:r>
    </w:p>
    <w:p w14:paraId="31A38C0F" w14:textId="77777777" w:rsidR="000634DC" w:rsidRDefault="000634DC" w:rsidP="008A019D">
      <w:pPr>
        <w:rPr>
          <w:bCs/>
        </w:rPr>
      </w:pPr>
    </w:p>
    <w:p w14:paraId="214FDB9A" w14:textId="4347B97B" w:rsidR="008A019D" w:rsidRPr="00E878E8" w:rsidRDefault="008A019D" w:rsidP="008A019D">
      <w:pPr>
        <w:rPr>
          <w:bCs/>
        </w:rPr>
      </w:pPr>
      <w:r w:rsidRPr="00E878E8">
        <w:rPr>
          <w:bCs/>
        </w:rPr>
        <w:t xml:space="preserve">Št. javnega naročila: </w:t>
      </w:r>
      <w:r w:rsidRPr="008A019D">
        <w:rPr>
          <w:bCs/>
        </w:rPr>
        <w:t>JN-00</w:t>
      </w:r>
      <w:r w:rsidR="000E6E2F">
        <w:rPr>
          <w:bCs/>
        </w:rPr>
        <w:t>11</w:t>
      </w:r>
      <w:r w:rsidRPr="008A019D">
        <w:rPr>
          <w:bCs/>
        </w:rPr>
        <w:t>/2025</w:t>
      </w:r>
    </w:p>
    <w:p w14:paraId="32AC62E6" w14:textId="6A40F643" w:rsidR="008A019D" w:rsidRDefault="008A019D" w:rsidP="008A019D">
      <w:pPr>
        <w:rPr>
          <w:b/>
          <w:bCs/>
        </w:rPr>
      </w:pPr>
    </w:p>
    <w:p w14:paraId="593447DF" w14:textId="77777777" w:rsidR="000634DC" w:rsidRDefault="000634DC" w:rsidP="008A019D">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2977"/>
        <w:gridCol w:w="4674"/>
      </w:tblGrid>
      <w:tr w:rsidR="008A019D" w14:paraId="080DE8D2" w14:textId="77777777" w:rsidTr="00BD0B7C">
        <w:tc>
          <w:tcPr>
            <w:tcW w:w="4536" w:type="dxa"/>
            <w:gridSpan w:val="2"/>
            <w:tcBorders>
              <w:top w:val="single" w:sz="2" w:space="0" w:color="000000"/>
              <w:left w:val="single" w:sz="2" w:space="0" w:color="000000"/>
              <w:bottom w:val="single" w:sz="4" w:space="0" w:color="000000"/>
              <w:right w:val="nil"/>
            </w:tcBorders>
            <w:vAlign w:val="center"/>
            <w:hideMark/>
          </w:tcPr>
          <w:p w14:paraId="2398CD70" w14:textId="77777777" w:rsidR="00C86C16" w:rsidRDefault="008A019D" w:rsidP="003A1501">
            <w:pPr>
              <w:pStyle w:val="TableContents"/>
              <w:rPr>
                <w:rFonts w:ascii="Arial" w:hAnsi="Arial" w:cs="Arial"/>
                <w:b/>
                <w:bCs/>
              </w:rPr>
            </w:pPr>
            <w:r>
              <w:rPr>
                <w:rFonts w:ascii="Arial" w:hAnsi="Arial" w:cs="Arial"/>
                <w:b/>
                <w:bCs/>
              </w:rPr>
              <w:t>PONUDNIK</w:t>
            </w:r>
            <w:r w:rsidR="00C86C16">
              <w:rPr>
                <w:rFonts w:ascii="Arial" w:hAnsi="Arial" w:cs="Arial"/>
                <w:b/>
                <w:bCs/>
              </w:rPr>
              <w:t xml:space="preserve"> </w:t>
            </w:r>
          </w:p>
          <w:p w14:paraId="4C9D0A24" w14:textId="02B63841" w:rsidR="008A019D" w:rsidRPr="00BD0B7C" w:rsidRDefault="00C86C16" w:rsidP="003A1501">
            <w:pPr>
              <w:pStyle w:val="TableContents"/>
              <w:rPr>
                <w:rFonts w:ascii="Arial" w:hAnsi="Arial" w:cs="Arial"/>
                <w:bCs/>
                <w:sz w:val="18"/>
                <w:szCs w:val="18"/>
              </w:rPr>
            </w:pPr>
            <w:r w:rsidRPr="00BD0B7C">
              <w:rPr>
                <w:rFonts w:ascii="Arial" w:hAnsi="Arial" w:cs="Arial"/>
                <w:bCs/>
                <w:sz w:val="18"/>
                <w:szCs w:val="18"/>
              </w:rPr>
              <w:t>(tisti, ki oddaja ponudbo pri tem javnem naročilu)</w:t>
            </w:r>
          </w:p>
        </w:tc>
        <w:tc>
          <w:tcPr>
            <w:tcW w:w="4674" w:type="dxa"/>
            <w:tcBorders>
              <w:top w:val="single" w:sz="2" w:space="0" w:color="000000"/>
              <w:left w:val="single" w:sz="2" w:space="0" w:color="000000"/>
              <w:bottom w:val="single" w:sz="2" w:space="0" w:color="000000"/>
              <w:right w:val="single" w:sz="2" w:space="0" w:color="000000"/>
            </w:tcBorders>
            <w:vAlign w:val="center"/>
          </w:tcPr>
          <w:p w14:paraId="3F9AE710" w14:textId="77777777" w:rsidR="008A019D" w:rsidRDefault="008A019D" w:rsidP="003A1501">
            <w:pPr>
              <w:pStyle w:val="TableContents"/>
            </w:pPr>
          </w:p>
          <w:p w14:paraId="349F1E70" w14:textId="77777777" w:rsidR="008A019D" w:rsidRDefault="008A019D" w:rsidP="003A1501">
            <w:pPr>
              <w:pStyle w:val="TableContents"/>
            </w:pPr>
          </w:p>
          <w:p w14:paraId="575F8F6B" w14:textId="77777777" w:rsidR="008A019D" w:rsidRDefault="008A019D" w:rsidP="003A1501">
            <w:pPr>
              <w:pStyle w:val="TableContents"/>
            </w:pPr>
          </w:p>
        </w:tc>
      </w:tr>
      <w:tr w:rsidR="008A019D" w14:paraId="00928962" w14:textId="77777777" w:rsidTr="00BD0B7C">
        <w:tc>
          <w:tcPr>
            <w:tcW w:w="1559" w:type="dxa"/>
            <w:tcBorders>
              <w:top w:val="single" w:sz="2" w:space="0" w:color="000000"/>
              <w:left w:val="single" w:sz="2" w:space="0" w:color="000000"/>
              <w:bottom w:val="single" w:sz="4" w:space="0" w:color="000000"/>
              <w:right w:val="nil"/>
            </w:tcBorders>
            <w:vAlign w:val="center"/>
            <w:hideMark/>
          </w:tcPr>
          <w:p w14:paraId="18A977D0" w14:textId="77777777" w:rsidR="008A019D" w:rsidRDefault="008A019D" w:rsidP="003A1501">
            <w:pPr>
              <w:pStyle w:val="TableContents"/>
              <w:rPr>
                <w:rFonts w:ascii="Arial" w:hAnsi="Arial" w:cs="Arial"/>
                <w:b/>
                <w:bCs/>
              </w:rPr>
            </w:pPr>
            <w:r>
              <w:rPr>
                <w:rFonts w:ascii="Arial" w:hAnsi="Arial" w:cs="Arial"/>
                <w:b/>
                <w:bCs/>
              </w:rPr>
              <w:t>Zaporedna številka reference</w:t>
            </w:r>
          </w:p>
        </w:tc>
        <w:tc>
          <w:tcPr>
            <w:tcW w:w="2977" w:type="dxa"/>
            <w:tcBorders>
              <w:top w:val="single" w:sz="2" w:space="0" w:color="000000"/>
              <w:left w:val="single" w:sz="2" w:space="0" w:color="000000"/>
              <w:bottom w:val="single" w:sz="4" w:space="0" w:color="000000"/>
              <w:right w:val="nil"/>
            </w:tcBorders>
            <w:vAlign w:val="center"/>
            <w:hideMark/>
          </w:tcPr>
          <w:p w14:paraId="087D36ED" w14:textId="77777777" w:rsidR="00C86C16" w:rsidRDefault="008A019D" w:rsidP="003A1501">
            <w:pPr>
              <w:pStyle w:val="TableContents"/>
              <w:rPr>
                <w:rFonts w:ascii="Arial" w:hAnsi="Arial" w:cs="Arial"/>
                <w:b/>
                <w:bCs/>
              </w:rPr>
            </w:pPr>
            <w:r>
              <w:rPr>
                <w:rFonts w:ascii="Arial" w:hAnsi="Arial" w:cs="Arial"/>
                <w:b/>
                <w:bCs/>
              </w:rPr>
              <w:t>Naročnik referenčnega posla (naziv in naslov</w:t>
            </w:r>
            <w:r w:rsidR="00C86C16">
              <w:rPr>
                <w:rFonts w:ascii="Arial" w:hAnsi="Arial" w:cs="Arial"/>
                <w:b/>
                <w:bCs/>
              </w:rPr>
              <w:t>)</w:t>
            </w:r>
          </w:p>
          <w:p w14:paraId="386630E4" w14:textId="6FCD1D39" w:rsidR="008A019D" w:rsidRPr="00BD0B7C" w:rsidRDefault="00C86C16" w:rsidP="003A1501">
            <w:pPr>
              <w:pStyle w:val="TableContents"/>
              <w:rPr>
                <w:rFonts w:ascii="Arial" w:hAnsi="Arial" w:cs="Arial"/>
                <w:b/>
                <w:bCs/>
                <w:sz w:val="18"/>
                <w:szCs w:val="18"/>
              </w:rPr>
            </w:pPr>
            <w:r w:rsidRPr="00BD0B7C">
              <w:rPr>
                <w:rFonts w:ascii="Arial" w:hAnsi="Arial" w:cs="Arial"/>
                <w:bCs/>
                <w:sz w:val="18"/>
                <w:szCs w:val="18"/>
              </w:rPr>
              <w:t>(kot naročnik referenčnega posla se šteje končni naročnik, kateremu je bilo blago dejansko dobavljeno)</w:t>
            </w:r>
          </w:p>
        </w:tc>
        <w:tc>
          <w:tcPr>
            <w:tcW w:w="4674" w:type="dxa"/>
            <w:tcBorders>
              <w:top w:val="single" w:sz="2" w:space="0" w:color="000000"/>
              <w:left w:val="single" w:sz="2" w:space="0" w:color="000000"/>
              <w:bottom w:val="single" w:sz="2" w:space="0" w:color="000000"/>
              <w:right w:val="single" w:sz="2" w:space="0" w:color="000000"/>
            </w:tcBorders>
            <w:vAlign w:val="center"/>
          </w:tcPr>
          <w:p w14:paraId="008B955F" w14:textId="77777777" w:rsidR="001910F0" w:rsidRDefault="001910F0" w:rsidP="001910F0">
            <w:pPr>
              <w:rPr>
                <w:b/>
                <w:bCs/>
              </w:rPr>
            </w:pPr>
          </w:p>
          <w:p w14:paraId="436E7BDC" w14:textId="77777777" w:rsidR="008A019D" w:rsidRDefault="008A019D" w:rsidP="001910F0"/>
        </w:tc>
      </w:tr>
      <w:tr w:rsidR="008A019D" w14:paraId="284059ED" w14:textId="77777777" w:rsidTr="00BD0B7C">
        <w:tc>
          <w:tcPr>
            <w:tcW w:w="1559" w:type="dxa"/>
            <w:tcBorders>
              <w:top w:val="single" w:sz="4" w:space="0" w:color="000000"/>
              <w:left w:val="single" w:sz="4" w:space="0" w:color="000000"/>
              <w:bottom w:val="single" w:sz="4" w:space="0" w:color="000000"/>
              <w:right w:val="nil"/>
            </w:tcBorders>
          </w:tcPr>
          <w:p w14:paraId="10AD1BA4" w14:textId="77777777" w:rsidR="008A019D" w:rsidRDefault="008A019D" w:rsidP="003A1501">
            <w:pPr>
              <w:pStyle w:val="TableContents"/>
              <w:rPr>
                <w:rFonts w:ascii="Arial" w:hAnsi="Arial" w:cs="Arial"/>
              </w:rPr>
            </w:pPr>
          </w:p>
        </w:tc>
        <w:tc>
          <w:tcPr>
            <w:tcW w:w="2977" w:type="dxa"/>
            <w:tcBorders>
              <w:top w:val="single" w:sz="4" w:space="0" w:color="000000"/>
              <w:left w:val="single" w:sz="2" w:space="0" w:color="000000"/>
              <w:bottom w:val="single" w:sz="4" w:space="0" w:color="000000"/>
              <w:right w:val="single" w:sz="4" w:space="0" w:color="000000"/>
            </w:tcBorders>
            <w:vAlign w:val="center"/>
            <w:hideMark/>
          </w:tcPr>
          <w:p w14:paraId="5C0A2E68" w14:textId="77777777" w:rsidR="008A019D" w:rsidRDefault="008A019D" w:rsidP="003A1501">
            <w:pPr>
              <w:pStyle w:val="TableContents"/>
              <w:rPr>
                <w:rFonts w:ascii="Arial" w:hAnsi="Arial" w:cs="Arial"/>
                <w:b/>
                <w:bCs/>
              </w:rPr>
            </w:pPr>
            <w:r>
              <w:rPr>
                <w:rFonts w:ascii="Arial" w:hAnsi="Arial" w:cs="Arial"/>
                <w:b/>
                <w:bCs/>
              </w:rPr>
              <w:t xml:space="preserve">Ime referenčnega posla </w:t>
            </w:r>
          </w:p>
        </w:tc>
        <w:tc>
          <w:tcPr>
            <w:tcW w:w="4674" w:type="dxa"/>
            <w:tcBorders>
              <w:top w:val="nil"/>
              <w:left w:val="single" w:sz="4" w:space="0" w:color="000000"/>
              <w:bottom w:val="single" w:sz="2" w:space="0" w:color="000000"/>
              <w:right w:val="single" w:sz="2" w:space="0" w:color="000000"/>
            </w:tcBorders>
            <w:vAlign w:val="center"/>
          </w:tcPr>
          <w:p w14:paraId="0DA32A3B" w14:textId="77777777" w:rsidR="008A019D" w:rsidRDefault="008A019D" w:rsidP="003A1501">
            <w:pPr>
              <w:pStyle w:val="TableContents"/>
            </w:pPr>
          </w:p>
          <w:p w14:paraId="4797DE84" w14:textId="77777777" w:rsidR="008A019D" w:rsidRDefault="008A019D" w:rsidP="003A1501">
            <w:pPr>
              <w:pStyle w:val="TableContents"/>
            </w:pPr>
          </w:p>
        </w:tc>
      </w:tr>
      <w:tr w:rsidR="008A019D" w14:paraId="3E83A073" w14:textId="77777777" w:rsidTr="00BD0B7C">
        <w:tc>
          <w:tcPr>
            <w:tcW w:w="4536" w:type="dxa"/>
            <w:gridSpan w:val="2"/>
            <w:tcBorders>
              <w:top w:val="single" w:sz="2" w:space="0" w:color="000000"/>
              <w:left w:val="single" w:sz="2" w:space="0" w:color="000000"/>
              <w:bottom w:val="single" w:sz="2" w:space="0" w:color="000000"/>
              <w:right w:val="nil"/>
            </w:tcBorders>
            <w:vAlign w:val="center"/>
          </w:tcPr>
          <w:p w14:paraId="47C6A91F" w14:textId="77777777" w:rsidR="008A019D" w:rsidRDefault="008A019D" w:rsidP="003A1501">
            <w:pPr>
              <w:pStyle w:val="TableContents"/>
              <w:rPr>
                <w:rFonts w:ascii="Arial" w:hAnsi="Arial" w:cs="Arial"/>
                <w:b/>
                <w:bCs/>
              </w:rPr>
            </w:pPr>
          </w:p>
          <w:p w14:paraId="2B52E3CD" w14:textId="77777777" w:rsidR="008A019D" w:rsidRDefault="008A019D" w:rsidP="003A1501">
            <w:pPr>
              <w:pStyle w:val="TableContents"/>
              <w:rPr>
                <w:rFonts w:ascii="Arial" w:hAnsi="Arial" w:cs="Arial"/>
                <w:b/>
                <w:bCs/>
              </w:rPr>
            </w:pPr>
          </w:p>
          <w:p w14:paraId="25FA0BA3" w14:textId="77777777" w:rsidR="008A019D" w:rsidRDefault="008A019D" w:rsidP="003A1501">
            <w:pPr>
              <w:pStyle w:val="TableContents"/>
              <w:rPr>
                <w:rFonts w:ascii="Arial" w:hAnsi="Arial" w:cs="Arial"/>
                <w:b/>
                <w:bCs/>
              </w:rPr>
            </w:pPr>
            <w:r>
              <w:rPr>
                <w:rFonts w:ascii="Arial" w:hAnsi="Arial" w:cs="Arial"/>
                <w:b/>
                <w:bCs/>
              </w:rPr>
              <w:t>Opis posla (npr. izvedene aktivnosti storitev, količine dobavljenega blaga, vrste blaga)</w:t>
            </w:r>
          </w:p>
          <w:p w14:paraId="049D2FBB" w14:textId="77777777" w:rsidR="008A019D" w:rsidRDefault="008A019D" w:rsidP="003A1501">
            <w:pPr>
              <w:pStyle w:val="TableContents"/>
              <w:rPr>
                <w:rFonts w:ascii="Arial" w:hAnsi="Arial" w:cs="Arial"/>
                <w:b/>
                <w:bCs/>
              </w:rPr>
            </w:pPr>
          </w:p>
        </w:tc>
        <w:tc>
          <w:tcPr>
            <w:tcW w:w="4674" w:type="dxa"/>
            <w:tcBorders>
              <w:top w:val="nil"/>
              <w:left w:val="single" w:sz="2" w:space="0" w:color="000000"/>
              <w:bottom w:val="single" w:sz="2" w:space="0" w:color="000000"/>
              <w:right w:val="single" w:sz="2" w:space="0" w:color="000000"/>
            </w:tcBorders>
            <w:vAlign w:val="center"/>
          </w:tcPr>
          <w:p w14:paraId="1D3CBF4D" w14:textId="77777777" w:rsidR="008A019D" w:rsidRDefault="008A019D" w:rsidP="003A1501">
            <w:pPr>
              <w:pStyle w:val="TableContents"/>
            </w:pPr>
          </w:p>
        </w:tc>
      </w:tr>
      <w:tr w:rsidR="008A019D" w14:paraId="38CA237A" w14:textId="77777777" w:rsidTr="00BD0B7C">
        <w:tc>
          <w:tcPr>
            <w:tcW w:w="4536" w:type="dxa"/>
            <w:gridSpan w:val="2"/>
            <w:tcBorders>
              <w:top w:val="single" w:sz="2" w:space="0" w:color="000000"/>
              <w:left w:val="single" w:sz="2" w:space="0" w:color="000000"/>
              <w:bottom w:val="single" w:sz="2" w:space="0" w:color="000000"/>
              <w:right w:val="nil"/>
            </w:tcBorders>
            <w:vAlign w:val="center"/>
            <w:hideMark/>
          </w:tcPr>
          <w:p w14:paraId="2F389196" w14:textId="77777777" w:rsidR="008A019D" w:rsidRDefault="008A019D" w:rsidP="003A1501">
            <w:pPr>
              <w:pStyle w:val="TableContents"/>
              <w:rPr>
                <w:rFonts w:ascii="Arial" w:hAnsi="Arial" w:cs="Arial"/>
                <w:b/>
                <w:bCs/>
                <w:highlight w:val="yellow"/>
              </w:rPr>
            </w:pPr>
            <w:r>
              <w:rPr>
                <w:rFonts w:ascii="Arial" w:hAnsi="Arial" w:cs="Arial"/>
                <w:b/>
                <w:bCs/>
              </w:rPr>
              <w:t>Vrednost posla v EUR brez DDV</w:t>
            </w:r>
          </w:p>
        </w:tc>
        <w:tc>
          <w:tcPr>
            <w:tcW w:w="4674" w:type="dxa"/>
            <w:tcBorders>
              <w:top w:val="nil"/>
              <w:left w:val="single" w:sz="2" w:space="0" w:color="000000"/>
              <w:bottom w:val="single" w:sz="2" w:space="0" w:color="000000"/>
              <w:right w:val="single" w:sz="2" w:space="0" w:color="000000"/>
            </w:tcBorders>
            <w:vAlign w:val="center"/>
          </w:tcPr>
          <w:p w14:paraId="2835F379" w14:textId="77777777" w:rsidR="008A019D" w:rsidRDefault="008A019D" w:rsidP="003A1501">
            <w:pPr>
              <w:pStyle w:val="TableContents"/>
            </w:pPr>
          </w:p>
        </w:tc>
      </w:tr>
      <w:tr w:rsidR="008A019D" w14:paraId="31D8F4D4" w14:textId="77777777" w:rsidTr="00BD0B7C">
        <w:tc>
          <w:tcPr>
            <w:tcW w:w="4536" w:type="dxa"/>
            <w:gridSpan w:val="2"/>
            <w:tcBorders>
              <w:top w:val="single" w:sz="2" w:space="0" w:color="000000"/>
              <w:left w:val="single" w:sz="2" w:space="0" w:color="000000"/>
              <w:bottom w:val="single" w:sz="2" w:space="0" w:color="000000"/>
              <w:right w:val="nil"/>
            </w:tcBorders>
            <w:vAlign w:val="center"/>
            <w:hideMark/>
          </w:tcPr>
          <w:p w14:paraId="4570A5E2" w14:textId="77777777" w:rsidR="00BD0B7C" w:rsidRDefault="008A019D" w:rsidP="003A1501">
            <w:pPr>
              <w:pStyle w:val="TableContents"/>
              <w:rPr>
                <w:rFonts w:ascii="Arial" w:hAnsi="Arial" w:cs="Arial"/>
                <w:bCs/>
              </w:rPr>
            </w:pPr>
            <w:r>
              <w:rPr>
                <w:rFonts w:ascii="Arial" w:hAnsi="Arial" w:cs="Arial"/>
                <w:b/>
                <w:bCs/>
              </w:rPr>
              <w:t xml:space="preserve">Datum začetka in končanja </w:t>
            </w:r>
            <w:r w:rsidRPr="006E3F3D">
              <w:rPr>
                <w:rFonts w:ascii="Arial" w:hAnsi="Arial" w:cs="Arial"/>
                <w:b/>
                <w:bCs/>
              </w:rPr>
              <w:t>posla</w:t>
            </w:r>
            <w:r>
              <w:rPr>
                <w:rFonts w:ascii="Arial" w:hAnsi="Arial" w:cs="Arial"/>
                <w:bCs/>
              </w:rPr>
              <w:t xml:space="preserve"> </w:t>
            </w:r>
          </w:p>
          <w:p w14:paraId="3DBFD3D7" w14:textId="3B870251" w:rsidR="008A019D" w:rsidRPr="00BD0B7C" w:rsidRDefault="008A019D" w:rsidP="003A1501">
            <w:pPr>
              <w:pStyle w:val="TableContents"/>
              <w:rPr>
                <w:rFonts w:ascii="Arial" w:hAnsi="Arial" w:cs="Arial"/>
                <w:b/>
                <w:bCs/>
                <w:sz w:val="18"/>
                <w:szCs w:val="18"/>
              </w:rPr>
            </w:pPr>
            <w:r w:rsidRPr="00BD0B7C">
              <w:rPr>
                <w:rFonts w:ascii="Arial" w:hAnsi="Arial" w:cs="Arial"/>
                <w:bCs/>
                <w:sz w:val="18"/>
                <w:szCs w:val="18"/>
              </w:rPr>
              <w:t>(navesti je potrebno vsaj mesec in leto posla)</w:t>
            </w:r>
          </w:p>
        </w:tc>
        <w:tc>
          <w:tcPr>
            <w:tcW w:w="4674" w:type="dxa"/>
            <w:tcBorders>
              <w:top w:val="nil"/>
              <w:left w:val="single" w:sz="2" w:space="0" w:color="000000"/>
              <w:bottom w:val="single" w:sz="2" w:space="0" w:color="000000"/>
              <w:right w:val="single" w:sz="2" w:space="0" w:color="000000"/>
            </w:tcBorders>
            <w:vAlign w:val="center"/>
          </w:tcPr>
          <w:p w14:paraId="032EB4C1" w14:textId="77777777" w:rsidR="008A019D" w:rsidRDefault="008A019D" w:rsidP="003A1501">
            <w:pPr>
              <w:pStyle w:val="TableContents"/>
            </w:pPr>
          </w:p>
        </w:tc>
      </w:tr>
      <w:tr w:rsidR="008A019D" w14:paraId="5D6605FA" w14:textId="77777777" w:rsidTr="00BD0B7C">
        <w:tc>
          <w:tcPr>
            <w:tcW w:w="4536" w:type="dxa"/>
            <w:gridSpan w:val="2"/>
            <w:tcBorders>
              <w:top w:val="single" w:sz="2" w:space="0" w:color="000000"/>
              <w:left w:val="single" w:sz="2" w:space="0" w:color="000000"/>
              <w:bottom w:val="single" w:sz="2" w:space="0" w:color="000000"/>
              <w:right w:val="nil"/>
            </w:tcBorders>
            <w:vAlign w:val="center"/>
            <w:hideMark/>
          </w:tcPr>
          <w:p w14:paraId="6B354301" w14:textId="77777777" w:rsidR="008A019D" w:rsidRDefault="008A019D" w:rsidP="003A1501">
            <w:pPr>
              <w:pStyle w:val="TableContents"/>
              <w:rPr>
                <w:rFonts w:ascii="Arial" w:hAnsi="Arial" w:cs="Arial"/>
                <w:b/>
                <w:bCs/>
              </w:rPr>
            </w:pPr>
            <w:r>
              <w:rPr>
                <w:rFonts w:ascii="Arial" w:hAnsi="Arial" w:cs="Arial"/>
                <w:b/>
                <w:bCs/>
              </w:rPr>
              <w:t>Delež ponudnika, če je bil udeležen v skupnem poslu</w:t>
            </w:r>
          </w:p>
        </w:tc>
        <w:tc>
          <w:tcPr>
            <w:tcW w:w="4674" w:type="dxa"/>
            <w:tcBorders>
              <w:top w:val="nil"/>
              <w:left w:val="single" w:sz="2" w:space="0" w:color="000000"/>
              <w:bottom w:val="single" w:sz="2" w:space="0" w:color="000000"/>
              <w:right w:val="single" w:sz="2" w:space="0" w:color="000000"/>
            </w:tcBorders>
            <w:vAlign w:val="center"/>
          </w:tcPr>
          <w:p w14:paraId="755873F9" w14:textId="77777777" w:rsidR="008A019D" w:rsidRDefault="008A019D" w:rsidP="003A1501">
            <w:pPr>
              <w:pStyle w:val="TableContents"/>
            </w:pPr>
          </w:p>
        </w:tc>
      </w:tr>
      <w:tr w:rsidR="008A019D" w14:paraId="147921EA" w14:textId="77777777" w:rsidTr="00BD0B7C">
        <w:tc>
          <w:tcPr>
            <w:tcW w:w="4536" w:type="dxa"/>
            <w:gridSpan w:val="2"/>
            <w:tcBorders>
              <w:top w:val="single" w:sz="2" w:space="0" w:color="000000"/>
              <w:left w:val="single" w:sz="2" w:space="0" w:color="000000"/>
              <w:bottom w:val="single" w:sz="2" w:space="0" w:color="000000"/>
              <w:right w:val="nil"/>
            </w:tcBorders>
            <w:vAlign w:val="center"/>
            <w:hideMark/>
          </w:tcPr>
          <w:p w14:paraId="2E001EAA" w14:textId="77777777" w:rsidR="008A019D" w:rsidRDefault="008A019D" w:rsidP="003A1501">
            <w:pPr>
              <w:pStyle w:val="TableContents"/>
              <w:rPr>
                <w:rFonts w:ascii="Arial" w:hAnsi="Arial" w:cs="Arial"/>
                <w:b/>
                <w:bCs/>
              </w:rPr>
            </w:pPr>
            <w:r>
              <w:rPr>
                <w:rFonts w:ascii="Arial" w:hAnsi="Arial" w:cs="Arial"/>
                <w:b/>
                <w:bCs/>
              </w:rPr>
              <w:t>Kontaktna oseba pri naročniku referenčnega posla, ki lahko potrdi referenco</w:t>
            </w:r>
          </w:p>
        </w:tc>
        <w:tc>
          <w:tcPr>
            <w:tcW w:w="4674" w:type="dxa"/>
            <w:tcBorders>
              <w:top w:val="nil"/>
              <w:left w:val="single" w:sz="2" w:space="0" w:color="000000"/>
              <w:bottom w:val="single" w:sz="2" w:space="0" w:color="000000"/>
              <w:right w:val="single" w:sz="2" w:space="0" w:color="000000"/>
            </w:tcBorders>
            <w:vAlign w:val="center"/>
            <w:hideMark/>
          </w:tcPr>
          <w:p w14:paraId="55A5273D" w14:textId="77777777" w:rsidR="008A019D" w:rsidRDefault="008A019D" w:rsidP="003A1501">
            <w:pPr>
              <w:pStyle w:val="TableContents"/>
              <w:rPr>
                <w:rFonts w:ascii="Arial" w:hAnsi="Arial" w:cs="Arial"/>
              </w:rPr>
            </w:pPr>
            <w:r>
              <w:rPr>
                <w:rFonts w:ascii="Arial" w:hAnsi="Arial" w:cs="Arial"/>
              </w:rPr>
              <w:t>Ime in priimek:</w:t>
            </w:r>
          </w:p>
          <w:p w14:paraId="3BDF33F0" w14:textId="77777777" w:rsidR="008A019D" w:rsidRDefault="008A019D" w:rsidP="003A1501">
            <w:pPr>
              <w:pStyle w:val="TableContents"/>
              <w:rPr>
                <w:rFonts w:ascii="Arial" w:hAnsi="Arial" w:cs="Arial"/>
              </w:rPr>
            </w:pPr>
            <w:r>
              <w:rPr>
                <w:rFonts w:ascii="Arial" w:hAnsi="Arial" w:cs="Arial"/>
              </w:rPr>
              <w:t>E-pošta:</w:t>
            </w:r>
          </w:p>
          <w:p w14:paraId="7CD863C9" w14:textId="77777777" w:rsidR="008A019D" w:rsidRDefault="008A019D" w:rsidP="003A1501">
            <w:pPr>
              <w:pStyle w:val="TableContents"/>
            </w:pPr>
            <w:r>
              <w:rPr>
                <w:rFonts w:ascii="Arial" w:hAnsi="Arial" w:cs="Arial"/>
              </w:rPr>
              <w:t>Telefon:</w:t>
            </w:r>
          </w:p>
        </w:tc>
      </w:tr>
      <w:tr w:rsidR="008A019D" w14:paraId="7677008B" w14:textId="77777777" w:rsidTr="00BD0B7C">
        <w:tc>
          <w:tcPr>
            <w:tcW w:w="4536" w:type="dxa"/>
            <w:gridSpan w:val="2"/>
            <w:tcBorders>
              <w:top w:val="single" w:sz="2" w:space="0" w:color="000000"/>
              <w:left w:val="single" w:sz="2" w:space="0" w:color="000000"/>
              <w:bottom w:val="single" w:sz="2" w:space="0" w:color="000000"/>
              <w:right w:val="nil"/>
            </w:tcBorders>
            <w:vAlign w:val="center"/>
          </w:tcPr>
          <w:p w14:paraId="0616C648" w14:textId="77777777" w:rsidR="008A019D" w:rsidRDefault="008A019D" w:rsidP="003A1501">
            <w:pPr>
              <w:pStyle w:val="TableContents"/>
              <w:rPr>
                <w:rFonts w:ascii="Arial" w:hAnsi="Arial" w:cs="Arial"/>
                <w:b/>
                <w:bCs/>
              </w:rPr>
            </w:pPr>
          </w:p>
          <w:p w14:paraId="32C17B71" w14:textId="77777777" w:rsidR="008A019D" w:rsidRDefault="008A019D" w:rsidP="003A1501">
            <w:pPr>
              <w:pStyle w:val="TableContents"/>
              <w:rPr>
                <w:rFonts w:ascii="Arial" w:hAnsi="Arial" w:cs="Arial"/>
                <w:b/>
                <w:bCs/>
              </w:rPr>
            </w:pPr>
            <w:r>
              <w:rPr>
                <w:rFonts w:ascii="Arial" w:hAnsi="Arial" w:cs="Arial"/>
                <w:b/>
                <w:bCs/>
              </w:rPr>
              <w:t xml:space="preserve">Podpis in žig naročnika referenčnega posla </w:t>
            </w:r>
          </w:p>
          <w:p w14:paraId="43A97C3C" w14:textId="77777777" w:rsidR="008A019D" w:rsidRDefault="008A019D" w:rsidP="003A1501">
            <w:pPr>
              <w:pStyle w:val="TableContents"/>
              <w:rPr>
                <w:rFonts w:ascii="Arial" w:hAnsi="Arial" w:cs="Arial"/>
                <w:b/>
                <w:bCs/>
              </w:rPr>
            </w:pPr>
          </w:p>
        </w:tc>
        <w:tc>
          <w:tcPr>
            <w:tcW w:w="4674" w:type="dxa"/>
            <w:tcBorders>
              <w:top w:val="nil"/>
              <w:left w:val="single" w:sz="2" w:space="0" w:color="000000"/>
              <w:bottom w:val="single" w:sz="2" w:space="0" w:color="000000"/>
              <w:right w:val="single" w:sz="2" w:space="0" w:color="000000"/>
            </w:tcBorders>
            <w:vAlign w:val="center"/>
          </w:tcPr>
          <w:p w14:paraId="580FEFFF" w14:textId="77777777" w:rsidR="008A019D" w:rsidRDefault="008A019D" w:rsidP="003A1501">
            <w:pPr>
              <w:pStyle w:val="TableContents"/>
            </w:pPr>
          </w:p>
        </w:tc>
      </w:tr>
    </w:tbl>
    <w:p w14:paraId="4E5CDED0" w14:textId="77777777" w:rsidR="008A019D" w:rsidRDefault="008A019D" w:rsidP="008A019D">
      <w:pPr>
        <w:jc w:val="both"/>
        <w:rPr>
          <w:rFonts w:ascii="Verdana" w:hAnsi="Verdana"/>
          <w:b/>
          <w:bCs/>
          <w:kern w:val="2"/>
          <w:lang w:eastAsia="en-US"/>
        </w:rPr>
      </w:pPr>
    </w:p>
    <w:p w14:paraId="5BDCB764" w14:textId="2B98962C" w:rsidR="008A019D" w:rsidRPr="00A26A5A" w:rsidRDefault="008A019D" w:rsidP="008A019D">
      <w:pPr>
        <w:jc w:val="both"/>
        <w:rPr>
          <w:bCs/>
        </w:rPr>
      </w:pPr>
    </w:p>
    <w:p w14:paraId="3D744B66" w14:textId="77777777" w:rsidR="008A019D" w:rsidRDefault="008A019D" w:rsidP="008A019D">
      <w:pPr>
        <w:rPr>
          <w:b/>
          <w:bCs/>
        </w:rPr>
      </w:pPr>
    </w:p>
    <w:p w14:paraId="317D5A41" w14:textId="77777777" w:rsidR="008A019D" w:rsidRDefault="008A019D" w:rsidP="008A019D">
      <w:pPr>
        <w:rPr>
          <w:rFonts w:cs="Arial"/>
          <w:b/>
          <w:bdr w:val="single" w:sz="4" w:space="0" w:color="auto" w:frame="1"/>
        </w:rPr>
      </w:pPr>
    </w:p>
    <w:p w14:paraId="30FC2D0E" w14:textId="77777777" w:rsidR="008A019D" w:rsidRDefault="008A019D" w:rsidP="008A019D">
      <w:pPr>
        <w:rPr>
          <w:rFonts w:cs="Arial"/>
          <w:b/>
          <w:bdr w:val="single" w:sz="4" w:space="0" w:color="auto" w:frame="1"/>
        </w:rPr>
      </w:pPr>
    </w:p>
    <w:p w14:paraId="555949D3" w14:textId="77777777" w:rsidR="008A019D" w:rsidRDefault="008A019D" w:rsidP="008A019D">
      <w:pPr>
        <w:rPr>
          <w:rFonts w:cs="Arial"/>
          <w:b/>
          <w:bdr w:val="single" w:sz="4" w:space="0" w:color="auto" w:frame="1"/>
        </w:rPr>
      </w:pPr>
    </w:p>
    <w:p w14:paraId="5D721864" w14:textId="77777777" w:rsidR="008A019D" w:rsidRDefault="008A019D" w:rsidP="008A019D">
      <w:pPr>
        <w:rPr>
          <w:rFonts w:cs="Arial"/>
          <w:b/>
          <w:bdr w:val="single" w:sz="4" w:space="0" w:color="auto" w:frame="1"/>
        </w:rPr>
      </w:pPr>
    </w:p>
    <w:p w14:paraId="7D1E8E04" w14:textId="3DA816C7" w:rsidR="008A019D" w:rsidRDefault="008A019D" w:rsidP="008A019D">
      <w:pPr>
        <w:rPr>
          <w:rFonts w:cs="Arial"/>
          <w:b/>
          <w:bdr w:val="single" w:sz="4" w:space="0" w:color="auto" w:frame="1"/>
        </w:rPr>
      </w:pPr>
    </w:p>
    <w:p w14:paraId="747E9D17" w14:textId="77777777" w:rsidR="001910F0" w:rsidRDefault="001910F0" w:rsidP="008A019D">
      <w:pPr>
        <w:rPr>
          <w:rFonts w:cs="Arial"/>
          <w:b/>
          <w:bdr w:val="single" w:sz="4" w:space="0" w:color="auto" w:frame="1"/>
        </w:rPr>
      </w:pPr>
    </w:p>
    <w:p w14:paraId="183B198E" w14:textId="5FF8ACE1" w:rsidR="008A019D" w:rsidRDefault="008A019D" w:rsidP="008A019D">
      <w:pPr>
        <w:rPr>
          <w:rFonts w:cs="Arial"/>
          <w:b/>
          <w:bdr w:val="single" w:sz="4" w:space="0" w:color="auto" w:frame="1"/>
        </w:rPr>
      </w:pPr>
    </w:p>
    <w:p w14:paraId="620D2301" w14:textId="0D989B62" w:rsidR="000634DC" w:rsidRDefault="000634DC" w:rsidP="008A019D">
      <w:pPr>
        <w:rPr>
          <w:rFonts w:cs="Arial"/>
          <w:b/>
          <w:bdr w:val="single" w:sz="4" w:space="0" w:color="auto" w:frame="1"/>
        </w:rPr>
      </w:pPr>
    </w:p>
    <w:p w14:paraId="328DAEA2" w14:textId="77777777" w:rsidR="00BD0B7C" w:rsidRDefault="00BD0B7C" w:rsidP="008A019D">
      <w:pPr>
        <w:rPr>
          <w:rFonts w:cs="Arial"/>
          <w:b/>
          <w:bdr w:val="single" w:sz="4" w:space="0" w:color="auto" w:frame="1"/>
        </w:rPr>
      </w:pPr>
    </w:p>
    <w:p w14:paraId="2D30C6CF" w14:textId="77777777" w:rsidR="000634DC" w:rsidRDefault="000634DC" w:rsidP="008A019D">
      <w:pPr>
        <w:rPr>
          <w:rFonts w:cs="Arial"/>
          <w:b/>
          <w:bdr w:val="single" w:sz="4" w:space="0" w:color="auto" w:frame="1"/>
        </w:rPr>
      </w:pPr>
    </w:p>
    <w:p w14:paraId="2E5017DB" w14:textId="77777777" w:rsidR="008A019D" w:rsidRDefault="008A019D" w:rsidP="008A019D">
      <w:pPr>
        <w:rPr>
          <w:rFonts w:cs="Arial"/>
          <w:b/>
          <w:bdr w:val="single" w:sz="4" w:space="0" w:color="auto" w:frame="1"/>
        </w:rPr>
      </w:pPr>
    </w:p>
    <w:p w14:paraId="617F5A22" w14:textId="77777777" w:rsidR="008A019D" w:rsidRDefault="008A019D" w:rsidP="008A019D">
      <w:pPr>
        <w:rPr>
          <w:bCs/>
        </w:rPr>
      </w:pPr>
    </w:p>
    <w:p w14:paraId="6DB1C216" w14:textId="77777777" w:rsidR="008A019D" w:rsidRDefault="008A019D" w:rsidP="008A019D">
      <w:pPr>
        <w:rPr>
          <w:bCs/>
        </w:rPr>
      </w:pPr>
    </w:p>
    <w:p w14:paraId="576FA9DF" w14:textId="77777777" w:rsidR="008A019D" w:rsidRPr="00C86C16" w:rsidRDefault="008A019D" w:rsidP="008A019D">
      <w:pPr>
        <w:rPr>
          <w:bCs/>
          <w:i/>
          <w:u w:val="single"/>
        </w:rPr>
      </w:pPr>
      <w:r w:rsidRPr="00C86C16">
        <w:rPr>
          <w:bCs/>
          <w:i/>
          <w:u w:val="single"/>
        </w:rPr>
        <w:t>Za vsako referenco ponudnik izpolni ločeno tabelo (tabelo ustrezno prekopira glede na število referenc in spremeni zaporedno številko !!).</w:t>
      </w:r>
    </w:p>
    <w:p w14:paraId="71D4AECB" w14:textId="77777777" w:rsidR="008A019D" w:rsidRDefault="008A019D" w:rsidP="008A019D">
      <w:pPr>
        <w:pStyle w:val="BodyTex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F69215F" w14:textId="77777777" w:rsidTr="003519AC">
        <w:tc>
          <w:tcPr>
            <w:tcW w:w="1740" w:type="dxa"/>
            <w:tcBorders>
              <w:top w:val="single" w:sz="4" w:space="0" w:color="000000"/>
              <w:left w:val="single" w:sz="4" w:space="0" w:color="000000"/>
              <w:bottom w:val="single" w:sz="4" w:space="0" w:color="000000"/>
              <w:right w:val="single" w:sz="4" w:space="0" w:color="000000"/>
            </w:tcBorders>
            <w:vAlign w:val="center"/>
            <w:hideMark/>
          </w:tcPr>
          <w:p w14:paraId="242FF8D1" w14:textId="2B1717B7" w:rsidR="00DE289E" w:rsidRPr="00DE289E" w:rsidRDefault="00DE289E" w:rsidP="00DE289E">
            <w:pPr>
              <w:jc w:val="both"/>
              <w:rPr>
                <w:b/>
                <w:szCs w:val="24"/>
                <w:lang w:eastAsia="en-US"/>
              </w:rPr>
            </w:pPr>
            <w:r w:rsidRPr="00DE289E">
              <w:rPr>
                <w:b/>
              </w:rPr>
              <w:lastRenderedPageBreak/>
              <w:t xml:space="preserve">Obrazec št. </w:t>
            </w:r>
            <w:r w:rsidR="00D774DE">
              <w:rPr>
                <w:b/>
              </w:rPr>
              <w:t>3</w:t>
            </w:r>
          </w:p>
        </w:tc>
      </w:tr>
    </w:tbl>
    <w:p w14:paraId="5F32233C" w14:textId="77777777" w:rsidR="00DE289E" w:rsidRPr="00DE289E" w:rsidRDefault="00DE289E" w:rsidP="00DE289E">
      <w:pPr>
        <w:rPr>
          <w:lang w:eastAsia="en-US"/>
        </w:rPr>
      </w:pPr>
    </w:p>
    <w:p w14:paraId="217E99F4" w14:textId="77777777" w:rsidR="00F57DD1" w:rsidRDefault="00F57DD1" w:rsidP="00DE289E">
      <w:pPr>
        <w:jc w:val="both"/>
      </w:pPr>
    </w:p>
    <w:p w14:paraId="10E4E15D" w14:textId="30A0A1B0"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00620319">
        <w:rPr>
          <w:color w:val="000000"/>
        </w:rPr>
        <w:t>.</w:t>
      </w:r>
      <w:r w:rsidRPr="00DE289E">
        <w:t xml:space="preserve"> </w:t>
      </w:r>
      <w:r w:rsidR="00620319" w:rsidRPr="00620319">
        <w:t>JN-00</w:t>
      </w:r>
      <w:r w:rsidR="000634DC">
        <w:t>11</w:t>
      </w:r>
      <w:r w:rsidR="00620319" w:rsidRPr="00620319">
        <w:t>/202</w:t>
      </w:r>
      <w:r w:rsidR="00604BA8">
        <w:t>5</w:t>
      </w:r>
      <w:r w:rsidRPr="00DE289E">
        <w:rPr>
          <w:color w:val="000000"/>
        </w:rPr>
        <w:t>, katerega predmet je »</w:t>
      </w:r>
      <w:r w:rsidR="000634DC" w:rsidRPr="000634DC">
        <w:t>NABAVA DELOVNE OBLEKE, POSTELJNEGA IN BOLNIŠKEGA PERILA TER DRUGIH TEKSTILNIH IZDELKOV</w:t>
      </w:r>
      <w:r w:rsidRPr="00DE289E">
        <w:t xml:space="preserve">« </w:t>
      </w:r>
      <w:r w:rsidRPr="00DE289E">
        <w:rPr>
          <w:color w:val="000000"/>
        </w:rPr>
        <w:t>podajam naslednjo</w:t>
      </w:r>
    </w:p>
    <w:p w14:paraId="37A65758" w14:textId="77777777" w:rsidR="00DE289E" w:rsidRPr="00DE289E" w:rsidRDefault="00DE289E" w:rsidP="00DE289E">
      <w:pPr>
        <w:rPr>
          <w:color w:val="000000"/>
        </w:rPr>
      </w:pPr>
    </w:p>
    <w:p w14:paraId="0371AB68" w14:textId="77777777"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3AC95F7E" w14:textId="77777777" w:rsidR="00DE289E" w:rsidRDefault="00DE289E" w:rsidP="00DE289E">
      <w:pPr>
        <w:autoSpaceDE w:val="0"/>
        <w:autoSpaceDN w:val="0"/>
        <w:adjustRightInd w:val="0"/>
        <w:rPr>
          <w:rFonts w:cs="Arial"/>
          <w:color w:val="000000"/>
        </w:rPr>
      </w:pPr>
    </w:p>
    <w:p w14:paraId="5A612CC7" w14:textId="77777777" w:rsidR="00030A47" w:rsidRPr="00DE289E" w:rsidRDefault="00030A47" w:rsidP="00DE289E">
      <w:pPr>
        <w:autoSpaceDE w:val="0"/>
        <w:autoSpaceDN w:val="0"/>
        <w:adjustRightInd w:val="0"/>
        <w:rPr>
          <w:rFonts w:cs="Arial"/>
          <w:color w:val="000000"/>
        </w:rPr>
      </w:pPr>
    </w:p>
    <w:p w14:paraId="5CFFBD7C" w14:textId="77777777"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14:paraId="5A152D2A"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79728C68" w14:textId="77777777"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14:paraId="3A815E0E" w14:textId="77777777"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14:paraId="100204B3"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387AF0B0" w14:textId="77777777"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14:paraId="5F70697A"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768B497B" w14:textId="77777777"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14:paraId="588EDD8E" w14:textId="77777777" w:rsidR="00DE289E" w:rsidRPr="00DE289E" w:rsidRDefault="00DE289E" w:rsidP="00DE289E">
      <w:pPr>
        <w:autoSpaceDE w:val="0"/>
        <w:autoSpaceDN w:val="0"/>
        <w:adjustRightInd w:val="0"/>
        <w:rPr>
          <w:rFonts w:cs="Arial"/>
          <w:color w:val="000000"/>
        </w:rPr>
      </w:pPr>
    </w:p>
    <w:p w14:paraId="7BD683BF" w14:textId="77777777"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14:paraId="6F893D8E"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7F0B647F"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731B5C56"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7BB24759" w14:textId="77777777" w:rsidR="00DE289E" w:rsidRPr="00DE289E" w:rsidRDefault="00DE289E" w:rsidP="00DE289E">
      <w:pPr>
        <w:autoSpaceDE w:val="0"/>
        <w:autoSpaceDN w:val="0"/>
        <w:adjustRightInd w:val="0"/>
        <w:rPr>
          <w:rFonts w:cs="Arial"/>
          <w:color w:val="000000"/>
          <w:szCs w:val="24"/>
        </w:rPr>
      </w:pPr>
    </w:p>
    <w:p w14:paraId="01682822" w14:textId="77777777"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3D84B23" w14:textId="77777777"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0AB58010" w14:textId="77777777" w:rsidTr="00641877">
        <w:tc>
          <w:tcPr>
            <w:tcW w:w="534" w:type="dxa"/>
            <w:tcBorders>
              <w:top w:val="single" w:sz="4" w:space="0" w:color="auto"/>
              <w:left w:val="single" w:sz="4" w:space="0" w:color="auto"/>
              <w:bottom w:val="single" w:sz="4" w:space="0" w:color="auto"/>
              <w:right w:val="single" w:sz="4" w:space="0" w:color="auto"/>
            </w:tcBorders>
          </w:tcPr>
          <w:p w14:paraId="6BC74CB0"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7D5F283"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14:paraId="45C5637B"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08641FF"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14:paraId="799EA515"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630017A"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3370154F"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6FFE9803"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51A9FC2" w14:textId="77777777" w:rsidR="00DE289E" w:rsidRPr="00DE289E" w:rsidRDefault="00DE289E" w:rsidP="00DE289E">
            <w:pPr>
              <w:autoSpaceDE w:val="0"/>
              <w:autoSpaceDN w:val="0"/>
              <w:adjustRightInd w:val="0"/>
              <w:rPr>
                <w:rFonts w:cs="Arial"/>
                <w:bCs/>
                <w:color w:val="000000"/>
                <w:szCs w:val="24"/>
                <w:lang w:eastAsia="en-US"/>
              </w:rPr>
            </w:pPr>
          </w:p>
          <w:p w14:paraId="396F81E9"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5D7967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AB456BB"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35ABFF34"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6DEE3536"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67C5DB0" w14:textId="77777777" w:rsidR="00DE289E" w:rsidRPr="00DE289E" w:rsidRDefault="00DE289E" w:rsidP="00DE289E">
            <w:pPr>
              <w:autoSpaceDE w:val="0"/>
              <w:autoSpaceDN w:val="0"/>
              <w:adjustRightInd w:val="0"/>
              <w:rPr>
                <w:rFonts w:cs="Arial"/>
                <w:bCs/>
                <w:color w:val="000000"/>
                <w:szCs w:val="24"/>
                <w:lang w:eastAsia="en-US"/>
              </w:rPr>
            </w:pPr>
          </w:p>
          <w:p w14:paraId="4C23198E"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99836A6"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F7564E1"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37C16886"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226A4436"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1C788AF" w14:textId="77777777" w:rsidR="00DE289E" w:rsidRPr="00DE289E" w:rsidRDefault="00DE289E" w:rsidP="00DE289E">
            <w:pPr>
              <w:autoSpaceDE w:val="0"/>
              <w:autoSpaceDN w:val="0"/>
              <w:adjustRightInd w:val="0"/>
              <w:rPr>
                <w:rFonts w:cs="Arial"/>
                <w:bCs/>
                <w:color w:val="000000"/>
                <w:szCs w:val="24"/>
                <w:lang w:eastAsia="en-US"/>
              </w:rPr>
            </w:pPr>
          </w:p>
          <w:p w14:paraId="3ED37CD6"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26900B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14D9106"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11D3B240" w14:textId="77777777" w:rsidR="00DE289E" w:rsidRPr="00DE289E" w:rsidRDefault="00DE289E" w:rsidP="00DE289E">
      <w:pPr>
        <w:autoSpaceDE w:val="0"/>
        <w:autoSpaceDN w:val="0"/>
        <w:adjustRightInd w:val="0"/>
        <w:rPr>
          <w:rFonts w:cs="Arial"/>
          <w:bCs/>
          <w:color w:val="000000"/>
          <w:lang w:eastAsia="en-US"/>
        </w:rPr>
      </w:pPr>
    </w:p>
    <w:p w14:paraId="016A055D"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14:paraId="5B5C7888"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588D8A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6DEBEBB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0EBE80AF" w14:textId="77777777" w:rsidR="00DE289E" w:rsidRPr="00DE289E" w:rsidRDefault="00DE289E" w:rsidP="00DE289E">
      <w:pPr>
        <w:autoSpaceDE w:val="0"/>
        <w:autoSpaceDN w:val="0"/>
        <w:adjustRightInd w:val="0"/>
        <w:rPr>
          <w:rFonts w:cs="Arial"/>
          <w:color w:val="000000"/>
          <w:sz w:val="18"/>
          <w:szCs w:val="18"/>
        </w:rPr>
      </w:pPr>
    </w:p>
    <w:p w14:paraId="3D5B6BDA"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77455F7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0A400AF2" w14:textId="77777777" w:rsidTr="00641877">
        <w:tc>
          <w:tcPr>
            <w:tcW w:w="534" w:type="dxa"/>
            <w:tcBorders>
              <w:top w:val="single" w:sz="4" w:space="0" w:color="auto"/>
              <w:left w:val="single" w:sz="4" w:space="0" w:color="auto"/>
              <w:bottom w:val="single" w:sz="4" w:space="0" w:color="auto"/>
              <w:right w:val="single" w:sz="4" w:space="0" w:color="auto"/>
            </w:tcBorders>
          </w:tcPr>
          <w:p w14:paraId="3B6C26D5"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F1A81AF"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6EDFB46"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2CDB16E"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14:paraId="481C8C52"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5FA8264A"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5F0A1A2"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B7594C7" w14:textId="77777777" w:rsidR="00DE289E" w:rsidRPr="00DE289E" w:rsidRDefault="00DE289E" w:rsidP="00DE289E">
            <w:pPr>
              <w:autoSpaceDE w:val="0"/>
              <w:autoSpaceDN w:val="0"/>
              <w:adjustRightInd w:val="0"/>
              <w:rPr>
                <w:rFonts w:cs="Arial"/>
                <w:bCs/>
                <w:color w:val="000000"/>
                <w:szCs w:val="24"/>
                <w:lang w:eastAsia="en-US"/>
              </w:rPr>
            </w:pPr>
          </w:p>
          <w:p w14:paraId="38D9505D"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3ECD0DD"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F154FEE"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23C99BB5"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0D1D400"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CBEEC27" w14:textId="77777777" w:rsidR="00DE289E" w:rsidRPr="00DE289E" w:rsidRDefault="00DE289E" w:rsidP="00DE289E">
            <w:pPr>
              <w:autoSpaceDE w:val="0"/>
              <w:autoSpaceDN w:val="0"/>
              <w:adjustRightInd w:val="0"/>
              <w:rPr>
                <w:rFonts w:cs="Arial"/>
                <w:bCs/>
                <w:color w:val="000000"/>
                <w:szCs w:val="24"/>
                <w:lang w:eastAsia="en-US"/>
              </w:rPr>
            </w:pPr>
          </w:p>
          <w:p w14:paraId="63765A13"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E6A76CC"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55C5F87"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69C00EF4"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0867242E"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7E3BFBD" w14:textId="77777777" w:rsidR="00DE289E" w:rsidRPr="00DE289E" w:rsidRDefault="00DE289E" w:rsidP="00DE289E">
            <w:pPr>
              <w:autoSpaceDE w:val="0"/>
              <w:autoSpaceDN w:val="0"/>
              <w:adjustRightInd w:val="0"/>
              <w:rPr>
                <w:rFonts w:cs="Arial"/>
                <w:bCs/>
                <w:color w:val="000000"/>
                <w:szCs w:val="24"/>
                <w:lang w:eastAsia="en-US"/>
              </w:rPr>
            </w:pPr>
          </w:p>
          <w:p w14:paraId="773FBD5A"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350241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485BD69"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080A8E1F" w14:textId="77777777" w:rsidR="00030A47" w:rsidRDefault="00030A47" w:rsidP="00DE289E">
      <w:pPr>
        <w:autoSpaceDE w:val="0"/>
        <w:autoSpaceDN w:val="0"/>
        <w:adjustRightInd w:val="0"/>
        <w:rPr>
          <w:rFonts w:cs="Arial"/>
          <w:bCs/>
          <w:color w:val="000000"/>
          <w:lang w:eastAsia="en-US"/>
        </w:rPr>
      </w:pPr>
    </w:p>
    <w:p w14:paraId="17FAE8D2" w14:textId="77777777" w:rsidR="00030A47" w:rsidRDefault="00030A47" w:rsidP="00DE289E">
      <w:pPr>
        <w:autoSpaceDE w:val="0"/>
        <w:autoSpaceDN w:val="0"/>
        <w:adjustRightInd w:val="0"/>
        <w:rPr>
          <w:rFonts w:cs="Arial"/>
          <w:bCs/>
          <w:color w:val="000000"/>
          <w:lang w:eastAsia="en-US"/>
        </w:rPr>
      </w:pPr>
    </w:p>
    <w:p w14:paraId="0FC2848D" w14:textId="77777777"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14:paraId="3463DAE8"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75D1CD45" w14:textId="77777777"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0CBCCBDA"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41E5205E" w14:textId="77777777"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14:paraId="0E179C81" w14:textId="77777777" w:rsidR="00DE289E" w:rsidRPr="00DE289E" w:rsidRDefault="00DE289E" w:rsidP="00DE289E">
      <w:pPr>
        <w:autoSpaceDE w:val="0"/>
        <w:autoSpaceDN w:val="0"/>
        <w:adjustRightInd w:val="0"/>
        <w:rPr>
          <w:rFonts w:cs="Arial"/>
          <w:b/>
          <w:bCs/>
          <w:color w:val="000000"/>
        </w:rPr>
      </w:pPr>
    </w:p>
    <w:p w14:paraId="3ADBB8FC"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14:paraId="1A547743" w14:textId="77777777" w:rsidR="00DE289E" w:rsidRPr="00DE289E" w:rsidRDefault="00DE289E" w:rsidP="00DE289E">
      <w:pPr>
        <w:autoSpaceDE w:val="0"/>
        <w:autoSpaceDN w:val="0"/>
        <w:adjustRightInd w:val="0"/>
        <w:rPr>
          <w:rFonts w:cs="Arial"/>
          <w:bCs/>
          <w:color w:val="000000"/>
        </w:rPr>
      </w:pPr>
    </w:p>
    <w:p w14:paraId="35700568" w14:textId="77777777" w:rsidR="00DE289E" w:rsidRPr="00DE289E" w:rsidRDefault="00DE289E" w:rsidP="00DE289E"/>
    <w:p w14:paraId="258C25DF" w14:textId="77777777"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42E8B2C6" w14:textId="77777777" w:rsidTr="00641877">
        <w:tc>
          <w:tcPr>
            <w:tcW w:w="3430" w:type="dxa"/>
            <w:hideMark/>
          </w:tcPr>
          <w:p w14:paraId="0C95B39B"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661801BF"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207DE51"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14:paraId="2F9403C0" w14:textId="77777777" w:rsidTr="00641877">
        <w:tc>
          <w:tcPr>
            <w:tcW w:w="3430" w:type="dxa"/>
            <w:tcBorders>
              <w:top w:val="nil"/>
              <w:left w:val="nil"/>
              <w:bottom w:val="single" w:sz="4" w:space="0" w:color="auto"/>
              <w:right w:val="nil"/>
            </w:tcBorders>
          </w:tcPr>
          <w:p w14:paraId="741F3E9A"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DB190A1"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00665E6"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0801AAC"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D8C0476"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5C60B158" w14:textId="77777777" w:rsidR="00DE289E" w:rsidRDefault="00DE289E" w:rsidP="00DE289E">
      <w:pPr>
        <w:rPr>
          <w:lang w:eastAsia="en-US"/>
        </w:rPr>
      </w:pPr>
    </w:p>
    <w:p w14:paraId="04805996" w14:textId="77777777" w:rsidR="00897D65" w:rsidRDefault="00897D65" w:rsidP="00DE289E">
      <w:pPr>
        <w:rPr>
          <w:lang w:eastAsia="en-US"/>
        </w:rPr>
      </w:pPr>
    </w:p>
    <w:p w14:paraId="4AF97016" w14:textId="77777777" w:rsidR="00897D65" w:rsidRDefault="00897D65" w:rsidP="00DE289E">
      <w:pPr>
        <w:rPr>
          <w:lang w:eastAsia="en-US"/>
        </w:rPr>
      </w:pPr>
    </w:p>
    <w:p w14:paraId="5E4DD65B" w14:textId="77777777" w:rsidR="00897D65" w:rsidRDefault="00897D65" w:rsidP="00DE289E">
      <w:pPr>
        <w:rPr>
          <w:lang w:eastAsia="en-US"/>
        </w:rPr>
      </w:pPr>
    </w:p>
    <w:p w14:paraId="6B253D25" w14:textId="77777777" w:rsidR="00897D65" w:rsidRDefault="00897D65" w:rsidP="00DE289E">
      <w:pPr>
        <w:rPr>
          <w:lang w:eastAsia="en-US"/>
        </w:rPr>
      </w:pPr>
    </w:p>
    <w:p w14:paraId="0EA7975A" w14:textId="77777777" w:rsidR="00897D65" w:rsidRDefault="00897D65" w:rsidP="00DE289E">
      <w:pPr>
        <w:rPr>
          <w:lang w:eastAsia="en-US"/>
        </w:rPr>
      </w:pPr>
    </w:p>
    <w:p w14:paraId="4E66022E" w14:textId="77777777" w:rsidR="00897D65" w:rsidRDefault="00897D65" w:rsidP="00DE289E">
      <w:pPr>
        <w:rPr>
          <w:lang w:eastAsia="en-US"/>
        </w:rPr>
      </w:pPr>
    </w:p>
    <w:p w14:paraId="3A6E782D" w14:textId="77777777" w:rsidR="00897D65" w:rsidRDefault="00897D65" w:rsidP="00DE289E">
      <w:pPr>
        <w:rPr>
          <w:lang w:eastAsia="en-US"/>
        </w:rPr>
      </w:pPr>
    </w:p>
    <w:p w14:paraId="3B052B8B" w14:textId="77777777" w:rsidR="00897D65" w:rsidRDefault="00897D65" w:rsidP="00DE289E">
      <w:pPr>
        <w:rPr>
          <w:lang w:eastAsia="en-US"/>
        </w:rPr>
      </w:pPr>
    </w:p>
    <w:p w14:paraId="50643B20" w14:textId="77777777" w:rsidR="00897D65" w:rsidRDefault="00897D65" w:rsidP="00DE289E">
      <w:pPr>
        <w:rPr>
          <w:lang w:eastAsia="en-US"/>
        </w:rPr>
      </w:pPr>
    </w:p>
    <w:p w14:paraId="303D2D57" w14:textId="77777777" w:rsidR="00897D65" w:rsidRDefault="00897D65" w:rsidP="00DE289E">
      <w:pPr>
        <w:rPr>
          <w:lang w:eastAsia="en-US"/>
        </w:rPr>
      </w:pPr>
    </w:p>
    <w:p w14:paraId="36013FF8" w14:textId="77777777" w:rsidR="00897D65" w:rsidRDefault="00897D65" w:rsidP="00DE289E">
      <w:pPr>
        <w:rPr>
          <w:lang w:eastAsia="en-US"/>
        </w:rPr>
      </w:pPr>
    </w:p>
    <w:p w14:paraId="68FFCD01" w14:textId="77777777" w:rsidR="00897D65" w:rsidRDefault="00897D65" w:rsidP="00DE289E">
      <w:pPr>
        <w:rPr>
          <w:lang w:eastAsia="en-US"/>
        </w:rPr>
      </w:pPr>
    </w:p>
    <w:p w14:paraId="38689D3E" w14:textId="77777777" w:rsidR="00897D65" w:rsidRDefault="00897D65" w:rsidP="00DE289E">
      <w:pPr>
        <w:rPr>
          <w:lang w:eastAsia="en-US"/>
        </w:rPr>
      </w:pPr>
    </w:p>
    <w:p w14:paraId="2065335C" w14:textId="77777777" w:rsidR="00897D65" w:rsidRDefault="00897D65" w:rsidP="00DE289E">
      <w:pPr>
        <w:rPr>
          <w:lang w:eastAsia="en-US"/>
        </w:rPr>
      </w:pPr>
    </w:p>
    <w:p w14:paraId="6570101C" w14:textId="77777777" w:rsidR="00897D65" w:rsidRDefault="00897D65" w:rsidP="00DE289E">
      <w:pPr>
        <w:rPr>
          <w:lang w:eastAsia="en-US"/>
        </w:rPr>
      </w:pPr>
    </w:p>
    <w:p w14:paraId="1726EB26" w14:textId="77777777" w:rsidR="00897D65" w:rsidRDefault="00897D65" w:rsidP="00DE289E">
      <w:pPr>
        <w:rPr>
          <w:lang w:eastAsia="en-US"/>
        </w:rPr>
      </w:pPr>
    </w:p>
    <w:p w14:paraId="4B17D6A3" w14:textId="77777777" w:rsidR="00897D65" w:rsidRDefault="00897D65" w:rsidP="00DE289E">
      <w:pPr>
        <w:rPr>
          <w:lang w:eastAsia="en-US"/>
        </w:rPr>
      </w:pPr>
    </w:p>
    <w:p w14:paraId="6C921024" w14:textId="77777777" w:rsidR="00897D65" w:rsidRDefault="00897D65" w:rsidP="00DE289E">
      <w:pPr>
        <w:rPr>
          <w:lang w:eastAsia="en-US"/>
        </w:rPr>
      </w:pPr>
    </w:p>
    <w:p w14:paraId="3A82289E" w14:textId="77777777" w:rsidR="00897D65" w:rsidRDefault="00897D65" w:rsidP="00DE289E">
      <w:pPr>
        <w:rPr>
          <w:lang w:eastAsia="en-US"/>
        </w:rPr>
      </w:pPr>
    </w:p>
    <w:p w14:paraId="2E5D12D6" w14:textId="77777777" w:rsidR="00897D65" w:rsidRDefault="00897D65" w:rsidP="00DE289E">
      <w:pPr>
        <w:rPr>
          <w:lang w:eastAsia="en-US"/>
        </w:rPr>
      </w:pPr>
    </w:p>
    <w:p w14:paraId="43A862A0" w14:textId="77777777" w:rsidR="00897D65" w:rsidRDefault="00897D65" w:rsidP="00DE289E">
      <w:pPr>
        <w:rPr>
          <w:lang w:eastAsia="en-US"/>
        </w:rPr>
      </w:pPr>
    </w:p>
    <w:p w14:paraId="2DDC6786" w14:textId="77777777" w:rsidR="00897D65" w:rsidRDefault="00897D65" w:rsidP="00DE289E">
      <w:pPr>
        <w:rPr>
          <w:lang w:eastAsia="en-US"/>
        </w:rPr>
      </w:pPr>
    </w:p>
    <w:p w14:paraId="7B7C3985" w14:textId="77777777" w:rsidR="00897D65" w:rsidRDefault="00897D65" w:rsidP="00DE289E">
      <w:pPr>
        <w:rPr>
          <w:lang w:eastAsia="en-US"/>
        </w:rPr>
      </w:pPr>
    </w:p>
    <w:p w14:paraId="67B7AC35" w14:textId="77777777" w:rsidR="00897D65" w:rsidRDefault="00897D65" w:rsidP="00DE289E">
      <w:pPr>
        <w:rPr>
          <w:lang w:eastAsia="en-US"/>
        </w:rPr>
      </w:pPr>
    </w:p>
    <w:p w14:paraId="0C566811" w14:textId="77777777" w:rsidR="00897D65" w:rsidRDefault="00897D65" w:rsidP="00DE289E">
      <w:pPr>
        <w:rPr>
          <w:lang w:eastAsia="en-US"/>
        </w:rPr>
      </w:pPr>
    </w:p>
    <w:p w14:paraId="69E2FC7C" w14:textId="77777777" w:rsidR="00897D65" w:rsidRDefault="00897D65" w:rsidP="00DE289E">
      <w:pPr>
        <w:rPr>
          <w:lang w:eastAsia="en-US"/>
        </w:rPr>
      </w:pPr>
    </w:p>
    <w:p w14:paraId="43FD169C" w14:textId="77777777" w:rsidR="00897D65" w:rsidRDefault="00897D65" w:rsidP="00DE289E">
      <w:pPr>
        <w:rPr>
          <w:lang w:eastAsia="en-US"/>
        </w:rPr>
      </w:pPr>
    </w:p>
    <w:p w14:paraId="5F593849" w14:textId="77777777" w:rsidR="00897D65" w:rsidRDefault="00897D65" w:rsidP="00DE289E">
      <w:pPr>
        <w:rPr>
          <w:lang w:eastAsia="en-US"/>
        </w:rPr>
      </w:pPr>
    </w:p>
    <w:p w14:paraId="7CD12BA5" w14:textId="77777777" w:rsidR="00897D65" w:rsidRDefault="00897D65" w:rsidP="00DE289E">
      <w:pPr>
        <w:rPr>
          <w:lang w:eastAsia="en-US"/>
        </w:rPr>
      </w:pPr>
    </w:p>
    <w:p w14:paraId="7F84650E" w14:textId="77777777" w:rsidR="00897D65" w:rsidRDefault="00897D65" w:rsidP="00DE289E">
      <w:pPr>
        <w:rPr>
          <w:lang w:eastAsia="en-US"/>
        </w:rPr>
      </w:pPr>
    </w:p>
    <w:p w14:paraId="1525BDB4" w14:textId="77777777" w:rsidR="00897D65" w:rsidRDefault="00897D65" w:rsidP="00DE289E">
      <w:pPr>
        <w:rPr>
          <w:lang w:eastAsia="en-US"/>
        </w:rPr>
      </w:pPr>
    </w:p>
    <w:p w14:paraId="63EB605B" w14:textId="77777777" w:rsidR="00897D65" w:rsidRDefault="00897D65" w:rsidP="00DE289E">
      <w:pPr>
        <w:rPr>
          <w:lang w:eastAsia="en-US"/>
        </w:rPr>
      </w:pPr>
    </w:p>
    <w:p w14:paraId="57DC6537" w14:textId="77777777" w:rsidR="00897D65" w:rsidRDefault="00897D65" w:rsidP="00DE289E">
      <w:pPr>
        <w:rPr>
          <w:lang w:eastAsia="en-US"/>
        </w:rPr>
      </w:pPr>
    </w:p>
    <w:p w14:paraId="3D23C6DF" w14:textId="77777777" w:rsidR="00897D65" w:rsidRDefault="00897D65" w:rsidP="00DE289E">
      <w:pPr>
        <w:rPr>
          <w:lang w:eastAsia="en-US"/>
        </w:rPr>
      </w:pPr>
    </w:p>
    <w:p w14:paraId="20913553" w14:textId="77777777" w:rsidR="00DF4254" w:rsidRDefault="00DF4254" w:rsidP="00DE289E">
      <w:pPr>
        <w:rPr>
          <w:lang w:eastAsia="en-US"/>
        </w:rPr>
      </w:pPr>
    </w:p>
    <w:p w14:paraId="7DB78299" w14:textId="77777777" w:rsidR="00897D65" w:rsidRDefault="00897D65" w:rsidP="00DE289E">
      <w:pPr>
        <w:rPr>
          <w:lang w:eastAsia="en-US"/>
        </w:rPr>
      </w:pPr>
    </w:p>
    <w:p w14:paraId="041A126F" w14:textId="77777777" w:rsidR="000909ED" w:rsidRDefault="000909ED" w:rsidP="00DE289E">
      <w:pPr>
        <w:rPr>
          <w:lang w:eastAsia="en-US"/>
        </w:rPr>
      </w:pPr>
    </w:p>
    <w:p w14:paraId="7741E0B2" w14:textId="77777777" w:rsidR="00897D65" w:rsidRDefault="00897D65" w:rsidP="00DE289E">
      <w:pPr>
        <w:rPr>
          <w:lang w:eastAsia="en-US"/>
        </w:rPr>
      </w:pPr>
    </w:p>
    <w:p w14:paraId="35560B98" w14:textId="77777777" w:rsidR="00897D65" w:rsidRDefault="00897D65" w:rsidP="00DE289E">
      <w:pPr>
        <w:rPr>
          <w:lang w:eastAsia="en-US"/>
        </w:rPr>
      </w:pPr>
    </w:p>
    <w:p w14:paraId="410794AB" w14:textId="77777777" w:rsidR="00897D65" w:rsidRDefault="00897D65" w:rsidP="00DE289E">
      <w:pPr>
        <w:rPr>
          <w:lang w:eastAsia="en-US"/>
        </w:rPr>
      </w:pPr>
    </w:p>
    <w:p w14:paraId="5ADF44C7" w14:textId="77777777" w:rsidR="00897D65" w:rsidRDefault="00897D65" w:rsidP="00DE289E">
      <w:pPr>
        <w:rPr>
          <w:lang w:eastAsia="en-US"/>
        </w:rPr>
      </w:pPr>
    </w:p>
    <w:p w14:paraId="425E6C45" w14:textId="77777777" w:rsidR="00897D65" w:rsidRDefault="00897D65" w:rsidP="00DE289E">
      <w:pPr>
        <w:rPr>
          <w:lang w:eastAsia="en-US"/>
        </w:rPr>
      </w:pPr>
    </w:p>
    <w:p w14:paraId="3B6C7513" w14:textId="77777777" w:rsidR="00897D65" w:rsidRDefault="00897D65" w:rsidP="00DE289E">
      <w:pPr>
        <w:rPr>
          <w:lang w:eastAsia="en-US"/>
        </w:rPr>
      </w:pPr>
    </w:p>
    <w:p w14:paraId="4AD423DB" w14:textId="7BF00754"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 xml:space="preserve">Obrazec št. </w:t>
      </w:r>
      <w:r w:rsidR="00D774DE">
        <w:rPr>
          <w:b/>
        </w:rPr>
        <w:t>3</w:t>
      </w:r>
      <w:r>
        <w:rPr>
          <w:b/>
        </w:rPr>
        <w:t>A</w:t>
      </w:r>
    </w:p>
    <w:p w14:paraId="47706D1D" w14:textId="77777777" w:rsidR="00897D65" w:rsidRPr="006D7B5D" w:rsidRDefault="00897D65" w:rsidP="00897D65">
      <w:pPr>
        <w:rPr>
          <w:color w:val="FF0000"/>
        </w:rPr>
      </w:pPr>
    </w:p>
    <w:p w14:paraId="3F16C23C" w14:textId="77777777" w:rsidR="00897D65" w:rsidRPr="006D7B5D" w:rsidRDefault="00897D65" w:rsidP="00897D65">
      <w:pPr>
        <w:rPr>
          <w:color w:val="FF0000"/>
        </w:rPr>
      </w:pPr>
    </w:p>
    <w:p w14:paraId="67264353" w14:textId="77777777" w:rsidR="00897D65" w:rsidRPr="00FD21FA" w:rsidRDefault="00897D65" w:rsidP="00897D65">
      <w:pPr>
        <w:jc w:val="both"/>
        <w:rPr>
          <w:rFonts w:cs="Arial"/>
          <w:sz w:val="22"/>
          <w:szCs w:val="22"/>
        </w:rPr>
      </w:pPr>
    </w:p>
    <w:p w14:paraId="41F1A497" w14:textId="77777777"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14:paraId="6E43FBBC" w14:textId="77777777" w:rsidR="00897D65" w:rsidRPr="00897D65" w:rsidRDefault="00897D65" w:rsidP="00897D65">
      <w:pPr>
        <w:jc w:val="both"/>
        <w:rPr>
          <w:rFonts w:cs="Arial"/>
          <w:sz w:val="22"/>
          <w:szCs w:val="22"/>
        </w:rPr>
      </w:pPr>
    </w:p>
    <w:p w14:paraId="692B4DA8" w14:textId="77777777" w:rsidR="00BB3A6D" w:rsidRPr="00897D65" w:rsidRDefault="00BB3A6D" w:rsidP="00BB3A6D">
      <w:pPr>
        <w:jc w:val="both"/>
        <w:rPr>
          <w:rFonts w:cs="Arial"/>
          <w:sz w:val="22"/>
          <w:szCs w:val="22"/>
        </w:rPr>
      </w:pPr>
    </w:p>
    <w:p w14:paraId="3D4F063D" w14:textId="77777777" w:rsidR="00BB3A6D" w:rsidRDefault="00BB3A6D" w:rsidP="00BB3A6D">
      <w:pPr>
        <w:jc w:val="both"/>
        <w:rPr>
          <w:rFonts w:cs="Arial"/>
          <w:i/>
          <w:sz w:val="22"/>
          <w:szCs w:val="22"/>
        </w:rPr>
      </w:pPr>
      <w:r>
        <w:rPr>
          <w:rFonts w:cs="Arial"/>
          <w:i/>
          <w:sz w:val="22"/>
          <w:szCs w:val="22"/>
        </w:rPr>
        <w:t>____________________________________________________________________</w:t>
      </w:r>
    </w:p>
    <w:p w14:paraId="1BAF34B2" w14:textId="77777777" w:rsidR="00BB3A6D" w:rsidRPr="00343F95" w:rsidRDefault="00BB3A6D" w:rsidP="00BB3A6D">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2B853EAC" w14:textId="77777777" w:rsidR="00BB3A6D" w:rsidRPr="00343F95" w:rsidRDefault="00BB3A6D" w:rsidP="00BB3A6D">
      <w:pPr>
        <w:jc w:val="both"/>
        <w:rPr>
          <w:rFonts w:cs="Arial"/>
        </w:rPr>
      </w:pPr>
      <w:r w:rsidRPr="00343F95">
        <w:rPr>
          <w:rFonts w:cs="Arial"/>
        </w:rPr>
        <w:t>izjavljam, da poslovni subjekt</w:t>
      </w:r>
    </w:p>
    <w:p w14:paraId="31C21431" w14:textId="77777777" w:rsidR="00BB3A6D" w:rsidRPr="00343F95" w:rsidRDefault="00BB3A6D" w:rsidP="00BB3A6D">
      <w:pPr>
        <w:jc w:val="both"/>
        <w:rPr>
          <w:rFonts w:cs="Arial"/>
        </w:rPr>
      </w:pPr>
      <w:r w:rsidRPr="00343F95">
        <w:rPr>
          <w:rFonts w:cs="Arial"/>
        </w:rPr>
        <w:t>__________________________________________________________________________</w:t>
      </w:r>
    </w:p>
    <w:p w14:paraId="7D8D6F1E" w14:textId="77777777" w:rsidR="00BB3A6D" w:rsidRPr="00343F95" w:rsidRDefault="00BB3A6D" w:rsidP="00BB3A6D">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35ECD181" w14:textId="77777777" w:rsidR="00BB3A6D" w:rsidRPr="00343F95" w:rsidRDefault="00BB3A6D" w:rsidP="00BB3A6D">
      <w:pPr>
        <w:jc w:val="both"/>
        <w:rPr>
          <w:rFonts w:cs="Arial"/>
        </w:rPr>
      </w:pPr>
    </w:p>
    <w:p w14:paraId="592E023A" w14:textId="77777777" w:rsidR="00BB3A6D" w:rsidRPr="00343F95" w:rsidRDefault="00BB3A6D" w:rsidP="00BB3A6D">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 xml:space="preserve">3/22 – </w:t>
      </w:r>
      <w:proofErr w:type="spellStart"/>
      <w:r w:rsidRPr="0015415F">
        <w:rPr>
          <w:rFonts w:cs="Arial"/>
        </w:rPr>
        <w:t>ZDeb</w:t>
      </w:r>
      <w:proofErr w:type="spellEnd"/>
      <w:r w:rsidRPr="0015415F">
        <w:rPr>
          <w:rFonts w:cs="Arial"/>
        </w:rPr>
        <w:t xml:space="preserve"> in 16/23 – </w:t>
      </w:r>
      <w:proofErr w:type="spellStart"/>
      <w:r w:rsidRPr="0015415F">
        <w:rPr>
          <w:rFonts w:cs="Arial"/>
        </w:rPr>
        <w:t>ZZPri</w:t>
      </w:r>
      <w:proofErr w:type="spellEnd"/>
      <w:r>
        <w:rPr>
          <w:rFonts w:cs="Arial"/>
        </w:rPr>
        <w:t>;</w:t>
      </w:r>
      <w:r w:rsidRPr="0015415F">
        <w:rPr>
          <w:rFonts w:cs="Arial"/>
        </w:rPr>
        <w:t xml:space="preserve"> </w:t>
      </w:r>
      <w:proofErr w:type="spellStart"/>
      <w:r w:rsidRPr="00343F95">
        <w:rPr>
          <w:rFonts w:cs="Arial"/>
        </w:rPr>
        <w:t>ZIntPK</w:t>
      </w:r>
      <w:proofErr w:type="spellEnd"/>
      <w:r w:rsidRPr="00343F95">
        <w:rPr>
          <w:rFonts w:cs="Arial"/>
        </w:rPr>
        <w:t xml:space="preserve">).   </w:t>
      </w:r>
    </w:p>
    <w:p w14:paraId="55184608" w14:textId="77777777" w:rsidR="00BB3A6D" w:rsidRPr="00343F95" w:rsidRDefault="00BB3A6D" w:rsidP="00BB3A6D">
      <w:pPr>
        <w:jc w:val="both"/>
        <w:rPr>
          <w:rFonts w:cs="Arial"/>
        </w:rPr>
      </w:pPr>
    </w:p>
    <w:p w14:paraId="1F438E61" w14:textId="77777777" w:rsidR="00BB3A6D" w:rsidRPr="00AB7DBF" w:rsidRDefault="00BB3A6D" w:rsidP="00BB3A6D">
      <w:pPr>
        <w:jc w:val="both"/>
        <w:rPr>
          <w:rFonts w:cs="Arial"/>
          <w:bCs/>
        </w:rPr>
      </w:pPr>
      <w:r w:rsidRPr="00AB7DBF">
        <w:rPr>
          <w:rFonts w:cs="Arial"/>
          <w:bCs/>
        </w:rPr>
        <w:t>Seznanjeni smo, da je pogodba nična, če je sklenjena v nasprotju z določbami 35. člena</w:t>
      </w:r>
      <w:r>
        <w:rPr>
          <w:rFonts w:cs="Arial"/>
          <w:bCs/>
        </w:rPr>
        <w:t xml:space="preserve"> </w:t>
      </w:r>
      <w:proofErr w:type="spellStart"/>
      <w:r w:rsidRPr="00343F95">
        <w:rPr>
          <w:rFonts w:cs="Arial"/>
        </w:rPr>
        <w:t>ZIntPK</w:t>
      </w:r>
      <w:proofErr w:type="spellEnd"/>
      <w:r>
        <w:rPr>
          <w:rFonts w:cs="Arial"/>
        </w:rPr>
        <w:t>.</w:t>
      </w:r>
    </w:p>
    <w:p w14:paraId="7DB9E12C" w14:textId="77777777" w:rsidR="00BB3A6D" w:rsidRDefault="00BB3A6D" w:rsidP="00BB3A6D">
      <w:pPr>
        <w:jc w:val="both"/>
        <w:rPr>
          <w:rFonts w:cs="Arial"/>
          <w:b/>
          <w:u w:val="single"/>
        </w:rPr>
      </w:pPr>
    </w:p>
    <w:p w14:paraId="5F004F31" w14:textId="77777777" w:rsidR="00BB3A6D" w:rsidRPr="00343F95" w:rsidRDefault="00BB3A6D" w:rsidP="00BB3A6D">
      <w:pPr>
        <w:jc w:val="both"/>
        <w:rPr>
          <w:rFonts w:cs="Arial"/>
          <w:b/>
          <w:u w:val="single"/>
        </w:rPr>
      </w:pPr>
      <w:r>
        <w:rPr>
          <w:rFonts w:cs="Arial"/>
          <w:b/>
          <w:u w:val="single"/>
        </w:rPr>
        <w:t>Prvi</w:t>
      </w:r>
      <w:r w:rsidRPr="00343F95">
        <w:rPr>
          <w:rFonts w:cs="Arial"/>
          <w:b/>
          <w:u w:val="single"/>
        </w:rPr>
        <w:t xml:space="preserve"> odstavek 35. člena </w:t>
      </w:r>
      <w:proofErr w:type="spellStart"/>
      <w:r w:rsidRPr="00343F95">
        <w:rPr>
          <w:rFonts w:cs="Arial"/>
          <w:b/>
          <w:u w:val="single"/>
        </w:rPr>
        <w:t>ZIntPK</w:t>
      </w:r>
      <w:proofErr w:type="spellEnd"/>
      <w:r w:rsidRPr="00343F95">
        <w:rPr>
          <w:rFonts w:cs="Arial"/>
          <w:b/>
          <w:u w:val="single"/>
        </w:rPr>
        <w:t>:</w:t>
      </w:r>
    </w:p>
    <w:p w14:paraId="29EAEE88" w14:textId="77777777" w:rsidR="00BB3A6D" w:rsidRPr="00343F95" w:rsidRDefault="00BB3A6D" w:rsidP="00BB3A6D">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CDA82E" w14:textId="77777777" w:rsidR="00BB3A6D" w:rsidRPr="00343F95" w:rsidRDefault="00BB3A6D" w:rsidP="00BB3A6D">
      <w:pPr>
        <w:pStyle w:val="FootnoteText"/>
        <w:numPr>
          <w:ilvl w:val="0"/>
          <w:numId w:val="10"/>
        </w:numPr>
        <w:rPr>
          <w:rFonts w:cs="Arial"/>
          <w:i/>
        </w:rPr>
      </w:pPr>
      <w:r w:rsidRPr="00343F95">
        <w:rPr>
          <w:rFonts w:cs="Arial"/>
          <w:i/>
        </w:rPr>
        <w:t>udeležen kot poslovodja, član poslovodstva ali zakoniti zastopnik ali</w:t>
      </w:r>
    </w:p>
    <w:p w14:paraId="50B9BF35" w14:textId="77777777" w:rsidR="00BB3A6D" w:rsidRPr="00343F95" w:rsidRDefault="00BB3A6D" w:rsidP="00BB3A6D">
      <w:pPr>
        <w:pStyle w:val="FootnoteText"/>
        <w:numPr>
          <w:ilvl w:val="0"/>
          <w:numId w:val="10"/>
        </w:numPr>
        <w:rPr>
          <w:rFonts w:cs="Arial"/>
          <w:i/>
        </w:rPr>
      </w:pPr>
      <w:r w:rsidRPr="00343F95">
        <w:rPr>
          <w:rFonts w:cs="Arial"/>
          <w:i/>
        </w:rPr>
        <w:t>neposredno ali prek drugih pravnih oseb v več kot pet odstotnem deležu udeležen pri ustanoviteljskih pravicah, upravljanju ali kapitalu.</w:t>
      </w:r>
    </w:p>
    <w:p w14:paraId="00E92D93" w14:textId="77777777" w:rsidR="00BB3A6D" w:rsidRPr="00FD21FA" w:rsidRDefault="00BB3A6D" w:rsidP="00BB3A6D">
      <w:pPr>
        <w:rPr>
          <w:rFonts w:cs="Arial"/>
          <w:sz w:val="22"/>
          <w:szCs w:val="22"/>
        </w:rPr>
      </w:pPr>
    </w:p>
    <w:p w14:paraId="0C86014D" w14:textId="77777777" w:rsidR="00BB3A6D" w:rsidRPr="00164CD7" w:rsidRDefault="00BB3A6D" w:rsidP="00BB3A6D">
      <w:pPr>
        <w:rPr>
          <w:rFonts w:cs="Arial"/>
          <w:color w:val="FF0000"/>
          <w:sz w:val="22"/>
          <w:szCs w:val="22"/>
        </w:rPr>
      </w:pPr>
    </w:p>
    <w:p w14:paraId="0BEC907D" w14:textId="77777777" w:rsidR="00BB3A6D" w:rsidRPr="00164CD7" w:rsidRDefault="00BB3A6D" w:rsidP="00BB3A6D">
      <w:pPr>
        <w:rPr>
          <w:rFonts w:cs="Arial"/>
          <w:color w:val="FF0000"/>
          <w:sz w:val="22"/>
          <w:szCs w:val="22"/>
        </w:rPr>
      </w:pPr>
    </w:p>
    <w:p w14:paraId="0D6FBC28" w14:textId="77777777" w:rsidR="00BB3A6D" w:rsidRPr="00164CD7" w:rsidRDefault="00BB3A6D" w:rsidP="00BB3A6D">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B3A6D" w:rsidRPr="006D7B5D" w14:paraId="324DC60E" w14:textId="77777777" w:rsidTr="00272DA0">
        <w:tc>
          <w:tcPr>
            <w:tcW w:w="3430" w:type="dxa"/>
            <w:hideMark/>
          </w:tcPr>
          <w:p w14:paraId="1291F0DC"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03D1EB19"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p>
        </w:tc>
        <w:tc>
          <w:tcPr>
            <w:tcW w:w="3573" w:type="dxa"/>
            <w:hideMark/>
          </w:tcPr>
          <w:p w14:paraId="2734DEA2"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BB3A6D" w:rsidRPr="006D7B5D" w14:paraId="3B925686" w14:textId="77777777" w:rsidTr="00272DA0">
        <w:tc>
          <w:tcPr>
            <w:tcW w:w="3430" w:type="dxa"/>
            <w:tcBorders>
              <w:top w:val="nil"/>
              <w:left w:val="nil"/>
              <w:bottom w:val="single" w:sz="4" w:space="0" w:color="auto"/>
              <w:right w:val="nil"/>
            </w:tcBorders>
          </w:tcPr>
          <w:p w14:paraId="6CB3D712"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p w14:paraId="4A4EB6C7"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c>
          <w:tcPr>
            <w:tcW w:w="2067" w:type="dxa"/>
          </w:tcPr>
          <w:p w14:paraId="48C6BB72"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0B11E560"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p w14:paraId="48994900"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r>
    </w:tbl>
    <w:p w14:paraId="780E1E21" w14:textId="77777777" w:rsidR="00BB3A6D" w:rsidRPr="00164CD7" w:rsidRDefault="00BB3A6D" w:rsidP="00BB3A6D">
      <w:pPr>
        <w:rPr>
          <w:rFonts w:cs="Arial"/>
          <w:color w:val="FF0000"/>
          <w:sz w:val="22"/>
          <w:szCs w:val="22"/>
        </w:rPr>
      </w:pPr>
    </w:p>
    <w:p w14:paraId="50A6D4D1" w14:textId="77777777" w:rsidR="00BB3A6D" w:rsidRPr="00164CD7" w:rsidRDefault="00BB3A6D" w:rsidP="00BB3A6D">
      <w:pPr>
        <w:rPr>
          <w:rFonts w:cs="Arial"/>
          <w:color w:val="FF0000"/>
          <w:sz w:val="22"/>
          <w:szCs w:val="22"/>
        </w:rPr>
      </w:pPr>
    </w:p>
    <w:p w14:paraId="2B3F4772" w14:textId="77777777" w:rsidR="00BB3A6D" w:rsidRPr="00164CD7" w:rsidRDefault="00BB3A6D" w:rsidP="00BB3A6D">
      <w:pPr>
        <w:rPr>
          <w:rFonts w:cs="Arial"/>
          <w:color w:val="FF0000"/>
          <w:sz w:val="22"/>
          <w:szCs w:val="22"/>
        </w:rPr>
      </w:pPr>
    </w:p>
    <w:p w14:paraId="35A49B02" w14:textId="77777777" w:rsidR="00BB3A6D" w:rsidRPr="00164CD7" w:rsidRDefault="00BB3A6D" w:rsidP="00BB3A6D">
      <w:pPr>
        <w:rPr>
          <w:rFonts w:cs="Arial"/>
          <w:color w:val="FF0000"/>
          <w:sz w:val="22"/>
          <w:szCs w:val="22"/>
        </w:rPr>
      </w:pPr>
    </w:p>
    <w:p w14:paraId="06DB7738" w14:textId="77777777" w:rsidR="00BB3A6D" w:rsidRPr="00164CD7" w:rsidRDefault="00BB3A6D" w:rsidP="00BB3A6D">
      <w:pPr>
        <w:rPr>
          <w:rFonts w:cs="Arial"/>
          <w:color w:val="FF0000"/>
          <w:sz w:val="22"/>
          <w:szCs w:val="22"/>
        </w:rPr>
      </w:pPr>
    </w:p>
    <w:p w14:paraId="141A4A5F" w14:textId="77777777" w:rsidR="00897D65" w:rsidRPr="00164CD7" w:rsidRDefault="00897D65" w:rsidP="00897D65">
      <w:pPr>
        <w:rPr>
          <w:rFonts w:cs="Arial"/>
          <w:color w:val="FF0000"/>
          <w:sz w:val="22"/>
          <w:szCs w:val="22"/>
        </w:rPr>
      </w:pPr>
    </w:p>
    <w:p w14:paraId="4FA3E924" w14:textId="77777777" w:rsidR="00897D65" w:rsidRPr="00164CD7" w:rsidRDefault="00897D65" w:rsidP="00897D65">
      <w:pPr>
        <w:rPr>
          <w:rFonts w:cs="Arial"/>
          <w:color w:val="FF0000"/>
          <w:sz w:val="22"/>
          <w:szCs w:val="22"/>
        </w:rPr>
      </w:pPr>
    </w:p>
    <w:p w14:paraId="5E33E09E" w14:textId="77777777" w:rsidR="00897D65" w:rsidRPr="00164CD7" w:rsidRDefault="00897D65" w:rsidP="00897D65">
      <w:pPr>
        <w:rPr>
          <w:rFonts w:cs="Arial"/>
          <w:color w:val="FF0000"/>
          <w:sz w:val="22"/>
          <w:szCs w:val="22"/>
        </w:rPr>
      </w:pPr>
    </w:p>
    <w:p w14:paraId="073D05BD" w14:textId="77777777" w:rsidR="00897D65" w:rsidRPr="00164CD7" w:rsidRDefault="00897D65" w:rsidP="00897D65">
      <w:pPr>
        <w:rPr>
          <w:rFonts w:cs="Arial"/>
          <w:color w:val="FF0000"/>
          <w:sz w:val="22"/>
          <w:szCs w:val="22"/>
        </w:rPr>
      </w:pPr>
    </w:p>
    <w:p w14:paraId="4B11CC32" w14:textId="77777777" w:rsidR="00897D65" w:rsidRPr="00164CD7" w:rsidRDefault="00897D65" w:rsidP="00897D65">
      <w:pPr>
        <w:rPr>
          <w:rFonts w:cs="Arial"/>
          <w:color w:val="FF0000"/>
          <w:sz w:val="22"/>
          <w:szCs w:val="22"/>
        </w:rPr>
      </w:pPr>
    </w:p>
    <w:p w14:paraId="04D37E46" w14:textId="77777777" w:rsidR="00897D65" w:rsidRDefault="00897D65" w:rsidP="00897D65">
      <w:pPr>
        <w:jc w:val="both"/>
        <w:rPr>
          <w:rFonts w:cs="Arial"/>
          <w:sz w:val="22"/>
          <w:szCs w:val="22"/>
        </w:rPr>
      </w:pPr>
    </w:p>
    <w:p w14:paraId="409FEA51" w14:textId="77777777" w:rsidR="00897D65" w:rsidRDefault="00897D65" w:rsidP="00897D65">
      <w:pPr>
        <w:jc w:val="both"/>
        <w:rPr>
          <w:rFonts w:cs="Arial"/>
          <w:sz w:val="18"/>
          <w:szCs w:val="18"/>
        </w:rPr>
      </w:pPr>
    </w:p>
    <w:p w14:paraId="51ED09AE" w14:textId="77777777" w:rsidR="00897D65" w:rsidRDefault="00897D65" w:rsidP="00897D65">
      <w:pPr>
        <w:jc w:val="both"/>
        <w:rPr>
          <w:rFonts w:cs="Arial"/>
          <w:sz w:val="18"/>
          <w:szCs w:val="18"/>
        </w:rPr>
      </w:pPr>
    </w:p>
    <w:p w14:paraId="0D993367" w14:textId="77777777"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76B6E41C"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4955AC11" w14:textId="7F4F6B08" w:rsidR="00DE289E" w:rsidRPr="00DE289E" w:rsidRDefault="00DE289E" w:rsidP="00DE289E">
            <w:pPr>
              <w:jc w:val="both"/>
              <w:rPr>
                <w:b/>
                <w:szCs w:val="24"/>
                <w:lang w:eastAsia="en-US"/>
              </w:rPr>
            </w:pPr>
            <w:r w:rsidRPr="00DE289E">
              <w:rPr>
                <w:b/>
              </w:rPr>
              <w:lastRenderedPageBreak/>
              <w:t xml:space="preserve">Obrazec št. </w:t>
            </w:r>
            <w:r w:rsidR="00D774DE">
              <w:rPr>
                <w:b/>
              </w:rPr>
              <w:t>4</w:t>
            </w:r>
          </w:p>
        </w:tc>
      </w:tr>
    </w:tbl>
    <w:p w14:paraId="615A0181" w14:textId="77777777" w:rsidR="00DE289E" w:rsidRPr="00DE289E" w:rsidRDefault="00DE289E" w:rsidP="00DE289E">
      <w:pPr>
        <w:rPr>
          <w:lang w:eastAsia="en-US"/>
        </w:rPr>
      </w:pPr>
    </w:p>
    <w:p w14:paraId="54F88B1A" w14:textId="77777777" w:rsidR="00DE289E" w:rsidRPr="00DE289E" w:rsidRDefault="00DE289E" w:rsidP="00DE289E">
      <w:pPr>
        <w:rPr>
          <w:b/>
          <w:sz w:val="24"/>
          <w:szCs w:val="24"/>
        </w:rPr>
      </w:pPr>
    </w:p>
    <w:p w14:paraId="5DFD4B18" w14:textId="77777777" w:rsidR="00DE289E" w:rsidRPr="00DE289E" w:rsidRDefault="00DE289E" w:rsidP="00DE289E">
      <w:pPr>
        <w:jc w:val="center"/>
        <w:rPr>
          <w:b/>
          <w:sz w:val="24"/>
          <w:szCs w:val="24"/>
        </w:rPr>
      </w:pPr>
      <w:r w:rsidRPr="00DE289E">
        <w:rPr>
          <w:b/>
          <w:sz w:val="24"/>
          <w:szCs w:val="24"/>
        </w:rPr>
        <w:t>IZJAVE O SPREJEMU IN IZPOLNJEVANJU POGOJEV</w:t>
      </w:r>
    </w:p>
    <w:p w14:paraId="5936D213" w14:textId="77777777" w:rsidR="00DE289E" w:rsidRPr="00DE289E" w:rsidRDefault="00DE289E" w:rsidP="00DE289E"/>
    <w:p w14:paraId="2726147F" w14:textId="77777777" w:rsidR="00DE289E" w:rsidRPr="00DE289E" w:rsidRDefault="00DE289E" w:rsidP="00DE289E"/>
    <w:p w14:paraId="3E4C162E" w14:textId="77777777" w:rsidR="00BB3A6D" w:rsidRPr="0087614B" w:rsidRDefault="00BB3A6D" w:rsidP="00BB3A6D">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FBA939" w14:textId="77777777" w:rsidR="00BB3A6D" w:rsidRPr="0087614B" w:rsidRDefault="00BB3A6D" w:rsidP="00BB3A6D">
      <w:pPr>
        <w:jc w:val="both"/>
        <w:rPr>
          <w:rFonts w:cs="Arial"/>
        </w:rPr>
      </w:pPr>
    </w:p>
    <w:p w14:paraId="5C97A042" w14:textId="77777777" w:rsidR="00BB3A6D" w:rsidRPr="0087614B" w:rsidRDefault="00BB3A6D" w:rsidP="00BB3A6D">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14:paraId="3FEBF8CA" w14:textId="77777777" w:rsidR="00BB3A6D" w:rsidRPr="0087614B" w:rsidRDefault="00BB3A6D" w:rsidP="00BB3A6D">
      <w:pPr>
        <w:jc w:val="both"/>
        <w:rPr>
          <w:rFonts w:cs="Arial"/>
        </w:rPr>
      </w:pPr>
    </w:p>
    <w:p w14:paraId="5AB43E0A" w14:textId="77777777" w:rsidR="00BB3A6D" w:rsidRPr="0087614B" w:rsidRDefault="00BB3A6D" w:rsidP="00BB3A6D">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14:paraId="4FBCEB9C" w14:textId="77777777" w:rsidR="00BB3A6D" w:rsidRPr="0087614B" w:rsidRDefault="00BB3A6D" w:rsidP="00BB3A6D">
      <w:pPr>
        <w:jc w:val="both"/>
        <w:rPr>
          <w:rFonts w:cs="Arial"/>
        </w:rPr>
      </w:pPr>
    </w:p>
    <w:p w14:paraId="1DA7A1AE" w14:textId="77777777" w:rsidR="00BB3A6D" w:rsidRPr="00366C5E" w:rsidRDefault="00BB3A6D" w:rsidP="00BB3A6D">
      <w:pPr>
        <w:jc w:val="both"/>
        <w:rPr>
          <w:rFonts w:cs="Arial"/>
          <w:b/>
        </w:rPr>
      </w:pPr>
      <w:r w:rsidRPr="00366C5E">
        <w:rPr>
          <w:rFonts w:cs="Arial"/>
          <w:b/>
        </w:rPr>
        <w:t>Ponudnik mora  v obrazcu izpolniti vsa zahtevana polja.</w:t>
      </w:r>
    </w:p>
    <w:p w14:paraId="1903AA8F" w14:textId="757FAE3B" w:rsidR="0087614B" w:rsidRPr="0087614B" w:rsidRDefault="0087614B" w:rsidP="0087614B">
      <w:pPr>
        <w:jc w:val="both"/>
        <w:rPr>
          <w:rFonts w:cs="Arial"/>
        </w:rPr>
      </w:pPr>
      <w:r w:rsidRPr="0087614B">
        <w:rPr>
          <w:rFonts w:cs="Arial"/>
        </w:rPr>
        <w:t>zahtevana polja, nato obrazec natisniti in ga podpisati ter predložiti v ponudbi (elektronsko).</w:t>
      </w:r>
    </w:p>
    <w:p w14:paraId="3CB2F303" w14:textId="77777777" w:rsidR="0087614B" w:rsidRPr="0087614B" w:rsidRDefault="0087614B" w:rsidP="0087614B">
      <w:pPr>
        <w:jc w:val="both"/>
        <w:rPr>
          <w:rFonts w:cs="Arial"/>
        </w:rPr>
      </w:pPr>
    </w:p>
    <w:p w14:paraId="3821835F" w14:textId="77777777"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0430FEE9"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78B99FB6" w14:textId="74934B9B" w:rsidR="00DE289E" w:rsidRPr="00DE289E" w:rsidRDefault="00DE289E" w:rsidP="00DE289E">
            <w:pPr>
              <w:jc w:val="both"/>
              <w:rPr>
                <w:b/>
                <w:szCs w:val="24"/>
                <w:lang w:eastAsia="en-US"/>
              </w:rPr>
            </w:pPr>
            <w:r w:rsidRPr="00DE289E">
              <w:rPr>
                <w:b/>
              </w:rPr>
              <w:lastRenderedPageBreak/>
              <w:t xml:space="preserve">Obrazec št. </w:t>
            </w:r>
            <w:r w:rsidR="00D774DE">
              <w:rPr>
                <w:b/>
              </w:rPr>
              <w:t>5</w:t>
            </w:r>
          </w:p>
        </w:tc>
      </w:tr>
    </w:tbl>
    <w:p w14:paraId="66AFD26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52E54556" w14:textId="77777777" w:rsidR="00A801E8" w:rsidRDefault="00A801E8" w:rsidP="00A801E8">
      <w:pPr>
        <w:jc w:val="center"/>
        <w:rPr>
          <w:rFonts w:cs="Arial"/>
          <w:b/>
        </w:rPr>
      </w:pPr>
    </w:p>
    <w:p w14:paraId="40A1D892" w14:textId="77777777" w:rsidR="00765720" w:rsidRDefault="00765720" w:rsidP="00765720">
      <w:pPr>
        <w:spacing w:line="260" w:lineRule="exact"/>
        <w:jc w:val="center"/>
        <w:rPr>
          <w:b/>
          <w:sz w:val="24"/>
          <w:szCs w:val="24"/>
        </w:rPr>
      </w:pPr>
      <w:r>
        <w:rPr>
          <w:b/>
          <w:sz w:val="24"/>
        </w:rPr>
        <w:t>PODATKI O PODIZVAJALCU Z IZJAVO PODIZVAJALCA O IZPOLNJEVANJU OSNOVNE SPOSOBNOSTI</w:t>
      </w:r>
    </w:p>
    <w:p w14:paraId="1BFE3B33" w14:textId="77777777" w:rsidR="00765720" w:rsidRDefault="00765720" w:rsidP="00765720">
      <w:pPr>
        <w:spacing w:line="260" w:lineRule="exact"/>
      </w:pPr>
    </w:p>
    <w:p w14:paraId="0331C50F" w14:textId="77777777" w:rsidR="00765720" w:rsidRDefault="00765720" w:rsidP="00765720">
      <w:pPr>
        <w:spacing w:line="260" w:lineRule="exact"/>
        <w:rPr>
          <w:rFonts w:cs="Arial"/>
          <w:b/>
          <w:noProof/>
          <w:color w:val="000000"/>
        </w:rPr>
      </w:pPr>
      <w:r>
        <w:rPr>
          <w:rFonts w:cs="Arial"/>
          <w:b/>
          <w:noProof/>
          <w:color w:val="000000"/>
        </w:rPr>
        <w:t>1. PODATKI O PODIZVAJALCU</w:t>
      </w:r>
    </w:p>
    <w:p w14:paraId="27618666" w14:textId="77777777" w:rsidR="00765720" w:rsidRDefault="00765720" w:rsidP="00765720">
      <w:pPr>
        <w:spacing w:line="260" w:lineRule="exact"/>
      </w:pPr>
    </w:p>
    <w:p w14:paraId="636DC881" w14:textId="02744E8D"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F15333" w:rsidRPr="00F15333">
        <w:rPr>
          <w:rFonts w:cs="Arial"/>
        </w:rPr>
        <w:t>JN-00</w:t>
      </w:r>
      <w:r w:rsidR="000634DC">
        <w:rPr>
          <w:rFonts w:cs="Arial"/>
        </w:rPr>
        <w:t>11</w:t>
      </w:r>
      <w:r w:rsidR="00F15333" w:rsidRPr="00F15333">
        <w:rPr>
          <w:rFonts w:cs="Arial"/>
        </w:rPr>
        <w:t>/202</w:t>
      </w:r>
      <w:r w:rsidR="00604BA8">
        <w:rPr>
          <w:rFonts w:cs="Arial"/>
        </w:rPr>
        <w:t>5</w:t>
      </w:r>
      <w:r>
        <w:rPr>
          <w:rFonts w:cs="Arial"/>
          <w:color w:val="000000"/>
        </w:rPr>
        <w:t xml:space="preserve">, katerega predmet je </w:t>
      </w:r>
      <w:r w:rsidR="000634DC" w:rsidRPr="000634DC">
        <w:rPr>
          <w:rFonts w:cs="Arial"/>
          <w:color w:val="000000"/>
        </w:rPr>
        <w:t>NABAVA DELOVNE OBLEKE, POSTELJNEGA IN BOLNIŠKEGA PERILA TER DRUGIH TEKSTILNIH IZDELKOV</w:t>
      </w:r>
      <w:r w:rsidR="00784C57">
        <w:rPr>
          <w:rFonts w:cs="Arial"/>
          <w:color w:val="000000"/>
        </w:rPr>
        <w:t xml:space="preserve"> </w:t>
      </w:r>
      <w:r>
        <w:rPr>
          <w:rFonts w:cs="Arial"/>
          <w:color w:val="000000"/>
        </w:rPr>
        <w:t>potrjujemo, da bomo sodelovali pri izvedbi predmetnega naročila kot podizvajalec ponudnika - glavnega izvajalca:</w:t>
      </w:r>
    </w:p>
    <w:p w14:paraId="05B1D85B" w14:textId="77777777"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12C5C638" w14:textId="77777777" w:rsidR="00765720" w:rsidRDefault="00765720" w:rsidP="00765720">
      <w:pPr>
        <w:spacing w:line="260" w:lineRule="exact"/>
        <w:rPr>
          <w:rFonts w:cs="Arial"/>
        </w:rPr>
      </w:pPr>
    </w:p>
    <w:p w14:paraId="48521DCC" w14:textId="77777777" w:rsidR="00765720" w:rsidRDefault="00765720" w:rsidP="00765720">
      <w:pPr>
        <w:spacing w:line="260" w:lineRule="exact"/>
        <w:rPr>
          <w:rFonts w:cs="Aria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5075"/>
      </w:tblGrid>
      <w:tr w:rsidR="00765720" w14:paraId="47EFC339" w14:textId="77777777" w:rsidTr="008E06D7">
        <w:tc>
          <w:tcPr>
            <w:tcW w:w="4139" w:type="dxa"/>
            <w:tcBorders>
              <w:top w:val="single" w:sz="4" w:space="0" w:color="auto"/>
              <w:left w:val="single" w:sz="4" w:space="0" w:color="auto"/>
              <w:bottom w:val="single" w:sz="4" w:space="0" w:color="auto"/>
              <w:right w:val="single" w:sz="4" w:space="0" w:color="auto"/>
            </w:tcBorders>
          </w:tcPr>
          <w:p w14:paraId="114DF194" w14:textId="77777777" w:rsidR="00765720" w:rsidRDefault="00765720" w:rsidP="00030A47">
            <w:pPr>
              <w:spacing w:line="260" w:lineRule="exact"/>
              <w:rPr>
                <w:rFonts w:cs="Arial"/>
                <w:szCs w:val="24"/>
                <w:lang w:eastAsia="en-US"/>
              </w:rPr>
            </w:pPr>
            <w:r>
              <w:rPr>
                <w:rFonts w:cs="Arial"/>
              </w:rPr>
              <w:t>POLNI NAZIV IN FIRMA PODIZVAJALCA:</w:t>
            </w:r>
          </w:p>
          <w:p w14:paraId="763985C4"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CDA997" w14:textId="77777777" w:rsidR="00765720" w:rsidRDefault="00765720" w:rsidP="00030A47">
            <w:pPr>
              <w:spacing w:line="260" w:lineRule="exact"/>
              <w:jc w:val="both"/>
              <w:rPr>
                <w:rFonts w:cs="Arial"/>
                <w:szCs w:val="24"/>
                <w:lang w:eastAsia="en-US"/>
              </w:rPr>
            </w:pPr>
          </w:p>
        </w:tc>
      </w:tr>
      <w:tr w:rsidR="00765720" w14:paraId="06AADCCE" w14:textId="77777777" w:rsidTr="008E06D7">
        <w:tc>
          <w:tcPr>
            <w:tcW w:w="4139" w:type="dxa"/>
            <w:tcBorders>
              <w:top w:val="single" w:sz="4" w:space="0" w:color="auto"/>
              <w:left w:val="single" w:sz="4" w:space="0" w:color="auto"/>
              <w:bottom w:val="single" w:sz="4" w:space="0" w:color="auto"/>
              <w:right w:val="single" w:sz="4" w:space="0" w:color="auto"/>
            </w:tcBorders>
          </w:tcPr>
          <w:p w14:paraId="5421327B" w14:textId="77777777" w:rsidR="00765720" w:rsidRDefault="00765720" w:rsidP="00030A47">
            <w:pPr>
              <w:spacing w:line="260" w:lineRule="exact"/>
              <w:rPr>
                <w:rFonts w:cs="Arial"/>
                <w:szCs w:val="24"/>
                <w:lang w:eastAsia="en-US"/>
              </w:rPr>
            </w:pPr>
            <w:r>
              <w:rPr>
                <w:rFonts w:cs="Arial"/>
              </w:rPr>
              <w:t>NASLOV PODIZVAJALCA:</w:t>
            </w:r>
          </w:p>
          <w:p w14:paraId="189A6B2F"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70E9D06" w14:textId="77777777" w:rsidR="00765720" w:rsidRDefault="00765720" w:rsidP="00030A47">
            <w:pPr>
              <w:spacing w:line="260" w:lineRule="exact"/>
              <w:jc w:val="both"/>
              <w:rPr>
                <w:rFonts w:cs="Arial"/>
                <w:szCs w:val="24"/>
                <w:lang w:eastAsia="en-US"/>
              </w:rPr>
            </w:pPr>
          </w:p>
        </w:tc>
      </w:tr>
      <w:tr w:rsidR="00765720" w14:paraId="3CEDD879" w14:textId="77777777" w:rsidTr="008E06D7">
        <w:tc>
          <w:tcPr>
            <w:tcW w:w="4139" w:type="dxa"/>
            <w:tcBorders>
              <w:top w:val="single" w:sz="4" w:space="0" w:color="auto"/>
              <w:left w:val="single" w:sz="4" w:space="0" w:color="auto"/>
              <w:bottom w:val="single" w:sz="4" w:space="0" w:color="auto"/>
              <w:right w:val="single" w:sz="4" w:space="0" w:color="auto"/>
            </w:tcBorders>
          </w:tcPr>
          <w:p w14:paraId="63E5746B" w14:textId="77777777" w:rsidR="00765720" w:rsidRDefault="00765720" w:rsidP="00030A47">
            <w:pPr>
              <w:spacing w:line="260" w:lineRule="exact"/>
              <w:rPr>
                <w:rFonts w:cs="Arial"/>
                <w:szCs w:val="24"/>
                <w:lang w:eastAsia="en-US"/>
              </w:rPr>
            </w:pPr>
            <w:r>
              <w:rPr>
                <w:rFonts w:cs="Arial"/>
              </w:rPr>
              <w:t>KONTAKTNA OSEBA:</w:t>
            </w:r>
          </w:p>
          <w:p w14:paraId="74B025CD"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4A7301F" w14:textId="77777777" w:rsidR="00765720" w:rsidRDefault="00765720" w:rsidP="00030A47">
            <w:pPr>
              <w:spacing w:line="260" w:lineRule="exact"/>
              <w:jc w:val="both"/>
              <w:rPr>
                <w:rFonts w:cs="Arial"/>
                <w:szCs w:val="24"/>
                <w:lang w:eastAsia="en-US"/>
              </w:rPr>
            </w:pPr>
          </w:p>
        </w:tc>
      </w:tr>
      <w:tr w:rsidR="00765720" w14:paraId="500699DF"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0B96712D" w14:textId="77777777"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25808F4F" w14:textId="77777777" w:rsidR="00765720" w:rsidRDefault="00765720" w:rsidP="00030A47">
            <w:pPr>
              <w:spacing w:line="260" w:lineRule="exact"/>
              <w:jc w:val="both"/>
              <w:rPr>
                <w:rFonts w:cs="Arial"/>
                <w:szCs w:val="24"/>
                <w:lang w:eastAsia="en-US"/>
              </w:rPr>
            </w:pPr>
          </w:p>
        </w:tc>
      </w:tr>
      <w:tr w:rsidR="00765720" w14:paraId="70BFD1C2" w14:textId="77777777" w:rsidTr="008E06D7">
        <w:tc>
          <w:tcPr>
            <w:tcW w:w="4139" w:type="dxa"/>
            <w:tcBorders>
              <w:top w:val="single" w:sz="4" w:space="0" w:color="auto"/>
              <w:left w:val="single" w:sz="4" w:space="0" w:color="auto"/>
              <w:bottom w:val="single" w:sz="4" w:space="0" w:color="auto"/>
              <w:right w:val="single" w:sz="4" w:space="0" w:color="auto"/>
            </w:tcBorders>
          </w:tcPr>
          <w:p w14:paraId="2849E77D" w14:textId="77777777" w:rsidR="00765720" w:rsidRDefault="00765720" w:rsidP="00030A47">
            <w:pPr>
              <w:spacing w:line="260" w:lineRule="exact"/>
              <w:rPr>
                <w:rFonts w:cs="Arial"/>
                <w:szCs w:val="24"/>
                <w:lang w:eastAsia="en-US"/>
              </w:rPr>
            </w:pPr>
            <w:r>
              <w:rPr>
                <w:rFonts w:cs="Arial"/>
              </w:rPr>
              <w:t>TELEFON:</w:t>
            </w:r>
          </w:p>
          <w:p w14:paraId="36427A55"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F5BD324" w14:textId="77777777" w:rsidR="00765720" w:rsidRDefault="00765720" w:rsidP="00030A47">
            <w:pPr>
              <w:spacing w:line="260" w:lineRule="exact"/>
              <w:jc w:val="both"/>
              <w:rPr>
                <w:rFonts w:cs="Arial"/>
                <w:szCs w:val="24"/>
                <w:lang w:eastAsia="en-US"/>
              </w:rPr>
            </w:pPr>
          </w:p>
        </w:tc>
      </w:tr>
      <w:tr w:rsidR="00765720" w14:paraId="14A4AC30" w14:textId="77777777" w:rsidTr="008E06D7">
        <w:tc>
          <w:tcPr>
            <w:tcW w:w="4139" w:type="dxa"/>
            <w:tcBorders>
              <w:top w:val="single" w:sz="4" w:space="0" w:color="auto"/>
              <w:left w:val="single" w:sz="4" w:space="0" w:color="auto"/>
              <w:bottom w:val="single" w:sz="4" w:space="0" w:color="auto"/>
              <w:right w:val="single" w:sz="4" w:space="0" w:color="auto"/>
            </w:tcBorders>
          </w:tcPr>
          <w:p w14:paraId="09DEFCD6" w14:textId="77777777" w:rsidR="00765720" w:rsidRDefault="00765720" w:rsidP="00030A47">
            <w:pPr>
              <w:spacing w:line="260" w:lineRule="exact"/>
              <w:rPr>
                <w:rFonts w:cs="Arial"/>
                <w:szCs w:val="24"/>
                <w:lang w:eastAsia="en-US"/>
              </w:rPr>
            </w:pPr>
            <w:r>
              <w:rPr>
                <w:rFonts w:cs="Arial"/>
              </w:rPr>
              <w:t>TELEFAX:</w:t>
            </w:r>
          </w:p>
          <w:p w14:paraId="4A964CDF"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30FEA85" w14:textId="77777777" w:rsidR="00765720" w:rsidRDefault="00765720" w:rsidP="00030A47">
            <w:pPr>
              <w:spacing w:line="260" w:lineRule="exact"/>
              <w:jc w:val="both"/>
              <w:rPr>
                <w:rFonts w:cs="Arial"/>
                <w:szCs w:val="24"/>
                <w:lang w:eastAsia="en-US"/>
              </w:rPr>
            </w:pPr>
          </w:p>
        </w:tc>
      </w:tr>
      <w:tr w:rsidR="00765720" w14:paraId="4453EA31" w14:textId="77777777" w:rsidTr="008E06D7">
        <w:tc>
          <w:tcPr>
            <w:tcW w:w="4139" w:type="dxa"/>
            <w:tcBorders>
              <w:top w:val="single" w:sz="4" w:space="0" w:color="auto"/>
              <w:left w:val="single" w:sz="4" w:space="0" w:color="auto"/>
              <w:bottom w:val="single" w:sz="4" w:space="0" w:color="auto"/>
              <w:right w:val="single" w:sz="4" w:space="0" w:color="auto"/>
            </w:tcBorders>
          </w:tcPr>
          <w:p w14:paraId="0C6E65F0" w14:textId="77777777" w:rsidR="00765720" w:rsidRDefault="00765720" w:rsidP="00030A47">
            <w:pPr>
              <w:spacing w:line="260" w:lineRule="exact"/>
              <w:rPr>
                <w:rFonts w:cs="Arial"/>
                <w:szCs w:val="24"/>
                <w:lang w:eastAsia="en-US"/>
              </w:rPr>
            </w:pPr>
            <w:r>
              <w:rPr>
                <w:rFonts w:cs="Arial"/>
              </w:rPr>
              <w:t>IDENTIFIKACIJSKA ŠTEVILKA ZA DDV:</w:t>
            </w:r>
          </w:p>
          <w:p w14:paraId="0249710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6819592" w14:textId="77777777" w:rsidR="00765720" w:rsidRDefault="00765720" w:rsidP="00030A47">
            <w:pPr>
              <w:spacing w:line="260" w:lineRule="exact"/>
              <w:jc w:val="both"/>
              <w:rPr>
                <w:rFonts w:cs="Arial"/>
                <w:szCs w:val="24"/>
                <w:lang w:eastAsia="en-US"/>
              </w:rPr>
            </w:pPr>
          </w:p>
        </w:tc>
      </w:tr>
      <w:tr w:rsidR="00765720" w14:paraId="1167361F" w14:textId="77777777" w:rsidTr="008E06D7">
        <w:tc>
          <w:tcPr>
            <w:tcW w:w="4139" w:type="dxa"/>
            <w:tcBorders>
              <w:top w:val="single" w:sz="4" w:space="0" w:color="auto"/>
              <w:left w:val="single" w:sz="4" w:space="0" w:color="auto"/>
              <w:bottom w:val="single" w:sz="4" w:space="0" w:color="auto"/>
              <w:right w:val="single" w:sz="4" w:space="0" w:color="auto"/>
            </w:tcBorders>
          </w:tcPr>
          <w:p w14:paraId="624C36B6" w14:textId="77777777" w:rsidR="00765720" w:rsidRDefault="00765720" w:rsidP="00030A47">
            <w:pPr>
              <w:spacing w:line="260" w:lineRule="exact"/>
              <w:rPr>
                <w:rFonts w:cs="Arial"/>
                <w:szCs w:val="24"/>
                <w:lang w:eastAsia="en-US"/>
              </w:rPr>
            </w:pPr>
            <w:r>
              <w:rPr>
                <w:rFonts w:cs="Arial"/>
              </w:rPr>
              <w:t>MATIČNA ŠTEVILKA:</w:t>
            </w:r>
          </w:p>
          <w:p w14:paraId="20DBC6F3"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A6C2229" w14:textId="77777777" w:rsidR="00765720" w:rsidRDefault="00765720" w:rsidP="00030A47">
            <w:pPr>
              <w:spacing w:line="260" w:lineRule="exact"/>
              <w:jc w:val="both"/>
              <w:rPr>
                <w:rFonts w:cs="Arial"/>
                <w:szCs w:val="24"/>
                <w:lang w:eastAsia="en-US"/>
              </w:rPr>
            </w:pPr>
          </w:p>
        </w:tc>
      </w:tr>
      <w:tr w:rsidR="00765720" w14:paraId="09A2B7B6" w14:textId="77777777" w:rsidTr="008E06D7">
        <w:tc>
          <w:tcPr>
            <w:tcW w:w="4139" w:type="dxa"/>
            <w:tcBorders>
              <w:top w:val="single" w:sz="4" w:space="0" w:color="auto"/>
              <w:left w:val="single" w:sz="4" w:space="0" w:color="auto"/>
              <w:bottom w:val="single" w:sz="4" w:space="0" w:color="auto"/>
              <w:right w:val="single" w:sz="4" w:space="0" w:color="auto"/>
            </w:tcBorders>
          </w:tcPr>
          <w:p w14:paraId="3F93F1B8" w14:textId="77777777" w:rsidR="00765720" w:rsidRDefault="00765720" w:rsidP="00030A47">
            <w:pPr>
              <w:spacing w:line="260" w:lineRule="exact"/>
              <w:rPr>
                <w:rFonts w:cs="Arial"/>
                <w:szCs w:val="24"/>
                <w:lang w:eastAsia="en-US"/>
              </w:rPr>
            </w:pPr>
            <w:r>
              <w:rPr>
                <w:rFonts w:cs="Arial"/>
              </w:rPr>
              <w:t>ŠT. TRR-ja in BANKA:</w:t>
            </w:r>
          </w:p>
          <w:p w14:paraId="29ACEB00"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9C01997" w14:textId="77777777" w:rsidR="00765720" w:rsidRDefault="00765720" w:rsidP="00030A47">
            <w:pPr>
              <w:spacing w:line="260" w:lineRule="exact"/>
              <w:jc w:val="both"/>
              <w:rPr>
                <w:rFonts w:cs="Arial"/>
                <w:szCs w:val="24"/>
                <w:lang w:eastAsia="en-US"/>
              </w:rPr>
            </w:pPr>
          </w:p>
        </w:tc>
      </w:tr>
      <w:tr w:rsidR="00765720" w14:paraId="2F82665B"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426E6C47" w14:textId="77777777"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213CAB3F" w14:textId="77777777" w:rsidR="00765720" w:rsidRDefault="00765720" w:rsidP="00030A47">
            <w:pPr>
              <w:spacing w:line="260" w:lineRule="exact"/>
              <w:jc w:val="both"/>
              <w:rPr>
                <w:rFonts w:cs="Arial"/>
                <w:szCs w:val="24"/>
                <w:lang w:eastAsia="en-US"/>
              </w:rPr>
            </w:pPr>
          </w:p>
        </w:tc>
      </w:tr>
      <w:tr w:rsidR="00765720" w14:paraId="3C5099F2" w14:textId="77777777" w:rsidTr="008E06D7">
        <w:tc>
          <w:tcPr>
            <w:tcW w:w="4139" w:type="dxa"/>
            <w:tcBorders>
              <w:top w:val="single" w:sz="4" w:space="0" w:color="auto"/>
              <w:left w:val="single" w:sz="4" w:space="0" w:color="auto"/>
              <w:bottom w:val="single" w:sz="4" w:space="0" w:color="auto"/>
              <w:right w:val="single" w:sz="4" w:space="0" w:color="auto"/>
            </w:tcBorders>
          </w:tcPr>
          <w:p w14:paraId="389D7C10" w14:textId="77777777" w:rsidR="00765720" w:rsidRDefault="00765720" w:rsidP="00030A47">
            <w:pPr>
              <w:spacing w:line="260" w:lineRule="exact"/>
              <w:rPr>
                <w:rFonts w:cs="Arial"/>
                <w:szCs w:val="24"/>
                <w:lang w:eastAsia="en-US"/>
              </w:rPr>
            </w:pPr>
            <w:r>
              <w:rPr>
                <w:rFonts w:cs="Arial"/>
              </w:rPr>
              <w:t>ZAKONITI ZASTOPNIKI PODIZVAJALCA:</w:t>
            </w:r>
          </w:p>
          <w:p w14:paraId="0CAD44D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E36831B" w14:textId="77777777" w:rsidR="00765720" w:rsidRDefault="00765720" w:rsidP="00030A47">
            <w:pPr>
              <w:spacing w:line="260" w:lineRule="exact"/>
              <w:jc w:val="both"/>
              <w:rPr>
                <w:rFonts w:cs="Arial"/>
                <w:szCs w:val="24"/>
                <w:lang w:eastAsia="en-US"/>
              </w:rPr>
            </w:pPr>
          </w:p>
        </w:tc>
      </w:tr>
      <w:tr w:rsidR="00765720" w14:paraId="500EAE0E"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7B2EAB8F" w14:textId="77777777"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48787433" w14:textId="77777777" w:rsidR="00765720" w:rsidRDefault="00765720" w:rsidP="00030A47">
            <w:pPr>
              <w:spacing w:line="260" w:lineRule="exact"/>
              <w:jc w:val="both"/>
              <w:rPr>
                <w:rFonts w:cs="Arial"/>
                <w:szCs w:val="24"/>
                <w:lang w:eastAsia="en-US"/>
              </w:rPr>
            </w:pPr>
          </w:p>
        </w:tc>
      </w:tr>
      <w:tr w:rsidR="00765720" w14:paraId="345DED01" w14:textId="77777777" w:rsidTr="008E06D7">
        <w:tc>
          <w:tcPr>
            <w:tcW w:w="4139" w:type="dxa"/>
            <w:tcBorders>
              <w:top w:val="single" w:sz="4" w:space="0" w:color="auto"/>
              <w:left w:val="single" w:sz="4" w:space="0" w:color="auto"/>
              <w:bottom w:val="single" w:sz="4" w:space="0" w:color="auto"/>
              <w:right w:val="single" w:sz="4" w:space="0" w:color="auto"/>
            </w:tcBorders>
          </w:tcPr>
          <w:p w14:paraId="5E382DA5" w14:textId="77777777" w:rsidR="00765720" w:rsidRDefault="00765720" w:rsidP="00030A47">
            <w:pPr>
              <w:spacing w:line="260" w:lineRule="exact"/>
              <w:rPr>
                <w:rFonts w:cs="Arial"/>
                <w:szCs w:val="24"/>
                <w:lang w:eastAsia="en-US"/>
              </w:rPr>
            </w:pPr>
            <w:r>
              <w:rPr>
                <w:rFonts w:cs="Arial"/>
              </w:rPr>
              <w:t>KRAJ IZVEDBE DEL:</w:t>
            </w:r>
          </w:p>
          <w:p w14:paraId="2C3BF5A0"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34AB712" w14:textId="77777777" w:rsidR="00765720" w:rsidRDefault="00765720" w:rsidP="00030A47">
            <w:pPr>
              <w:spacing w:line="260" w:lineRule="exact"/>
              <w:jc w:val="both"/>
              <w:rPr>
                <w:rFonts w:cs="Arial"/>
                <w:szCs w:val="24"/>
                <w:lang w:eastAsia="en-US"/>
              </w:rPr>
            </w:pPr>
          </w:p>
        </w:tc>
      </w:tr>
      <w:tr w:rsidR="00765720" w14:paraId="4D883A01" w14:textId="77777777" w:rsidTr="008E06D7">
        <w:tc>
          <w:tcPr>
            <w:tcW w:w="4139" w:type="dxa"/>
            <w:tcBorders>
              <w:top w:val="single" w:sz="4" w:space="0" w:color="auto"/>
              <w:left w:val="single" w:sz="4" w:space="0" w:color="auto"/>
              <w:bottom w:val="single" w:sz="4" w:space="0" w:color="auto"/>
              <w:right w:val="single" w:sz="4" w:space="0" w:color="auto"/>
            </w:tcBorders>
          </w:tcPr>
          <w:p w14:paraId="125A1370" w14:textId="77777777" w:rsidR="00765720" w:rsidRDefault="00765720" w:rsidP="00030A47">
            <w:pPr>
              <w:spacing w:line="260" w:lineRule="exact"/>
              <w:rPr>
                <w:rFonts w:cs="Arial"/>
                <w:szCs w:val="24"/>
                <w:lang w:eastAsia="en-US"/>
              </w:rPr>
            </w:pPr>
            <w:r>
              <w:rPr>
                <w:rFonts w:cs="Arial"/>
              </w:rPr>
              <w:t>ROK IZVEDBE DEL:</w:t>
            </w:r>
          </w:p>
          <w:p w14:paraId="24A85B8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9CBE11E" w14:textId="77777777" w:rsidR="00765720" w:rsidRDefault="00765720" w:rsidP="00030A47">
            <w:pPr>
              <w:spacing w:line="260" w:lineRule="exact"/>
              <w:jc w:val="both"/>
              <w:rPr>
                <w:rFonts w:cs="Arial"/>
                <w:szCs w:val="24"/>
                <w:lang w:eastAsia="en-US"/>
              </w:rPr>
            </w:pPr>
          </w:p>
        </w:tc>
      </w:tr>
    </w:tbl>
    <w:p w14:paraId="7E2606BC" w14:textId="77777777" w:rsidR="00765720" w:rsidRDefault="00765720" w:rsidP="00765720">
      <w:pPr>
        <w:spacing w:line="260" w:lineRule="exact"/>
        <w:rPr>
          <w:rFonts w:cs="Arial"/>
          <w:lang w:eastAsia="en-US"/>
        </w:rPr>
      </w:pPr>
    </w:p>
    <w:p w14:paraId="13DD5A5A" w14:textId="77777777"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14:paraId="2DDFF282" w14:textId="77777777" w:rsidR="00765720" w:rsidRDefault="00765720" w:rsidP="00765720">
      <w:pPr>
        <w:spacing w:line="260" w:lineRule="exact"/>
      </w:pPr>
    </w:p>
    <w:p w14:paraId="03672778" w14:textId="77777777"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14:paraId="2761C996" w14:textId="77777777" w:rsidR="00765720" w:rsidRDefault="00765720" w:rsidP="00765720">
      <w:pPr>
        <w:autoSpaceDE w:val="0"/>
        <w:autoSpaceDN w:val="0"/>
        <w:adjustRightInd w:val="0"/>
        <w:spacing w:line="260" w:lineRule="exact"/>
        <w:rPr>
          <w:rFonts w:cs="Arial"/>
          <w:color w:val="000000"/>
        </w:rPr>
      </w:pPr>
    </w:p>
    <w:p w14:paraId="6D7F52A9" w14:textId="77777777" w:rsidR="00765720"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48930F10" w14:textId="77777777" w:rsidR="00765720" w:rsidRPr="00BB2040" w:rsidRDefault="00765720" w:rsidP="001314FF">
      <w:pPr>
        <w:numPr>
          <w:ilvl w:val="0"/>
          <w:numId w:val="11"/>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14:paraId="4CB5A16B"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14:paraId="6EFE6015"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14:paraId="2FB8FA25"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14:paraId="6661224C"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14:paraId="376DBB0A"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14:paraId="07AD4B06"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1E23D73C" w14:textId="77777777" w:rsidR="00765720"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6004D929" w14:textId="77777777" w:rsidR="00765720" w:rsidRDefault="00765720" w:rsidP="00765720">
      <w:pPr>
        <w:spacing w:line="260" w:lineRule="exact"/>
        <w:rPr>
          <w:rFonts w:cs="Arial"/>
          <w:color w:val="000000"/>
        </w:rPr>
      </w:pPr>
    </w:p>
    <w:p w14:paraId="350BD4DC" w14:textId="77777777" w:rsidR="00765720" w:rsidRDefault="00765720" w:rsidP="00765720">
      <w:pPr>
        <w:spacing w:line="260" w:lineRule="exact"/>
      </w:pPr>
    </w:p>
    <w:p w14:paraId="21F1C308" w14:textId="77777777" w:rsidR="00765720" w:rsidRDefault="00765720" w:rsidP="00765720">
      <w:pPr>
        <w:spacing w:line="260" w:lineRule="exact"/>
      </w:pPr>
    </w:p>
    <w:p w14:paraId="52D3CBD8" w14:textId="77777777"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14:paraId="3A2AB1AD" w14:textId="77777777" w:rsidTr="00030A47">
        <w:tc>
          <w:tcPr>
            <w:tcW w:w="5204" w:type="dxa"/>
            <w:hideMark/>
          </w:tcPr>
          <w:p w14:paraId="223FF151" w14:textId="77777777" w:rsidR="00765720" w:rsidRDefault="00765720" w:rsidP="00030A47">
            <w:pPr>
              <w:spacing w:line="260" w:lineRule="exact"/>
              <w:rPr>
                <w:rFonts w:cs="Arial"/>
                <w:szCs w:val="24"/>
                <w:lang w:eastAsia="en-US"/>
              </w:rPr>
            </w:pPr>
            <w:r>
              <w:rPr>
                <w:rFonts w:cs="Arial"/>
              </w:rPr>
              <w:t>Kraj in datum:</w:t>
            </w:r>
          </w:p>
          <w:p w14:paraId="0A196DB9" w14:textId="77777777"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14:paraId="0C92F5A7" w14:textId="77777777" w:rsidR="00765720" w:rsidRDefault="00765720" w:rsidP="00030A47">
            <w:pPr>
              <w:spacing w:line="260" w:lineRule="exact"/>
              <w:rPr>
                <w:rFonts w:cs="Arial"/>
                <w:szCs w:val="24"/>
                <w:lang w:eastAsia="en-US"/>
              </w:rPr>
            </w:pPr>
            <w:r>
              <w:rPr>
                <w:rFonts w:cs="Arial"/>
              </w:rPr>
              <w:t>Odgovorna oseba (zakoniti zastopnik podizvajalca):</w:t>
            </w:r>
          </w:p>
          <w:p w14:paraId="7CE6B7EB" w14:textId="77777777" w:rsidR="00765720" w:rsidRDefault="00765720" w:rsidP="00030A47">
            <w:pPr>
              <w:spacing w:line="260" w:lineRule="exact"/>
              <w:jc w:val="both"/>
              <w:rPr>
                <w:rFonts w:cs="Arial"/>
                <w:szCs w:val="24"/>
                <w:lang w:eastAsia="en-US"/>
              </w:rPr>
            </w:pPr>
            <w:r>
              <w:rPr>
                <w:rFonts w:cs="Arial"/>
              </w:rPr>
              <w:t>_______________________________</w:t>
            </w:r>
          </w:p>
        </w:tc>
      </w:tr>
      <w:tr w:rsidR="00765720" w14:paraId="3BD491CB" w14:textId="77777777" w:rsidTr="00030A47">
        <w:tc>
          <w:tcPr>
            <w:tcW w:w="5204" w:type="dxa"/>
            <w:hideMark/>
          </w:tcPr>
          <w:p w14:paraId="12EF04B4" w14:textId="77777777"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14:paraId="77056173" w14:textId="77777777" w:rsidTr="00030A47">
              <w:trPr>
                <w:trHeight w:val="1135"/>
              </w:trPr>
              <w:tc>
                <w:tcPr>
                  <w:tcW w:w="6245" w:type="dxa"/>
                </w:tcPr>
                <w:p w14:paraId="76943279" w14:textId="77777777" w:rsidR="00765720" w:rsidRDefault="00765720" w:rsidP="00030A47">
                  <w:pPr>
                    <w:autoSpaceDE w:val="0"/>
                    <w:autoSpaceDN w:val="0"/>
                    <w:adjustRightInd w:val="0"/>
                    <w:spacing w:line="260" w:lineRule="exact"/>
                    <w:rPr>
                      <w:rFonts w:cs="Arial"/>
                      <w:color w:val="000000"/>
                      <w:sz w:val="18"/>
                      <w:szCs w:val="18"/>
                      <w:lang w:eastAsia="en-US"/>
                    </w:rPr>
                  </w:pPr>
                </w:p>
                <w:p w14:paraId="2E6137EE" w14:textId="77777777" w:rsidR="00765720" w:rsidRDefault="00765720" w:rsidP="00030A47">
                  <w:pPr>
                    <w:autoSpaceDE w:val="0"/>
                    <w:autoSpaceDN w:val="0"/>
                    <w:adjustRightInd w:val="0"/>
                    <w:spacing w:line="260" w:lineRule="exact"/>
                    <w:rPr>
                      <w:rFonts w:cs="Arial"/>
                      <w:color w:val="000000"/>
                      <w:sz w:val="18"/>
                      <w:szCs w:val="18"/>
                    </w:rPr>
                  </w:pPr>
                </w:p>
                <w:p w14:paraId="62AB758F" w14:textId="77777777" w:rsidR="00765720" w:rsidRDefault="00765720" w:rsidP="00030A47">
                  <w:pPr>
                    <w:autoSpaceDE w:val="0"/>
                    <w:autoSpaceDN w:val="0"/>
                    <w:adjustRightInd w:val="0"/>
                    <w:spacing w:line="260" w:lineRule="exact"/>
                    <w:rPr>
                      <w:rFonts w:cs="Arial"/>
                      <w:color w:val="000000"/>
                      <w:sz w:val="18"/>
                      <w:szCs w:val="18"/>
                    </w:rPr>
                  </w:pPr>
                </w:p>
                <w:p w14:paraId="66C9CF74" w14:textId="77777777" w:rsidR="00765720" w:rsidRDefault="00765720" w:rsidP="00030A47">
                  <w:pPr>
                    <w:autoSpaceDE w:val="0"/>
                    <w:autoSpaceDN w:val="0"/>
                    <w:adjustRightInd w:val="0"/>
                    <w:spacing w:line="260" w:lineRule="exact"/>
                    <w:rPr>
                      <w:rFonts w:cs="Arial"/>
                      <w:color w:val="000000"/>
                      <w:sz w:val="18"/>
                      <w:szCs w:val="18"/>
                    </w:rPr>
                  </w:pPr>
                </w:p>
                <w:p w14:paraId="6728938B" w14:textId="77777777"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14:paraId="1AB125BF" w14:textId="77777777" w:rsidR="00765720" w:rsidRDefault="00765720" w:rsidP="00030A47">
                  <w:pPr>
                    <w:autoSpaceDE w:val="0"/>
                    <w:autoSpaceDN w:val="0"/>
                    <w:adjustRightInd w:val="0"/>
                    <w:spacing w:line="260" w:lineRule="exact"/>
                    <w:rPr>
                      <w:rFonts w:cs="Arial"/>
                      <w:color w:val="000000"/>
                    </w:rPr>
                  </w:pPr>
                </w:p>
                <w:p w14:paraId="1901D998" w14:textId="77777777"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247872B0" w14:textId="77777777" w:rsidR="00765720" w:rsidRDefault="00765720" w:rsidP="00030A47">
            <w:pPr>
              <w:spacing w:line="260" w:lineRule="exact"/>
              <w:jc w:val="both"/>
              <w:rPr>
                <w:rFonts w:cs="Arial"/>
                <w:szCs w:val="24"/>
                <w:lang w:eastAsia="en-US"/>
              </w:rPr>
            </w:pPr>
          </w:p>
        </w:tc>
      </w:tr>
    </w:tbl>
    <w:p w14:paraId="64E9FA00" w14:textId="77777777"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14:paraId="7F28C95B" w14:textId="77777777"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14:paraId="0F97919D" w14:textId="77777777" w:rsidTr="00030A47">
        <w:tc>
          <w:tcPr>
            <w:tcW w:w="1242" w:type="dxa"/>
            <w:hideMark/>
          </w:tcPr>
          <w:p w14:paraId="5AC1B5D2" w14:textId="77777777" w:rsidR="00765720" w:rsidRDefault="00765720" w:rsidP="00030A47">
            <w:pPr>
              <w:spacing w:line="260" w:lineRule="exact"/>
              <w:rPr>
                <w:sz w:val="22"/>
                <w:szCs w:val="24"/>
                <w:lang w:eastAsia="en-US"/>
              </w:rPr>
            </w:pPr>
            <w:r>
              <w:lastRenderedPageBreak/>
              <w:t>Podizvajalec:</w:t>
            </w:r>
          </w:p>
          <w:p w14:paraId="54692C9A" w14:textId="77777777" w:rsidR="00765720" w:rsidRDefault="00765720" w:rsidP="00030A47">
            <w:pPr>
              <w:spacing w:line="260" w:lineRule="exact"/>
            </w:pPr>
            <w:r>
              <w:t>__________________________</w:t>
            </w:r>
          </w:p>
          <w:p w14:paraId="61E0FEB0" w14:textId="77777777" w:rsidR="00765720" w:rsidRDefault="00765720" w:rsidP="00030A47">
            <w:pPr>
              <w:spacing w:line="260" w:lineRule="exact"/>
              <w:jc w:val="both"/>
              <w:rPr>
                <w:sz w:val="22"/>
                <w:szCs w:val="24"/>
                <w:lang w:eastAsia="en-US"/>
              </w:rPr>
            </w:pPr>
            <w:r>
              <w:t>__________________________</w:t>
            </w:r>
          </w:p>
        </w:tc>
      </w:tr>
    </w:tbl>
    <w:p w14:paraId="44B9E82F" w14:textId="77777777" w:rsidR="00765720" w:rsidRDefault="00765720" w:rsidP="00765720">
      <w:pPr>
        <w:spacing w:line="260" w:lineRule="exact"/>
        <w:rPr>
          <w:szCs w:val="24"/>
          <w:lang w:eastAsia="en-US"/>
        </w:rPr>
      </w:pPr>
    </w:p>
    <w:p w14:paraId="2B0D3D19" w14:textId="77777777" w:rsidR="00765720" w:rsidRDefault="00765720" w:rsidP="00765720">
      <w:pPr>
        <w:spacing w:line="260" w:lineRule="exact"/>
      </w:pPr>
    </w:p>
    <w:p w14:paraId="35EDC2BF" w14:textId="77777777" w:rsidR="00765720" w:rsidRDefault="00765720" w:rsidP="00765720">
      <w:pPr>
        <w:spacing w:line="260" w:lineRule="exact"/>
        <w:rPr>
          <w:color w:val="000000"/>
        </w:rPr>
      </w:pPr>
    </w:p>
    <w:p w14:paraId="7D54EAFB" w14:textId="77777777"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14:paraId="3DC797F8" w14:textId="77777777" w:rsidR="00765720" w:rsidRDefault="00765720" w:rsidP="00765720">
      <w:pPr>
        <w:spacing w:line="260" w:lineRule="exact"/>
        <w:rPr>
          <w:color w:val="000000"/>
        </w:rPr>
      </w:pPr>
    </w:p>
    <w:p w14:paraId="2D1DD771" w14:textId="77777777" w:rsidR="00765720" w:rsidRDefault="00765720" w:rsidP="00765720">
      <w:pPr>
        <w:spacing w:line="260" w:lineRule="exact"/>
        <w:rPr>
          <w:color w:val="000000"/>
        </w:rPr>
      </w:pPr>
    </w:p>
    <w:p w14:paraId="6CDED56D" w14:textId="77777777"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14:paraId="371AFA11" w14:textId="77777777" w:rsidTr="00030A47">
        <w:tc>
          <w:tcPr>
            <w:tcW w:w="9102" w:type="dxa"/>
            <w:tcBorders>
              <w:top w:val="nil"/>
              <w:left w:val="nil"/>
              <w:bottom w:val="single" w:sz="4" w:space="0" w:color="auto"/>
              <w:right w:val="nil"/>
            </w:tcBorders>
          </w:tcPr>
          <w:p w14:paraId="3BAEAC76" w14:textId="77777777" w:rsidR="00765720" w:rsidRDefault="00765720" w:rsidP="00030A47">
            <w:pPr>
              <w:spacing w:line="260" w:lineRule="exact"/>
              <w:jc w:val="both"/>
              <w:rPr>
                <w:color w:val="000000"/>
                <w:szCs w:val="24"/>
                <w:lang w:eastAsia="en-US"/>
              </w:rPr>
            </w:pPr>
          </w:p>
        </w:tc>
      </w:tr>
    </w:tbl>
    <w:p w14:paraId="20F837CB" w14:textId="77777777"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14:paraId="0E3C3E59" w14:textId="77777777" w:rsidTr="00030A47">
        <w:tc>
          <w:tcPr>
            <w:tcW w:w="9102" w:type="dxa"/>
            <w:tcBorders>
              <w:top w:val="nil"/>
              <w:left w:val="nil"/>
              <w:bottom w:val="single" w:sz="4" w:space="0" w:color="auto"/>
              <w:right w:val="nil"/>
            </w:tcBorders>
          </w:tcPr>
          <w:p w14:paraId="6D812383" w14:textId="77777777" w:rsidR="00765720" w:rsidRDefault="00765720" w:rsidP="00030A47">
            <w:pPr>
              <w:spacing w:line="260" w:lineRule="exact"/>
              <w:jc w:val="both"/>
              <w:rPr>
                <w:color w:val="000000"/>
                <w:szCs w:val="24"/>
                <w:lang w:eastAsia="en-US"/>
              </w:rPr>
            </w:pPr>
          </w:p>
        </w:tc>
      </w:tr>
    </w:tbl>
    <w:p w14:paraId="38308338" w14:textId="3765D0BA"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javno naročilo</w:t>
      </w:r>
      <w:r w:rsidR="00620319" w:rsidRPr="00620319">
        <w:t xml:space="preserve"> </w:t>
      </w:r>
      <w:r w:rsidR="000634DC" w:rsidRPr="000634DC">
        <w:rPr>
          <w:color w:val="000000"/>
        </w:rPr>
        <w:t>NABAVA DELOVNE OBLEKE, POSTELJNEGA IN BOLNIŠKEGA PERILA TER DRUGIH TEKSTILNIH IZDELKOV</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3826DF99" w14:textId="77777777" w:rsidR="00765720" w:rsidRPr="002B7C61" w:rsidRDefault="00765720" w:rsidP="00765720">
      <w:pPr>
        <w:spacing w:line="260" w:lineRule="exact"/>
        <w:rPr>
          <w:rFonts w:cs="Arial"/>
        </w:rPr>
      </w:pPr>
    </w:p>
    <w:p w14:paraId="465CCBC5" w14:textId="77777777" w:rsidR="00765720" w:rsidRPr="002B7C61" w:rsidRDefault="00765720" w:rsidP="00765720">
      <w:pPr>
        <w:spacing w:line="260" w:lineRule="exact"/>
        <w:rPr>
          <w:rFonts w:cs="Arial"/>
        </w:rPr>
      </w:pPr>
    </w:p>
    <w:p w14:paraId="71022093" w14:textId="77777777"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14:paraId="2CCCA911" w14:textId="77777777" w:rsidTr="00030A47">
        <w:tc>
          <w:tcPr>
            <w:tcW w:w="3430" w:type="dxa"/>
            <w:hideMark/>
          </w:tcPr>
          <w:p w14:paraId="79A8A9B3"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5683336F"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02590976"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14:paraId="71AF3F05" w14:textId="77777777" w:rsidTr="00030A47">
        <w:tc>
          <w:tcPr>
            <w:tcW w:w="3430" w:type="dxa"/>
            <w:tcBorders>
              <w:top w:val="nil"/>
              <w:left w:val="nil"/>
              <w:bottom w:val="single" w:sz="4" w:space="0" w:color="auto"/>
              <w:right w:val="nil"/>
            </w:tcBorders>
          </w:tcPr>
          <w:p w14:paraId="427EC9AB" w14:textId="77777777"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150B8375"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75BEED47" w14:textId="77777777" w:rsidR="00765720" w:rsidRPr="002B7C61" w:rsidRDefault="00765720" w:rsidP="00030A47">
            <w:pPr>
              <w:spacing w:line="260" w:lineRule="exact"/>
              <w:rPr>
                <w:color w:val="FFFFFF"/>
                <w:lang w:eastAsia="en-US"/>
              </w:rPr>
            </w:pPr>
            <w:r w:rsidRPr="002B7C61">
              <w:rPr>
                <w:rStyle w:val="FootnoteReference"/>
                <w:color w:val="FFFFFF"/>
              </w:rPr>
              <w:footnoteReference w:id="7"/>
            </w:r>
          </w:p>
          <w:p w14:paraId="38A1AB76"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2D3BB2A6" w14:textId="77777777"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6641498B"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14:paraId="6B11A7BD"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14:paraId="1F5CE07E"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491D0BBA"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7A57C31F"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13E57353"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648602C1"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04248A85" w14:textId="77777777"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14:paraId="08E2D315"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00C87A0A" w14:textId="77777777"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14:paraId="25FE87F5" w14:textId="62F45C55" w:rsidR="00765720" w:rsidRPr="002B7C61" w:rsidRDefault="00765720" w:rsidP="00D50D08">
      <w:pPr>
        <w:spacing w:line="260" w:lineRule="exact"/>
        <w:jc w:val="both"/>
        <w:rPr>
          <w:rFonts w:cs="Arial"/>
          <w:color w:val="000000"/>
          <w:szCs w:val="24"/>
        </w:rPr>
      </w:pPr>
      <w:r w:rsidRPr="002B7C61">
        <w:rPr>
          <w:rFonts w:cs="Arial"/>
          <w:color w:val="000000"/>
        </w:rPr>
        <w:t>Izjavljamo, da za izvajanje javnega naročila</w:t>
      </w:r>
      <w:r w:rsidR="00620319" w:rsidRPr="00620319">
        <w:t xml:space="preserve"> </w:t>
      </w:r>
      <w:r w:rsidR="000634DC" w:rsidRPr="000634DC">
        <w:rPr>
          <w:rFonts w:cs="Arial"/>
          <w:color w:val="000000"/>
        </w:rPr>
        <w:t>NABAVA DELOVNE OBLEKE, POSTELJNEGA IN BOLNIŠKEGA PERILA TER DRUGIH TEKSTILNIH IZDELKOV</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14:paraId="4D487F34" w14:textId="77777777" w:rsidTr="00030A47">
        <w:tc>
          <w:tcPr>
            <w:tcW w:w="9102" w:type="dxa"/>
            <w:tcBorders>
              <w:top w:val="nil"/>
              <w:left w:val="nil"/>
              <w:bottom w:val="single" w:sz="4" w:space="0" w:color="auto"/>
              <w:right w:val="nil"/>
            </w:tcBorders>
          </w:tcPr>
          <w:p w14:paraId="30B28FEF" w14:textId="77777777" w:rsidR="00765720" w:rsidRPr="002B7C61" w:rsidRDefault="00765720" w:rsidP="00D50D08">
            <w:pPr>
              <w:spacing w:line="260" w:lineRule="exact"/>
              <w:jc w:val="both"/>
              <w:rPr>
                <w:color w:val="000000"/>
                <w:szCs w:val="24"/>
                <w:lang w:eastAsia="en-US"/>
              </w:rPr>
            </w:pPr>
          </w:p>
        </w:tc>
      </w:tr>
    </w:tbl>
    <w:p w14:paraId="7144D8FF" w14:textId="77777777"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7945B4C1"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023455B7"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2CC8FBDD"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14:paraId="1CA87110" w14:textId="77777777" w:rsidTr="00030A47">
        <w:tc>
          <w:tcPr>
            <w:tcW w:w="3430" w:type="dxa"/>
            <w:hideMark/>
          </w:tcPr>
          <w:p w14:paraId="35731179"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1A7224AD"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27F5D2E5"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14:paraId="09392DD8" w14:textId="77777777" w:rsidTr="00030A47">
        <w:tc>
          <w:tcPr>
            <w:tcW w:w="3430" w:type="dxa"/>
            <w:tcBorders>
              <w:top w:val="nil"/>
              <w:left w:val="nil"/>
              <w:bottom w:val="single" w:sz="4" w:space="0" w:color="auto"/>
              <w:right w:val="nil"/>
            </w:tcBorders>
          </w:tcPr>
          <w:p w14:paraId="05062C70"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58E36BF3"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27B12A03" w14:textId="77777777"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14:paraId="52A57BAC"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3186535F"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14:paraId="71A07223"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14:paraId="33478B2C"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14:paraId="0C8809A4" w14:textId="77777777" w:rsidR="000634DC" w:rsidRDefault="000634DC" w:rsidP="00765720">
      <w:pPr>
        <w:spacing w:line="260" w:lineRule="exact"/>
        <w:rPr>
          <w:rFonts w:cs="Arial"/>
        </w:rPr>
      </w:pPr>
    </w:p>
    <w:p w14:paraId="7D136132" w14:textId="77777777" w:rsidR="000634DC" w:rsidRDefault="000634DC" w:rsidP="00765720">
      <w:pPr>
        <w:spacing w:line="260" w:lineRule="exact"/>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634DC" w:rsidRPr="00DE289E" w14:paraId="5A746097" w14:textId="77777777" w:rsidTr="003978DD">
        <w:tc>
          <w:tcPr>
            <w:tcW w:w="1740" w:type="dxa"/>
            <w:tcBorders>
              <w:top w:val="single" w:sz="4" w:space="0" w:color="000000"/>
              <w:left w:val="single" w:sz="4" w:space="0" w:color="000000"/>
              <w:bottom w:val="single" w:sz="4" w:space="0" w:color="000000"/>
              <w:right w:val="single" w:sz="4" w:space="0" w:color="000000"/>
            </w:tcBorders>
            <w:vAlign w:val="center"/>
            <w:hideMark/>
          </w:tcPr>
          <w:p w14:paraId="6B84A32A" w14:textId="12A28BA6" w:rsidR="000634DC" w:rsidRPr="00DE289E" w:rsidRDefault="000634DC" w:rsidP="003978DD">
            <w:pPr>
              <w:jc w:val="both"/>
              <w:rPr>
                <w:b/>
                <w:szCs w:val="24"/>
                <w:lang w:eastAsia="en-US"/>
              </w:rPr>
            </w:pPr>
            <w:r>
              <w:rPr>
                <w:b/>
              </w:rPr>
              <w:lastRenderedPageBreak/>
              <w:t>O</w:t>
            </w:r>
            <w:r w:rsidRPr="00DE289E">
              <w:rPr>
                <w:b/>
              </w:rPr>
              <w:t xml:space="preserve">brazec št. </w:t>
            </w:r>
            <w:r w:rsidR="00D774DE">
              <w:rPr>
                <w:b/>
              </w:rPr>
              <w:t>6</w:t>
            </w:r>
          </w:p>
        </w:tc>
      </w:tr>
    </w:tbl>
    <w:p w14:paraId="3DAA7512" w14:textId="77777777" w:rsidR="000634DC" w:rsidRDefault="000634DC" w:rsidP="000634DC">
      <w:pPr>
        <w:rPr>
          <w:rFonts w:cs="Arial"/>
          <w:b/>
          <w:sz w:val="24"/>
          <w:szCs w:val="24"/>
        </w:rPr>
      </w:pPr>
    </w:p>
    <w:p w14:paraId="4F5A02D0" w14:textId="77777777" w:rsidR="000634DC" w:rsidRPr="00DE289E" w:rsidRDefault="000634DC" w:rsidP="000634DC">
      <w:pPr>
        <w:jc w:val="center"/>
        <w:rPr>
          <w:rFonts w:cs="Arial"/>
          <w:b/>
          <w:sz w:val="24"/>
          <w:szCs w:val="24"/>
        </w:rPr>
      </w:pPr>
    </w:p>
    <w:p w14:paraId="4B2AC625" w14:textId="77777777" w:rsidR="000634DC" w:rsidRPr="00DE289E" w:rsidRDefault="000634DC" w:rsidP="000634DC">
      <w:pPr>
        <w:jc w:val="center"/>
        <w:rPr>
          <w:rFonts w:cs="Arial"/>
          <w:b/>
          <w:sz w:val="24"/>
          <w:szCs w:val="24"/>
        </w:rPr>
      </w:pPr>
      <w:r w:rsidRPr="00DE289E">
        <w:rPr>
          <w:rFonts w:cs="Arial"/>
          <w:b/>
          <w:sz w:val="24"/>
          <w:szCs w:val="24"/>
        </w:rPr>
        <w:t xml:space="preserve">MENIČNA IZJAVA </w:t>
      </w:r>
    </w:p>
    <w:p w14:paraId="43005873" w14:textId="77777777" w:rsidR="000634DC" w:rsidRPr="00DE289E" w:rsidRDefault="000634DC" w:rsidP="000634DC">
      <w:pPr>
        <w:jc w:val="center"/>
        <w:rPr>
          <w:rFonts w:cs="Arial"/>
          <w:b/>
        </w:rPr>
      </w:pPr>
      <w:r w:rsidRPr="00DE289E">
        <w:rPr>
          <w:rFonts w:cs="Arial"/>
          <w:b/>
        </w:rPr>
        <w:t>(s pooblastilom za izpolnitev bianco menice za dobro izvedbo pogodbenih obveznosti)</w:t>
      </w:r>
    </w:p>
    <w:p w14:paraId="7F4E19E7" w14:textId="77777777" w:rsidR="000634DC" w:rsidRPr="00DE289E" w:rsidRDefault="000634DC" w:rsidP="000634DC">
      <w:pPr>
        <w:jc w:val="center"/>
        <w:rPr>
          <w:rFonts w:cs="Arial"/>
          <w:b/>
        </w:rPr>
      </w:pPr>
    </w:p>
    <w:p w14:paraId="7244A2DC" w14:textId="77777777" w:rsidR="000634DC" w:rsidRPr="00DE289E" w:rsidRDefault="000634DC" w:rsidP="000634DC">
      <w:pPr>
        <w:jc w:val="center"/>
        <w:rPr>
          <w:rFonts w:cs="Arial"/>
          <w:b/>
        </w:rPr>
      </w:pPr>
    </w:p>
    <w:p w14:paraId="4E28BA26" w14:textId="77777777" w:rsidR="000634DC" w:rsidRPr="00DE289E" w:rsidRDefault="000634DC" w:rsidP="000634DC">
      <w:pPr>
        <w:jc w:val="both"/>
        <w:rPr>
          <w:rFonts w:cs="Arial"/>
        </w:rPr>
      </w:pPr>
      <w:r w:rsidRPr="00DE289E">
        <w:rPr>
          <w:rFonts w:cs="Arial"/>
        </w:rPr>
        <w:t>Ponudnik:</w:t>
      </w:r>
    </w:p>
    <w:p w14:paraId="0B7A10C2" w14:textId="77777777" w:rsidR="000634DC" w:rsidRPr="00DE289E" w:rsidRDefault="000634DC" w:rsidP="000634DC">
      <w:pPr>
        <w:pBdr>
          <w:bottom w:val="single" w:sz="6" w:space="1" w:color="auto"/>
        </w:pBdr>
        <w:jc w:val="both"/>
        <w:rPr>
          <w:rFonts w:cs="Arial"/>
        </w:rPr>
      </w:pPr>
    </w:p>
    <w:p w14:paraId="64E1AADB" w14:textId="77777777" w:rsidR="000634DC" w:rsidRPr="00DE289E" w:rsidRDefault="000634DC" w:rsidP="000634DC">
      <w:pPr>
        <w:pBdr>
          <w:bottom w:val="single" w:sz="6" w:space="1" w:color="auto"/>
        </w:pBdr>
        <w:jc w:val="both"/>
        <w:rPr>
          <w:rFonts w:cs="Arial"/>
        </w:rPr>
      </w:pPr>
    </w:p>
    <w:p w14:paraId="40647F3B" w14:textId="77777777" w:rsidR="000634DC" w:rsidRPr="00DE289E" w:rsidRDefault="000634DC" w:rsidP="000634DC">
      <w:pPr>
        <w:jc w:val="center"/>
        <w:rPr>
          <w:rFonts w:cs="Arial"/>
        </w:rPr>
      </w:pPr>
      <w:r w:rsidRPr="00DE289E">
        <w:rPr>
          <w:rFonts w:cs="Arial"/>
        </w:rPr>
        <w:t>(firma in sedež družbe oziroma samostojnega podjetnika)</w:t>
      </w:r>
    </w:p>
    <w:p w14:paraId="6A71D4F2" w14:textId="77777777" w:rsidR="000634DC" w:rsidRPr="00DE289E" w:rsidRDefault="000634DC" w:rsidP="000634DC">
      <w:pPr>
        <w:jc w:val="both"/>
        <w:rPr>
          <w:rFonts w:cs="Arial"/>
        </w:rPr>
      </w:pPr>
    </w:p>
    <w:p w14:paraId="2C0331F0" w14:textId="77777777" w:rsidR="000634DC" w:rsidRPr="00DE289E" w:rsidRDefault="000634DC" w:rsidP="000634DC">
      <w:pPr>
        <w:jc w:val="both"/>
        <w:rPr>
          <w:rFonts w:cs="Arial"/>
        </w:rPr>
      </w:pPr>
      <w:r w:rsidRPr="00DE289E">
        <w:rPr>
          <w:rFonts w:cs="Arial"/>
        </w:rPr>
        <w:t>Zakoniti zastopnik oz. pooblaščenec ponudnika:</w:t>
      </w:r>
    </w:p>
    <w:p w14:paraId="119F9EDB" w14:textId="77777777" w:rsidR="000634DC" w:rsidRPr="00DE289E" w:rsidRDefault="000634DC" w:rsidP="000634DC">
      <w:pPr>
        <w:pBdr>
          <w:bottom w:val="single" w:sz="6" w:space="1" w:color="auto"/>
        </w:pBdr>
        <w:jc w:val="both"/>
        <w:rPr>
          <w:rFonts w:cs="Arial"/>
        </w:rPr>
      </w:pPr>
    </w:p>
    <w:p w14:paraId="339DE2CB" w14:textId="77777777" w:rsidR="000634DC" w:rsidRPr="00DE289E" w:rsidRDefault="000634DC" w:rsidP="000634DC">
      <w:pPr>
        <w:pBdr>
          <w:bottom w:val="single" w:sz="6" w:space="1" w:color="auto"/>
        </w:pBdr>
        <w:jc w:val="both"/>
        <w:rPr>
          <w:rFonts w:cs="Arial"/>
        </w:rPr>
      </w:pPr>
    </w:p>
    <w:p w14:paraId="4B12582B" w14:textId="77777777" w:rsidR="000634DC" w:rsidRPr="00DE289E" w:rsidRDefault="000634DC" w:rsidP="000634DC">
      <w:pPr>
        <w:jc w:val="both"/>
        <w:rPr>
          <w:rFonts w:cs="Arial"/>
        </w:rPr>
      </w:pPr>
    </w:p>
    <w:p w14:paraId="19CD3BF8" w14:textId="254C01DF" w:rsidR="000634DC" w:rsidRPr="00090880" w:rsidRDefault="000634DC" w:rsidP="000634DC">
      <w:pPr>
        <w:jc w:val="both"/>
        <w:rPr>
          <w:rFonts w:cs="Arial"/>
        </w:rPr>
      </w:pPr>
      <w:r w:rsidRPr="00090880">
        <w:rPr>
          <w:rFonts w:cs="Arial"/>
        </w:rPr>
        <w:t xml:space="preserve">nepreklicno izjavljam, da pooblaščam </w:t>
      </w:r>
      <w:r w:rsidRPr="00090880">
        <w:rPr>
          <w:rFonts w:cs="Arial"/>
          <w:b/>
        </w:rPr>
        <w:t xml:space="preserve">Onkološki inštitut Ljubljana, Zaloška 002, 1000 Ljubljana, </w:t>
      </w:r>
      <w:r w:rsidRPr="00090880">
        <w:rPr>
          <w:rFonts w:cs="Arial"/>
        </w:rPr>
        <w:t xml:space="preserve">da lahko podpisano bianco menico, ki je bila izročena kot zavarovanje za </w:t>
      </w:r>
      <w:r w:rsidRPr="00090880">
        <w:rPr>
          <w:rFonts w:cs="Arial"/>
          <w:u w:val="single"/>
        </w:rPr>
        <w:t>dobro izvedbo pogodbenih obveznosti</w:t>
      </w:r>
      <w:r w:rsidRPr="00090880">
        <w:rPr>
          <w:rFonts w:cs="Arial"/>
        </w:rPr>
        <w:t xml:space="preserve"> za javni razpis za »</w:t>
      </w:r>
      <w:r w:rsidRPr="00553859">
        <w:rPr>
          <w:rFonts w:cs="Arial"/>
        </w:rPr>
        <w:t>NABAVA DELOVNE OBLEKE, POSTELJNEGA IN BOLNIŠKEGA PERILA TER DRUGIH TEKST</w:t>
      </w:r>
      <w:r>
        <w:rPr>
          <w:rFonts w:cs="Arial"/>
        </w:rPr>
        <w:t>ILNIH IZDELKOV</w:t>
      </w:r>
      <w:r w:rsidRPr="0094133F">
        <w:rPr>
          <w:rFonts w:cs="Arial"/>
        </w:rPr>
        <w:t xml:space="preserve">«, z oznako </w:t>
      </w:r>
      <w:r w:rsidRPr="00543065">
        <w:rPr>
          <w:rFonts w:cs="Arial"/>
        </w:rPr>
        <w:t>JN-00</w:t>
      </w:r>
      <w:r>
        <w:rPr>
          <w:rFonts w:cs="Arial"/>
        </w:rPr>
        <w:t>11</w:t>
      </w:r>
      <w:r w:rsidRPr="00543065">
        <w:rPr>
          <w:rFonts w:cs="Arial"/>
        </w:rPr>
        <w:t>/202</w:t>
      </w:r>
      <w:r>
        <w:rPr>
          <w:rFonts w:cs="Arial"/>
        </w:rPr>
        <w:t>5</w:t>
      </w:r>
      <w:r>
        <w:t xml:space="preserve"> </w:t>
      </w:r>
      <w:r w:rsidRPr="0095786A">
        <w:rPr>
          <w:rFonts w:cs="Arial"/>
        </w:rPr>
        <w:t>(POV ___),</w:t>
      </w:r>
      <w:r w:rsidRPr="0094133F">
        <w:rPr>
          <w:rFonts w:cs="Arial"/>
        </w:rPr>
        <w:t xml:space="preserve"> skladno z določili razpisne dokumentacije in ponudbe za predmetni javni razpis, brez poprejšnjega obvestila izpolni v vseh neizpolnjenih delih v </w:t>
      </w:r>
      <w:r w:rsidRPr="0094133F">
        <w:rPr>
          <w:rFonts w:cs="Arial"/>
          <w:b/>
        </w:rPr>
        <w:t>višini 10 % skupne pogodbene vrednosti z DDV.</w:t>
      </w:r>
      <w:r w:rsidRPr="0094133F">
        <w:rPr>
          <w:rFonts w:cs="Arial"/>
        </w:rPr>
        <w:t xml:space="preserve"> Ponudnik se odreka vsem ugovorom proti tako izpolnjeni menici in se zavezuje menico plačati, ko dospe, v gotovini.</w:t>
      </w:r>
    </w:p>
    <w:p w14:paraId="71826478" w14:textId="77777777" w:rsidR="000634DC" w:rsidRPr="00090880" w:rsidRDefault="000634DC" w:rsidP="000634DC">
      <w:pPr>
        <w:jc w:val="both"/>
        <w:rPr>
          <w:rFonts w:cs="Arial"/>
        </w:rPr>
      </w:pPr>
      <w:r w:rsidRPr="00090880">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14:paraId="32554575" w14:textId="77777777" w:rsidR="000634DC" w:rsidRPr="00090880" w:rsidRDefault="000634DC" w:rsidP="000634DC">
      <w:pPr>
        <w:jc w:val="both"/>
        <w:rPr>
          <w:rFonts w:cs="Arial"/>
        </w:rPr>
      </w:pPr>
      <w:r w:rsidRPr="00090880">
        <w:rPr>
          <w:rFonts w:cs="Arial"/>
        </w:rPr>
        <w:t xml:space="preserve">Ponudnik hkrati POOBLAŠČAM naročnika Onkološki inštitut Ljubljana, Zaloška cesta 002, 1000 Ljubljana, da predloži menico na unovčenje in izrecno dovoljujem banki izplačilo take menice. </w:t>
      </w:r>
    </w:p>
    <w:p w14:paraId="0C5668B5" w14:textId="77777777" w:rsidR="000634DC" w:rsidRPr="00DE289E" w:rsidRDefault="000634DC" w:rsidP="000634DC">
      <w:pPr>
        <w:jc w:val="both"/>
        <w:rPr>
          <w:rFonts w:cs="Arial"/>
        </w:rPr>
      </w:pPr>
      <w:r w:rsidRPr="00090880">
        <w:rPr>
          <w:rFonts w:cs="Arial"/>
        </w:rPr>
        <w:t>Tako dajem NALOG ZA PLAČILO oz. POOBLASTILO vsem spodaj navedenim bankam iz naslednjih mojih računov:</w:t>
      </w:r>
    </w:p>
    <w:p w14:paraId="69FB9B01" w14:textId="77777777" w:rsidR="000634DC" w:rsidRPr="00DE289E" w:rsidRDefault="000634DC" w:rsidP="000634DC">
      <w:pPr>
        <w:pBdr>
          <w:bottom w:val="single" w:sz="6" w:space="1" w:color="auto"/>
        </w:pBdr>
        <w:jc w:val="both"/>
        <w:rPr>
          <w:rFonts w:cs="Arial"/>
        </w:rPr>
      </w:pPr>
    </w:p>
    <w:p w14:paraId="7476587E" w14:textId="77777777" w:rsidR="000634DC" w:rsidRPr="00DE289E" w:rsidRDefault="000634DC" w:rsidP="000634DC">
      <w:pPr>
        <w:pBdr>
          <w:bottom w:val="single" w:sz="6" w:space="1" w:color="auto"/>
        </w:pBdr>
        <w:jc w:val="both"/>
        <w:rPr>
          <w:rFonts w:cs="Arial"/>
        </w:rPr>
      </w:pPr>
    </w:p>
    <w:p w14:paraId="7B2DBF86" w14:textId="77777777" w:rsidR="000634DC" w:rsidRPr="00DE289E" w:rsidRDefault="000634DC" w:rsidP="000634DC">
      <w:pPr>
        <w:jc w:val="both"/>
        <w:rPr>
          <w:rFonts w:cs="Arial"/>
        </w:rPr>
      </w:pPr>
    </w:p>
    <w:p w14:paraId="25196B4C" w14:textId="77777777" w:rsidR="000634DC" w:rsidRPr="00DE289E" w:rsidRDefault="000634DC" w:rsidP="000634DC">
      <w:pPr>
        <w:pBdr>
          <w:bottom w:val="single" w:sz="6" w:space="1" w:color="auto"/>
        </w:pBdr>
        <w:jc w:val="both"/>
        <w:rPr>
          <w:rFonts w:cs="Arial"/>
        </w:rPr>
      </w:pPr>
    </w:p>
    <w:p w14:paraId="5B360093" w14:textId="77777777" w:rsidR="000634DC" w:rsidRPr="00DE289E" w:rsidRDefault="000634DC" w:rsidP="000634DC">
      <w:pPr>
        <w:jc w:val="both"/>
        <w:rPr>
          <w:rFonts w:cs="Arial"/>
        </w:rPr>
      </w:pPr>
    </w:p>
    <w:p w14:paraId="41C0E98F" w14:textId="77777777" w:rsidR="000634DC" w:rsidRPr="00DE289E" w:rsidRDefault="000634DC" w:rsidP="000634DC">
      <w:pPr>
        <w:jc w:val="both"/>
        <w:rPr>
          <w:rFonts w:cs="Arial"/>
        </w:rPr>
      </w:pPr>
      <w:r w:rsidRPr="00DE289E">
        <w:rPr>
          <w:rFonts w:cs="Arial"/>
        </w:rPr>
        <w:t xml:space="preserve">V primeru odprtja dodatnega računa, ki ni zgoraj naveden, izrecno dovoljujem izplačilo menice in pooblaščam banko, pri kateri je takšen račun odprt, da izvede plačilo. </w:t>
      </w:r>
    </w:p>
    <w:p w14:paraId="20CCEAD8" w14:textId="77777777" w:rsidR="000634DC" w:rsidRPr="00DE289E" w:rsidRDefault="000634DC" w:rsidP="000634DC">
      <w:pPr>
        <w:jc w:val="right"/>
        <w:rPr>
          <w:rFonts w:cs="Arial"/>
        </w:rPr>
      </w:pPr>
    </w:p>
    <w:p w14:paraId="705A166A" w14:textId="77777777" w:rsidR="000634DC" w:rsidRPr="00DE289E" w:rsidRDefault="000634DC" w:rsidP="000634DC">
      <w:pPr>
        <w:jc w:val="right"/>
        <w:rPr>
          <w:rFonts w:cs="Arial"/>
        </w:rPr>
      </w:pPr>
    </w:p>
    <w:p w14:paraId="4B1AD851" w14:textId="77777777" w:rsidR="000634DC" w:rsidRPr="00DE289E" w:rsidRDefault="000634DC" w:rsidP="000634DC">
      <w:pPr>
        <w:rPr>
          <w:rFonts w:cs="Arial"/>
          <w:color w:val="000000"/>
        </w:rPr>
      </w:pPr>
      <w:r w:rsidRPr="00DE289E">
        <w:rPr>
          <w:rFonts w:cs="Arial"/>
          <w:color w:val="000000"/>
        </w:rPr>
        <w:t xml:space="preserve">Datum:  </w:t>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t>Podpis in žig:</w:t>
      </w:r>
    </w:p>
    <w:p w14:paraId="5FE98659" w14:textId="77777777" w:rsidR="000634DC" w:rsidRPr="00DE289E" w:rsidRDefault="000634DC" w:rsidP="000634DC">
      <w:pPr>
        <w:rPr>
          <w:rFonts w:cs="Arial"/>
        </w:rPr>
      </w:pPr>
    </w:p>
    <w:p w14:paraId="1CD3E5E4" w14:textId="77777777" w:rsidR="000634DC" w:rsidRPr="00DE289E" w:rsidRDefault="000634DC" w:rsidP="000634DC">
      <w:pPr>
        <w:rPr>
          <w:rFonts w:cs="Arial"/>
        </w:rPr>
      </w:pPr>
      <w:r w:rsidRPr="00DE289E">
        <w:rPr>
          <w:rFonts w:cs="Arial"/>
        </w:rPr>
        <w:t>_________________</w:t>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t>___________________</w:t>
      </w:r>
    </w:p>
    <w:p w14:paraId="08272257" w14:textId="77777777" w:rsidR="000634DC" w:rsidRPr="00DE289E" w:rsidRDefault="000634DC" w:rsidP="000634DC">
      <w:pPr>
        <w:rPr>
          <w:rFonts w:cs="Arial"/>
        </w:rPr>
      </w:pPr>
    </w:p>
    <w:p w14:paraId="605D1428" w14:textId="77777777" w:rsidR="000634DC" w:rsidRPr="00DE289E" w:rsidRDefault="000634DC" w:rsidP="000634DC">
      <w:pPr>
        <w:jc w:val="center"/>
        <w:rPr>
          <w:rFonts w:cs="Arial"/>
          <w:b/>
        </w:rPr>
      </w:pPr>
    </w:p>
    <w:p w14:paraId="6DDB3758" w14:textId="77777777" w:rsidR="000634DC" w:rsidRPr="00DE289E" w:rsidRDefault="000634DC" w:rsidP="000634DC">
      <w:pPr>
        <w:jc w:val="center"/>
        <w:rPr>
          <w:rFonts w:cs="Arial"/>
          <w:b/>
        </w:rPr>
      </w:pPr>
    </w:p>
    <w:p w14:paraId="0DE70BA1" w14:textId="77777777" w:rsidR="000634DC" w:rsidRPr="00DE289E" w:rsidRDefault="000634DC" w:rsidP="000634DC">
      <w:pPr>
        <w:jc w:val="center"/>
        <w:rPr>
          <w:rFonts w:cs="Arial"/>
          <w:b/>
        </w:rPr>
      </w:pPr>
    </w:p>
    <w:p w14:paraId="73B5DF40" w14:textId="77777777" w:rsidR="000634DC" w:rsidRPr="00DE289E" w:rsidRDefault="000634DC" w:rsidP="000634DC">
      <w:pPr>
        <w:rPr>
          <w:rFonts w:cs="Arial"/>
        </w:rPr>
      </w:pPr>
    </w:p>
    <w:p w14:paraId="23428A32" w14:textId="77777777" w:rsidR="000634DC" w:rsidRPr="00DE289E" w:rsidRDefault="000634DC" w:rsidP="000634DC">
      <w:pPr>
        <w:rPr>
          <w:rFonts w:cs="Arial"/>
        </w:rPr>
      </w:pPr>
    </w:p>
    <w:p w14:paraId="5AB2E489" w14:textId="59E68F46"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4F709379"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1BF63589" w14:textId="60046018" w:rsidR="00DE289E" w:rsidRPr="00DE289E" w:rsidRDefault="00DE289E" w:rsidP="00DE289E">
            <w:pPr>
              <w:jc w:val="both"/>
              <w:rPr>
                <w:b/>
                <w:szCs w:val="24"/>
                <w:lang w:eastAsia="en-US"/>
              </w:rPr>
            </w:pPr>
            <w:r w:rsidRPr="00DE289E">
              <w:rPr>
                <w:b/>
              </w:rPr>
              <w:lastRenderedPageBreak/>
              <w:t xml:space="preserve">Obrazec št. </w:t>
            </w:r>
            <w:r w:rsidR="00B6308B">
              <w:rPr>
                <w:b/>
              </w:rPr>
              <w:t>7</w:t>
            </w:r>
          </w:p>
        </w:tc>
      </w:tr>
    </w:tbl>
    <w:p w14:paraId="2CD66678" w14:textId="77777777" w:rsidR="00DE289E" w:rsidRDefault="00DE289E" w:rsidP="00DE289E">
      <w:pPr>
        <w:rPr>
          <w:rFonts w:cs="Arial"/>
        </w:rPr>
      </w:pPr>
    </w:p>
    <w:p w14:paraId="414904F7" w14:textId="77777777" w:rsidR="00964C45" w:rsidRDefault="00964C45" w:rsidP="00964C45">
      <w:pPr>
        <w:rPr>
          <w:b/>
          <w:iCs/>
        </w:rPr>
      </w:pPr>
    </w:p>
    <w:p w14:paraId="332C871A" w14:textId="77777777" w:rsidR="00964C45" w:rsidRPr="00964C45" w:rsidRDefault="00964C45" w:rsidP="00964C45">
      <w:pPr>
        <w:jc w:val="center"/>
        <w:rPr>
          <w:rFonts w:cs="Arial"/>
          <w:b/>
          <w:sz w:val="24"/>
          <w:szCs w:val="24"/>
        </w:rPr>
      </w:pPr>
      <w:r w:rsidRPr="00964C45">
        <w:rPr>
          <w:rFonts w:cs="Arial"/>
          <w:b/>
          <w:sz w:val="24"/>
          <w:szCs w:val="24"/>
        </w:rPr>
        <w:t>VZOREC OKVIRNEGA SPORAZUM</w:t>
      </w:r>
      <w:r>
        <w:rPr>
          <w:rFonts w:cs="Arial"/>
          <w:b/>
          <w:sz w:val="24"/>
          <w:szCs w:val="24"/>
        </w:rPr>
        <w:t>A</w:t>
      </w:r>
    </w:p>
    <w:p w14:paraId="4E47C989" w14:textId="77777777" w:rsidR="00964C45" w:rsidRPr="00964C45" w:rsidRDefault="00964C45" w:rsidP="00964C45">
      <w:pPr>
        <w:rPr>
          <w:rFonts w:cs="Arial"/>
          <w:b/>
          <w:sz w:val="22"/>
        </w:rPr>
      </w:pPr>
    </w:p>
    <w:p w14:paraId="330B657C" w14:textId="77777777" w:rsidR="00964C45" w:rsidRPr="00964C45" w:rsidRDefault="00964C45" w:rsidP="00964C45">
      <w:pPr>
        <w:rPr>
          <w:rFonts w:cs="Arial"/>
          <w:b/>
          <w:sz w:val="22"/>
        </w:rPr>
      </w:pPr>
    </w:p>
    <w:p w14:paraId="57412248" w14:textId="77777777" w:rsidR="00964C45" w:rsidRPr="00964C45" w:rsidRDefault="00964C45" w:rsidP="00964C45">
      <w:pPr>
        <w:rPr>
          <w:rFonts w:cs="Arial"/>
          <w:sz w:val="22"/>
        </w:rPr>
      </w:pPr>
      <w:r w:rsidRPr="00964C45">
        <w:rPr>
          <w:rFonts w:cs="Arial"/>
          <w:b/>
          <w:sz w:val="22"/>
        </w:rPr>
        <w:t>ONKOLOŠKI INŠTITUT LJUBLJANA, Zaloška cesta 2, 1000 Ljubljana</w:t>
      </w:r>
      <w:r w:rsidRPr="00964C45">
        <w:rPr>
          <w:rFonts w:cs="Arial"/>
          <w:sz w:val="22"/>
        </w:rPr>
        <w:t>,</w:t>
      </w:r>
    </w:p>
    <w:p w14:paraId="78CD14FF" w14:textId="16038740" w:rsidR="00964C45" w:rsidRPr="00E11B4C" w:rsidRDefault="00964C45" w:rsidP="00964C45">
      <w:pPr>
        <w:rPr>
          <w:rFonts w:cs="Arial"/>
          <w:sz w:val="22"/>
        </w:rPr>
      </w:pPr>
      <w:r w:rsidRPr="00E11B4C">
        <w:rPr>
          <w:rFonts w:cs="Arial"/>
          <w:sz w:val="22"/>
        </w:rPr>
        <w:t xml:space="preserve">ki ga zastopa </w:t>
      </w:r>
      <w:r w:rsidR="0046532E">
        <w:rPr>
          <w:rFonts w:cs="Arial"/>
          <w:sz w:val="22"/>
        </w:rPr>
        <w:t xml:space="preserve">Zlata Štiblar </w:t>
      </w:r>
      <w:proofErr w:type="spellStart"/>
      <w:r w:rsidR="0046532E">
        <w:rPr>
          <w:rFonts w:cs="Arial"/>
          <w:sz w:val="22"/>
        </w:rPr>
        <w:t>Kisić</w:t>
      </w:r>
      <w:proofErr w:type="spellEnd"/>
      <w:r w:rsidRPr="00E11B4C">
        <w:rPr>
          <w:rFonts w:cs="Arial"/>
          <w:sz w:val="22"/>
        </w:rPr>
        <w:t xml:space="preserve">, </w:t>
      </w:r>
      <w:r w:rsidR="0046532E">
        <w:rPr>
          <w:rFonts w:cs="Arial"/>
          <w:sz w:val="22"/>
        </w:rPr>
        <w:t>direktorica</w:t>
      </w:r>
    </w:p>
    <w:p w14:paraId="6EAB699A" w14:textId="77777777" w:rsidR="00964C45" w:rsidRPr="00E11B4C" w:rsidRDefault="00964C45" w:rsidP="00964C45">
      <w:pPr>
        <w:rPr>
          <w:rFonts w:cs="Arial"/>
          <w:sz w:val="22"/>
        </w:rPr>
      </w:pPr>
      <w:r w:rsidRPr="00E11B4C">
        <w:rPr>
          <w:rFonts w:cs="Arial"/>
          <w:sz w:val="22"/>
        </w:rPr>
        <w:t>Identifikacijska št. za DDV: SI34052674</w:t>
      </w:r>
    </w:p>
    <w:p w14:paraId="40FF3999" w14:textId="77777777" w:rsidR="00964C45" w:rsidRPr="00E11B4C" w:rsidRDefault="00964C45" w:rsidP="00964C45">
      <w:pPr>
        <w:rPr>
          <w:rFonts w:cs="Arial"/>
          <w:sz w:val="22"/>
        </w:rPr>
      </w:pPr>
      <w:r w:rsidRPr="00E11B4C">
        <w:rPr>
          <w:rFonts w:cs="Arial"/>
          <w:sz w:val="22"/>
        </w:rPr>
        <w:t>Matična št.: 5055733</w:t>
      </w:r>
    </w:p>
    <w:p w14:paraId="1A5177C7" w14:textId="77777777" w:rsidR="00964C45" w:rsidRPr="00964C45" w:rsidRDefault="00964C45" w:rsidP="00964C45">
      <w:pPr>
        <w:rPr>
          <w:rFonts w:cs="Arial"/>
          <w:sz w:val="22"/>
        </w:rPr>
      </w:pPr>
      <w:r w:rsidRPr="00E11B4C">
        <w:rPr>
          <w:rFonts w:cs="Arial"/>
          <w:sz w:val="22"/>
        </w:rPr>
        <w:t>(v nadaljnjem besedilu naročnik oz. kupec)</w:t>
      </w:r>
    </w:p>
    <w:p w14:paraId="426CD4ED" w14:textId="77777777" w:rsidR="00964C45" w:rsidRPr="00964C45" w:rsidRDefault="00964C45" w:rsidP="00964C45">
      <w:pPr>
        <w:rPr>
          <w:rFonts w:cs="Arial"/>
          <w:sz w:val="22"/>
        </w:rPr>
      </w:pPr>
    </w:p>
    <w:p w14:paraId="64315473" w14:textId="77777777" w:rsidR="00964C45" w:rsidRPr="00964C45" w:rsidRDefault="00964C45" w:rsidP="00964C45">
      <w:pPr>
        <w:rPr>
          <w:rFonts w:cs="Arial"/>
          <w:sz w:val="22"/>
        </w:rPr>
      </w:pPr>
      <w:r w:rsidRPr="00964C45">
        <w:rPr>
          <w:rFonts w:cs="Arial"/>
          <w:sz w:val="22"/>
        </w:rPr>
        <w:t>in</w:t>
      </w:r>
    </w:p>
    <w:p w14:paraId="53819D23" w14:textId="77777777" w:rsidR="00964C45" w:rsidRPr="00964C45" w:rsidRDefault="00964C45" w:rsidP="00964C45">
      <w:pPr>
        <w:rPr>
          <w:rFonts w:cs="Arial"/>
          <w:sz w:val="22"/>
        </w:rPr>
      </w:pPr>
    </w:p>
    <w:p w14:paraId="2E762DFE" w14:textId="77777777" w:rsidR="00964C45" w:rsidRPr="00964C45" w:rsidRDefault="00964C45" w:rsidP="00964C45">
      <w:pPr>
        <w:rPr>
          <w:rFonts w:cs="Arial"/>
          <w:b/>
          <w:sz w:val="22"/>
        </w:rPr>
      </w:pPr>
      <w:r w:rsidRPr="00964C45">
        <w:rPr>
          <w:rFonts w:cs="Arial"/>
          <w:b/>
          <w:sz w:val="22"/>
        </w:rPr>
        <w:t>.............................................................................................................................,</w:t>
      </w:r>
    </w:p>
    <w:p w14:paraId="06CF40CB" w14:textId="77777777" w:rsidR="00964C45" w:rsidRPr="00964C45" w:rsidRDefault="00964C45" w:rsidP="00964C45">
      <w:pPr>
        <w:rPr>
          <w:rFonts w:cs="Arial"/>
          <w:color w:val="000000"/>
          <w:sz w:val="22"/>
        </w:rPr>
      </w:pPr>
      <w:r w:rsidRPr="00964C45">
        <w:rPr>
          <w:rFonts w:cs="Arial"/>
          <w:color w:val="000000"/>
          <w:sz w:val="22"/>
        </w:rPr>
        <w:t>ki jo/ga zastopa .....................................................................</w:t>
      </w:r>
    </w:p>
    <w:p w14:paraId="57F56537" w14:textId="77777777" w:rsidR="00964C45" w:rsidRPr="00964C45" w:rsidRDefault="00964C45" w:rsidP="00964C45">
      <w:pPr>
        <w:rPr>
          <w:rFonts w:cs="Arial"/>
          <w:color w:val="000000"/>
          <w:sz w:val="22"/>
        </w:rPr>
      </w:pPr>
      <w:r w:rsidRPr="00964C45">
        <w:rPr>
          <w:rFonts w:cs="Arial"/>
          <w:color w:val="000000"/>
          <w:sz w:val="22"/>
        </w:rPr>
        <w:t>Identifikacijska št. za DDV: ...................................</w:t>
      </w:r>
    </w:p>
    <w:p w14:paraId="7C38D508" w14:textId="77777777" w:rsidR="00964C45" w:rsidRPr="00964C45" w:rsidRDefault="00964C45" w:rsidP="00964C45">
      <w:pPr>
        <w:rPr>
          <w:rFonts w:cs="Arial"/>
          <w:color w:val="000000"/>
          <w:sz w:val="22"/>
        </w:rPr>
      </w:pPr>
      <w:r w:rsidRPr="00964C45">
        <w:rPr>
          <w:rFonts w:cs="Arial"/>
          <w:sz w:val="22"/>
        </w:rPr>
        <w:t>Matična št.: ..............................................</w:t>
      </w:r>
    </w:p>
    <w:p w14:paraId="2B517CE2" w14:textId="77777777" w:rsidR="00964C45" w:rsidRPr="00964C45" w:rsidRDefault="00964C45" w:rsidP="00964C45">
      <w:pPr>
        <w:rPr>
          <w:rFonts w:cs="Arial"/>
          <w:color w:val="000000"/>
          <w:sz w:val="22"/>
        </w:rPr>
      </w:pPr>
      <w:r w:rsidRPr="00964C45">
        <w:rPr>
          <w:rFonts w:cs="Arial"/>
          <w:color w:val="000000"/>
          <w:sz w:val="22"/>
        </w:rPr>
        <w:t>(v nadaljnjem besedilu ponudnik oz. dobavitelj)</w:t>
      </w:r>
    </w:p>
    <w:p w14:paraId="7030B002" w14:textId="77777777" w:rsidR="00964C45" w:rsidRPr="00964C45" w:rsidRDefault="00964C45" w:rsidP="00964C45">
      <w:pPr>
        <w:rPr>
          <w:rFonts w:cs="Arial"/>
          <w:sz w:val="22"/>
          <w:szCs w:val="22"/>
          <w:lang w:eastAsia="en-US"/>
        </w:rPr>
      </w:pPr>
    </w:p>
    <w:p w14:paraId="16DD28A0" w14:textId="77777777" w:rsidR="00964C45" w:rsidRPr="00964C45" w:rsidRDefault="00964C45" w:rsidP="00964C45">
      <w:pPr>
        <w:rPr>
          <w:rFonts w:cs="Arial"/>
          <w:highlight w:val="green"/>
        </w:rPr>
      </w:pPr>
    </w:p>
    <w:p w14:paraId="3D6C4B2E" w14:textId="77777777" w:rsidR="00964C45" w:rsidRPr="00964C45" w:rsidRDefault="00964C45" w:rsidP="00964C45">
      <w:pPr>
        <w:ind w:left="20"/>
        <w:jc w:val="both"/>
        <w:rPr>
          <w:rFonts w:cs="Arial"/>
          <w:sz w:val="22"/>
          <w:szCs w:val="22"/>
          <w:lang w:eastAsia="en-US"/>
        </w:rPr>
      </w:pPr>
      <w:r w:rsidRPr="00964C45">
        <w:rPr>
          <w:rFonts w:cs="Arial"/>
          <w:sz w:val="22"/>
          <w:szCs w:val="22"/>
          <w:lang w:eastAsia="en-US"/>
        </w:rPr>
        <w:t>sklepata</w:t>
      </w:r>
    </w:p>
    <w:p w14:paraId="01A6779B" w14:textId="77777777" w:rsidR="008A019D" w:rsidRDefault="008A019D" w:rsidP="008A019D">
      <w:pPr>
        <w:rPr>
          <w:rFonts w:cs="Arial"/>
          <w:sz w:val="22"/>
          <w:szCs w:val="22"/>
          <w:lang w:eastAsia="en-US"/>
        </w:rPr>
      </w:pPr>
    </w:p>
    <w:p w14:paraId="6A472423" w14:textId="77777777" w:rsidR="008A019D" w:rsidRPr="003756DD" w:rsidRDefault="008A019D" w:rsidP="008A019D">
      <w:pPr>
        <w:rPr>
          <w:rFonts w:cs="Arial"/>
          <w:highlight w:val="green"/>
        </w:rPr>
      </w:pPr>
    </w:p>
    <w:p w14:paraId="10347B4D" w14:textId="77777777" w:rsidR="000634DC" w:rsidRDefault="000634DC" w:rsidP="000634DC">
      <w:pPr>
        <w:jc w:val="center"/>
        <w:rPr>
          <w:rFonts w:eastAsia="Calibri" w:cs="Arial"/>
          <w:b/>
          <w:sz w:val="24"/>
          <w:szCs w:val="24"/>
          <w:lang w:eastAsia="en-US"/>
        </w:rPr>
      </w:pPr>
      <w:r w:rsidRPr="00895EAD">
        <w:rPr>
          <w:rFonts w:eastAsia="Calibri" w:cs="Arial"/>
          <w:b/>
          <w:sz w:val="24"/>
          <w:szCs w:val="24"/>
          <w:lang w:eastAsia="en-US"/>
        </w:rPr>
        <w:t xml:space="preserve">OKVIRNI SPORAZUM </w:t>
      </w:r>
    </w:p>
    <w:p w14:paraId="486AF07F" w14:textId="77777777" w:rsidR="000634DC" w:rsidRPr="00553859" w:rsidRDefault="000634DC" w:rsidP="000634DC">
      <w:pPr>
        <w:jc w:val="center"/>
        <w:rPr>
          <w:rFonts w:eastAsia="Calibri" w:cs="Arial"/>
          <w:b/>
          <w:sz w:val="24"/>
          <w:szCs w:val="24"/>
          <w:lang w:eastAsia="en-US"/>
        </w:rPr>
      </w:pPr>
      <w:r>
        <w:rPr>
          <w:rFonts w:eastAsia="Calibri" w:cs="Arial"/>
          <w:b/>
          <w:sz w:val="24"/>
          <w:szCs w:val="24"/>
          <w:lang w:eastAsia="en-US"/>
        </w:rPr>
        <w:t>ZA</w:t>
      </w:r>
      <w:r w:rsidRPr="00895EAD">
        <w:rPr>
          <w:rFonts w:eastAsia="Calibri" w:cs="Arial"/>
          <w:b/>
          <w:sz w:val="24"/>
          <w:szCs w:val="24"/>
          <w:lang w:eastAsia="en-US"/>
        </w:rPr>
        <w:t xml:space="preserve"> </w:t>
      </w:r>
      <w:r>
        <w:rPr>
          <w:rFonts w:eastAsia="Calibri" w:cs="Arial"/>
          <w:b/>
          <w:sz w:val="24"/>
          <w:szCs w:val="24"/>
          <w:lang w:eastAsia="en-US"/>
        </w:rPr>
        <w:t>NABAVO</w:t>
      </w:r>
      <w:r w:rsidRPr="00553859">
        <w:rPr>
          <w:rFonts w:eastAsia="Calibri" w:cs="Arial"/>
          <w:b/>
          <w:sz w:val="24"/>
          <w:szCs w:val="24"/>
          <w:lang w:eastAsia="en-US"/>
        </w:rPr>
        <w:t xml:space="preserve"> DELOVNE OBLEKE, POSTELJNEGA IN BOLNIŠKEGA PERILA TER DRUGIH TEKSTILNIH IZDELKOV</w:t>
      </w:r>
    </w:p>
    <w:p w14:paraId="49990277" w14:textId="77777777" w:rsidR="000634DC" w:rsidRPr="00895EAD" w:rsidRDefault="000634DC" w:rsidP="000634DC">
      <w:pPr>
        <w:jc w:val="center"/>
        <w:rPr>
          <w:rFonts w:eastAsia="Calibri" w:cs="Arial"/>
          <w:b/>
          <w:sz w:val="24"/>
          <w:szCs w:val="24"/>
          <w:lang w:eastAsia="en-US"/>
        </w:rPr>
      </w:pPr>
    </w:p>
    <w:p w14:paraId="0E007044" w14:textId="77777777" w:rsidR="000634DC" w:rsidRDefault="000634DC" w:rsidP="000634DC">
      <w:pPr>
        <w:widowControl w:val="0"/>
        <w:suppressLineNumbers/>
        <w:suppressAutoHyphens/>
        <w:rPr>
          <w:rFonts w:eastAsia="Arial Unicode MS" w:cs="Arial"/>
          <w:b/>
          <w:bCs/>
          <w:kern w:val="1"/>
          <w:sz w:val="24"/>
          <w:szCs w:val="24"/>
          <w:lang w:eastAsia="en-US"/>
        </w:rPr>
      </w:pPr>
    </w:p>
    <w:p w14:paraId="41DF9CCC" w14:textId="77777777" w:rsidR="000634DC" w:rsidRPr="00BC0633" w:rsidRDefault="000634DC" w:rsidP="000634DC">
      <w:pPr>
        <w:widowControl w:val="0"/>
        <w:jc w:val="both"/>
        <w:rPr>
          <w:rFonts w:cs="Arial"/>
          <w:sz w:val="22"/>
          <w:szCs w:val="22"/>
        </w:rPr>
      </w:pPr>
    </w:p>
    <w:p w14:paraId="3A8F0B83" w14:textId="77777777" w:rsidR="000634DC" w:rsidRPr="00BC0633" w:rsidRDefault="000634DC" w:rsidP="000634DC">
      <w:pPr>
        <w:rPr>
          <w:rFonts w:cs="Arial"/>
          <w:b/>
          <w:color w:val="000000"/>
          <w:sz w:val="22"/>
          <w:szCs w:val="22"/>
        </w:rPr>
      </w:pPr>
      <w:r w:rsidRPr="00BC0633">
        <w:rPr>
          <w:rFonts w:cs="Arial"/>
          <w:b/>
          <w:color w:val="000000"/>
          <w:sz w:val="22"/>
          <w:szCs w:val="22"/>
        </w:rPr>
        <w:t>I. Podlaga okvirnega sporazuma</w:t>
      </w:r>
    </w:p>
    <w:p w14:paraId="1CB96C6B" w14:textId="77777777" w:rsidR="000634DC" w:rsidRPr="00BC0633" w:rsidRDefault="000634DC" w:rsidP="000634DC">
      <w:pPr>
        <w:rPr>
          <w:rFonts w:cs="Arial"/>
          <w:color w:val="000000"/>
          <w:sz w:val="22"/>
          <w:szCs w:val="22"/>
        </w:rPr>
      </w:pPr>
    </w:p>
    <w:p w14:paraId="108117D2" w14:textId="77777777" w:rsidR="000634DC" w:rsidRDefault="000634DC" w:rsidP="000634DC">
      <w:pPr>
        <w:jc w:val="center"/>
        <w:rPr>
          <w:rFonts w:cs="Arial"/>
          <w:color w:val="000000"/>
          <w:sz w:val="22"/>
          <w:szCs w:val="22"/>
        </w:rPr>
      </w:pPr>
      <w:r w:rsidRPr="00BC0633">
        <w:rPr>
          <w:rFonts w:cs="Arial"/>
          <w:color w:val="000000"/>
          <w:sz w:val="22"/>
          <w:szCs w:val="22"/>
        </w:rPr>
        <w:t>1. člen</w:t>
      </w:r>
    </w:p>
    <w:p w14:paraId="437B89B0" w14:textId="77777777" w:rsidR="000634DC" w:rsidRPr="00BC0633" w:rsidRDefault="000634DC" w:rsidP="000634DC">
      <w:pPr>
        <w:jc w:val="center"/>
        <w:rPr>
          <w:rFonts w:cs="Arial"/>
          <w:color w:val="000000"/>
          <w:sz w:val="22"/>
          <w:szCs w:val="22"/>
        </w:rPr>
      </w:pPr>
    </w:p>
    <w:p w14:paraId="755DF9D4"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Podlaga za sklenitev okvirnega sporazuma je izveden postopek oddaje javnega naročila za </w:t>
      </w:r>
      <w:r>
        <w:rPr>
          <w:rFonts w:cs="Arial"/>
          <w:color w:val="000000"/>
          <w:sz w:val="22"/>
          <w:szCs w:val="22"/>
        </w:rPr>
        <w:t>Nabavo</w:t>
      </w:r>
      <w:r w:rsidRPr="00BC0633">
        <w:rPr>
          <w:rFonts w:cs="Arial"/>
          <w:color w:val="000000"/>
          <w:sz w:val="22"/>
          <w:szCs w:val="22"/>
        </w:rPr>
        <w:t xml:space="preserve"> </w:t>
      </w:r>
      <w:r w:rsidRPr="00BC0633">
        <w:rPr>
          <w:rFonts w:cs="Arial"/>
          <w:sz w:val="22"/>
          <w:szCs w:val="22"/>
        </w:rPr>
        <w:t xml:space="preserve">delovne obleke, posteljnega in bolniškega perila ter drugih tekstilnih izdelkov, </w:t>
      </w:r>
      <w:r w:rsidRPr="00BC0633">
        <w:rPr>
          <w:rFonts w:cs="Arial"/>
          <w:color w:val="000000"/>
          <w:sz w:val="22"/>
          <w:szCs w:val="22"/>
        </w:rPr>
        <w:t xml:space="preserve">z oznako </w:t>
      </w:r>
      <w:r w:rsidRPr="00F964AF">
        <w:rPr>
          <w:rFonts w:cs="Arial"/>
          <w:bCs/>
          <w:color w:val="000000"/>
          <w:sz w:val="22"/>
          <w:szCs w:val="22"/>
        </w:rPr>
        <w:t xml:space="preserve">JN-0001/2021 </w:t>
      </w:r>
      <w:r>
        <w:rPr>
          <w:rFonts w:cs="Arial"/>
          <w:bCs/>
          <w:color w:val="000000"/>
          <w:sz w:val="22"/>
          <w:szCs w:val="22"/>
        </w:rPr>
        <w:t xml:space="preserve">po </w:t>
      </w:r>
      <w:r w:rsidRPr="004E3F70">
        <w:rPr>
          <w:rFonts w:cs="Arial"/>
          <w:bCs/>
          <w:color w:val="000000"/>
          <w:sz w:val="22"/>
          <w:szCs w:val="22"/>
        </w:rPr>
        <w:t>omejenem postopku</w:t>
      </w:r>
      <w:r>
        <w:rPr>
          <w:rFonts w:cs="Arial"/>
          <w:bCs/>
          <w:color w:val="000000"/>
          <w:sz w:val="22"/>
          <w:szCs w:val="22"/>
        </w:rPr>
        <w:t xml:space="preserve"> s sklenitvijo okvirnega sporazuma.</w:t>
      </w:r>
    </w:p>
    <w:p w14:paraId="31463280" w14:textId="77777777" w:rsidR="000634DC" w:rsidRPr="00BC0633" w:rsidRDefault="000634DC" w:rsidP="000634DC">
      <w:pPr>
        <w:jc w:val="both"/>
        <w:rPr>
          <w:rFonts w:cs="Arial"/>
          <w:color w:val="000000"/>
          <w:sz w:val="22"/>
          <w:szCs w:val="22"/>
        </w:rPr>
      </w:pPr>
    </w:p>
    <w:p w14:paraId="6D0C3555" w14:textId="77777777" w:rsidR="000634DC" w:rsidRPr="00BC0633" w:rsidRDefault="000634DC" w:rsidP="000634DC">
      <w:pPr>
        <w:jc w:val="both"/>
        <w:rPr>
          <w:rFonts w:cs="Arial"/>
          <w:color w:val="000000"/>
          <w:sz w:val="22"/>
          <w:szCs w:val="22"/>
        </w:rPr>
      </w:pPr>
    </w:p>
    <w:p w14:paraId="0867001C" w14:textId="77777777" w:rsidR="000634DC" w:rsidRPr="00BC0633" w:rsidRDefault="000634DC" w:rsidP="000634DC">
      <w:pPr>
        <w:jc w:val="both"/>
        <w:rPr>
          <w:rFonts w:cs="Arial"/>
          <w:b/>
          <w:color w:val="000000"/>
          <w:sz w:val="22"/>
          <w:szCs w:val="22"/>
        </w:rPr>
      </w:pPr>
      <w:r w:rsidRPr="00BC0633">
        <w:rPr>
          <w:rFonts w:cs="Arial"/>
          <w:b/>
          <w:color w:val="000000"/>
          <w:sz w:val="22"/>
          <w:szCs w:val="22"/>
        </w:rPr>
        <w:t>II. Predmet okvirnega sporazuma</w:t>
      </w:r>
    </w:p>
    <w:p w14:paraId="727BD9F5" w14:textId="77777777" w:rsidR="000634DC" w:rsidRPr="00BC0633" w:rsidRDefault="000634DC" w:rsidP="000634DC">
      <w:pPr>
        <w:jc w:val="both"/>
        <w:rPr>
          <w:rFonts w:cs="Arial"/>
          <w:color w:val="000000"/>
          <w:sz w:val="22"/>
          <w:szCs w:val="22"/>
        </w:rPr>
      </w:pPr>
    </w:p>
    <w:p w14:paraId="14657728" w14:textId="77777777" w:rsidR="000634DC" w:rsidRDefault="000634DC" w:rsidP="000634DC">
      <w:pPr>
        <w:jc w:val="center"/>
        <w:rPr>
          <w:rFonts w:cs="Arial"/>
          <w:color w:val="000000"/>
          <w:sz w:val="22"/>
          <w:szCs w:val="22"/>
        </w:rPr>
      </w:pPr>
      <w:r w:rsidRPr="00BC0633">
        <w:rPr>
          <w:rFonts w:cs="Arial"/>
          <w:color w:val="000000"/>
          <w:sz w:val="22"/>
          <w:szCs w:val="22"/>
        </w:rPr>
        <w:t>2. člen</w:t>
      </w:r>
    </w:p>
    <w:p w14:paraId="1398E36B" w14:textId="77777777" w:rsidR="000634DC" w:rsidRPr="00BC0633" w:rsidRDefault="000634DC" w:rsidP="000634DC">
      <w:pPr>
        <w:jc w:val="center"/>
        <w:rPr>
          <w:rFonts w:cs="Arial"/>
          <w:color w:val="000000"/>
          <w:sz w:val="22"/>
          <w:szCs w:val="22"/>
        </w:rPr>
      </w:pPr>
    </w:p>
    <w:p w14:paraId="6B5947F3" w14:textId="77777777" w:rsidR="000634DC" w:rsidRPr="00BC0633" w:rsidRDefault="000634DC" w:rsidP="000634DC">
      <w:pPr>
        <w:jc w:val="both"/>
        <w:rPr>
          <w:rFonts w:cs="Arial"/>
          <w:color w:val="000000"/>
          <w:sz w:val="22"/>
          <w:szCs w:val="22"/>
        </w:rPr>
      </w:pPr>
      <w:r>
        <w:rPr>
          <w:rFonts w:cs="Arial"/>
          <w:color w:val="000000"/>
          <w:sz w:val="22"/>
          <w:szCs w:val="22"/>
        </w:rPr>
        <w:t>Predmet okvirnega sporazuma je</w:t>
      </w:r>
      <w:r w:rsidRPr="00BC0633">
        <w:rPr>
          <w:rFonts w:cs="Arial"/>
          <w:color w:val="000000"/>
          <w:sz w:val="22"/>
          <w:szCs w:val="22"/>
        </w:rPr>
        <w:t xml:space="preserve"> </w:t>
      </w:r>
      <w:r>
        <w:rPr>
          <w:rFonts w:cs="Arial"/>
          <w:color w:val="000000"/>
          <w:sz w:val="22"/>
          <w:szCs w:val="22"/>
        </w:rPr>
        <w:t>NABAVA</w:t>
      </w:r>
      <w:r w:rsidRPr="00BC0633">
        <w:rPr>
          <w:rFonts w:cs="Arial"/>
          <w:sz w:val="22"/>
          <w:szCs w:val="22"/>
        </w:rPr>
        <w:t xml:space="preserve"> DELOVNE OBLEKE, POSTELJNEGA IN BOLNIŠKEGA PERILA TER DRUGIH TEKSTILNIH IZDELKOV (v nadaljevanju: »blago«)</w:t>
      </w:r>
      <w:r w:rsidRPr="00BC0633">
        <w:rPr>
          <w:rFonts w:cs="Arial"/>
          <w:color w:val="000000"/>
          <w:sz w:val="22"/>
          <w:szCs w:val="22"/>
        </w:rPr>
        <w:t xml:space="preserve">, ki jih naročnik po obsegu in času ne more vnaprej določiti. Naročnik in ponudnik sklepata okvirni sporazum za vse vrste blaga, ki jih bo naročnik podrobno opredelil v posameznem povpraševanju. </w:t>
      </w:r>
    </w:p>
    <w:p w14:paraId="5B2A2B70" w14:textId="77777777" w:rsidR="000634DC" w:rsidRPr="00BC0633" w:rsidRDefault="000634DC" w:rsidP="000634DC">
      <w:pPr>
        <w:rPr>
          <w:rFonts w:cs="Arial"/>
          <w:color w:val="000000"/>
          <w:sz w:val="22"/>
          <w:szCs w:val="22"/>
        </w:rPr>
      </w:pPr>
    </w:p>
    <w:p w14:paraId="7BD152C2" w14:textId="77777777" w:rsidR="000634DC" w:rsidRPr="00BC0633" w:rsidRDefault="000634DC" w:rsidP="000634DC">
      <w:pPr>
        <w:tabs>
          <w:tab w:val="left" w:pos="708"/>
        </w:tabs>
        <w:jc w:val="both"/>
        <w:rPr>
          <w:rFonts w:cs="Arial"/>
          <w:sz w:val="22"/>
          <w:szCs w:val="22"/>
        </w:rPr>
      </w:pPr>
      <w:r w:rsidRPr="00A526FB">
        <w:rPr>
          <w:rFonts w:cs="Arial"/>
          <w:color w:val="000000"/>
          <w:sz w:val="22"/>
          <w:szCs w:val="22"/>
        </w:rPr>
        <w:t xml:space="preserve">Naročnik </w:t>
      </w:r>
      <w:r>
        <w:rPr>
          <w:rFonts w:cs="Arial"/>
          <w:color w:val="000000"/>
          <w:sz w:val="22"/>
          <w:szCs w:val="22"/>
        </w:rPr>
        <w:t>je</w:t>
      </w:r>
      <w:r w:rsidRPr="00A526FB">
        <w:rPr>
          <w:rFonts w:cs="Arial"/>
          <w:b/>
          <w:color w:val="000000"/>
          <w:sz w:val="22"/>
          <w:szCs w:val="22"/>
        </w:rPr>
        <w:t xml:space="preserve"> </w:t>
      </w:r>
      <w:r w:rsidRPr="00A526FB">
        <w:rPr>
          <w:rFonts w:cs="Arial"/>
          <w:sz w:val="22"/>
          <w:szCs w:val="22"/>
        </w:rPr>
        <w:t>sklenil okvirni sporazum z največ petimi (5) ponudniki, ki bodo oddali dopustne ponudbe.</w:t>
      </w:r>
    </w:p>
    <w:p w14:paraId="2860CBF9" w14:textId="77777777" w:rsidR="000634DC" w:rsidRPr="00BC0633" w:rsidRDefault="000634DC" w:rsidP="000634DC">
      <w:pPr>
        <w:tabs>
          <w:tab w:val="left" w:pos="708"/>
        </w:tabs>
        <w:jc w:val="both"/>
        <w:rPr>
          <w:rFonts w:cs="Arial"/>
          <w:sz w:val="22"/>
          <w:szCs w:val="22"/>
        </w:rPr>
      </w:pPr>
    </w:p>
    <w:p w14:paraId="247DCDB9" w14:textId="77777777" w:rsidR="000634DC" w:rsidRDefault="000634DC" w:rsidP="000634DC">
      <w:pPr>
        <w:jc w:val="center"/>
        <w:rPr>
          <w:rFonts w:cs="Arial"/>
          <w:color w:val="000000"/>
          <w:sz w:val="22"/>
          <w:szCs w:val="22"/>
        </w:rPr>
      </w:pPr>
      <w:r w:rsidRPr="00BC0633">
        <w:rPr>
          <w:rFonts w:cs="Arial"/>
          <w:color w:val="000000"/>
          <w:sz w:val="22"/>
          <w:szCs w:val="22"/>
        </w:rPr>
        <w:t>3. člen</w:t>
      </w:r>
    </w:p>
    <w:p w14:paraId="094A09E0" w14:textId="77777777" w:rsidR="000634DC" w:rsidRPr="00BC0633" w:rsidRDefault="000634DC" w:rsidP="000634DC">
      <w:pPr>
        <w:jc w:val="center"/>
        <w:rPr>
          <w:rFonts w:cs="Arial"/>
          <w:color w:val="000000"/>
          <w:sz w:val="22"/>
          <w:szCs w:val="22"/>
        </w:rPr>
      </w:pPr>
    </w:p>
    <w:p w14:paraId="78699DC7"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S tem okvirnim sporazumom se naročnik in ponudnik dogovorita o splošnih in posebnih pogojih izvajanja okvirnega sporazuma. Naročanje blaga, ki se bo izvajalo, je predmet </w:t>
      </w:r>
      <w:r w:rsidRPr="00BC0633">
        <w:rPr>
          <w:rFonts w:cs="Arial"/>
          <w:color w:val="000000"/>
          <w:sz w:val="22"/>
          <w:szCs w:val="22"/>
        </w:rPr>
        <w:lastRenderedPageBreak/>
        <w:t>pogodbenega razmerja med strankami tega okvirnega sporazuma in se izvaja na podlagi določb tega okvirnega sporazuma.</w:t>
      </w:r>
    </w:p>
    <w:p w14:paraId="06D6DF78" w14:textId="77777777" w:rsidR="000634DC" w:rsidRPr="00BC0633" w:rsidRDefault="000634DC" w:rsidP="000634DC">
      <w:pPr>
        <w:jc w:val="both"/>
        <w:rPr>
          <w:rFonts w:cs="Arial"/>
          <w:color w:val="000000"/>
          <w:sz w:val="22"/>
          <w:szCs w:val="22"/>
        </w:rPr>
      </w:pPr>
    </w:p>
    <w:p w14:paraId="7C47C1F3" w14:textId="77777777" w:rsidR="000634DC" w:rsidRDefault="000634DC" w:rsidP="000634DC">
      <w:pPr>
        <w:jc w:val="center"/>
        <w:rPr>
          <w:rFonts w:cs="Arial"/>
          <w:color w:val="000000"/>
          <w:sz w:val="22"/>
          <w:szCs w:val="22"/>
        </w:rPr>
      </w:pPr>
      <w:r w:rsidRPr="00BC0633">
        <w:rPr>
          <w:rFonts w:cs="Arial"/>
          <w:color w:val="000000"/>
          <w:sz w:val="22"/>
          <w:szCs w:val="22"/>
        </w:rPr>
        <w:t>4. člen</w:t>
      </w:r>
    </w:p>
    <w:p w14:paraId="67E892CB" w14:textId="77777777" w:rsidR="000634DC" w:rsidRPr="00BC0633" w:rsidRDefault="000634DC" w:rsidP="000634DC">
      <w:pPr>
        <w:jc w:val="center"/>
        <w:rPr>
          <w:rFonts w:cs="Arial"/>
          <w:color w:val="000000"/>
          <w:sz w:val="22"/>
          <w:szCs w:val="22"/>
        </w:rPr>
      </w:pPr>
    </w:p>
    <w:p w14:paraId="605457FA" w14:textId="77777777" w:rsidR="000634DC" w:rsidRPr="00BC0633" w:rsidRDefault="000634DC" w:rsidP="000634DC">
      <w:pPr>
        <w:jc w:val="both"/>
        <w:rPr>
          <w:rFonts w:cs="Arial"/>
          <w:color w:val="000000"/>
          <w:sz w:val="22"/>
          <w:szCs w:val="22"/>
        </w:rPr>
      </w:pPr>
      <w:r w:rsidRPr="00BC0633">
        <w:rPr>
          <w:rFonts w:cs="Arial"/>
          <w:color w:val="000000"/>
          <w:sz w:val="22"/>
          <w:szCs w:val="22"/>
        </w:rPr>
        <w:t>Naročnik in ponudnik se izrecno dogovorita, da bo naročnik v obdobju trajanja tega sporazuma kupoval le tiste vrste in količine blaga, ki jih bo dejansko potreboval. Naročnik se s tem okvirnim sporazumom ne zavezuje, da bo naročil točno določeno količino blaga, saj je količina zanj v trenutku sklepanja tega sporazuma objektivno neugotovljiva.</w:t>
      </w:r>
    </w:p>
    <w:p w14:paraId="1EBFF0AF" w14:textId="77777777" w:rsidR="000634DC" w:rsidRPr="00BC0633" w:rsidRDefault="000634DC" w:rsidP="000634DC">
      <w:pPr>
        <w:jc w:val="both"/>
        <w:rPr>
          <w:rFonts w:cs="Arial"/>
          <w:color w:val="000000"/>
          <w:sz w:val="22"/>
          <w:szCs w:val="22"/>
        </w:rPr>
      </w:pPr>
    </w:p>
    <w:p w14:paraId="44811B67" w14:textId="77777777" w:rsidR="000634DC" w:rsidRPr="00BC0633" w:rsidRDefault="000634DC" w:rsidP="000634DC">
      <w:pPr>
        <w:jc w:val="both"/>
        <w:rPr>
          <w:rFonts w:cs="Arial"/>
          <w:color w:val="000000"/>
          <w:sz w:val="22"/>
          <w:szCs w:val="22"/>
        </w:rPr>
      </w:pPr>
    </w:p>
    <w:p w14:paraId="2805103E" w14:textId="77777777" w:rsidR="000634DC" w:rsidRPr="00BC0633" w:rsidRDefault="000634DC" w:rsidP="000634DC">
      <w:pPr>
        <w:jc w:val="both"/>
        <w:rPr>
          <w:rFonts w:cs="Arial"/>
          <w:b/>
          <w:color w:val="000000"/>
          <w:sz w:val="22"/>
          <w:szCs w:val="22"/>
        </w:rPr>
      </w:pPr>
      <w:r w:rsidRPr="00BC0633">
        <w:rPr>
          <w:rFonts w:cs="Arial"/>
          <w:b/>
          <w:color w:val="000000"/>
          <w:sz w:val="22"/>
          <w:szCs w:val="22"/>
        </w:rPr>
        <w:t>III. Izvajanje sporazuma</w:t>
      </w:r>
    </w:p>
    <w:p w14:paraId="654CDB7C" w14:textId="77777777" w:rsidR="000634DC" w:rsidRPr="00BC0633" w:rsidRDefault="000634DC" w:rsidP="000634DC">
      <w:pPr>
        <w:jc w:val="both"/>
        <w:rPr>
          <w:rFonts w:cs="Arial"/>
          <w:color w:val="000000"/>
          <w:sz w:val="22"/>
          <w:szCs w:val="22"/>
        </w:rPr>
      </w:pPr>
    </w:p>
    <w:p w14:paraId="508D1064" w14:textId="77777777" w:rsidR="000634DC" w:rsidRDefault="000634DC" w:rsidP="000634DC">
      <w:pPr>
        <w:jc w:val="center"/>
        <w:rPr>
          <w:rFonts w:cs="Arial"/>
          <w:color w:val="000000"/>
          <w:sz w:val="22"/>
          <w:szCs w:val="22"/>
        </w:rPr>
      </w:pPr>
      <w:r w:rsidRPr="00BC0633">
        <w:rPr>
          <w:rFonts w:cs="Arial"/>
          <w:color w:val="000000"/>
          <w:sz w:val="22"/>
          <w:szCs w:val="22"/>
        </w:rPr>
        <w:t>5. člen</w:t>
      </w:r>
    </w:p>
    <w:p w14:paraId="4EBABF31" w14:textId="77777777" w:rsidR="000634DC" w:rsidRPr="00BC0633" w:rsidRDefault="000634DC" w:rsidP="000634DC">
      <w:pPr>
        <w:jc w:val="center"/>
        <w:rPr>
          <w:rFonts w:cs="Arial"/>
          <w:color w:val="000000"/>
          <w:sz w:val="22"/>
          <w:szCs w:val="22"/>
        </w:rPr>
      </w:pPr>
    </w:p>
    <w:p w14:paraId="6D45A618"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Naročnik lahko kadarkoli v času trajanja okvirnega sporazuma pozove ponudnike, s katerimi ima sklenjen okvirni sporazum, k predložitvi ponudbe za posamezne vrste blaga, ki jih bo v posameznem povpraševanju naročnik razpisal. </w:t>
      </w:r>
      <w:r>
        <w:rPr>
          <w:rFonts w:cs="Arial"/>
          <w:color w:val="000000"/>
          <w:sz w:val="22"/>
          <w:szCs w:val="22"/>
        </w:rPr>
        <w:t xml:space="preserve">Naročnik bo z izbranim ponudnikom sklenil pogodbo. </w:t>
      </w:r>
      <w:r w:rsidRPr="00BC0633">
        <w:rPr>
          <w:rFonts w:cs="Arial"/>
          <w:color w:val="000000"/>
          <w:sz w:val="22"/>
          <w:szCs w:val="22"/>
        </w:rPr>
        <w:t xml:space="preserve">Sklenjene pogodbe o dobavah za posamezne </w:t>
      </w:r>
      <w:r>
        <w:rPr>
          <w:rFonts w:cs="Arial"/>
          <w:color w:val="000000"/>
          <w:sz w:val="22"/>
          <w:szCs w:val="22"/>
        </w:rPr>
        <w:t>vrste blaga prenehajo veljati,</w:t>
      </w:r>
      <w:r w:rsidRPr="00BC0633">
        <w:rPr>
          <w:rFonts w:cs="Arial"/>
          <w:color w:val="000000"/>
          <w:sz w:val="22"/>
          <w:szCs w:val="22"/>
        </w:rPr>
        <w:t xml:space="preserve"> ko </w:t>
      </w:r>
      <w:r>
        <w:rPr>
          <w:rFonts w:cs="Arial"/>
          <w:color w:val="000000"/>
          <w:sz w:val="22"/>
          <w:szCs w:val="22"/>
        </w:rPr>
        <w:t xml:space="preserve">poteče veljavnost posamezne pogodbe oz. ko </w:t>
      </w:r>
      <w:r w:rsidRPr="00BC0633">
        <w:rPr>
          <w:rFonts w:cs="Arial"/>
          <w:color w:val="000000"/>
          <w:sz w:val="22"/>
          <w:szCs w:val="22"/>
        </w:rPr>
        <w:t>naročnik sklene novo pogodbo na podlagi izvedenega povpraševanja</w:t>
      </w:r>
      <w:r>
        <w:rPr>
          <w:rFonts w:cs="Arial"/>
          <w:color w:val="000000"/>
          <w:sz w:val="22"/>
          <w:szCs w:val="22"/>
        </w:rPr>
        <w:t xml:space="preserve"> za isto vrsto blaga.</w:t>
      </w:r>
      <w:r w:rsidRPr="00BC0633">
        <w:rPr>
          <w:rFonts w:cs="Arial"/>
          <w:color w:val="000000"/>
          <w:sz w:val="22"/>
          <w:szCs w:val="22"/>
        </w:rPr>
        <w:t xml:space="preserve"> V posameznem obdobju bo naročnik med ponudniki, ki bodo predložili ponudbo za posamezn</w:t>
      </w:r>
      <w:r>
        <w:rPr>
          <w:rFonts w:cs="Arial"/>
          <w:color w:val="000000"/>
          <w:sz w:val="22"/>
          <w:szCs w:val="22"/>
        </w:rPr>
        <w:t>o</w:t>
      </w:r>
      <w:r w:rsidRPr="00BC0633">
        <w:rPr>
          <w:rFonts w:cs="Arial"/>
          <w:color w:val="000000"/>
          <w:sz w:val="22"/>
          <w:szCs w:val="22"/>
        </w:rPr>
        <w:t xml:space="preserve"> vrsto blaga, izbral najugodnejšega ponudnika na podlagi merila iz </w:t>
      </w:r>
      <w:r>
        <w:rPr>
          <w:rFonts w:cs="Arial"/>
          <w:color w:val="000000"/>
          <w:sz w:val="22"/>
          <w:szCs w:val="22"/>
        </w:rPr>
        <w:t>povabila k oddaji ponudbe</w:t>
      </w:r>
      <w:r w:rsidRPr="00BC0633">
        <w:rPr>
          <w:rFonts w:cs="Arial"/>
          <w:color w:val="000000"/>
          <w:sz w:val="22"/>
          <w:szCs w:val="22"/>
        </w:rPr>
        <w:t>.</w:t>
      </w:r>
    </w:p>
    <w:p w14:paraId="2401EB1E" w14:textId="77777777" w:rsidR="000634DC" w:rsidRDefault="000634DC" w:rsidP="000634DC">
      <w:pPr>
        <w:jc w:val="both"/>
        <w:rPr>
          <w:rFonts w:cs="Arial"/>
          <w:color w:val="000000"/>
          <w:sz w:val="22"/>
          <w:szCs w:val="22"/>
        </w:rPr>
      </w:pPr>
    </w:p>
    <w:p w14:paraId="78A5B63C" w14:textId="44B3AECB" w:rsidR="000634DC" w:rsidRDefault="000634DC" w:rsidP="000634DC">
      <w:pPr>
        <w:jc w:val="both"/>
        <w:rPr>
          <w:rFonts w:cs="Arial"/>
          <w:color w:val="000000"/>
          <w:sz w:val="22"/>
          <w:szCs w:val="22"/>
        </w:rPr>
      </w:pPr>
      <w:r>
        <w:rPr>
          <w:rFonts w:cs="Arial"/>
          <w:color w:val="000000"/>
          <w:sz w:val="22"/>
          <w:szCs w:val="22"/>
        </w:rPr>
        <w:t xml:space="preserve">Naročnik lahko izbranemu ponudniku pri posameznem povpraševanju predloži tudi naročilnico, vendar le v primeru, če je skupna vrednost pogodbe izbranega ponudnika pri posameznem povpraševanju nižja od </w:t>
      </w:r>
      <w:r w:rsidR="000C019A">
        <w:rPr>
          <w:rFonts w:cs="Arial"/>
          <w:color w:val="000000"/>
          <w:sz w:val="22"/>
          <w:szCs w:val="22"/>
        </w:rPr>
        <w:t>2</w:t>
      </w:r>
      <w:r>
        <w:rPr>
          <w:rFonts w:cs="Arial"/>
          <w:color w:val="000000"/>
          <w:sz w:val="22"/>
          <w:szCs w:val="22"/>
        </w:rPr>
        <w:t xml:space="preserve">0.000,00 EUR z DDV. </w:t>
      </w:r>
    </w:p>
    <w:p w14:paraId="084D21EC" w14:textId="77777777" w:rsidR="000634DC" w:rsidRPr="00BC0633" w:rsidRDefault="000634DC" w:rsidP="000634DC">
      <w:pPr>
        <w:jc w:val="both"/>
        <w:rPr>
          <w:rFonts w:cs="Arial"/>
          <w:color w:val="000000"/>
          <w:sz w:val="22"/>
          <w:szCs w:val="22"/>
        </w:rPr>
      </w:pPr>
    </w:p>
    <w:p w14:paraId="121B139C" w14:textId="77777777" w:rsidR="000634DC" w:rsidRDefault="000634DC" w:rsidP="000634DC">
      <w:pPr>
        <w:jc w:val="center"/>
        <w:rPr>
          <w:rFonts w:cs="Arial"/>
          <w:color w:val="000000"/>
          <w:sz w:val="22"/>
          <w:szCs w:val="22"/>
        </w:rPr>
      </w:pPr>
      <w:r w:rsidRPr="00BC0633">
        <w:rPr>
          <w:rFonts w:cs="Arial"/>
          <w:color w:val="000000"/>
          <w:sz w:val="22"/>
          <w:szCs w:val="22"/>
        </w:rPr>
        <w:t>6. člen</w:t>
      </w:r>
    </w:p>
    <w:p w14:paraId="33CBF5FB" w14:textId="77777777" w:rsidR="000634DC" w:rsidRPr="00BC0633" w:rsidRDefault="000634DC" w:rsidP="000634DC">
      <w:pPr>
        <w:jc w:val="center"/>
        <w:rPr>
          <w:rFonts w:cs="Arial"/>
          <w:color w:val="000000"/>
          <w:sz w:val="22"/>
          <w:szCs w:val="22"/>
        </w:rPr>
      </w:pPr>
    </w:p>
    <w:p w14:paraId="32A85B67" w14:textId="21BF3203" w:rsidR="000634DC" w:rsidRPr="00BC0633" w:rsidRDefault="000634DC" w:rsidP="000634DC">
      <w:pPr>
        <w:jc w:val="both"/>
        <w:rPr>
          <w:rFonts w:cs="Arial"/>
          <w:color w:val="000000"/>
          <w:sz w:val="22"/>
          <w:szCs w:val="22"/>
        </w:rPr>
      </w:pPr>
      <w:r w:rsidRPr="00BC0633">
        <w:rPr>
          <w:rFonts w:cs="Arial"/>
          <w:color w:val="000000"/>
          <w:sz w:val="22"/>
          <w:szCs w:val="22"/>
        </w:rPr>
        <w:t xml:space="preserve">Povpraševanje poteka pisno, preko </w:t>
      </w:r>
      <w:r w:rsidR="000A5790">
        <w:rPr>
          <w:rFonts w:cs="Arial"/>
          <w:color w:val="000000"/>
          <w:sz w:val="22"/>
          <w:szCs w:val="22"/>
        </w:rPr>
        <w:t xml:space="preserve">portala </w:t>
      </w:r>
      <w:proofErr w:type="spellStart"/>
      <w:r w:rsidR="000A5790">
        <w:rPr>
          <w:rFonts w:cs="Arial"/>
          <w:color w:val="000000"/>
          <w:sz w:val="22"/>
          <w:szCs w:val="22"/>
        </w:rPr>
        <w:t>eJN</w:t>
      </w:r>
      <w:proofErr w:type="spellEnd"/>
      <w:r w:rsidR="000A5790">
        <w:rPr>
          <w:rFonts w:cs="Arial"/>
          <w:color w:val="000000"/>
          <w:sz w:val="22"/>
          <w:szCs w:val="22"/>
        </w:rPr>
        <w:t xml:space="preserve"> ali </w:t>
      </w:r>
      <w:r w:rsidRPr="00BC0633">
        <w:rPr>
          <w:rFonts w:cs="Arial"/>
          <w:color w:val="000000"/>
          <w:sz w:val="22"/>
          <w:szCs w:val="22"/>
        </w:rPr>
        <w:t xml:space="preserve">elektronske pošte, pri čemer naročnik opredeli način in rok oddaje ponudb. Povpraševanje lahko poteka tudi preko v ta namen vzpostavljenega informacijskega sistema, če ga naročnik v času trajanja okvirnega sporazuma vzpostavi, v smislu določil tega sporazuma. </w:t>
      </w:r>
    </w:p>
    <w:p w14:paraId="7FC74140" w14:textId="77777777" w:rsidR="000634DC" w:rsidRPr="00BC0633" w:rsidRDefault="000634DC" w:rsidP="000634DC">
      <w:pPr>
        <w:jc w:val="both"/>
        <w:rPr>
          <w:rFonts w:cs="Arial"/>
          <w:color w:val="000000"/>
          <w:sz w:val="22"/>
          <w:szCs w:val="22"/>
        </w:rPr>
      </w:pPr>
      <w:r w:rsidRPr="00BC0633">
        <w:rPr>
          <w:rFonts w:cs="Arial"/>
          <w:color w:val="000000"/>
          <w:sz w:val="22"/>
          <w:szCs w:val="22"/>
        </w:rPr>
        <w:t>Kadar ni drugače določeno v povabilu k oddaji ponudbe, se za dobavo, prevzem, plačilo in ostale pogoje nakupa blaga uporabljajo določbe okvirnega sporazuma.</w:t>
      </w:r>
    </w:p>
    <w:p w14:paraId="2B087998" w14:textId="77777777" w:rsidR="009D1F91" w:rsidRDefault="009D1F91" w:rsidP="000634DC">
      <w:pPr>
        <w:jc w:val="both"/>
        <w:rPr>
          <w:rFonts w:cs="Arial"/>
          <w:color w:val="000000"/>
          <w:sz w:val="22"/>
          <w:szCs w:val="22"/>
        </w:rPr>
      </w:pPr>
    </w:p>
    <w:p w14:paraId="1A1F355B" w14:textId="754E9075" w:rsidR="000634DC" w:rsidRPr="00BC0633" w:rsidRDefault="000634DC" w:rsidP="000634DC">
      <w:pPr>
        <w:jc w:val="both"/>
        <w:rPr>
          <w:rFonts w:cs="Arial"/>
          <w:color w:val="000000"/>
          <w:sz w:val="22"/>
          <w:szCs w:val="22"/>
        </w:rPr>
      </w:pPr>
      <w:r w:rsidRPr="00BC0633">
        <w:rPr>
          <w:rFonts w:cs="Arial"/>
          <w:color w:val="000000"/>
          <w:sz w:val="22"/>
          <w:szCs w:val="22"/>
        </w:rPr>
        <w:t>Ponudniki pošljejo svoje ponudbe elektronsko, v roku in na naslov, ki ga v vsakokratnem povabilu k oddaji ponudbe opredeli naročnik</w:t>
      </w:r>
      <w:r w:rsidR="009D1F91">
        <w:rPr>
          <w:rFonts w:cs="Arial"/>
          <w:color w:val="000000"/>
          <w:sz w:val="22"/>
          <w:szCs w:val="22"/>
        </w:rPr>
        <w:t>, razen predložitev morebitnih vzorcev, ki jih ponudnik predloži osebno ali po pošti.</w:t>
      </w:r>
      <w:r w:rsidRPr="00BC0633">
        <w:rPr>
          <w:rFonts w:cs="Arial"/>
          <w:color w:val="000000"/>
          <w:sz w:val="22"/>
          <w:szCs w:val="22"/>
        </w:rPr>
        <w:t xml:space="preserve"> Naročnik bo obvestil vse ponudnike o izbiri najugodnejše ponudbe za posamez</w:t>
      </w:r>
      <w:r>
        <w:rPr>
          <w:rFonts w:cs="Arial"/>
          <w:color w:val="000000"/>
          <w:sz w:val="22"/>
          <w:szCs w:val="22"/>
        </w:rPr>
        <w:t>ne</w:t>
      </w:r>
      <w:r w:rsidRPr="00BC0633">
        <w:rPr>
          <w:rFonts w:cs="Arial"/>
          <w:color w:val="000000"/>
          <w:sz w:val="22"/>
          <w:szCs w:val="22"/>
        </w:rPr>
        <w:t xml:space="preserve"> </w:t>
      </w:r>
      <w:r>
        <w:rPr>
          <w:rFonts w:cs="Arial"/>
          <w:color w:val="000000"/>
          <w:sz w:val="22"/>
          <w:szCs w:val="22"/>
        </w:rPr>
        <w:t>vrste</w:t>
      </w:r>
      <w:r w:rsidRPr="00BC0633">
        <w:rPr>
          <w:rFonts w:cs="Arial"/>
          <w:color w:val="000000"/>
          <w:sz w:val="22"/>
          <w:szCs w:val="22"/>
        </w:rPr>
        <w:t xml:space="preserve"> blaga in z najugodnejšim ponudnikom sklenil pogodbo o </w:t>
      </w:r>
      <w:r>
        <w:rPr>
          <w:rFonts w:cs="Arial"/>
          <w:color w:val="000000"/>
          <w:sz w:val="22"/>
          <w:szCs w:val="22"/>
        </w:rPr>
        <w:t>nabavi</w:t>
      </w:r>
      <w:r w:rsidRPr="00BC0633">
        <w:rPr>
          <w:rFonts w:cs="Arial"/>
          <w:color w:val="000000"/>
          <w:sz w:val="22"/>
          <w:szCs w:val="22"/>
        </w:rPr>
        <w:t xml:space="preserve"> delovne obleke, posteljnega in bolniškega perila ter drugih tekstilnih izdelkov za posamezno obdobje</w:t>
      </w:r>
      <w:r>
        <w:rPr>
          <w:rFonts w:cs="Arial"/>
          <w:color w:val="000000"/>
          <w:sz w:val="22"/>
          <w:szCs w:val="22"/>
        </w:rPr>
        <w:t xml:space="preserve"> oz. bo ponudniku poslal </w:t>
      </w:r>
      <w:r w:rsidR="00CF18DE">
        <w:rPr>
          <w:rFonts w:cs="Arial"/>
          <w:color w:val="000000"/>
          <w:sz w:val="22"/>
          <w:szCs w:val="22"/>
        </w:rPr>
        <w:t>naročilnico</w:t>
      </w:r>
      <w:r>
        <w:rPr>
          <w:rFonts w:cs="Arial"/>
          <w:color w:val="000000"/>
          <w:sz w:val="22"/>
          <w:szCs w:val="22"/>
        </w:rPr>
        <w:t>, kot je navedeno v zadnjem odstavku 5. člena tega okvirnega sporazuma.</w:t>
      </w:r>
    </w:p>
    <w:p w14:paraId="3A4E9656" w14:textId="77777777" w:rsidR="000634DC" w:rsidRPr="00BC0633" w:rsidRDefault="000634DC" w:rsidP="000634DC">
      <w:pPr>
        <w:jc w:val="both"/>
        <w:rPr>
          <w:rFonts w:cs="Arial"/>
          <w:color w:val="000000"/>
          <w:sz w:val="22"/>
          <w:szCs w:val="22"/>
        </w:rPr>
      </w:pPr>
    </w:p>
    <w:p w14:paraId="73EA3682" w14:textId="77777777" w:rsidR="000634DC" w:rsidRPr="00B457C9" w:rsidRDefault="000634DC" w:rsidP="000634DC">
      <w:pPr>
        <w:jc w:val="both"/>
        <w:rPr>
          <w:rFonts w:cs="Arial"/>
          <w:color w:val="000000"/>
          <w:sz w:val="22"/>
          <w:szCs w:val="22"/>
        </w:rPr>
      </w:pPr>
      <w:r w:rsidRPr="00B457C9">
        <w:rPr>
          <w:rFonts w:cs="Arial"/>
          <w:color w:val="000000"/>
          <w:sz w:val="22"/>
          <w:szCs w:val="22"/>
        </w:rPr>
        <w:t>V primeru, da po analizi ponudb ostaneta dve dopustni ponudbi z enako vrednostjo za posamezen sklop, bo naročnik med njima izbral ponudbo z javnim žrebom. Postopek žreba je naslednji:</w:t>
      </w:r>
    </w:p>
    <w:p w14:paraId="7B3A0E30" w14:textId="77777777" w:rsidR="000634DC" w:rsidRPr="00B457C9" w:rsidRDefault="000634DC" w:rsidP="000634DC">
      <w:pPr>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Žreb bo javen in se bo izvedel v prostorih naročnika.</w:t>
      </w:r>
    </w:p>
    <w:p w14:paraId="7D3F361A" w14:textId="77777777" w:rsidR="000634DC" w:rsidRPr="00B457C9" w:rsidRDefault="000634DC" w:rsidP="000634DC">
      <w:pPr>
        <w:ind w:left="284" w:hanging="284"/>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Ponudniki, katerih ponudbe za posamezni sklop  bodo uvrščene v žreb, bodo o tem obveščeni in povabljeni po e-pošti najmanj tri delovne dni pred izvedbo žreba.</w:t>
      </w:r>
    </w:p>
    <w:p w14:paraId="7D0B8E95" w14:textId="77777777" w:rsidR="000634DC" w:rsidRPr="00B457C9" w:rsidRDefault="000634DC" w:rsidP="000634DC">
      <w:pPr>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Postopek žrebanja bo izvedla imenovana komisija naročnika.</w:t>
      </w:r>
    </w:p>
    <w:p w14:paraId="3F69F62C" w14:textId="77777777" w:rsidR="000634DC" w:rsidRPr="00B457C9" w:rsidRDefault="000634DC" w:rsidP="000634DC">
      <w:pPr>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Žreb za posamezni sklop bo izvedel predstavnik komisije naročnika v enem krogu.</w:t>
      </w:r>
    </w:p>
    <w:p w14:paraId="5F15BC31" w14:textId="77777777" w:rsidR="000634DC" w:rsidRPr="00B457C9" w:rsidRDefault="000634DC" w:rsidP="000634DC">
      <w:pPr>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Žreb bo izvedel za vsak sklop posebej.</w:t>
      </w:r>
    </w:p>
    <w:p w14:paraId="5FE18535" w14:textId="77777777" w:rsidR="000634DC" w:rsidRPr="00B457C9" w:rsidRDefault="000634DC" w:rsidP="000634DC">
      <w:pPr>
        <w:ind w:left="284" w:hanging="284"/>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Za vsakega ponudnika, ki bo sodeloval na javnem žrebu, bo napisan en listek z njegovim   imenom podjetij.  Vsi  listki bodo vstavljeni v vrečo za žreb.</w:t>
      </w:r>
    </w:p>
    <w:p w14:paraId="69C02130" w14:textId="77777777" w:rsidR="000634DC" w:rsidRDefault="000634DC" w:rsidP="000634DC">
      <w:pPr>
        <w:jc w:val="both"/>
        <w:rPr>
          <w:rFonts w:cs="Arial"/>
          <w:color w:val="000000"/>
          <w:sz w:val="22"/>
          <w:szCs w:val="22"/>
        </w:rPr>
      </w:pPr>
      <w:r w:rsidRPr="00B457C9">
        <w:rPr>
          <w:rFonts w:cs="Arial"/>
          <w:color w:val="000000"/>
          <w:sz w:val="22"/>
          <w:szCs w:val="22"/>
        </w:rPr>
        <w:lastRenderedPageBreak/>
        <w:t>-</w:t>
      </w:r>
      <w:r w:rsidRPr="00B457C9">
        <w:rPr>
          <w:rFonts w:cs="Arial"/>
          <w:color w:val="000000"/>
          <w:sz w:val="22"/>
          <w:szCs w:val="22"/>
        </w:rPr>
        <w:tab/>
        <w:t xml:space="preserve">Predstavnik  komisije naročnika bo iz vreče izvlekel  en listek. </w:t>
      </w:r>
    </w:p>
    <w:p w14:paraId="0AC60D9A" w14:textId="77777777" w:rsidR="000634DC" w:rsidRPr="00B457C9" w:rsidRDefault="000634DC" w:rsidP="000634DC">
      <w:pPr>
        <w:pStyle w:val="ListParagraph"/>
        <w:numPr>
          <w:ilvl w:val="0"/>
          <w:numId w:val="42"/>
        </w:numPr>
        <w:ind w:left="284" w:hanging="284"/>
        <w:jc w:val="both"/>
        <w:rPr>
          <w:rFonts w:cs="Arial"/>
          <w:color w:val="000000"/>
          <w:sz w:val="22"/>
          <w:szCs w:val="22"/>
        </w:rPr>
      </w:pPr>
      <w:r w:rsidRPr="00B457C9">
        <w:rPr>
          <w:rFonts w:cs="Arial"/>
          <w:color w:val="000000"/>
          <w:sz w:val="22"/>
          <w:szCs w:val="22"/>
        </w:rPr>
        <w:t>Ponudnik, ki bo naveden na izvlečenem / izžrebanem listku, bo izbran za tisti sklop kot najugodnejši.</w:t>
      </w:r>
    </w:p>
    <w:p w14:paraId="6B047448" w14:textId="77777777" w:rsidR="000634DC" w:rsidRDefault="000634DC" w:rsidP="000634DC">
      <w:pPr>
        <w:ind w:left="284" w:hanging="284"/>
        <w:jc w:val="both"/>
        <w:rPr>
          <w:rFonts w:cs="Arial"/>
          <w:color w:val="000000"/>
          <w:sz w:val="22"/>
          <w:szCs w:val="22"/>
        </w:rPr>
      </w:pPr>
      <w:r w:rsidRPr="00B457C9">
        <w:rPr>
          <w:rFonts w:cs="Arial"/>
          <w:color w:val="000000"/>
          <w:sz w:val="22"/>
          <w:szCs w:val="22"/>
        </w:rPr>
        <w:t>-</w:t>
      </w:r>
      <w:r w:rsidRPr="00B457C9">
        <w:rPr>
          <w:rFonts w:cs="Arial"/>
          <w:color w:val="000000"/>
          <w:sz w:val="22"/>
          <w:szCs w:val="22"/>
        </w:rPr>
        <w:tab/>
        <w:t>O žrebanju bo imenovana komisija sestavila zapisnik, ki bo posredovan vsem povabljenim ponudnikom.</w:t>
      </w:r>
    </w:p>
    <w:p w14:paraId="24EDD5DC" w14:textId="77777777" w:rsidR="000634DC" w:rsidRDefault="000634DC" w:rsidP="000634DC">
      <w:pPr>
        <w:jc w:val="both"/>
        <w:rPr>
          <w:rFonts w:cs="Arial"/>
          <w:color w:val="000000"/>
          <w:sz w:val="22"/>
          <w:szCs w:val="22"/>
        </w:rPr>
      </w:pPr>
    </w:p>
    <w:p w14:paraId="53321B62" w14:textId="77777777" w:rsidR="000634DC" w:rsidRPr="005F1364" w:rsidRDefault="000634DC" w:rsidP="000634DC">
      <w:pPr>
        <w:jc w:val="both"/>
        <w:rPr>
          <w:rFonts w:cs="Arial"/>
          <w:color w:val="000000"/>
          <w:sz w:val="22"/>
          <w:szCs w:val="22"/>
        </w:rPr>
      </w:pPr>
      <w:r w:rsidRPr="005F1364">
        <w:rPr>
          <w:rFonts w:cs="Arial"/>
          <w:color w:val="000000"/>
          <w:sz w:val="22"/>
          <w:szCs w:val="22"/>
        </w:rPr>
        <w:t>Naročnik si pridržuje pravico, da ne izbere nobene ponudbe po izvedenem povpraševanju, če ponudbene cene presegajo cene, po katerih dosedanji izbrani ponudnik dobavlja</w:t>
      </w:r>
      <w:r w:rsidRPr="005F1364">
        <w:rPr>
          <w:rFonts w:cs="Arial"/>
          <w:sz w:val="22"/>
          <w:szCs w:val="22"/>
        </w:rPr>
        <w:t xml:space="preserve"> blago </w:t>
      </w:r>
      <w:r w:rsidRPr="005F1364">
        <w:rPr>
          <w:rFonts w:cs="Arial"/>
          <w:color w:val="000000"/>
          <w:sz w:val="22"/>
          <w:szCs w:val="22"/>
        </w:rPr>
        <w:t>za posamezno vrsto blaga.</w:t>
      </w:r>
    </w:p>
    <w:p w14:paraId="44515CDD" w14:textId="77777777" w:rsidR="000634DC" w:rsidRPr="00BC0633" w:rsidRDefault="000634DC" w:rsidP="000634DC">
      <w:pPr>
        <w:jc w:val="both"/>
        <w:rPr>
          <w:rFonts w:cs="Arial"/>
          <w:sz w:val="22"/>
          <w:szCs w:val="22"/>
        </w:rPr>
      </w:pPr>
      <w:r w:rsidRPr="005F1364">
        <w:rPr>
          <w:rFonts w:cs="Arial"/>
          <w:color w:val="000000"/>
          <w:sz w:val="22"/>
          <w:szCs w:val="22"/>
        </w:rPr>
        <w:t xml:space="preserve">Ponudbe vseh ponudnikov v posameznem povpraševanju, so veljavne za celotno obdobje trajanja sklenjene pogodbe. </w:t>
      </w:r>
      <w:r w:rsidRPr="005F1364">
        <w:rPr>
          <w:rFonts w:cs="Arial"/>
          <w:sz w:val="22"/>
          <w:szCs w:val="22"/>
        </w:rPr>
        <w:t>V primeru, da najugodnejši ponudnik odstopi od podpisa pogodbe z naročnikom, sklenjene po temu okvirnemu sporazumu, si naročnik pridržuje pravico, da sklene pogodbo za predmetne vrste blaga z drugim najugodnejšim ponudnikom, ki je predložil ponudbo za obdobje in ima naročnik z</w:t>
      </w:r>
      <w:r>
        <w:rPr>
          <w:rFonts w:cs="Arial"/>
          <w:sz w:val="22"/>
          <w:szCs w:val="22"/>
        </w:rPr>
        <w:t xml:space="preserve"> njim sklenjen okvirni sporazum ali pa naredi novo povpraševanje.</w:t>
      </w:r>
    </w:p>
    <w:p w14:paraId="00645119" w14:textId="77777777" w:rsidR="000634DC" w:rsidRPr="00BC0633" w:rsidRDefault="000634DC" w:rsidP="000634DC">
      <w:pPr>
        <w:jc w:val="both"/>
        <w:rPr>
          <w:rFonts w:cs="Arial"/>
          <w:color w:val="000000"/>
          <w:sz w:val="22"/>
          <w:szCs w:val="22"/>
        </w:rPr>
      </w:pPr>
    </w:p>
    <w:p w14:paraId="2387D226" w14:textId="77777777" w:rsidR="000634DC" w:rsidRPr="00BC0633" w:rsidRDefault="000634DC" w:rsidP="000634DC">
      <w:pPr>
        <w:jc w:val="both"/>
        <w:rPr>
          <w:rFonts w:cs="Arial"/>
          <w:color w:val="000000"/>
          <w:sz w:val="22"/>
          <w:szCs w:val="22"/>
        </w:rPr>
      </w:pPr>
      <w:r w:rsidRPr="00BC0633">
        <w:rPr>
          <w:rFonts w:cs="Arial"/>
          <w:color w:val="000000"/>
          <w:sz w:val="22"/>
          <w:szCs w:val="22"/>
        </w:rPr>
        <w:t>Naročnik od ponudnikov, s katerim ima sklenjen okvirni sporazum, pričakuje aktivno oddajo ponudb na posamezna povpraševanja.</w:t>
      </w:r>
    </w:p>
    <w:p w14:paraId="2C95B9C6" w14:textId="77777777" w:rsidR="000634DC" w:rsidRPr="00BC0633" w:rsidRDefault="000634DC" w:rsidP="000634DC">
      <w:pPr>
        <w:jc w:val="both"/>
        <w:rPr>
          <w:rFonts w:cs="Arial"/>
          <w:color w:val="000000"/>
          <w:sz w:val="22"/>
          <w:szCs w:val="22"/>
        </w:rPr>
      </w:pPr>
    </w:p>
    <w:p w14:paraId="0704AB1D" w14:textId="77777777" w:rsidR="000634DC" w:rsidRDefault="000634DC" w:rsidP="000634DC">
      <w:pPr>
        <w:jc w:val="center"/>
        <w:rPr>
          <w:rFonts w:cs="Arial"/>
          <w:color w:val="000000"/>
          <w:sz w:val="22"/>
          <w:szCs w:val="22"/>
        </w:rPr>
      </w:pPr>
      <w:r w:rsidRPr="00BC0633">
        <w:rPr>
          <w:rFonts w:cs="Arial"/>
          <w:color w:val="000000"/>
          <w:sz w:val="22"/>
          <w:szCs w:val="22"/>
        </w:rPr>
        <w:t>7. člen</w:t>
      </w:r>
    </w:p>
    <w:p w14:paraId="59252444" w14:textId="77777777" w:rsidR="000634DC" w:rsidRPr="00BC0633" w:rsidRDefault="000634DC" w:rsidP="000634DC">
      <w:pPr>
        <w:jc w:val="center"/>
        <w:rPr>
          <w:rFonts w:cs="Arial"/>
          <w:color w:val="000000"/>
          <w:sz w:val="22"/>
          <w:szCs w:val="22"/>
        </w:rPr>
      </w:pPr>
    </w:p>
    <w:p w14:paraId="314EF571" w14:textId="22DA3BC9" w:rsidR="000634DC" w:rsidRPr="00BC0633" w:rsidRDefault="000634DC" w:rsidP="000634DC">
      <w:pPr>
        <w:jc w:val="both"/>
        <w:rPr>
          <w:rFonts w:cs="Arial"/>
          <w:color w:val="000000"/>
          <w:sz w:val="22"/>
          <w:szCs w:val="22"/>
        </w:rPr>
      </w:pPr>
      <w:r w:rsidRPr="00BC0633">
        <w:rPr>
          <w:rFonts w:cs="Arial"/>
          <w:color w:val="000000"/>
          <w:sz w:val="22"/>
          <w:szCs w:val="22"/>
        </w:rPr>
        <w:t>Če naročnik ne pri</w:t>
      </w:r>
      <w:r>
        <w:rPr>
          <w:rFonts w:cs="Arial"/>
          <w:color w:val="000000"/>
          <w:sz w:val="22"/>
          <w:szCs w:val="22"/>
        </w:rPr>
        <w:t>dobi nobene ponudbe za posamezno</w:t>
      </w:r>
      <w:r w:rsidRPr="00BC0633">
        <w:rPr>
          <w:rFonts w:cs="Arial"/>
          <w:color w:val="000000"/>
          <w:sz w:val="22"/>
          <w:szCs w:val="22"/>
        </w:rPr>
        <w:t xml:space="preserve"> vrsto blaga, za tako konkretno naročilo ni več zavezan po tem sporazumu in lahko naročilo odda po ustreznem postopku javnega naročanja na trgu.</w:t>
      </w:r>
      <w:r w:rsidR="00CF18DE">
        <w:rPr>
          <w:rFonts w:cs="Arial"/>
          <w:color w:val="000000"/>
          <w:sz w:val="22"/>
          <w:szCs w:val="22"/>
        </w:rPr>
        <w:t xml:space="preserve"> </w:t>
      </w:r>
      <w:r w:rsidRPr="00BC0633">
        <w:rPr>
          <w:rFonts w:cs="Arial"/>
          <w:color w:val="000000"/>
          <w:sz w:val="22"/>
          <w:szCs w:val="22"/>
        </w:rPr>
        <w:t>Naročnik se v primeru, da ne dobi nobene ponudbe za posamezn</w:t>
      </w:r>
      <w:r>
        <w:rPr>
          <w:rFonts w:cs="Arial"/>
          <w:color w:val="000000"/>
          <w:sz w:val="22"/>
          <w:szCs w:val="22"/>
        </w:rPr>
        <w:t>o</w:t>
      </w:r>
      <w:r w:rsidRPr="00BC0633">
        <w:rPr>
          <w:rFonts w:cs="Arial"/>
          <w:color w:val="000000"/>
          <w:sz w:val="22"/>
          <w:szCs w:val="22"/>
        </w:rPr>
        <w:t xml:space="preserve"> vrsto blaga, namesto za oddajo na prostem trgu lahko odloči tudi za ponovitev povpraševanja.</w:t>
      </w:r>
      <w:r w:rsidR="00CF18DE">
        <w:rPr>
          <w:rFonts w:cs="Arial"/>
          <w:color w:val="000000"/>
          <w:sz w:val="22"/>
          <w:szCs w:val="22"/>
        </w:rPr>
        <w:t xml:space="preserve"> </w:t>
      </w:r>
      <w:r w:rsidRPr="00BC0633">
        <w:rPr>
          <w:rFonts w:cs="Arial"/>
          <w:color w:val="000000"/>
          <w:sz w:val="22"/>
          <w:szCs w:val="22"/>
        </w:rPr>
        <w:t xml:space="preserve">Enak postopek lahko naročnik uporabi tudi, če sicer pridobi ponudbe, a so vse </w:t>
      </w:r>
      <w:r>
        <w:rPr>
          <w:rFonts w:cs="Arial"/>
          <w:color w:val="000000"/>
          <w:sz w:val="22"/>
          <w:szCs w:val="22"/>
        </w:rPr>
        <w:t>nedopustne</w:t>
      </w:r>
      <w:r w:rsidRPr="00BC0633">
        <w:rPr>
          <w:rFonts w:cs="Arial"/>
          <w:color w:val="000000"/>
          <w:sz w:val="22"/>
          <w:szCs w:val="22"/>
        </w:rPr>
        <w:t>.</w:t>
      </w:r>
    </w:p>
    <w:p w14:paraId="3D2AB15A" w14:textId="77777777" w:rsidR="000634DC" w:rsidRPr="00BC0633" w:rsidRDefault="000634DC" w:rsidP="000634DC">
      <w:pPr>
        <w:jc w:val="both"/>
        <w:rPr>
          <w:rFonts w:cs="Arial"/>
          <w:color w:val="000000"/>
          <w:sz w:val="22"/>
          <w:szCs w:val="22"/>
        </w:rPr>
      </w:pPr>
    </w:p>
    <w:p w14:paraId="29E29BDB"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Ta sporazum naročnika ne zavezuje v primeru, da pridobi </w:t>
      </w:r>
      <w:r>
        <w:rPr>
          <w:rFonts w:cs="Arial"/>
          <w:color w:val="000000"/>
          <w:sz w:val="22"/>
          <w:szCs w:val="22"/>
        </w:rPr>
        <w:t>dopustne</w:t>
      </w:r>
      <w:r w:rsidRPr="00BC0633">
        <w:rPr>
          <w:rFonts w:cs="Arial"/>
          <w:color w:val="000000"/>
          <w:sz w:val="22"/>
          <w:szCs w:val="22"/>
        </w:rPr>
        <w:t xml:space="preserve"> ponudbe, a z lastno raziskavo trga ugotovi, da lahko isto naročilo pod enakimi pogoji na prostem trgu dobi ceneje. Naročnik namreč sledi načelu gospodarne porabe javnih sredstev in lahko z rutinskim preverjanjem cen preveri konkurenčnost ponujenih cen s cenami na trgu. </w:t>
      </w:r>
    </w:p>
    <w:p w14:paraId="7581EDBB" w14:textId="77777777" w:rsidR="000634DC" w:rsidRPr="00BC0633" w:rsidRDefault="000634DC" w:rsidP="000634DC">
      <w:pPr>
        <w:jc w:val="both"/>
        <w:rPr>
          <w:rFonts w:cs="Arial"/>
          <w:color w:val="000000"/>
          <w:sz w:val="22"/>
          <w:szCs w:val="22"/>
        </w:rPr>
      </w:pPr>
    </w:p>
    <w:p w14:paraId="148A2296" w14:textId="77777777" w:rsidR="000634DC" w:rsidRPr="00BC0633" w:rsidRDefault="000634DC" w:rsidP="000634DC">
      <w:pPr>
        <w:jc w:val="both"/>
        <w:rPr>
          <w:rFonts w:cs="Arial"/>
          <w:color w:val="000000"/>
          <w:sz w:val="22"/>
          <w:szCs w:val="22"/>
        </w:rPr>
      </w:pPr>
    </w:p>
    <w:p w14:paraId="125D8D84" w14:textId="77777777" w:rsidR="000634DC" w:rsidRPr="00BC0633" w:rsidRDefault="000634DC" w:rsidP="000634DC">
      <w:pPr>
        <w:jc w:val="both"/>
        <w:rPr>
          <w:rFonts w:cs="Arial"/>
          <w:b/>
          <w:color w:val="000000"/>
          <w:sz w:val="22"/>
          <w:szCs w:val="22"/>
        </w:rPr>
      </w:pPr>
      <w:r w:rsidRPr="00BC0633">
        <w:rPr>
          <w:rFonts w:cs="Arial"/>
          <w:b/>
          <w:color w:val="000000"/>
          <w:sz w:val="22"/>
          <w:szCs w:val="22"/>
        </w:rPr>
        <w:t>IV. Naročanje in dobava blaga</w:t>
      </w:r>
    </w:p>
    <w:p w14:paraId="2A0ABD32" w14:textId="77777777" w:rsidR="000634DC" w:rsidRPr="00BC0633" w:rsidRDefault="000634DC" w:rsidP="000634DC">
      <w:pPr>
        <w:jc w:val="both"/>
        <w:rPr>
          <w:rFonts w:cs="Arial"/>
          <w:color w:val="000000"/>
          <w:sz w:val="22"/>
          <w:szCs w:val="22"/>
        </w:rPr>
      </w:pPr>
    </w:p>
    <w:p w14:paraId="79090280" w14:textId="77777777" w:rsidR="000634DC" w:rsidRDefault="000634DC" w:rsidP="000634DC">
      <w:pPr>
        <w:jc w:val="center"/>
        <w:rPr>
          <w:rFonts w:cs="Arial"/>
          <w:color w:val="000000"/>
          <w:sz w:val="22"/>
          <w:szCs w:val="22"/>
        </w:rPr>
      </w:pPr>
      <w:r w:rsidRPr="00BC0633">
        <w:rPr>
          <w:rFonts w:cs="Arial"/>
          <w:color w:val="000000"/>
          <w:sz w:val="22"/>
          <w:szCs w:val="22"/>
        </w:rPr>
        <w:t>8. člen</w:t>
      </w:r>
    </w:p>
    <w:p w14:paraId="69B1D272" w14:textId="77777777" w:rsidR="000634DC" w:rsidRPr="00BC0633" w:rsidRDefault="000634DC" w:rsidP="000634DC">
      <w:pPr>
        <w:jc w:val="center"/>
        <w:rPr>
          <w:rFonts w:cs="Arial"/>
          <w:color w:val="000000"/>
          <w:sz w:val="22"/>
          <w:szCs w:val="22"/>
        </w:rPr>
      </w:pPr>
    </w:p>
    <w:p w14:paraId="65E3599F" w14:textId="3A6B2182" w:rsidR="000634DC" w:rsidRPr="00BC0633" w:rsidRDefault="000634DC" w:rsidP="000634DC">
      <w:pPr>
        <w:jc w:val="both"/>
        <w:rPr>
          <w:rFonts w:cs="Arial"/>
          <w:color w:val="000000"/>
          <w:sz w:val="22"/>
          <w:szCs w:val="22"/>
        </w:rPr>
      </w:pPr>
      <w:r w:rsidRPr="00BC0633">
        <w:rPr>
          <w:rFonts w:cs="Arial"/>
          <w:color w:val="000000"/>
          <w:sz w:val="22"/>
          <w:szCs w:val="22"/>
        </w:rPr>
        <w:t>Konkretna naročila znotraj posameznega obdobja</w:t>
      </w:r>
      <w:r>
        <w:rPr>
          <w:rFonts w:cs="Arial"/>
          <w:color w:val="000000"/>
          <w:sz w:val="22"/>
          <w:szCs w:val="22"/>
        </w:rPr>
        <w:t>, ki bodo potekala sukcesivno, potekajo</w:t>
      </w:r>
      <w:r w:rsidRPr="00BC0633">
        <w:rPr>
          <w:rFonts w:cs="Arial"/>
          <w:color w:val="000000"/>
          <w:sz w:val="22"/>
          <w:szCs w:val="22"/>
        </w:rPr>
        <w:t xml:space="preserve"> preko pisnih naročilnic, in sicer preko preko elektronske pošte na podlagi sklenjene Pogodbe o </w:t>
      </w:r>
      <w:r w:rsidR="00D66223">
        <w:rPr>
          <w:rFonts w:cs="Arial"/>
          <w:color w:val="000000"/>
          <w:sz w:val="22"/>
          <w:szCs w:val="22"/>
        </w:rPr>
        <w:t>nabavi</w:t>
      </w:r>
      <w:r w:rsidRPr="00BC0633">
        <w:rPr>
          <w:rFonts w:cs="Arial"/>
          <w:color w:val="000000"/>
          <w:sz w:val="22"/>
          <w:szCs w:val="22"/>
        </w:rPr>
        <w:t xml:space="preserve"> </w:t>
      </w:r>
      <w:r w:rsidRPr="00BC0633">
        <w:rPr>
          <w:rFonts w:cs="Arial"/>
          <w:sz w:val="22"/>
          <w:szCs w:val="22"/>
        </w:rPr>
        <w:t>delovne obleke, posteljnega in bolniškega perila ter drugih tekstilnih izdelkov</w:t>
      </w:r>
      <w:r w:rsidRPr="00BC0633">
        <w:rPr>
          <w:rFonts w:cs="Arial"/>
          <w:color w:val="000000"/>
          <w:sz w:val="22"/>
          <w:szCs w:val="22"/>
        </w:rPr>
        <w:t>. Naročnik bo v naročilnici opredelil vrsto in količino blaga, ki ga potrebuje.</w:t>
      </w:r>
    </w:p>
    <w:p w14:paraId="5DF20C6A" w14:textId="77777777" w:rsidR="000634DC" w:rsidRPr="00BC0633" w:rsidRDefault="000634DC" w:rsidP="000634DC">
      <w:pPr>
        <w:jc w:val="both"/>
        <w:rPr>
          <w:rFonts w:cs="Arial"/>
          <w:color w:val="000000"/>
          <w:sz w:val="22"/>
          <w:szCs w:val="22"/>
        </w:rPr>
      </w:pPr>
    </w:p>
    <w:p w14:paraId="29D32EAD"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Naročnik lahko v primeru izpada dobave določene količine blaga s strani izbranega ponudnika (ko mu ta ni sposoben dobavljati blaga ali ni sposoben dobaviti zadostne količine blaga) do izvedbe in zaključka novega povpraševanja, blago naroči pri naslednjem najugodnejšem (in sposobnem) ponudniku na podlagi prej izvedenega povpraševanja za delno nadomestitev manjkajočih količin. </w:t>
      </w:r>
    </w:p>
    <w:p w14:paraId="25B27977" w14:textId="77777777" w:rsidR="000634DC" w:rsidRPr="00BC0633" w:rsidRDefault="000634DC" w:rsidP="000634DC">
      <w:pPr>
        <w:jc w:val="both"/>
        <w:rPr>
          <w:rFonts w:cs="Arial"/>
          <w:color w:val="000000"/>
          <w:sz w:val="22"/>
          <w:szCs w:val="22"/>
        </w:rPr>
      </w:pPr>
    </w:p>
    <w:p w14:paraId="4AEAA32C" w14:textId="77777777" w:rsidR="000634DC" w:rsidRDefault="000634DC" w:rsidP="000634DC">
      <w:pPr>
        <w:jc w:val="center"/>
        <w:rPr>
          <w:rFonts w:cs="Arial"/>
          <w:color w:val="000000"/>
          <w:sz w:val="22"/>
          <w:szCs w:val="22"/>
        </w:rPr>
      </w:pPr>
      <w:r w:rsidRPr="00BC0633">
        <w:rPr>
          <w:rFonts w:cs="Arial"/>
          <w:color w:val="000000"/>
          <w:sz w:val="22"/>
          <w:szCs w:val="22"/>
        </w:rPr>
        <w:t>9. člen</w:t>
      </w:r>
    </w:p>
    <w:p w14:paraId="268299C4" w14:textId="77777777" w:rsidR="000634DC" w:rsidRPr="00BC0633" w:rsidRDefault="000634DC" w:rsidP="000634DC">
      <w:pPr>
        <w:jc w:val="center"/>
        <w:rPr>
          <w:rFonts w:cs="Arial"/>
          <w:color w:val="000000"/>
          <w:sz w:val="22"/>
          <w:szCs w:val="22"/>
        </w:rPr>
      </w:pPr>
    </w:p>
    <w:p w14:paraId="7B51B251" w14:textId="77777777" w:rsidR="000634DC" w:rsidRPr="00BC0633" w:rsidRDefault="000634DC" w:rsidP="000634DC">
      <w:pPr>
        <w:jc w:val="both"/>
        <w:rPr>
          <w:rFonts w:cs="Arial"/>
          <w:color w:val="000000"/>
          <w:sz w:val="22"/>
          <w:szCs w:val="22"/>
        </w:rPr>
      </w:pPr>
      <w:r>
        <w:rPr>
          <w:rFonts w:cs="Arial"/>
          <w:color w:val="000000"/>
          <w:sz w:val="22"/>
          <w:szCs w:val="22"/>
        </w:rPr>
        <w:t xml:space="preserve">Dobavni rok je določen pri vsakem povpraševanju posebej. </w:t>
      </w:r>
      <w:r w:rsidRPr="00BC0633">
        <w:rPr>
          <w:rFonts w:cs="Arial"/>
          <w:color w:val="000000"/>
          <w:sz w:val="22"/>
          <w:szCs w:val="22"/>
        </w:rPr>
        <w:t>Dobavni rok je čas, v katerem je dobavitelj dolžan naročniku dobaviti naročeno blago, in sicer ta rok začne teči od naročila</w:t>
      </w:r>
      <w:r>
        <w:rPr>
          <w:rFonts w:cs="Arial"/>
          <w:color w:val="000000"/>
          <w:sz w:val="22"/>
          <w:szCs w:val="22"/>
        </w:rPr>
        <w:t xml:space="preserve"> naročnika</w:t>
      </w:r>
      <w:r w:rsidRPr="00BC0633">
        <w:rPr>
          <w:rFonts w:cs="Arial"/>
          <w:color w:val="000000"/>
          <w:sz w:val="22"/>
          <w:szCs w:val="22"/>
        </w:rPr>
        <w:t>.</w:t>
      </w:r>
    </w:p>
    <w:p w14:paraId="5496027D" w14:textId="77777777" w:rsidR="00D66223" w:rsidRDefault="00D66223" w:rsidP="000634DC">
      <w:pPr>
        <w:jc w:val="both"/>
        <w:rPr>
          <w:rFonts w:cs="Arial"/>
          <w:color w:val="000000"/>
          <w:sz w:val="22"/>
          <w:szCs w:val="22"/>
        </w:rPr>
      </w:pPr>
    </w:p>
    <w:p w14:paraId="0832BD86" w14:textId="535DB87B" w:rsidR="000634DC" w:rsidRPr="00BC0633" w:rsidRDefault="000634DC" w:rsidP="000634DC">
      <w:pPr>
        <w:jc w:val="both"/>
        <w:rPr>
          <w:rFonts w:cs="Arial"/>
          <w:color w:val="000000"/>
          <w:sz w:val="22"/>
          <w:szCs w:val="22"/>
        </w:rPr>
      </w:pPr>
      <w:r w:rsidRPr="00BC0633">
        <w:rPr>
          <w:rFonts w:cs="Arial"/>
          <w:color w:val="000000"/>
          <w:sz w:val="22"/>
          <w:szCs w:val="22"/>
        </w:rPr>
        <w:lastRenderedPageBreak/>
        <w:t>Dobavitelj se obvezuje, da bo naročniku dobavljal naročeno blago v dobavnem roku</w:t>
      </w:r>
      <w:r>
        <w:rPr>
          <w:rFonts w:cs="Arial"/>
          <w:color w:val="000000"/>
          <w:sz w:val="22"/>
          <w:szCs w:val="22"/>
        </w:rPr>
        <w:t xml:space="preserve">, </w:t>
      </w:r>
      <w:r w:rsidRPr="00BC0633">
        <w:rPr>
          <w:rFonts w:cs="Arial"/>
          <w:color w:val="000000"/>
          <w:sz w:val="22"/>
          <w:szCs w:val="22"/>
        </w:rPr>
        <w:t>znotraj rednega delovnega časa naročnika</w:t>
      </w:r>
      <w:r w:rsidR="00D66223">
        <w:rPr>
          <w:rFonts w:cs="Arial"/>
          <w:color w:val="000000"/>
          <w:sz w:val="22"/>
          <w:szCs w:val="22"/>
        </w:rPr>
        <w:t xml:space="preserve"> in na lokacijo, ki jo bo naročnik določil pri posameznem povpraševanju</w:t>
      </w:r>
      <w:r w:rsidRPr="00BC0633">
        <w:rPr>
          <w:rFonts w:cs="Arial"/>
          <w:color w:val="000000"/>
          <w:sz w:val="22"/>
          <w:szCs w:val="22"/>
        </w:rPr>
        <w:t xml:space="preserve">. </w:t>
      </w:r>
    </w:p>
    <w:p w14:paraId="4D9B9429" w14:textId="77777777" w:rsidR="00D66223" w:rsidRDefault="00D66223" w:rsidP="000634DC">
      <w:pPr>
        <w:jc w:val="both"/>
        <w:rPr>
          <w:rFonts w:cs="Arial"/>
          <w:color w:val="000000"/>
          <w:sz w:val="22"/>
          <w:szCs w:val="22"/>
        </w:rPr>
      </w:pPr>
    </w:p>
    <w:p w14:paraId="1D9D66F8" w14:textId="19EA53BF" w:rsidR="000634DC" w:rsidRPr="00BC0633" w:rsidRDefault="000634DC" w:rsidP="000634DC">
      <w:pPr>
        <w:jc w:val="both"/>
        <w:rPr>
          <w:rFonts w:cs="Arial"/>
          <w:color w:val="000000"/>
          <w:sz w:val="22"/>
          <w:szCs w:val="22"/>
        </w:rPr>
      </w:pPr>
      <w:r w:rsidRPr="00BC0633">
        <w:rPr>
          <w:rFonts w:cs="Arial"/>
          <w:color w:val="000000"/>
          <w:sz w:val="22"/>
          <w:szCs w:val="22"/>
        </w:rPr>
        <w:t>Dobavitelj je dolžan v rokih dobaviti celotno količino naročenega blaga, razen če se s skrbnikom pogodbe oz. kontaktno osebo na strani naročnika ne dogovori drugače.</w:t>
      </w:r>
    </w:p>
    <w:p w14:paraId="726CAC26" w14:textId="4D7B211F" w:rsidR="000634DC" w:rsidRDefault="000634DC" w:rsidP="000634DC">
      <w:pPr>
        <w:jc w:val="both"/>
        <w:rPr>
          <w:rFonts w:cs="Arial"/>
          <w:color w:val="000000"/>
          <w:sz w:val="22"/>
          <w:szCs w:val="22"/>
        </w:rPr>
      </w:pPr>
    </w:p>
    <w:p w14:paraId="07B28552" w14:textId="77777777" w:rsidR="00D66223" w:rsidRPr="00BC0633" w:rsidRDefault="00D66223" w:rsidP="000634DC">
      <w:pPr>
        <w:jc w:val="both"/>
        <w:rPr>
          <w:rFonts w:cs="Arial"/>
          <w:color w:val="000000"/>
          <w:sz w:val="22"/>
          <w:szCs w:val="22"/>
        </w:rPr>
      </w:pPr>
    </w:p>
    <w:p w14:paraId="4E1515CE" w14:textId="77777777" w:rsidR="000634DC" w:rsidRDefault="000634DC" w:rsidP="000634DC">
      <w:pPr>
        <w:jc w:val="center"/>
        <w:rPr>
          <w:rFonts w:cs="Arial"/>
          <w:color w:val="000000"/>
          <w:sz w:val="22"/>
          <w:szCs w:val="22"/>
        </w:rPr>
      </w:pPr>
      <w:r w:rsidRPr="00BC0633">
        <w:rPr>
          <w:rFonts w:cs="Arial"/>
          <w:color w:val="000000"/>
          <w:sz w:val="22"/>
          <w:szCs w:val="22"/>
        </w:rPr>
        <w:t>10. člen</w:t>
      </w:r>
    </w:p>
    <w:p w14:paraId="19F25E2C" w14:textId="77777777" w:rsidR="000634DC" w:rsidRPr="00BC0633" w:rsidRDefault="000634DC" w:rsidP="000634DC">
      <w:pPr>
        <w:jc w:val="center"/>
        <w:rPr>
          <w:rFonts w:cs="Arial"/>
          <w:color w:val="000000"/>
          <w:sz w:val="22"/>
          <w:szCs w:val="22"/>
        </w:rPr>
      </w:pPr>
    </w:p>
    <w:p w14:paraId="02138BC4"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Dobavitelj mora naročnika takoj obvestiti v primeru težav oziroma zamud </w:t>
      </w:r>
      <w:r>
        <w:rPr>
          <w:rFonts w:cs="Arial"/>
          <w:color w:val="000000"/>
          <w:sz w:val="22"/>
          <w:szCs w:val="22"/>
        </w:rPr>
        <w:t>v proizvodnji posameznih vrst b</w:t>
      </w:r>
      <w:r w:rsidRPr="00BC0633">
        <w:rPr>
          <w:rFonts w:cs="Arial"/>
          <w:color w:val="000000"/>
          <w:sz w:val="22"/>
          <w:szCs w:val="22"/>
        </w:rPr>
        <w:t>lag</w:t>
      </w:r>
      <w:r>
        <w:rPr>
          <w:rFonts w:cs="Arial"/>
          <w:color w:val="000000"/>
          <w:sz w:val="22"/>
          <w:szCs w:val="22"/>
        </w:rPr>
        <w:t>a</w:t>
      </w:r>
      <w:r w:rsidRPr="00BC0633">
        <w:rPr>
          <w:rFonts w:cs="Arial"/>
          <w:color w:val="000000"/>
          <w:sz w:val="22"/>
          <w:szCs w:val="22"/>
        </w:rPr>
        <w:t>, ki bi vplivale na dostavo le-teh.</w:t>
      </w:r>
    </w:p>
    <w:p w14:paraId="42E58025" w14:textId="77777777" w:rsidR="000634DC" w:rsidRDefault="000634DC" w:rsidP="000634DC">
      <w:pPr>
        <w:jc w:val="both"/>
        <w:rPr>
          <w:rFonts w:cs="Arial"/>
          <w:color w:val="000000"/>
          <w:sz w:val="22"/>
          <w:szCs w:val="22"/>
        </w:rPr>
      </w:pPr>
    </w:p>
    <w:p w14:paraId="7971F025" w14:textId="77777777" w:rsidR="000634DC" w:rsidRPr="00BC0633" w:rsidRDefault="000634DC" w:rsidP="000634DC">
      <w:pPr>
        <w:jc w:val="both"/>
        <w:rPr>
          <w:rFonts w:cs="Arial"/>
          <w:color w:val="000000"/>
          <w:sz w:val="22"/>
          <w:szCs w:val="22"/>
        </w:rPr>
      </w:pPr>
    </w:p>
    <w:p w14:paraId="2316B115" w14:textId="77777777" w:rsidR="000634DC" w:rsidRDefault="000634DC" w:rsidP="000634DC">
      <w:pPr>
        <w:jc w:val="center"/>
        <w:rPr>
          <w:rFonts w:cs="Arial"/>
          <w:color w:val="000000"/>
          <w:sz w:val="22"/>
          <w:szCs w:val="22"/>
        </w:rPr>
      </w:pPr>
      <w:r w:rsidRPr="00BC0633">
        <w:rPr>
          <w:rFonts w:cs="Arial"/>
          <w:color w:val="000000"/>
          <w:sz w:val="22"/>
          <w:szCs w:val="22"/>
        </w:rPr>
        <w:t>11. člen</w:t>
      </w:r>
    </w:p>
    <w:p w14:paraId="38942D00" w14:textId="77777777" w:rsidR="000634DC" w:rsidRPr="00BC0633" w:rsidRDefault="000634DC" w:rsidP="000634DC">
      <w:pPr>
        <w:jc w:val="center"/>
        <w:rPr>
          <w:rFonts w:cs="Arial"/>
          <w:color w:val="000000"/>
          <w:sz w:val="22"/>
          <w:szCs w:val="22"/>
        </w:rPr>
      </w:pPr>
    </w:p>
    <w:p w14:paraId="278F1F96" w14:textId="77777777" w:rsidR="000634DC" w:rsidRPr="00BC0633" w:rsidRDefault="000634DC" w:rsidP="000634DC">
      <w:pPr>
        <w:jc w:val="both"/>
        <w:rPr>
          <w:rFonts w:cs="Arial"/>
          <w:color w:val="000000"/>
          <w:sz w:val="22"/>
          <w:szCs w:val="22"/>
        </w:rPr>
      </w:pPr>
      <w:r w:rsidRPr="00BC0633">
        <w:rPr>
          <w:rFonts w:cs="Arial"/>
          <w:color w:val="000000"/>
          <w:sz w:val="22"/>
          <w:szCs w:val="22"/>
        </w:rPr>
        <w:t>Dobavitelj se zavezuje, da bo v primeru zamude pri dobavi blaga, ki ni posledica višje sile ali razlogov na strani naročnika, plačal naročniku vse stroške, ki bi nastali zaradi nepravočasne dobave blaga. Naročnik lahko blago v takem primeru naroči pri drugem dobavitelju, razliko v ceni pa zaračuna dobavitelju, s katerim ima sklenjeno pogodbo za posamezno vrsto blaga.</w:t>
      </w:r>
    </w:p>
    <w:p w14:paraId="38BB7504" w14:textId="77777777" w:rsidR="000634DC" w:rsidRPr="00BC0633" w:rsidRDefault="000634DC" w:rsidP="000634DC">
      <w:pPr>
        <w:rPr>
          <w:rFonts w:cs="Arial"/>
          <w:color w:val="000000"/>
          <w:sz w:val="22"/>
          <w:szCs w:val="22"/>
        </w:rPr>
      </w:pPr>
    </w:p>
    <w:p w14:paraId="0A84E4C9" w14:textId="77777777" w:rsidR="000634DC" w:rsidRPr="00BC0633" w:rsidRDefault="000634DC" w:rsidP="000634DC">
      <w:pPr>
        <w:rPr>
          <w:rFonts w:cs="Arial"/>
          <w:color w:val="000000"/>
          <w:sz w:val="22"/>
          <w:szCs w:val="22"/>
        </w:rPr>
      </w:pPr>
    </w:p>
    <w:p w14:paraId="2749ADB1" w14:textId="77777777" w:rsidR="000634DC" w:rsidRPr="00BC0633" w:rsidRDefault="000634DC" w:rsidP="000634DC">
      <w:pPr>
        <w:rPr>
          <w:rFonts w:cs="Arial"/>
          <w:b/>
          <w:color w:val="000000"/>
          <w:sz w:val="22"/>
          <w:szCs w:val="22"/>
        </w:rPr>
      </w:pPr>
      <w:r w:rsidRPr="00BC0633">
        <w:rPr>
          <w:rFonts w:cs="Arial"/>
          <w:b/>
          <w:color w:val="000000"/>
          <w:sz w:val="22"/>
          <w:szCs w:val="22"/>
        </w:rPr>
        <w:t>V. Kakovost blaga</w:t>
      </w:r>
    </w:p>
    <w:p w14:paraId="50991B65" w14:textId="77777777" w:rsidR="000634DC" w:rsidRPr="00BC0633" w:rsidRDefault="000634DC" w:rsidP="000634DC">
      <w:pPr>
        <w:rPr>
          <w:rFonts w:cs="Arial"/>
          <w:b/>
          <w:color w:val="000000"/>
          <w:sz w:val="22"/>
          <w:szCs w:val="22"/>
        </w:rPr>
      </w:pPr>
    </w:p>
    <w:p w14:paraId="1CBCBF18" w14:textId="77777777" w:rsidR="000634DC" w:rsidRDefault="000634DC" w:rsidP="000634DC">
      <w:pPr>
        <w:jc w:val="center"/>
        <w:rPr>
          <w:rFonts w:cs="Arial"/>
          <w:color w:val="000000"/>
          <w:sz w:val="22"/>
          <w:szCs w:val="22"/>
        </w:rPr>
      </w:pPr>
      <w:r w:rsidRPr="00BC0633">
        <w:rPr>
          <w:rFonts w:cs="Arial"/>
          <w:color w:val="000000"/>
          <w:sz w:val="22"/>
          <w:szCs w:val="22"/>
        </w:rPr>
        <w:t>12. člen</w:t>
      </w:r>
    </w:p>
    <w:p w14:paraId="0FFBC78D" w14:textId="77777777" w:rsidR="000634DC" w:rsidRPr="00BC0633" w:rsidRDefault="000634DC" w:rsidP="000634DC">
      <w:pPr>
        <w:jc w:val="center"/>
        <w:rPr>
          <w:rFonts w:cs="Arial"/>
          <w:color w:val="000000"/>
          <w:sz w:val="22"/>
          <w:szCs w:val="22"/>
        </w:rPr>
      </w:pPr>
    </w:p>
    <w:p w14:paraId="492318CE" w14:textId="77777777" w:rsidR="000634DC" w:rsidRPr="00BC0633" w:rsidRDefault="000634DC" w:rsidP="000634DC">
      <w:pPr>
        <w:jc w:val="both"/>
        <w:rPr>
          <w:rFonts w:cs="Arial"/>
          <w:color w:val="000000"/>
          <w:sz w:val="22"/>
          <w:szCs w:val="22"/>
        </w:rPr>
      </w:pPr>
      <w:r>
        <w:rPr>
          <w:rFonts w:cs="Arial"/>
          <w:color w:val="000000"/>
          <w:sz w:val="22"/>
          <w:szCs w:val="22"/>
        </w:rPr>
        <w:t>Vse</w:t>
      </w:r>
      <w:r w:rsidRPr="00BC0633">
        <w:rPr>
          <w:rFonts w:cs="Arial"/>
          <w:color w:val="000000"/>
          <w:sz w:val="22"/>
          <w:szCs w:val="22"/>
        </w:rPr>
        <w:t xml:space="preserve"> ponujen</w:t>
      </w:r>
      <w:r>
        <w:rPr>
          <w:rFonts w:cs="Arial"/>
          <w:color w:val="000000"/>
          <w:sz w:val="22"/>
          <w:szCs w:val="22"/>
        </w:rPr>
        <w:t>e</w:t>
      </w:r>
      <w:r w:rsidRPr="00BC0633">
        <w:rPr>
          <w:rFonts w:cs="Arial"/>
          <w:color w:val="000000"/>
          <w:sz w:val="22"/>
          <w:szCs w:val="22"/>
        </w:rPr>
        <w:t xml:space="preserve"> vrste blaga, ki so predmet tega javnega naročila in so opredeljeni v posameznih povpraševanjih, ki jih bo naročnik izvajal, morajo ustrezati vsem tehničnim zahtevam naročnika iz posameznega povpraševanja. </w:t>
      </w:r>
    </w:p>
    <w:p w14:paraId="627B7398" w14:textId="77777777" w:rsidR="000634DC" w:rsidRPr="00BC0633" w:rsidRDefault="000634DC" w:rsidP="000634DC">
      <w:pPr>
        <w:jc w:val="both"/>
        <w:rPr>
          <w:rFonts w:cs="Arial"/>
          <w:color w:val="000000"/>
          <w:sz w:val="22"/>
          <w:szCs w:val="22"/>
        </w:rPr>
      </w:pPr>
    </w:p>
    <w:p w14:paraId="350E897A" w14:textId="77777777" w:rsidR="000634DC" w:rsidRPr="00BC0633" w:rsidRDefault="000634DC" w:rsidP="000634DC">
      <w:pPr>
        <w:jc w:val="both"/>
        <w:rPr>
          <w:rFonts w:cs="Arial"/>
          <w:color w:val="000000"/>
          <w:sz w:val="22"/>
          <w:szCs w:val="22"/>
        </w:rPr>
      </w:pPr>
    </w:p>
    <w:p w14:paraId="09BCDF72" w14:textId="77777777" w:rsidR="000634DC" w:rsidRPr="00BC0633" w:rsidRDefault="000634DC" w:rsidP="000634DC">
      <w:pPr>
        <w:jc w:val="both"/>
        <w:rPr>
          <w:rFonts w:cs="Arial"/>
          <w:b/>
          <w:color w:val="000000"/>
          <w:sz w:val="22"/>
          <w:szCs w:val="22"/>
        </w:rPr>
      </w:pPr>
      <w:r w:rsidRPr="00BC0633">
        <w:rPr>
          <w:rFonts w:cs="Arial"/>
          <w:b/>
          <w:color w:val="000000"/>
          <w:sz w:val="22"/>
          <w:szCs w:val="22"/>
        </w:rPr>
        <w:t>VI. Prevzem blaga</w:t>
      </w:r>
    </w:p>
    <w:p w14:paraId="2DD4CEE3" w14:textId="77777777" w:rsidR="000634DC" w:rsidRDefault="000634DC" w:rsidP="000634DC">
      <w:pPr>
        <w:jc w:val="center"/>
        <w:rPr>
          <w:rFonts w:cs="Arial"/>
          <w:color w:val="000000"/>
          <w:sz w:val="22"/>
          <w:szCs w:val="22"/>
        </w:rPr>
      </w:pPr>
      <w:r w:rsidRPr="00BC0633">
        <w:rPr>
          <w:rFonts w:cs="Arial"/>
          <w:color w:val="000000"/>
          <w:sz w:val="22"/>
          <w:szCs w:val="22"/>
        </w:rPr>
        <w:t>13. člen</w:t>
      </w:r>
    </w:p>
    <w:p w14:paraId="5811B653" w14:textId="77777777" w:rsidR="000634DC" w:rsidRPr="00BC0633" w:rsidRDefault="000634DC" w:rsidP="000634DC">
      <w:pPr>
        <w:jc w:val="center"/>
        <w:rPr>
          <w:rFonts w:cs="Arial"/>
          <w:color w:val="000000"/>
          <w:sz w:val="22"/>
          <w:szCs w:val="22"/>
        </w:rPr>
      </w:pPr>
    </w:p>
    <w:p w14:paraId="3A8C8284" w14:textId="77777777" w:rsidR="000634DC" w:rsidRPr="00BC0633" w:rsidRDefault="000634DC" w:rsidP="000634DC">
      <w:pPr>
        <w:jc w:val="both"/>
        <w:rPr>
          <w:rFonts w:cs="Arial"/>
          <w:color w:val="000000"/>
          <w:sz w:val="22"/>
          <w:szCs w:val="22"/>
        </w:rPr>
      </w:pPr>
      <w:r w:rsidRPr="00BC0633">
        <w:rPr>
          <w:rFonts w:cs="Arial"/>
          <w:color w:val="000000"/>
          <w:sz w:val="22"/>
          <w:szCs w:val="22"/>
        </w:rPr>
        <w:t>Prevzem blaga se opravi z dobavnico, ki jo na podlagi pravilno izročenega količinsko in kakovostno ustreznega blaga, podpiše skrbnik pogodbe</w:t>
      </w:r>
      <w:r>
        <w:rPr>
          <w:rFonts w:cs="Arial"/>
          <w:color w:val="000000"/>
          <w:sz w:val="22"/>
          <w:szCs w:val="22"/>
        </w:rPr>
        <w:t xml:space="preserve"> ali kontaktna oseba pogodbe</w:t>
      </w:r>
      <w:r w:rsidRPr="00BC0633">
        <w:rPr>
          <w:rFonts w:cs="Arial"/>
          <w:color w:val="000000"/>
          <w:sz w:val="22"/>
          <w:szCs w:val="22"/>
        </w:rPr>
        <w:t xml:space="preserve"> </w:t>
      </w:r>
      <w:r>
        <w:rPr>
          <w:rFonts w:cs="Arial"/>
          <w:color w:val="000000"/>
          <w:sz w:val="22"/>
          <w:szCs w:val="22"/>
        </w:rPr>
        <w:t>pri naročniku oz. oseba, ki ju</w:t>
      </w:r>
      <w:r w:rsidRPr="00BC0633">
        <w:rPr>
          <w:rFonts w:cs="Arial"/>
          <w:color w:val="000000"/>
          <w:sz w:val="22"/>
          <w:szCs w:val="22"/>
        </w:rPr>
        <w:t xml:space="preserve"> nadomešča. </w:t>
      </w:r>
    </w:p>
    <w:p w14:paraId="64B80055" w14:textId="77777777" w:rsidR="00862E59" w:rsidRDefault="00862E59" w:rsidP="000634DC">
      <w:pPr>
        <w:jc w:val="both"/>
        <w:rPr>
          <w:rFonts w:cs="Arial"/>
          <w:color w:val="000000"/>
          <w:sz w:val="22"/>
          <w:szCs w:val="22"/>
        </w:rPr>
      </w:pPr>
    </w:p>
    <w:p w14:paraId="3B77DF2A" w14:textId="4987403B" w:rsidR="000634DC" w:rsidRPr="00BC0633" w:rsidRDefault="000634DC" w:rsidP="000634DC">
      <w:pPr>
        <w:jc w:val="both"/>
        <w:rPr>
          <w:rFonts w:cs="Arial"/>
          <w:color w:val="000000"/>
          <w:sz w:val="22"/>
          <w:szCs w:val="22"/>
        </w:rPr>
      </w:pPr>
      <w:r w:rsidRPr="00BC0633">
        <w:rPr>
          <w:rFonts w:cs="Arial"/>
          <w:color w:val="000000"/>
          <w:sz w:val="22"/>
          <w:szCs w:val="22"/>
        </w:rPr>
        <w:t xml:space="preserve">Dobavitelj mora hkrati z blagom ob prevzemu naročniku izročiti še pravilno izpolnjeno dobavnico v papirni obliki, ki poleg vseh elementov računa vsebuje še delovno šifro, rok zapadlosti in serijsko številko. </w:t>
      </w:r>
    </w:p>
    <w:p w14:paraId="24361318" w14:textId="77777777" w:rsidR="00862E59" w:rsidRDefault="00862E59" w:rsidP="000634DC">
      <w:pPr>
        <w:jc w:val="both"/>
        <w:rPr>
          <w:rFonts w:cs="Arial"/>
          <w:color w:val="000000"/>
          <w:sz w:val="22"/>
          <w:szCs w:val="22"/>
        </w:rPr>
      </w:pPr>
    </w:p>
    <w:p w14:paraId="00B9269A" w14:textId="4B7D626F" w:rsidR="000634DC" w:rsidRPr="00BC0633" w:rsidRDefault="000634DC" w:rsidP="000634DC">
      <w:pPr>
        <w:jc w:val="both"/>
        <w:rPr>
          <w:rFonts w:cs="Arial"/>
          <w:color w:val="000000"/>
          <w:sz w:val="22"/>
          <w:szCs w:val="22"/>
        </w:rPr>
      </w:pPr>
      <w:r w:rsidRPr="00BC0633">
        <w:rPr>
          <w:rFonts w:cs="Arial"/>
          <w:color w:val="000000"/>
          <w:sz w:val="22"/>
          <w:szCs w:val="22"/>
        </w:rPr>
        <w:t>Dobavitelj mora omogočiti tudi dostop do elektronske dobavnice.</w:t>
      </w:r>
      <w:r>
        <w:rPr>
          <w:rFonts w:cs="Arial"/>
          <w:color w:val="000000"/>
          <w:sz w:val="22"/>
          <w:szCs w:val="22"/>
        </w:rPr>
        <w:t xml:space="preserve"> </w:t>
      </w:r>
      <w:r w:rsidRPr="00BC0633">
        <w:rPr>
          <w:rFonts w:cs="Arial"/>
          <w:color w:val="000000"/>
          <w:sz w:val="22"/>
          <w:szCs w:val="22"/>
        </w:rPr>
        <w:t>Dobavnica mora biti napisana v slovenskem jeziku.</w:t>
      </w:r>
      <w:r>
        <w:rPr>
          <w:rFonts w:cs="Arial"/>
          <w:color w:val="000000"/>
          <w:sz w:val="22"/>
          <w:szCs w:val="22"/>
        </w:rPr>
        <w:t xml:space="preserve"> </w:t>
      </w:r>
      <w:r w:rsidRPr="00BC0633">
        <w:rPr>
          <w:rFonts w:cs="Arial"/>
          <w:color w:val="000000"/>
          <w:sz w:val="22"/>
          <w:szCs w:val="22"/>
        </w:rPr>
        <w:t>Z dnem podpisa dobavnice je prevzem opravljen.</w:t>
      </w:r>
    </w:p>
    <w:p w14:paraId="5A0A9B57" w14:textId="77777777" w:rsidR="000634DC" w:rsidRDefault="000634DC" w:rsidP="000634DC">
      <w:pPr>
        <w:jc w:val="both"/>
        <w:rPr>
          <w:rFonts w:cs="Arial"/>
          <w:color w:val="000000"/>
          <w:sz w:val="22"/>
          <w:szCs w:val="22"/>
        </w:rPr>
      </w:pPr>
    </w:p>
    <w:p w14:paraId="63F637B0" w14:textId="77777777" w:rsidR="000634DC" w:rsidRPr="00BC0633" w:rsidRDefault="000634DC" w:rsidP="000634DC">
      <w:pPr>
        <w:jc w:val="both"/>
        <w:rPr>
          <w:rFonts w:cs="Arial"/>
          <w:color w:val="000000"/>
          <w:sz w:val="22"/>
          <w:szCs w:val="22"/>
        </w:rPr>
      </w:pPr>
    </w:p>
    <w:p w14:paraId="77C3537E" w14:textId="77777777" w:rsidR="000634DC" w:rsidRDefault="000634DC" w:rsidP="000634DC">
      <w:pPr>
        <w:jc w:val="center"/>
        <w:rPr>
          <w:rFonts w:cs="Arial"/>
          <w:color w:val="000000"/>
          <w:sz w:val="22"/>
          <w:szCs w:val="22"/>
        </w:rPr>
      </w:pPr>
      <w:r w:rsidRPr="00BC0633">
        <w:rPr>
          <w:rFonts w:cs="Arial"/>
          <w:color w:val="000000"/>
          <w:sz w:val="22"/>
          <w:szCs w:val="22"/>
        </w:rPr>
        <w:t>14. člen</w:t>
      </w:r>
    </w:p>
    <w:p w14:paraId="1B6712F2" w14:textId="77777777" w:rsidR="000634DC" w:rsidRPr="00BC0633" w:rsidRDefault="000634DC" w:rsidP="000634DC">
      <w:pPr>
        <w:jc w:val="center"/>
        <w:rPr>
          <w:rFonts w:cs="Arial"/>
          <w:color w:val="000000"/>
          <w:sz w:val="22"/>
          <w:szCs w:val="22"/>
        </w:rPr>
      </w:pPr>
    </w:p>
    <w:p w14:paraId="5C4E7F4A" w14:textId="01F1A21C" w:rsidR="000634DC" w:rsidRDefault="000634DC" w:rsidP="000634DC">
      <w:pPr>
        <w:jc w:val="both"/>
        <w:rPr>
          <w:rFonts w:cs="Arial"/>
          <w:color w:val="000000"/>
          <w:sz w:val="22"/>
          <w:szCs w:val="22"/>
        </w:rPr>
      </w:pPr>
      <w:r w:rsidRPr="00BC0633">
        <w:rPr>
          <w:rFonts w:cs="Arial"/>
          <w:color w:val="000000"/>
          <w:sz w:val="22"/>
          <w:szCs w:val="22"/>
        </w:rPr>
        <w:t>Količinski prevzem blaga se opravi takoj po prevzemu blaga. Količinska odstopanja, ki jih ni bilo moč ugotoviti ob prevzemu, mora naročnik pisno reklamirati najkasneje v roku 8 dni od prevzema blaga.</w:t>
      </w:r>
    </w:p>
    <w:p w14:paraId="2DE4CEDC" w14:textId="77777777" w:rsidR="00862E59" w:rsidRPr="00BC0633" w:rsidRDefault="00862E59" w:rsidP="000634DC">
      <w:pPr>
        <w:jc w:val="both"/>
        <w:rPr>
          <w:rFonts w:cs="Arial"/>
          <w:color w:val="000000"/>
          <w:sz w:val="22"/>
          <w:szCs w:val="22"/>
        </w:rPr>
      </w:pPr>
    </w:p>
    <w:p w14:paraId="32E76374" w14:textId="6C9CA304" w:rsidR="000634DC" w:rsidRPr="00BC0633" w:rsidRDefault="000634DC" w:rsidP="000634DC">
      <w:pPr>
        <w:jc w:val="both"/>
        <w:rPr>
          <w:rFonts w:cs="Arial"/>
          <w:color w:val="000000"/>
          <w:sz w:val="22"/>
          <w:szCs w:val="22"/>
        </w:rPr>
      </w:pPr>
      <w:r w:rsidRPr="00BC0633">
        <w:rPr>
          <w:rFonts w:cs="Arial"/>
          <w:color w:val="000000"/>
          <w:sz w:val="22"/>
          <w:szCs w:val="22"/>
        </w:rPr>
        <w:t xml:space="preserve">Dobavljeno blago mora biti v skladu s specifikacijo, ki je priloga k pogodbi o </w:t>
      </w:r>
      <w:r>
        <w:rPr>
          <w:rFonts w:cs="Arial"/>
          <w:color w:val="000000"/>
          <w:sz w:val="22"/>
          <w:szCs w:val="22"/>
        </w:rPr>
        <w:t>nabavi</w:t>
      </w:r>
      <w:r w:rsidRPr="00BC0633">
        <w:rPr>
          <w:rFonts w:cs="Arial"/>
          <w:color w:val="000000"/>
          <w:sz w:val="22"/>
          <w:szCs w:val="22"/>
        </w:rPr>
        <w:t xml:space="preserve"> delovne obleke, posteljnega in bolniškega perila ter drugih tekstilnih izdelkov.</w:t>
      </w:r>
      <w:r w:rsidR="00862E59">
        <w:rPr>
          <w:rFonts w:cs="Arial"/>
          <w:color w:val="000000"/>
          <w:sz w:val="22"/>
          <w:szCs w:val="22"/>
        </w:rPr>
        <w:t xml:space="preserve"> </w:t>
      </w:r>
      <w:r w:rsidRPr="00BC0633">
        <w:rPr>
          <w:rFonts w:cs="Arial"/>
          <w:color w:val="000000"/>
          <w:sz w:val="22"/>
          <w:szCs w:val="22"/>
        </w:rPr>
        <w:t>Kakovostna odstopanja lahko naročnik pisno reklamira najkasneje v roku 30 dni od prevzema blaga.</w:t>
      </w:r>
    </w:p>
    <w:p w14:paraId="17639F02" w14:textId="4EAF329C" w:rsidR="000634DC" w:rsidRPr="00BC0633" w:rsidRDefault="000634DC" w:rsidP="000634DC">
      <w:pPr>
        <w:jc w:val="both"/>
        <w:rPr>
          <w:rFonts w:cs="Arial"/>
          <w:color w:val="000000"/>
          <w:sz w:val="22"/>
          <w:szCs w:val="22"/>
        </w:rPr>
      </w:pPr>
      <w:r w:rsidRPr="00BC0633">
        <w:rPr>
          <w:rFonts w:cs="Arial"/>
          <w:color w:val="000000"/>
          <w:sz w:val="22"/>
          <w:szCs w:val="22"/>
        </w:rPr>
        <w:lastRenderedPageBreak/>
        <w:t>Če dobava ne ustreza naročeni količini ali kvaliteti, je dobavitelj dolžan pomanjkljivosti nemudoma brezplačno odpraviti.</w:t>
      </w:r>
      <w:r w:rsidR="000317E3">
        <w:rPr>
          <w:rFonts w:cs="Arial"/>
          <w:color w:val="000000"/>
          <w:sz w:val="22"/>
          <w:szCs w:val="22"/>
        </w:rPr>
        <w:t xml:space="preserve"> </w:t>
      </w:r>
      <w:r w:rsidRPr="00BC0633">
        <w:rPr>
          <w:rFonts w:cs="Arial"/>
          <w:color w:val="000000"/>
          <w:sz w:val="22"/>
          <w:szCs w:val="22"/>
        </w:rPr>
        <w:t>Preverjanje količine in stanja blaga izvajata za to pooblaščeni osebi obeh pogodbenih strank in v primeru nepravilnosti pri dobavi izdelata zapisnik.</w:t>
      </w:r>
    </w:p>
    <w:p w14:paraId="63D7DD47" w14:textId="0833CAC5" w:rsidR="000634DC" w:rsidRDefault="000634DC" w:rsidP="000634DC">
      <w:pPr>
        <w:jc w:val="both"/>
        <w:rPr>
          <w:rFonts w:cs="Arial"/>
          <w:color w:val="000000"/>
          <w:sz w:val="22"/>
          <w:szCs w:val="22"/>
        </w:rPr>
      </w:pPr>
    </w:p>
    <w:p w14:paraId="45F6AA41" w14:textId="77777777" w:rsidR="007106AB" w:rsidRPr="00BC0633" w:rsidRDefault="007106AB" w:rsidP="000634DC">
      <w:pPr>
        <w:jc w:val="both"/>
        <w:rPr>
          <w:rFonts w:cs="Arial"/>
          <w:color w:val="000000"/>
          <w:sz w:val="22"/>
          <w:szCs w:val="22"/>
        </w:rPr>
      </w:pPr>
    </w:p>
    <w:p w14:paraId="6B50C68E" w14:textId="77777777" w:rsidR="000634DC" w:rsidRPr="00BC0633" w:rsidRDefault="000634DC" w:rsidP="000634DC">
      <w:pPr>
        <w:jc w:val="both"/>
        <w:rPr>
          <w:rFonts w:cs="Arial"/>
          <w:b/>
          <w:color w:val="000000"/>
          <w:sz w:val="22"/>
          <w:szCs w:val="22"/>
        </w:rPr>
      </w:pPr>
      <w:r w:rsidRPr="00BC0633">
        <w:rPr>
          <w:rFonts w:cs="Arial"/>
          <w:b/>
          <w:color w:val="000000"/>
          <w:sz w:val="22"/>
          <w:szCs w:val="22"/>
        </w:rPr>
        <w:t>VII. Cene</w:t>
      </w:r>
    </w:p>
    <w:p w14:paraId="14DE26A8" w14:textId="77777777" w:rsidR="000634DC" w:rsidRPr="00BC0633" w:rsidRDefault="000634DC" w:rsidP="000634DC">
      <w:pPr>
        <w:jc w:val="both"/>
        <w:rPr>
          <w:rFonts w:cs="Arial"/>
          <w:color w:val="000000"/>
          <w:sz w:val="22"/>
          <w:szCs w:val="22"/>
        </w:rPr>
      </w:pPr>
    </w:p>
    <w:p w14:paraId="297DB241" w14:textId="77777777" w:rsidR="000634DC" w:rsidRDefault="000634DC" w:rsidP="000634DC">
      <w:pPr>
        <w:jc w:val="center"/>
        <w:rPr>
          <w:rFonts w:cs="Arial"/>
          <w:color w:val="000000"/>
          <w:sz w:val="22"/>
          <w:szCs w:val="22"/>
        </w:rPr>
      </w:pPr>
      <w:r w:rsidRPr="00BC0633">
        <w:rPr>
          <w:rFonts w:cs="Arial"/>
          <w:color w:val="000000"/>
          <w:sz w:val="22"/>
          <w:szCs w:val="22"/>
        </w:rPr>
        <w:t>15.člen</w:t>
      </w:r>
    </w:p>
    <w:p w14:paraId="562C3C6E" w14:textId="77777777" w:rsidR="000634DC" w:rsidRPr="00BC0633" w:rsidRDefault="000634DC" w:rsidP="000634DC">
      <w:pPr>
        <w:jc w:val="center"/>
        <w:rPr>
          <w:rFonts w:cs="Arial"/>
          <w:color w:val="000000"/>
          <w:sz w:val="22"/>
          <w:szCs w:val="22"/>
        </w:rPr>
      </w:pPr>
    </w:p>
    <w:p w14:paraId="7A173979" w14:textId="77777777" w:rsidR="000634DC" w:rsidRPr="00BC0633" w:rsidRDefault="000634DC" w:rsidP="000634DC">
      <w:pPr>
        <w:jc w:val="both"/>
        <w:rPr>
          <w:rFonts w:cs="Arial"/>
          <w:color w:val="000000"/>
          <w:sz w:val="22"/>
          <w:szCs w:val="22"/>
        </w:rPr>
      </w:pPr>
      <w:r w:rsidRPr="00BC0633">
        <w:rPr>
          <w:rFonts w:cs="Arial"/>
          <w:color w:val="000000"/>
          <w:sz w:val="22"/>
          <w:szCs w:val="22"/>
        </w:rPr>
        <w:t>Cene za ponujene vrste blaga, podane s strani izbranega ponudnika na podlagi izvedenega povpraševanja, so fiksne za čas trajanja z njim sklenjene pogodbe.</w:t>
      </w:r>
    </w:p>
    <w:p w14:paraId="6804DE47" w14:textId="77777777" w:rsidR="000634DC" w:rsidRPr="00BC0633" w:rsidRDefault="000634DC" w:rsidP="000634DC">
      <w:pPr>
        <w:rPr>
          <w:rFonts w:cs="Arial"/>
          <w:color w:val="000000"/>
          <w:sz w:val="22"/>
          <w:szCs w:val="22"/>
        </w:rPr>
      </w:pPr>
    </w:p>
    <w:p w14:paraId="1DD0256F" w14:textId="77777777" w:rsidR="000634DC" w:rsidRPr="00BC0633" w:rsidRDefault="000634DC" w:rsidP="000634DC">
      <w:pPr>
        <w:jc w:val="both"/>
        <w:rPr>
          <w:rFonts w:cs="Arial"/>
          <w:sz w:val="22"/>
          <w:szCs w:val="22"/>
        </w:rPr>
      </w:pPr>
      <w:r w:rsidRPr="00BC0633">
        <w:rPr>
          <w:rFonts w:cs="Arial"/>
          <w:color w:val="000000"/>
          <w:sz w:val="22"/>
          <w:szCs w:val="22"/>
        </w:rPr>
        <w:t>V ceni posameznega blaga so zajeti vsi stroški, povezani z dobavo blaga,</w:t>
      </w:r>
      <w:r w:rsidRPr="00BC0633">
        <w:rPr>
          <w:rFonts w:cs="Arial"/>
          <w:sz w:val="22"/>
          <w:szCs w:val="22"/>
        </w:rPr>
        <w:t xml:space="preserve"> stroški pakiranja, embalaže, vse potrebne storitve, vsi morebitni drugi stroški. Naročnik izbranemu ponudniku ne bo dovoljeval dodatnega zaračunavanja.</w:t>
      </w:r>
    </w:p>
    <w:p w14:paraId="0F0FF3A4" w14:textId="77777777" w:rsidR="00874CA7" w:rsidRDefault="00874CA7" w:rsidP="000634DC">
      <w:pPr>
        <w:jc w:val="both"/>
        <w:rPr>
          <w:rFonts w:cs="Arial"/>
          <w:color w:val="000000"/>
          <w:sz w:val="22"/>
          <w:szCs w:val="22"/>
        </w:rPr>
      </w:pPr>
    </w:p>
    <w:p w14:paraId="5538CC6B" w14:textId="72029744" w:rsidR="000634DC" w:rsidRDefault="000634DC" w:rsidP="000634DC">
      <w:pPr>
        <w:jc w:val="both"/>
        <w:rPr>
          <w:rFonts w:cs="Arial"/>
          <w:color w:val="000000"/>
          <w:sz w:val="22"/>
          <w:szCs w:val="22"/>
        </w:rPr>
      </w:pPr>
      <w:r w:rsidRPr="00BC0633">
        <w:rPr>
          <w:rFonts w:cs="Arial"/>
          <w:color w:val="000000"/>
          <w:sz w:val="22"/>
          <w:szCs w:val="22"/>
        </w:rPr>
        <w:t>Končne cene blaga so oblikovane na podlagi paritete DDP (</w:t>
      </w:r>
      <w:r w:rsidRPr="00BC0633">
        <w:rPr>
          <w:rFonts w:cs="Arial"/>
          <w:color w:val="000000"/>
          <w:sz w:val="22"/>
          <w:szCs w:val="22"/>
          <w:lang w:val="en-US"/>
        </w:rPr>
        <w:t>Delivered Duty Paid, Incoterms</w:t>
      </w:r>
      <w:r w:rsidRPr="00BC0633">
        <w:rPr>
          <w:rFonts w:cs="Arial"/>
          <w:color w:val="000000"/>
          <w:sz w:val="22"/>
          <w:szCs w:val="22"/>
        </w:rPr>
        <w:t xml:space="preserve"> 2000) centralno skladišče naročnika, razloženo.</w:t>
      </w:r>
    </w:p>
    <w:p w14:paraId="687210D9" w14:textId="77777777" w:rsidR="00874CA7" w:rsidRPr="00BC0633" w:rsidRDefault="00874CA7" w:rsidP="000634DC">
      <w:pPr>
        <w:jc w:val="both"/>
        <w:rPr>
          <w:rFonts w:cs="Arial"/>
          <w:sz w:val="22"/>
          <w:szCs w:val="22"/>
        </w:rPr>
      </w:pPr>
    </w:p>
    <w:p w14:paraId="7F070E71"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14:paraId="4CC202A1" w14:textId="77777777" w:rsidR="000634DC" w:rsidRPr="00BC0633" w:rsidRDefault="000634DC" w:rsidP="000634DC">
      <w:pPr>
        <w:jc w:val="both"/>
        <w:rPr>
          <w:rFonts w:cs="Arial"/>
          <w:color w:val="000000"/>
          <w:sz w:val="22"/>
          <w:szCs w:val="22"/>
        </w:rPr>
      </w:pPr>
    </w:p>
    <w:p w14:paraId="49EBC4D0" w14:textId="77777777" w:rsidR="000634DC" w:rsidRPr="00BC0633" w:rsidRDefault="000634DC" w:rsidP="000634DC">
      <w:pPr>
        <w:jc w:val="both"/>
        <w:rPr>
          <w:rFonts w:cs="Arial"/>
          <w:color w:val="000000"/>
          <w:sz w:val="22"/>
          <w:szCs w:val="22"/>
        </w:rPr>
      </w:pPr>
    </w:p>
    <w:p w14:paraId="74EA2FBC" w14:textId="77777777" w:rsidR="000634DC" w:rsidRPr="00BC0633" w:rsidRDefault="000634DC" w:rsidP="000634DC">
      <w:pPr>
        <w:jc w:val="both"/>
        <w:rPr>
          <w:rFonts w:cs="Arial"/>
          <w:b/>
          <w:color w:val="000000"/>
          <w:sz w:val="22"/>
          <w:szCs w:val="22"/>
        </w:rPr>
      </w:pPr>
      <w:r w:rsidRPr="00BC0633">
        <w:rPr>
          <w:rFonts w:cs="Arial"/>
          <w:b/>
          <w:color w:val="000000"/>
          <w:sz w:val="22"/>
          <w:szCs w:val="22"/>
        </w:rPr>
        <w:t>VIII. Način plačila</w:t>
      </w:r>
    </w:p>
    <w:p w14:paraId="573626C6" w14:textId="77777777" w:rsidR="000634DC" w:rsidRPr="00BC0633" w:rsidRDefault="000634DC" w:rsidP="000634DC">
      <w:pPr>
        <w:jc w:val="both"/>
        <w:rPr>
          <w:rFonts w:cs="Arial"/>
          <w:color w:val="000000"/>
          <w:sz w:val="22"/>
          <w:szCs w:val="22"/>
        </w:rPr>
      </w:pPr>
    </w:p>
    <w:p w14:paraId="537A4DEC" w14:textId="77777777" w:rsidR="000634DC" w:rsidRDefault="000634DC" w:rsidP="000634DC">
      <w:pPr>
        <w:jc w:val="center"/>
        <w:rPr>
          <w:rFonts w:cs="Arial"/>
          <w:color w:val="000000"/>
          <w:sz w:val="22"/>
          <w:szCs w:val="22"/>
        </w:rPr>
      </w:pPr>
      <w:r>
        <w:rPr>
          <w:rFonts w:cs="Arial"/>
          <w:color w:val="000000"/>
          <w:sz w:val="22"/>
          <w:szCs w:val="22"/>
        </w:rPr>
        <w:t>16</w:t>
      </w:r>
      <w:r w:rsidRPr="00BC0633">
        <w:rPr>
          <w:rFonts w:cs="Arial"/>
          <w:color w:val="000000"/>
          <w:sz w:val="22"/>
          <w:szCs w:val="22"/>
        </w:rPr>
        <w:t>. člen</w:t>
      </w:r>
    </w:p>
    <w:p w14:paraId="160C4854" w14:textId="77777777" w:rsidR="000634DC" w:rsidRPr="00BC0633" w:rsidRDefault="000634DC" w:rsidP="000634DC">
      <w:pPr>
        <w:jc w:val="center"/>
        <w:rPr>
          <w:rFonts w:cs="Arial"/>
          <w:color w:val="000000"/>
          <w:sz w:val="22"/>
          <w:szCs w:val="22"/>
        </w:rPr>
      </w:pPr>
    </w:p>
    <w:p w14:paraId="703F8013" w14:textId="7AFD4C7D" w:rsidR="000634DC" w:rsidRDefault="000634DC" w:rsidP="000634DC">
      <w:pPr>
        <w:jc w:val="both"/>
        <w:rPr>
          <w:rFonts w:cs="Arial"/>
          <w:color w:val="000000"/>
          <w:sz w:val="22"/>
          <w:szCs w:val="22"/>
        </w:rPr>
      </w:pPr>
      <w:r w:rsidRPr="00BC0633">
        <w:rPr>
          <w:rFonts w:cs="Arial"/>
          <w:color w:val="000000"/>
          <w:sz w:val="22"/>
          <w:szCs w:val="22"/>
        </w:rPr>
        <w:t xml:space="preserve">Dobavitelj po dobavi izstavi naročniku zbirni račun na podlagi dobavnic, ki jih je ob dobaviteljevi pravilni izpolnitvi podpisal naročnik. </w:t>
      </w:r>
    </w:p>
    <w:p w14:paraId="626C5AAF" w14:textId="77777777" w:rsidR="00874CA7" w:rsidRPr="00BC0633" w:rsidRDefault="00874CA7" w:rsidP="000634DC">
      <w:pPr>
        <w:jc w:val="both"/>
        <w:rPr>
          <w:rFonts w:cs="Arial"/>
          <w:color w:val="000000"/>
          <w:sz w:val="22"/>
          <w:szCs w:val="22"/>
        </w:rPr>
      </w:pPr>
    </w:p>
    <w:p w14:paraId="4F2156A2" w14:textId="77777777" w:rsidR="000634DC" w:rsidRDefault="000634DC" w:rsidP="000634DC">
      <w:pPr>
        <w:jc w:val="both"/>
        <w:rPr>
          <w:rFonts w:cs="Arial"/>
          <w:color w:val="000000"/>
          <w:sz w:val="22"/>
          <w:szCs w:val="22"/>
        </w:rPr>
      </w:pPr>
      <w:r w:rsidRPr="00BC0633">
        <w:rPr>
          <w:rFonts w:cs="Arial"/>
          <w:color w:val="000000"/>
          <w:sz w:val="22"/>
          <w:szCs w:val="22"/>
        </w:rPr>
        <w:t>Naročnik se obvezuje plačati dobavljeno blago v roku 30 dni od prejetega računa na transakcijski račun dobavitelja št. _______________________, odprt pri __________________.</w:t>
      </w:r>
      <w:r>
        <w:rPr>
          <w:rFonts w:cs="Arial"/>
          <w:color w:val="000000"/>
          <w:sz w:val="22"/>
          <w:szCs w:val="22"/>
        </w:rPr>
        <w:t xml:space="preserve"> </w:t>
      </w:r>
      <w:r w:rsidRPr="001619FA">
        <w:rPr>
          <w:rFonts w:cs="Arial"/>
          <w:color w:val="000000"/>
          <w:sz w:val="22"/>
          <w:szCs w:val="22"/>
        </w:rPr>
        <w:t>V kolikor je v času izvajanja te pogodbe s posebnim zakonom za proračunske uporabnike določen drugačen plačilni rok, potem velja le-ta</w:t>
      </w:r>
      <w:r>
        <w:rPr>
          <w:rFonts w:cs="Arial"/>
          <w:color w:val="000000"/>
          <w:sz w:val="22"/>
          <w:szCs w:val="22"/>
        </w:rPr>
        <w:t>.</w:t>
      </w:r>
    </w:p>
    <w:p w14:paraId="4D0556E6" w14:textId="77777777" w:rsidR="000634DC" w:rsidRPr="00BC0633" w:rsidRDefault="000634DC" w:rsidP="000634DC">
      <w:pPr>
        <w:jc w:val="both"/>
        <w:rPr>
          <w:rFonts w:cs="Arial"/>
          <w:color w:val="000000"/>
          <w:sz w:val="22"/>
          <w:szCs w:val="22"/>
        </w:rPr>
      </w:pPr>
    </w:p>
    <w:p w14:paraId="60E38B6C" w14:textId="77777777" w:rsidR="000634DC" w:rsidRPr="00BC0633" w:rsidRDefault="000634DC" w:rsidP="000634DC">
      <w:pPr>
        <w:jc w:val="both"/>
        <w:rPr>
          <w:rFonts w:cs="Arial"/>
          <w:color w:val="000000"/>
          <w:sz w:val="22"/>
          <w:szCs w:val="22"/>
        </w:rPr>
      </w:pPr>
      <w:r w:rsidRPr="00BC0633">
        <w:rPr>
          <w:rFonts w:cs="Arial"/>
          <w:color w:val="000000"/>
          <w:sz w:val="22"/>
          <w:szCs w:val="22"/>
        </w:rPr>
        <w:t>V primeru zamude pri plačilu ima dobavitelj pravico zaračunati zakonske zamudne obresti za čas zamude.</w:t>
      </w:r>
    </w:p>
    <w:p w14:paraId="14688E38" w14:textId="77777777" w:rsidR="000634DC" w:rsidRPr="00BC0633" w:rsidRDefault="000634DC" w:rsidP="000634DC">
      <w:pPr>
        <w:jc w:val="both"/>
        <w:rPr>
          <w:rFonts w:cs="Arial"/>
          <w:color w:val="000000"/>
          <w:sz w:val="22"/>
          <w:szCs w:val="22"/>
        </w:rPr>
      </w:pPr>
    </w:p>
    <w:p w14:paraId="0A24C7F9" w14:textId="77777777" w:rsidR="000634DC" w:rsidRPr="00BC0633" w:rsidRDefault="000634DC" w:rsidP="000634DC">
      <w:pPr>
        <w:jc w:val="both"/>
        <w:rPr>
          <w:rFonts w:cs="Arial"/>
          <w:color w:val="000000"/>
          <w:sz w:val="22"/>
          <w:szCs w:val="22"/>
        </w:rPr>
      </w:pPr>
    </w:p>
    <w:p w14:paraId="401855D4" w14:textId="77777777" w:rsidR="000634DC" w:rsidRPr="00BC0633" w:rsidRDefault="000634DC" w:rsidP="000634DC">
      <w:pPr>
        <w:rPr>
          <w:rFonts w:cs="Arial"/>
          <w:b/>
          <w:color w:val="000000"/>
          <w:sz w:val="22"/>
          <w:szCs w:val="22"/>
        </w:rPr>
      </w:pPr>
      <w:r w:rsidRPr="00BC0633">
        <w:rPr>
          <w:rFonts w:cs="Arial"/>
          <w:b/>
          <w:color w:val="000000"/>
          <w:sz w:val="22"/>
          <w:szCs w:val="22"/>
        </w:rPr>
        <w:t>IX. Jamstva dobavitelja</w:t>
      </w:r>
    </w:p>
    <w:p w14:paraId="00A16C9A" w14:textId="77777777" w:rsidR="000634DC" w:rsidRPr="00BC0633" w:rsidRDefault="000634DC" w:rsidP="000634DC">
      <w:pPr>
        <w:rPr>
          <w:rFonts w:cs="Arial"/>
          <w:color w:val="000000"/>
          <w:sz w:val="22"/>
          <w:szCs w:val="22"/>
        </w:rPr>
      </w:pPr>
    </w:p>
    <w:p w14:paraId="4BD00777" w14:textId="77777777" w:rsidR="000634DC" w:rsidRDefault="000634DC" w:rsidP="000634DC">
      <w:pPr>
        <w:jc w:val="center"/>
        <w:rPr>
          <w:rFonts w:cs="Arial"/>
          <w:color w:val="000000"/>
          <w:sz w:val="22"/>
          <w:szCs w:val="22"/>
        </w:rPr>
      </w:pPr>
      <w:r>
        <w:rPr>
          <w:rFonts w:cs="Arial"/>
          <w:color w:val="000000"/>
          <w:sz w:val="22"/>
          <w:szCs w:val="22"/>
        </w:rPr>
        <w:t>17</w:t>
      </w:r>
      <w:r w:rsidRPr="00BC0633">
        <w:rPr>
          <w:rFonts w:cs="Arial"/>
          <w:color w:val="000000"/>
          <w:sz w:val="22"/>
          <w:szCs w:val="22"/>
        </w:rPr>
        <w:t>. člen</w:t>
      </w:r>
    </w:p>
    <w:p w14:paraId="06BB50ED" w14:textId="77777777" w:rsidR="000634DC" w:rsidRPr="00BC0633" w:rsidRDefault="000634DC" w:rsidP="000634DC">
      <w:pPr>
        <w:jc w:val="center"/>
        <w:rPr>
          <w:rFonts w:cs="Arial"/>
          <w:color w:val="000000"/>
          <w:sz w:val="22"/>
          <w:szCs w:val="22"/>
        </w:rPr>
      </w:pPr>
    </w:p>
    <w:p w14:paraId="5B1C5A3B" w14:textId="77777777" w:rsidR="000634DC" w:rsidRPr="00BC0633" w:rsidRDefault="000634DC" w:rsidP="000634DC">
      <w:pPr>
        <w:jc w:val="both"/>
        <w:rPr>
          <w:rFonts w:cs="Arial"/>
          <w:color w:val="000000"/>
          <w:sz w:val="22"/>
          <w:szCs w:val="22"/>
        </w:rPr>
      </w:pPr>
      <w:r w:rsidRPr="00BC0633">
        <w:rPr>
          <w:rFonts w:cs="Arial"/>
          <w:color w:val="000000"/>
          <w:sz w:val="22"/>
          <w:szCs w:val="22"/>
        </w:rPr>
        <w:t>Dobavitelj naročniku jamči:</w:t>
      </w:r>
    </w:p>
    <w:p w14:paraId="69BE63DF" w14:textId="77777777" w:rsidR="000634DC" w:rsidRPr="00BC0633" w:rsidRDefault="000634DC" w:rsidP="000634DC">
      <w:pPr>
        <w:widowControl w:val="0"/>
        <w:numPr>
          <w:ilvl w:val="0"/>
          <w:numId w:val="37"/>
        </w:numPr>
        <w:tabs>
          <w:tab w:val="left" w:pos="-1440"/>
        </w:tabs>
        <w:overflowPunct w:val="0"/>
        <w:autoSpaceDE w:val="0"/>
        <w:autoSpaceDN w:val="0"/>
        <w:adjustRightInd w:val="0"/>
        <w:ind w:left="362" w:hanging="181"/>
        <w:jc w:val="both"/>
        <w:textAlignment w:val="baseline"/>
        <w:rPr>
          <w:rFonts w:cs="Arial"/>
          <w:color w:val="000000"/>
          <w:sz w:val="22"/>
          <w:szCs w:val="22"/>
        </w:rPr>
      </w:pPr>
      <w:r w:rsidRPr="00BC0633">
        <w:rPr>
          <w:rFonts w:cs="Arial"/>
          <w:color w:val="000000"/>
          <w:sz w:val="22"/>
          <w:szCs w:val="22"/>
        </w:rPr>
        <w:t>da bo dostavil blago za potrebe naročnika v kvaliteti, ki popolnoma ustreza vsem opisom, karakteristikam in specifikacijam, ki so bila dana v okviru izvedbe posameznega povpraševanja v prilogi razpisne in ponudbene dokumentacije ali so priloga tega okvirnega sporazuma in sklenjene pogodbe;</w:t>
      </w:r>
    </w:p>
    <w:p w14:paraId="480A4511" w14:textId="77777777" w:rsidR="000634DC" w:rsidRPr="00BC0633" w:rsidRDefault="000634DC" w:rsidP="000634DC">
      <w:pPr>
        <w:widowControl w:val="0"/>
        <w:numPr>
          <w:ilvl w:val="0"/>
          <w:numId w:val="37"/>
        </w:numPr>
        <w:tabs>
          <w:tab w:val="left" w:pos="-1440"/>
        </w:tabs>
        <w:overflowPunct w:val="0"/>
        <w:autoSpaceDE w:val="0"/>
        <w:autoSpaceDN w:val="0"/>
        <w:adjustRightInd w:val="0"/>
        <w:ind w:left="362" w:hanging="181"/>
        <w:jc w:val="both"/>
        <w:textAlignment w:val="baseline"/>
        <w:rPr>
          <w:rFonts w:cs="Arial"/>
          <w:color w:val="000000"/>
          <w:sz w:val="22"/>
          <w:szCs w:val="22"/>
        </w:rPr>
      </w:pPr>
      <w:r w:rsidRPr="00BC0633">
        <w:rPr>
          <w:rFonts w:cs="Arial"/>
          <w:color w:val="000000"/>
          <w:sz w:val="22"/>
          <w:szCs w:val="22"/>
        </w:rPr>
        <w:t>da bo dobavljal blago, ki je pakiran in označen v skladu z veljavnimi zakonskimi predpisi v Republiki Sloveniji;</w:t>
      </w:r>
    </w:p>
    <w:p w14:paraId="4D087BF6" w14:textId="77777777" w:rsidR="000634DC" w:rsidRPr="00BC0633" w:rsidRDefault="000634DC" w:rsidP="000634DC">
      <w:pPr>
        <w:widowControl w:val="0"/>
        <w:numPr>
          <w:ilvl w:val="0"/>
          <w:numId w:val="37"/>
        </w:numPr>
        <w:tabs>
          <w:tab w:val="left" w:pos="-1440"/>
        </w:tabs>
        <w:overflowPunct w:val="0"/>
        <w:autoSpaceDE w:val="0"/>
        <w:autoSpaceDN w:val="0"/>
        <w:adjustRightInd w:val="0"/>
        <w:ind w:left="362" w:hanging="181"/>
        <w:jc w:val="both"/>
        <w:textAlignment w:val="baseline"/>
        <w:rPr>
          <w:rFonts w:cs="Arial"/>
          <w:color w:val="000000"/>
          <w:sz w:val="22"/>
          <w:szCs w:val="22"/>
        </w:rPr>
      </w:pPr>
      <w:r w:rsidRPr="00BC0633">
        <w:rPr>
          <w:rFonts w:cs="Arial"/>
          <w:sz w:val="22"/>
          <w:szCs w:val="22"/>
        </w:rPr>
        <w:t>da dobavljeno blago nima stvarnih napak;</w:t>
      </w:r>
    </w:p>
    <w:p w14:paraId="59885D97" w14:textId="77777777" w:rsidR="000634DC" w:rsidRPr="00BC0633" w:rsidRDefault="000634DC" w:rsidP="000634DC">
      <w:pPr>
        <w:widowControl w:val="0"/>
        <w:numPr>
          <w:ilvl w:val="0"/>
          <w:numId w:val="37"/>
        </w:numPr>
        <w:tabs>
          <w:tab w:val="left" w:pos="-1440"/>
        </w:tabs>
        <w:overflowPunct w:val="0"/>
        <w:autoSpaceDE w:val="0"/>
        <w:autoSpaceDN w:val="0"/>
        <w:adjustRightInd w:val="0"/>
        <w:ind w:left="362" w:hanging="181"/>
        <w:jc w:val="both"/>
        <w:textAlignment w:val="baseline"/>
        <w:rPr>
          <w:rFonts w:cs="Arial"/>
          <w:color w:val="000000"/>
          <w:sz w:val="22"/>
          <w:szCs w:val="22"/>
        </w:rPr>
      </w:pPr>
      <w:r w:rsidRPr="00BC0633">
        <w:rPr>
          <w:rFonts w:cs="Arial"/>
          <w:sz w:val="22"/>
          <w:szCs w:val="22"/>
        </w:rPr>
        <w:t>da nima pravnih napak.</w:t>
      </w:r>
    </w:p>
    <w:p w14:paraId="5F7B3FCC" w14:textId="77777777" w:rsidR="000634DC" w:rsidRPr="00BC0633" w:rsidRDefault="000634DC" w:rsidP="000634DC">
      <w:pPr>
        <w:spacing w:after="120"/>
        <w:jc w:val="both"/>
        <w:rPr>
          <w:rFonts w:cs="Arial"/>
          <w:sz w:val="22"/>
          <w:szCs w:val="22"/>
        </w:rPr>
      </w:pPr>
    </w:p>
    <w:p w14:paraId="164B5C10" w14:textId="77777777" w:rsidR="000634DC" w:rsidRPr="00BC0633" w:rsidRDefault="000634DC" w:rsidP="000634DC">
      <w:pPr>
        <w:spacing w:after="120"/>
        <w:jc w:val="both"/>
        <w:rPr>
          <w:rFonts w:cs="Arial"/>
          <w:sz w:val="22"/>
          <w:szCs w:val="22"/>
        </w:rPr>
      </w:pPr>
      <w:r w:rsidRPr="00BC0633">
        <w:rPr>
          <w:rFonts w:cs="Arial"/>
          <w:sz w:val="22"/>
          <w:szCs w:val="22"/>
        </w:rPr>
        <w:lastRenderedPageBreak/>
        <w:t>Jamstvo izvajalca za skrite napake na blagu velja še 180 dni po dobavi (pri sukcesivni dobavi šteto od dneva zadnje dobave). Če se v tem roku pri kateremkoli kosu dobavljenega blaga pokažejo zgoraj našteta odstopanja ali napake, lahko naročnik razdre pogodbo delno ali v celoti.</w:t>
      </w:r>
    </w:p>
    <w:p w14:paraId="64179B51" w14:textId="77777777" w:rsidR="000634DC" w:rsidRPr="00BC0633" w:rsidRDefault="000634DC" w:rsidP="000634DC">
      <w:pPr>
        <w:jc w:val="both"/>
        <w:rPr>
          <w:rFonts w:cs="Arial"/>
          <w:sz w:val="22"/>
          <w:szCs w:val="22"/>
        </w:rPr>
      </w:pPr>
    </w:p>
    <w:p w14:paraId="78AE5388" w14:textId="77777777" w:rsidR="000634DC" w:rsidRPr="00BC0633" w:rsidRDefault="000634DC" w:rsidP="000634DC">
      <w:pPr>
        <w:rPr>
          <w:rFonts w:cs="Arial"/>
          <w:b/>
          <w:color w:val="000000"/>
          <w:sz w:val="22"/>
          <w:szCs w:val="22"/>
        </w:rPr>
      </w:pPr>
      <w:r w:rsidRPr="00BC0633">
        <w:rPr>
          <w:rFonts w:cs="Arial"/>
          <w:b/>
          <w:color w:val="000000"/>
          <w:sz w:val="22"/>
          <w:szCs w:val="22"/>
        </w:rPr>
        <w:t>X. Višja sila</w:t>
      </w:r>
    </w:p>
    <w:p w14:paraId="52C771D4" w14:textId="77777777" w:rsidR="000634DC" w:rsidRPr="00BC0633" w:rsidRDefault="000634DC" w:rsidP="000634DC">
      <w:pPr>
        <w:rPr>
          <w:rFonts w:cs="Arial"/>
          <w:color w:val="000000"/>
          <w:sz w:val="22"/>
          <w:szCs w:val="22"/>
        </w:rPr>
      </w:pPr>
    </w:p>
    <w:p w14:paraId="4866C1BC" w14:textId="77777777" w:rsidR="000634DC" w:rsidRDefault="000634DC" w:rsidP="000634DC">
      <w:pPr>
        <w:jc w:val="center"/>
        <w:rPr>
          <w:rFonts w:cs="Arial"/>
          <w:color w:val="000000"/>
          <w:sz w:val="22"/>
          <w:szCs w:val="22"/>
        </w:rPr>
      </w:pPr>
      <w:r>
        <w:rPr>
          <w:rFonts w:cs="Arial"/>
          <w:color w:val="000000"/>
          <w:sz w:val="22"/>
          <w:szCs w:val="22"/>
        </w:rPr>
        <w:t>18</w:t>
      </w:r>
      <w:r w:rsidRPr="00BC0633">
        <w:rPr>
          <w:rFonts w:cs="Arial"/>
          <w:color w:val="000000"/>
          <w:sz w:val="22"/>
          <w:szCs w:val="22"/>
        </w:rPr>
        <w:t>. člen</w:t>
      </w:r>
    </w:p>
    <w:p w14:paraId="29231C78" w14:textId="77777777" w:rsidR="000634DC" w:rsidRPr="00BC0633" w:rsidRDefault="000634DC" w:rsidP="000634DC">
      <w:pPr>
        <w:jc w:val="center"/>
        <w:rPr>
          <w:rFonts w:cs="Arial"/>
          <w:color w:val="000000"/>
          <w:sz w:val="22"/>
          <w:szCs w:val="22"/>
        </w:rPr>
      </w:pPr>
    </w:p>
    <w:p w14:paraId="4307F2E6" w14:textId="77777777" w:rsidR="000634DC" w:rsidRPr="00BC0633" w:rsidRDefault="000634DC" w:rsidP="000634DC">
      <w:pPr>
        <w:jc w:val="both"/>
        <w:rPr>
          <w:rFonts w:cs="Arial"/>
          <w:color w:val="000000"/>
          <w:sz w:val="22"/>
          <w:szCs w:val="22"/>
        </w:rPr>
      </w:pPr>
      <w:r w:rsidRPr="00BC0633">
        <w:rPr>
          <w:rFonts w:cs="Arial"/>
          <w:color w:val="000000"/>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31FE35A9" w14:textId="77777777" w:rsidR="00874CA7" w:rsidRDefault="00874CA7" w:rsidP="000634DC">
      <w:pPr>
        <w:jc w:val="both"/>
        <w:rPr>
          <w:rFonts w:cs="Arial"/>
          <w:color w:val="000000"/>
          <w:sz w:val="22"/>
          <w:szCs w:val="22"/>
        </w:rPr>
      </w:pPr>
    </w:p>
    <w:p w14:paraId="22FE2A16" w14:textId="71DFCE67" w:rsidR="000634DC" w:rsidRPr="00BC0633" w:rsidRDefault="000634DC" w:rsidP="000634DC">
      <w:pPr>
        <w:jc w:val="both"/>
        <w:rPr>
          <w:rFonts w:cs="Arial"/>
          <w:color w:val="000000"/>
          <w:sz w:val="22"/>
          <w:szCs w:val="22"/>
        </w:rPr>
      </w:pPr>
      <w:r w:rsidRPr="00BC0633">
        <w:rPr>
          <w:rFonts w:cs="Arial"/>
          <w:color w:val="000000"/>
          <w:sz w:val="22"/>
          <w:szCs w:val="22"/>
        </w:rPr>
        <w:t>Nobena od strank ni odgovorna za neizpolnitev katerekoli izmed svojih obveznosti iz razlogov, ki so izven njenega nadzora.</w:t>
      </w:r>
    </w:p>
    <w:p w14:paraId="0BA1613E" w14:textId="77777777" w:rsidR="000634DC" w:rsidRPr="00BC0633" w:rsidRDefault="000634DC" w:rsidP="000634DC">
      <w:pPr>
        <w:jc w:val="both"/>
        <w:rPr>
          <w:rFonts w:cs="Arial"/>
          <w:color w:val="000000"/>
          <w:sz w:val="22"/>
          <w:szCs w:val="22"/>
        </w:rPr>
      </w:pPr>
    </w:p>
    <w:p w14:paraId="491C336E" w14:textId="77777777" w:rsidR="000634DC" w:rsidRPr="00BC0633" w:rsidRDefault="000634DC" w:rsidP="000634DC">
      <w:pPr>
        <w:jc w:val="both"/>
        <w:rPr>
          <w:rFonts w:cs="Arial"/>
          <w:color w:val="000000"/>
          <w:sz w:val="22"/>
          <w:szCs w:val="22"/>
        </w:rPr>
      </w:pPr>
    </w:p>
    <w:p w14:paraId="59EDEDBC" w14:textId="77777777" w:rsidR="000634DC" w:rsidRPr="00BC0633" w:rsidRDefault="000634DC" w:rsidP="000634DC">
      <w:pPr>
        <w:jc w:val="both"/>
        <w:rPr>
          <w:rFonts w:cs="Arial"/>
          <w:b/>
          <w:color w:val="000000"/>
          <w:sz w:val="22"/>
          <w:szCs w:val="22"/>
        </w:rPr>
      </w:pPr>
      <w:r w:rsidRPr="00BC0633">
        <w:rPr>
          <w:rFonts w:cs="Arial"/>
          <w:b/>
          <w:color w:val="000000"/>
          <w:sz w:val="22"/>
          <w:szCs w:val="22"/>
        </w:rPr>
        <w:t>XI. Zavarovanje posla</w:t>
      </w:r>
    </w:p>
    <w:p w14:paraId="17C618EB" w14:textId="77777777" w:rsidR="000634DC" w:rsidRPr="00BC0633" w:rsidRDefault="000634DC" w:rsidP="000634DC">
      <w:pPr>
        <w:jc w:val="both"/>
        <w:rPr>
          <w:rFonts w:cs="Arial"/>
          <w:b/>
          <w:color w:val="000000"/>
          <w:sz w:val="22"/>
          <w:szCs w:val="22"/>
        </w:rPr>
      </w:pPr>
    </w:p>
    <w:p w14:paraId="25B6BE1F" w14:textId="77777777" w:rsidR="000634DC" w:rsidRDefault="000634DC" w:rsidP="000634DC">
      <w:pPr>
        <w:jc w:val="center"/>
        <w:rPr>
          <w:rFonts w:cs="Arial"/>
          <w:color w:val="000000"/>
          <w:sz w:val="22"/>
          <w:szCs w:val="22"/>
        </w:rPr>
      </w:pPr>
      <w:r>
        <w:rPr>
          <w:rFonts w:cs="Arial"/>
          <w:color w:val="000000"/>
          <w:sz w:val="22"/>
          <w:szCs w:val="22"/>
        </w:rPr>
        <w:t>19</w:t>
      </w:r>
      <w:r w:rsidRPr="00BC0633">
        <w:rPr>
          <w:rFonts w:cs="Arial"/>
          <w:color w:val="000000"/>
          <w:sz w:val="22"/>
          <w:szCs w:val="22"/>
        </w:rPr>
        <w:t xml:space="preserve">. člen </w:t>
      </w:r>
    </w:p>
    <w:p w14:paraId="6EA8816D" w14:textId="77777777" w:rsidR="000634DC" w:rsidRPr="00BC0633" w:rsidRDefault="000634DC" w:rsidP="000634DC">
      <w:pPr>
        <w:jc w:val="center"/>
        <w:rPr>
          <w:rFonts w:cs="Arial"/>
          <w:color w:val="000000"/>
          <w:sz w:val="22"/>
          <w:szCs w:val="22"/>
        </w:rPr>
      </w:pPr>
    </w:p>
    <w:p w14:paraId="517A2E74" w14:textId="5FB7032E" w:rsidR="000634DC" w:rsidRDefault="000634DC" w:rsidP="000634DC">
      <w:pPr>
        <w:jc w:val="both"/>
        <w:rPr>
          <w:rFonts w:cs="Arial"/>
          <w:sz w:val="22"/>
          <w:szCs w:val="22"/>
        </w:rPr>
      </w:pPr>
      <w:r w:rsidRPr="00BC0633">
        <w:rPr>
          <w:rFonts w:cs="Arial"/>
          <w:sz w:val="22"/>
          <w:szCs w:val="22"/>
        </w:rPr>
        <w:t xml:space="preserve">Izbrani ponudnik mora v posameznem obdobju (za vsako podpisano pogodbo), hkrati z vsemi podpisanimi izvodi pogodbe o dobavi blaga, naročniku izročiti bianco menico z menično izjavo kot garancijo za dobro izvedbo pogodbenih obveznosti v višini 10%  pogodbene vrednosti z DDV. V primeru, da pogodbena vrednost ne presega </w:t>
      </w:r>
      <w:r w:rsidR="00782E2E">
        <w:rPr>
          <w:rFonts w:cs="Arial"/>
          <w:sz w:val="22"/>
          <w:szCs w:val="22"/>
        </w:rPr>
        <w:t>2</w:t>
      </w:r>
      <w:r>
        <w:rPr>
          <w:rFonts w:cs="Arial"/>
          <w:sz w:val="22"/>
          <w:szCs w:val="22"/>
        </w:rPr>
        <w:t>0</w:t>
      </w:r>
      <w:r w:rsidRPr="00BC0633">
        <w:rPr>
          <w:rFonts w:cs="Arial"/>
          <w:sz w:val="22"/>
          <w:szCs w:val="22"/>
        </w:rPr>
        <w:t>.000</w:t>
      </w:r>
      <w:r>
        <w:rPr>
          <w:rFonts w:cs="Arial"/>
          <w:sz w:val="22"/>
          <w:szCs w:val="22"/>
        </w:rPr>
        <w:t>,00</w:t>
      </w:r>
      <w:r w:rsidRPr="00BC0633">
        <w:rPr>
          <w:rFonts w:cs="Arial"/>
          <w:sz w:val="22"/>
          <w:szCs w:val="22"/>
        </w:rPr>
        <w:t xml:space="preserve"> EUR z DDV, ponudniku ni potrebno predložiti zavarovanje za dobro izvedbo pogodbenih obveznosti. </w:t>
      </w:r>
    </w:p>
    <w:p w14:paraId="1BF03EBF" w14:textId="77777777" w:rsidR="00874CA7" w:rsidRPr="00BC0633" w:rsidRDefault="00874CA7" w:rsidP="000634DC">
      <w:pPr>
        <w:jc w:val="both"/>
        <w:rPr>
          <w:rFonts w:cs="Arial"/>
          <w:sz w:val="22"/>
          <w:szCs w:val="22"/>
        </w:rPr>
      </w:pPr>
    </w:p>
    <w:p w14:paraId="5754FBB8" w14:textId="77777777" w:rsidR="000634DC" w:rsidRPr="00BC0633" w:rsidRDefault="000634DC" w:rsidP="000634DC">
      <w:pPr>
        <w:jc w:val="both"/>
        <w:rPr>
          <w:rFonts w:cs="Arial"/>
          <w:color w:val="000000"/>
          <w:sz w:val="22"/>
          <w:szCs w:val="22"/>
        </w:rPr>
      </w:pPr>
      <w:r w:rsidRPr="00BC0633">
        <w:rPr>
          <w:rFonts w:cs="Arial"/>
          <w:color w:val="000000"/>
          <w:sz w:val="22"/>
          <w:szCs w:val="22"/>
        </w:rPr>
        <w:t>Naročnik lahko zavarovanje vnovči, če dobavitelj svojih obveznosti do naročnika ne izpolni v skladu z okvirnim sporazumom, v dogovorjenem obsegu, kvaliteti in rokih, ter za neporavnane obveznosti glavnega izvajalca do podizvajalcev.</w:t>
      </w:r>
    </w:p>
    <w:p w14:paraId="7249AB0A" w14:textId="77777777" w:rsidR="000634DC" w:rsidRDefault="000634DC" w:rsidP="000634DC">
      <w:pPr>
        <w:jc w:val="both"/>
        <w:rPr>
          <w:rFonts w:cs="Arial"/>
          <w:color w:val="000000"/>
          <w:sz w:val="22"/>
          <w:szCs w:val="22"/>
        </w:rPr>
      </w:pPr>
    </w:p>
    <w:p w14:paraId="0F339FBD" w14:textId="77777777" w:rsidR="000634DC" w:rsidRPr="00BC0633" w:rsidRDefault="000634DC" w:rsidP="000634DC">
      <w:pPr>
        <w:jc w:val="both"/>
        <w:rPr>
          <w:rFonts w:cs="Arial"/>
          <w:color w:val="000000"/>
          <w:sz w:val="22"/>
          <w:szCs w:val="22"/>
        </w:rPr>
      </w:pPr>
    </w:p>
    <w:p w14:paraId="4A83C7F0" w14:textId="77777777" w:rsidR="000634DC" w:rsidRPr="007B50F4" w:rsidRDefault="000634DC" w:rsidP="000634DC">
      <w:pPr>
        <w:rPr>
          <w:rFonts w:cs="Arial"/>
          <w:b/>
          <w:bCs/>
          <w:sz w:val="22"/>
          <w:szCs w:val="22"/>
        </w:rPr>
      </w:pPr>
      <w:r>
        <w:rPr>
          <w:rFonts w:cs="Arial"/>
          <w:b/>
          <w:bCs/>
          <w:sz w:val="22"/>
          <w:szCs w:val="22"/>
        </w:rPr>
        <w:t>X</w:t>
      </w:r>
      <w:r w:rsidRPr="007B50F4">
        <w:rPr>
          <w:rFonts w:cs="Arial"/>
          <w:b/>
          <w:bCs/>
          <w:sz w:val="22"/>
          <w:szCs w:val="22"/>
        </w:rPr>
        <w:t>II. Podizvajalci</w:t>
      </w:r>
    </w:p>
    <w:p w14:paraId="3C9A1775" w14:textId="77777777" w:rsidR="000634DC" w:rsidRPr="007B50F4" w:rsidRDefault="000634DC" w:rsidP="000634DC">
      <w:pPr>
        <w:rPr>
          <w:rFonts w:cs="Arial"/>
          <w:sz w:val="22"/>
          <w:szCs w:val="22"/>
        </w:rPr>
      </w:pPr>
    </w:p>
    <w:p w14:paraId="7E82B21A" w14:textId="77777777" w:rsidR="000634DC" w:rsidRDefault="000634DC" w:rsidP="000634DC">
      <w:pPr>
        <w:jc w:val="center"/>
        <w:rPr>
          <w:rFonts w:cs="Arial"/>
          <w:bCs/>
          <w:sz w:val="22"/>
          <w:szCs w:val="22"/>
        </w:rPr>
      </w:pPr>
      <w:r>
        <w:rPr>
          <w:rFonts w:cs="Arial"/>
          <w:bCs/>
          <w:sz w:val="22"/>
          <w:szCs w:val="22"/>
        </w:rPr>
        <w:t>20</w:t>
      </w:r>
      <w:r w:rsidRPr="007B50F4">
        <w:rPr>
          <w:rFonts w:cs="Arial"/>
          <w:bCs/>
          <w:sz w:val="22"/>
          <w:szCs w:val="22"/>
        </w:rPr>
        <w:t>. člen</w:t>
      </w:r>
    </w:p>
    <w:p w14:paraId="76F77E09" w14:textId="77777777" w:rsidR="000634DC" w:rsidRPr="007B50F4" w:rsidRDefault="000634DC" w:rsidP="000634DC">
      <w:pPr>
        <w:jc w:val="center"/>
        <w:rPr>
          <w:rFonts w:cs="Arial"/>
          <w:bCs/>
          <w:sz w:val="22"/>
          <w:szCs w:val="22"/>
        </w:rPr>
      </w:pPr>
    </w:p>
    <w:p w14:paraId="0FAB235F" w14:textId="77777777" w:rsidR="000634DC" w:rsidRPr="007B50F4" w:rsidRDefault="000634DC" w:rsidP="000634DC">
      <w:pPr>
        <w:tabs>
          <w:tab w:val="num" w:pos="704"/>
        </w:tabs>
        <w:jc w:val="both"/>
        <w:rPr>
          <w:rFonts w:cs="Arial"/>
          <w:sz w:val="18"/>
          <w:szCs w:val="18"/>
          <w:vertAlign w:val="subscript"/>
        </w:rPr>
      </w:pPr>
      <w:r w:rsidRPr="007B50F4">
        <w:rPr>
          <w:rFonts w:cs="Arial"/>
          <w:sz w:val="22"/>
          <w:szCs w:val="22"/>
        </w:rPr>
        <w:t xml:space="preserve">Prodajalec bo izpolnil obveznosti, prevzete s to pogodbo, s/brez podizvajalcev </w:t>
      </w:r>
      <w:r w:rsidRPr="00726990">
        <w:rPr>
          <w:rFonts w:cs="Arial"/>
          <w:i/>
          <w:sz w:val="24"/>
          <w:szCs w:val="24"/>
          <w:vertAlign w:val="subscript"/>
        </w:rPr>
        <w:t>(ustrezno označi):</w:t>
      </w:r>
    </w:p>
    <w:p w14:paraId="3378AFFB" w14:textId="77777777" w:rsidR="000634DC" w:rsidRPr="007B50F4" w:rsidRDefault="000634DC" w:rsidP="000634DC">
      <w:pPr>
        <w:numPr>
          <w:ilvl w:val="1"/>
          <w:numId w:val="38"/>
        </w:numPr>
        <w:tabs>
          <w:tab w:val="clear" w:pos="1440"/>
          <w:tab w:val="num" w:pos="567"/>
        </w:tabs>
        <w:ind w:left="567" w:hanging="425"/>
        <w:jc w:val="both"/>
        <w:rPr>
          <w:rFonts w:cs="Arial"/>
          <w:sz w:val="22"/>
          <w:szCs w:val="22"/>
        </w:rPr>
      </w:pPr>
      <w:r w:rsidRPr="007B50F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803FA10" w14:textId="77777777" w:rsidR="000634DC" w:rsidRPr="007B50F4" w:rsidRDefault="000634DC" w:rsidP="000634DC">
      <w:pPr>
        <w:numPr>
          <w:ilvl w:val="1"/>
          <w:numId w:val="38"/>
        </w:numPr>
        <w:tabs>
          <w:tab w:val="clear" w:pos="1440"/>
          <w:tab w:val="num" w:pos="567"/>
        </w:tabs>
        <w:ind w:left="567" w:hanging="425"/>
        <w:jc w:val="both"/>
        <w:rPr>
          <w:rFonts w:cs="Arial"/>
          <w:sz w:val="22"/>
          <w:szCs w:val="22"/>
        </w:rPr>
      </w:pPr>
      <w:r w:rsidRPr="007B50F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0B9D1567" w14:textId="77777777" w:rsidR="000634DC" w:rsidRPr="007B50F4" w:rsidRDefault="000634DC" w:rsidP="000634DC">
      <w:pPr>
        <w:numPr>
          <w:ilvl w:val="1"/>
          <w:numId w:val="38"/>
        </w:numPr>
        <w:tabs>
          <w:tab w:val="clear" w:pos="1440"/>
          <w:tab w:val="num" w:pos="567"/>
        </w:tabs>
        <w:ind w:left="567" w:hanging="425"/>
        <w:jc w:val="both"/>
        <w:rPr>
          <w:rFonts w:cs="Arial"/>
          <w:sz w:val="22"/>
          <w:szCs w:val="22"/>
        </w:rPr>
      </w:pPr>
      <w:r w:rsidRPr="007B50F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44ABEE0" w14:textId="77777777" w:rsidR="000634DC" w:rsidRPr="007B50F4" w:rsidRDefault="000634DC" w:rsidP="000634DC">
      <w:pPr>
        <w:ind w:left="426"/>
        <w:jc w:val="both"/>
      </w:pPr>
    </w:p>
    <w:p w14:paraId="62896287" w14:textId="77777777" w:rsidR="000634DC" w:rsidRPr="007B50F4" w:rsidRDefault="000634DC" w:rsidP="000634DC">
      <w:pPr>
        <w:shd w:val="clear" w:color="auto" w:fill="FFFFFF"/>
        <w:jc w:val="both"/>
        <w:rPr>
          <w:rFonts w:cs="Arial"/>
          <w:color w:val="000000"/>
          <w:sz w:val="22"/>
          <w:szCs w:val="22"/>
        </w:rPr>
      </w:pPr>
      <w:r w:rsidRPr="007B50F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4B95B600" w14:textId="77777777" w:rsidR="000634DC" w:rsidRPr="007B50F4" w:rsidRDefault="000634DC" w:rsidP="000634DC">
      <w:pPr>
        <w:shd w:val="clear" w:color="auto" w:fill="FFFFFF"/>
        <w:ind w:firstLine="329"/>
        <w:jc w:val="both"/>
        <w:rPr>
          <w:rFonts w:cs="Arial"/>
          <w:color w:val="000000"/>
          <w:sz w:val="22"/>
          <w:szCs w:val="22"/>
        </w:rPr>
      </w:pPr>
      <w:r w:rsidRPr="007B50F4">
        <w:rPr>
          <w:rFonts w:cs="Arial"/>
          <w:color w:val="000000"/>
          <w:sz w:val="22"/>
          <w:szCs w:val="22"/>
        </w:rPr>
        <w:t>– glavni izvajalec v pogodbi pooblastiti naročnika, da na podlagi potrjenega računa oziroma situacije s strani glavnega izvajalca neposredno plačuje podizvajalcu,</w:t>
      </w:r>
    </w:p>
    <w:p w14:paraId="4973F97D" w14:textId="77777777" w:rsidR="000634DC" w:rsidRPr="007B50F4" w:rsidRDefault="000634DC" w:rsidP="000634DC">
      <w:pPr>
        <w:shd w:val="clear" w:color="auto" w:fill="FFFFFF"/>
        <w:ind w:firstLine="329"/>
        <w:jc w:val="both"/>
        <w:rPr>
          <w:rFonts w:cs="Arial"/>
          <w:color w:val="000000"/>
          <w:sz w:val="22"/>
          <w:szCs w:val="22"/>
        </w:rPr>
      </w:pPr>
      <w:r w:rsidRPr="007B50F4">
        <w:rPr>
          <w:rFonts w:cs="Arial"/>
          <w:color w:val="000000"/>
          <w:sz w:val="22"/>
          <w:szCs w:val="22"/>
        </w:rPr>
        <w:lastRenderedPageBreak/>
        <w:t>– podizvajalec predložiti soglasje, na podlagi katerega naročnik namesto ponudnika poravna podizvajalčevo terjatev do ponudnika,</w:t>
      </w:r>
    </w:p>
    <w:p w14:paraId="013701F0" w14:textId="77777777" w:rsidR="000634DC" w:rsidRPr="007B50F4" w:rsidRDefault="000634DC" w:rsidP="000634DC">
      <w:pPr>
        <w:shd w:val="clear" w:color="auto" w:fill="FFFFFF"/>
        <w:ind w:firstLine="329"/>
        <w:jc w:val="both"/>
        <w:rPr>
          <w:rFonts w:cs="Arial"/>
          <w:color w:val="000000"/>
          <w:sz w:val="22"/>
          <w:szCs w:val="22"/>
        </w:rPr>
      </w:pPr>
      <w:r w:rsidRPr="007B50F4">
        <w:rPr>
          <w:rFonts w:cs="Arial"/>
          <w:color w:val="000000"/>
          <w:sz w:val="22"/>
          <w:szCs w:val="22"/>
        </w:rPr>
        <w:t>– glavni izvajalec svojemu računu ali situaciji priložiti račun ali situacijo podizvajalca, ki ga je predhodno potrdil.</w:t>
      </w:r>
    </w:p>
    <w:p w14:paraId="3651F947" w14:textId="77777777" w:rsidR="000634DC" w:rsidRPr="007B50F4" w:rsidRDefault="000634DC" w:rsidP="000634DC">
      <w:pPr>
        <w:shd w:val="clear" w:color="auto" w:fill="FFFFFF"/>
        <w:jc w:val="both"/>
        <w:rPr>
          <w:rFonts w:cs="Arial"/>
          <w:color w:val="000000"/>
          <w:sz w:val="22"/>
          <w:szCs w:val="22"/>
        </w:rPr>
      </w:pPr>
      <w:r w:rsidRPr="007B50F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D4EF44" w14:textId="77777777" w:rsidR="000634DC" w:rsidRDefault="000634DC" w:rsidP="000634DC">
      <w:pPr>
        <w:jc w:val="both"/>
        <w:rPr>
          <w:rFonts w:cs="Arial"/>
          <w:color w:val="000000"/>
          <w:sz w:val="22"/>
          <w:szCs w:val="22"/>
        </w:rPr>
      </w:pPr>
    </w:p>
    <w:p w14:paraId="60EBB3CE" w14:textId="77777777" w:rsidR="000634DC" w:rsidRDefault="000634DC" w:rsidP="000634DC">
      <w:pPr>
        <w:autoSpaceDE w:val="0"/>
        <w:autoSpaceDN w:val="0"/>
        <w:adjustRightInd w:val="0"/>
        <w:spacing w:after="200" w:line="276" w:lineRule="auto"/>
        <w:contextualSpacing/>
        <w:rPr>
          <w:rFonts w:cs="Arial"/>
          <w:b/>
          <w:sz w:val="22"/>
          <w:szCs w:val="22"/>
        </w:rPr>
      </w:pPr>
    </w:p>
    <w:p w14:paraId="4D5DD734" w14:textId="77777777" w:rsidR="000634DC" w:rsidRPr="00F964AF" w:rsidRDefault="000634DC" w:rsidP="000634DC">
      <w:pPr>
        <w:autoSpaceDE w:val="0"/>
        <w:autoSpaceDN w:val="0"/>
        <w:adjustRightInd w:val="0"/>
        <w:spacing w:after="200" w:line="276" w:lineRule="auto"/>
        <w:contextualSpacing/>
        <w:rPr>
          <w:rFonts w:cs="Arial"/>
          <w:b/>
          <w:sz w:val="22"/>
          <w:szCs w:val="22"/>
        </w:rPr>
      </w:pPr>
      <w:r>
        <w:rPr>
          <w:rFonts w:cs="Arial"/>
          <w:b/>
          <w:sz w:val="22"/>
          <w:szCs w:val="22"/>
        </w:rPr>
        <w:t xml:space="preserve">XII. </w:t>
      </w:r>
      <w:r w:rsidRPr="00F964AF">
        <w:rPr>
          <w:rFonts w:cs="Arial"/>
          <w:b/>
          <w:sz w:val="22"/>
          <w:szCs w:val="22"/>
        </w:rPr>
        <w:t>Protikorupcijska klavzula</w:t>
      </w:r>
      <w:r w:rsidRPr="00F964AF">
        <w:rPr>
          <w:rFonts w:cs="Arial"/>
          <w:b/>
          <w:bCs/>
          <w:sz w:val="22"/>
          <w:szCs w:val="22"/>
        </w:rPr>
        <w:t>, varovanje zaupnih podatkov in razvezni pogoj</w:t>
      </w:r>
    </w:p>
    <w:p w14:paraId="2415CFEB" w14:textId="77777777" w:rsidR="000634DC" w:rsidRPr="00F964AF" w:rsidRDefault="000634DC" w:rsidP="000634DC">
      <w:pPr>
        <w:autoSpaceDE w:val="0"/>
        <w:autoSpaceDN w:val="0"/>
        <w:adjustRightInd w:val="0"/>
        <w:rPr>
          <w:rFonts w:cs="Arial"/>
          <w:b/>
          <w:sz w:val="22"/>
          <w:szCs w:val="22"/>
        </w:rPr>
      </w:pPr>
    </w:p>
    <w:p w14:paraId="73D61EAB" w14:textId="77777777" w:rsidR="000634DC" w:rsidRDefault="000634DC" w:rsidP="000634DC">
      <w:pPr>
        <w:autoSpaceDE w:val="0"/>
        <w:autoSpaceDN w:val="0"/>
        <w:adjustRightInd w:val="0"/>
        <w:jc w:val="center"/>
        <w:rPr>
          <w:rFonts w:cs="Arial"/>
          <w:sz w:val="22"/>
          <w:szCs w:val="22"/>
        </w:rPr>
      </w:pPr>
      <w:r>
        <w:rPr>
          <w:rFonts w:cs="Arial"/>
          <w:sz w:val="22"/>
          <w:szCs w:val="22"/>
        </w:rPr>
        <w:t>21</w:t>
      </w:r>
      <w:r w:rsidRPr="00F964AF">
        <w:rPr>
          <w:rFonts w:cs="Arial"/>
          <w:sz w:val="22"/>
          <w:szCs w:val="22"/>
        </w:rPr>
        <w:t>. člen</w:t>
      </w:r>
    </w:p>
    <w:p w14:paraId="78637E14" w14:textId="77777777" w:rsidR="000634DC" w:rsidRPr="00F964AF" w:rsidRDefault="000634DC" w:rsidP="000634DC">
      <w:pPr>
        <w:autoSpaceDE w:val="0"/>
        <w:autoSpaceDN w:val="0"/>
        <w:adjustRightInd w:val="0"/>
        <w:jc w:val="center"/>
        <w:rPr>
          <w:rFonts w:cs="Arial"/>
          <w:sz w:val="22"/>
          <w:szCs w:val="22"/>
        </w:rPr>
      </w:pPr>
    </w:p>
    <w:p w14:paraId="1BE8BE21" w14:textId="77777777" w:rsidR="000634DC" w:rsidRPr="00F964AF" w:rsidRDefault="000634DC" w:rsidP="000634DC">
      <w:pPr>
        <w:jc w:val="both"/>
        <w:rPr>
          <w:rFonts w:cs="Arial"/>
          <w:sz w:val="22"/>
          <w:szCs w:val="22"/>
        </w:rPr>
      </w:pPr>
      <w:r w:rsidRPr="00F964AF">
        <w:rPr>
          <w:rFonts w:cs="Arial"/>
          <w:sz w:val="22"/>
          <w:szCs w:val="22"/>
        </w:rPr>
        <w:t xml:space="preserve">Pogodbeni stranki soglašata, da je na podlagi 14. člena </w:t>
      </w:r>
      <w:proofErr w:type="spellStart"/>
      <w:r w:rsidRPr="00F964AF">
        <w:rPr>
          <w:rFonts w:cs="Arial"/>
          <w:sz w:val="22"/>
          <w:szCs w:val="22"/>
        </w:rPr>
        <w:t>ZIntPK</w:t>
      </w:r>
      <w:proofErr w:type="spellEnd"/>
      <w:r w:rsidRPr="00F964AF">
        <w:rPr>
          <w:rFonts w:cs="Arial"/>
          <w:sz w:val="22"/>
          <w:szCs w:val="22"/>
        </w:rPr>
        <w:t xml:space="preserve"> (Ur. list RS št. 45/2010, 26/2011, 30/2011 - Skl. US, 43/2011) obvezna sestavina pogodbe protikorupcijska klavzula.</w:t>
      </w:r>
    </w:p>
    <w:p w14:paraId="4AD2AB04" w14:textId="77777777" w:rsidR="000634DC" w:rsidRPr="00F964AF" w:rsidRDefault="000634DC" w:rsidP="000634DC">
      <w:pPr>
        <w:jc w:val="both"/>
        <w:rPr>
          <w:rFonts w:cs="Arial"/>
          <w:sz w:val="22"/>
          <w:szCs w:val="22"/>
        </w:rPr>
      </w:pPr>
      <w:r w:rsidRPr="00F964AF">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0EF786AE" w14:textId="77777777" w:rsidR="000634DC" w:rsidRPr="00F964AF" w:rsidRDefault="000634DC" w:rsidP="000634DC">
      <w:pPr>
        <w:numPr>
          <w:ilvl w:val="0"/>
          <w:numId w:val="41"/>
        </w:numPr>
        <w:ind w:left="714" w:hanging="357"/>
        <w:jc w:val="both"/>
        <w:rPr>
          <w:rFonts w:cs="Arial"/>
          <w:sz w:val="22"/>
          <w:szCs w:val="22"/>
        </w:rPr>
      </w:pPr>
      <w:r w:rsidRPr="00F964AF">
        <w:rPr>
          <w:rFonts w:cs="Arial"/>
          <w:sz w:val="22"/>
          <w:szCs w:val="22"/>
        </w:rPr>
        <w:t xml:space="preserve">pridobitev posla ali </w:t>
      </w:r>
    </w:p>
    <w:p w14:paraId="48F68CF7" w14:textId="77777777" w:rsidR="000634DC" w:rsidRPr="00F964AF" w:rsidRDefault="000634DC" w:rsidP="000634DC">
      <w:pPr>
        <w:numPr>
          <w:ilvl w:val="0"/>
          <w:numId w:val="41"/>
        </w:numPr>
        <w:ind w:left="714" w:hanging="357"/>
        <w:jc w:val="both"/>
        <w:rPr>
          <w:rFonts w:cs="Arial"/>
          <w:sz w:val="22"/>
          <w:szCs w:val="22"/>
        </w:rPr>
      </w:pPr>
      <w:r w:rsidRPr="00F964AF">
        <w:rPr>
          <w:rFonts w:cs="Arial"/>
          <w:sz w:val="22"/>
          <w:szCs w:val="22"/>
        </w:rPr>
        <w:t xml:space="preserve">za sklenitev posla pod ugodnejšimi pogoji ali </w:t>
      </w:r>
    </w:p>
    <w:p w14:paraId="358AABB5" w14:textId="77777777" w:rsidR="000634DC" w:rsidRPr="00F964AF" w:rsidRDefault="000634DC" w:rsidP="000634DC">
      <w:pPr>
        <w:numPr>
          <w:ilvl w:val="0"/>
          <w:numId w:val="41"/>
        </w:numPr>
        <w:ind w:left="714" w:hanging="357"/>
        <w:jc w:val="both"/>
        <w:rPr>
          <w:rFonts w:cs="Arial"/>
          <w:sz w:val="22"/>
          <w:szCs w:val="22"/>
        </w:rPr>
      </w:pPr>
      <w:r w:rsidRPr="00F964AF">
        <w:rPr>
          <w:rFonts w:cs="Arial"/>
          <w:sz w:val="22"/>
          <w:szCs w:val="22"/>
        </w:rPr>
        <w:t xml:space="preserve">za opustitev dolžnega nadzora nad izvajanjem pogodbenih obveznosti ali </w:t>
      </w:r>
    </w:p>
    <w:p w14:paraId="23EA1FA3" w14:textId="77777777" w:rsidR="000634DC" w:rsidRPr="00F964AF" w:rsidRDefault="000634DC" w:rsidP="000634DC">
      <w:pPr>
        <w:numPr>
          <w:ilvl w:val="0"/>
          <w:numId w:val="41"/>
        </w:numPr>
        <w:ind w:left="714" w:hanging="357"/>
        <w:jc w:val="both"/>
        <w:rPr>
          <w:rFonts w:cs="Arial"/>
          <w:sz w:val="22"/>
          <w:szCs w:val="22"/>
        </w:rPr>
      </w:pPr>
      <w:r w:rsidRPr="00F964AF">
        <w:rPr>
          <w:rFonts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7CC84BB" w14:textId="77777777" w:rsidR="000634DC" w:rsidRPr="00F964AF" w:rsidRDefault="000634DC" w:rsidP="000634DC">
      <w:pPr>
        <w:jc w:val="both"/>
        <w:rPr>
          <w:rFonts w:cs="Arial"/>
          <w:sz w:val="22"/>
          <w:szCs w:val="22"/>
        </w:rPr>
      </w:pPr>
      <w:r w:rsidRPr="00F964AF">
        <w:rPr>
          <w:rFonts w:cs="Arial"/>
          <w:sz w:val="22"/>
          <w:szCs w:val="22"/>
        </w:rPr>
        <w:t xml:space="preserve">nična.  </w:t>
      </w:r>
    </w:p>
    <w:p w14:paraId="2C0CF5F1" w14:textId="77777777" w:rsidR="000634DC" w:rsidRPr="00F964AF" w:rsidRDefault="000634DC" w:rsidP="000634DC">
      <w:pPr>
        <w:jc w:val="both"/>
        <w:rPr>
          <w:rFonts w:cs="Arial"/>
          <w:b/>
          <w:sz w:val="22"/>
          <w:szCs w:val="22"/>
        </w:rPr>
      </w:pPr>
    </w:p>
    <w:p w14:paraId="0843E9A2" w14:textId="77777777" w:rsidR="000634DC" w:rsidRPr="00F964AF" w:rsidRDefault="000634DC" w:rsidP="000634DC">
      <w:pPr>
        <w:jc w:val="both"/>
        <w:rPr>
          <w:rFonts w:cs="Arial"/>
          <w:sz w:val="22"/>
          <w:szCs w:val="22"/>
        </w:rPr>
      </w:pPr>
    </w:p>
    <w:p w14:paraId="30669F7A" w14:textId="77777777" w:rsidR="000634DC" w:rsidRDefault="000634DC" w:rsidP="000634DC">
      <w:pPr>
        <w:jc w:val="center"/>
        <w:rPr>
          <w:rFonts w:cs="Arial"/>
          <w:bCs/>
          <w:sz w:val="22"/>
          <w:szCs w:val="22"/>
        </w:rPr>
      </w:pPr>
      <w:r>
        <w:rPr>
          <w:rFonts w:cs="Arial"/>
          <w:bCs/>
          <w:sz w:val="22"/>
          <w:szCs w:val="22"/>
        </w:rPr>
        <w:t>22</w:t>
      </w:r>
      <w:r w:rsidRPr="00F964AF">
        <w:rPr>
          <w:rFonts w:cs="Arial"/>
          <w:bCs/>
          <w:sz w:val="22"/>
          <w:szCs w:val="22"/>
        </w:rPr>
        <w:t>. člen</w:t>
      </w:r>
    </w:p>
    <w:p w14:paraId="6C00EAED" w14:textId="77777777" w:rsidR="000634DC" w:rsidRPr="00F964AF" w:rsidRDefault="000634DC" w:rsidP="000634DC">
      <w:pPr>
        <w:jc w:val="center"/>
        <w:rPr>
          <w:rFonts w:cs="Arial"/>
          <w:bCs/>
          <w:sz w:val="22"/>
          <w:szCs w:val="22"/>
        </w:rPr>
      </w:pPr>
    </w:p>
    <w:p w14:paraId="7A417D9B" w14:textId="77777777" w:rsidR="000634DC" w:rsidRPr="00F964AF" w:rsidRDefault="000634DC" w:rsidP="000634DC">
      <w:pPr>
        <w:jc w:val="both"/>
        <w:rPr>
          <w:rFonts w:cs="Arial"/>
          <w:sz w:val="22"/>
          <w:szCs w:val="22"/>
          <w:lang w:eastAsia="en-US"/>
        </w:rPr>
      </w:pPr>
      <w:r w:rsidRPr="00F964A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D7C98B9" w14:textId="77777777" w:rsidR="000634DC" w:rsidRPr="00F964AF" w:rsidRDefault="000634DC" w:rsidP="000634DC">
      <w:pPr>
        <w:jc w:val="center"/>
        <w:rPr>
          <w:rFonts w:cs="Arial"/>
          <w:bCs/>
          <w:sz w:val="22"/>
          <w:szCs w:val="22"/>
          <w:lang w:eastAsia="en-US"/>
        </w:rPr>
      </w:pPr>
    </w:p>
    <w:p w14:paraId="6FFBBCF5" w14:textId="77777777" w:rsidR="000634DC" w:rsidRPr="00F964AF" w:rsidRDefault="000634DC" w:rsidP="000634DC">
      <w:pPr>
        <w:jc w:val="center"/>
        <w:rPr>
          <w:rFonts w:cs="Arial"/>
          <w:bCs/>
          <w:sz w:val="22"/>
          <w:szCs w:val="22"/>
          <w:lang w:eastAsia="en-US"/>
        </w:rPr>
      </w:pPr>
    </w:p>
    <w:p w14:paraId="278CF559" w14:textId="77777777" w:rsidR="000634DC" w:rsidRDefault="000634DC" w:rsidP="000634DC">
      <w:pPr>
        <w:jc w:val="center"/>
        <w:rPr>
          <w:rFonts w:cs="Arial"/>
          <w:bCs/>
          <w:sz w:val="22"/>
          <w:szCs w:val="22"/>
        </w:rPr>
      </w:pPr>
      <w:r>
        <w:rPr>
          <w:rFonts w:cs="Arial"/>
          <w:bCs/>
          <w:sz w:val="22"/>
          <w:szCs w:val="22"/>
        </w:rPr>
        <w:t>23</w:t>
      </w:r>
      <w:r w:rsidRPr="00F964AF">
        <w:rPr>
          <w:rFonts w:cs="Arial"/>
          <w:bCs/>
          <w:sz w:val="22"/>
          <w:szCs w:val="22"/>
        </w:rPr>
        <w:t>. člen</w:t>
      </w:r>
    </w:p>
    <w:p w14:paraId="65AD1200" w14:textId="77777777" w:rsidR="000634DC" w:rsidRPr="00F964AF" w:rsidRDefault="000634DC" w:rsidP="000634DC">
      <w:pPr>
        <w:jc w:val="center"/>
        <w:rPr>
          <w:rFonts w:cs="Arial"/>
          <w:bCs/>
          <w:sz w:val="22"/>
          <w:szCs w:val="22"/>
        </w:rPr>
      </w:pPr>
    </w:p>
    <w:p w14:paraId="3B986C75" w14:textId="77777777" w:rsidR="000634DC" w:rsidRPr="00F964AF" w:rsidRDefault="000634DC" w:rsidP="000634DC">
      <w:pPr>
        <w:tabs>
          <w:tab w:val="num" w:pos="704"/>
        </w:tabs>
        <w:jc w:val="both"/>
        <w:rPr>
          <w:rFonts w:cs="Arial"/>
          <w:sz w:val="22"/>
          <w:szCs w:val="22"/>
        </w:rPr>
      </w:pPr>
      <w:r w:rsidRPr="00F964AF">
        <w:rPr>
          <w:rFonts w:cs="Arial"/>
          <w:sz w:val="22"/>
          <w:szCs w:val="22"/>
        </w:rPr>
        <w:t>Pogodbeni stranki ugotavljata, da se zavedata pomembnosti zaščite pravice  do zasebnosti in sta seznanjeni z veljavni zakoni in predpisi o varstvu osebnih podatkov.</w:t>
      </w:r>
    </w:p>
    <w:p w14:paraId="618591E7" w14:textId="77777777" w:rsidR="000634DC" w:rsidRPr="00F964AF" w:rsidRDefault="000634DC" w:rsidP="000634DC">
      <w:pPr>
        <w:tabs>
          <w:tab w:val="num" w:pos="704"/>
        </w:tabs>
        <w:jc w:val="both"/>
        <w:rPr>
          <w:rFonts w:cs="Arial"/>
          <w:sz w:val="22"/>
          <w:szCs w:val="22"/>
        </w:rPr>
      </w:pPr>
    </w:p>
    <w:p w14:paraId="5C3B3D1B" w14:textId="77777777" w:rsidR="000634DC" w:rsidRPr="00F964AF" w:rsidRDefault="000634DC" w:rsidP="000634DC">
      <w:pPr>
        <w:tabs>
          <w:tab w:val="num" w:pos="704"/>
        </w:tabs>
        <w:jc w:val="both"/>
        <w:rPr>
          <w:rFonts w:cs="Arial"/>
          <w:sz w:val="22"/>
          <w:szCs w:val="22"/>
        </w:rPr>
      </w:pPr>
      <w:r w:rsidRPr="00F964A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67A42E1E" w14:textId="77777777" w:rsidR="000634DC" w:rsidRPr="00F964AF" w:rsidRDefault="000634DC" w:rsidP="000634DC">
      <w:pPr>
        <w:tabs>
          <w:tab w:val="num" w:pos="704"/>
        </w:tabs>
        <w:jc w:val="both"/>
        <w:rPr>
          <w:rFonts w:cs="Arial"/>
          <w:sz w:val="22"/>
          <w:szCs w:val="22"/>
        </w:rPr>
      </w:pPr>
    </w:p>
    <w:p w14:paraId="208A11A9" w14:textId="77777777" w:rsidR="000634DC" w:rsidRPr="00F964AF" w:rsidRDefault="000634DC" w:rsidP="000634DC">
      <w:pPr>
        <w:jc w:val="both"/>
        <w:rPr>
          <w:rFonts w:cs="Arial"/>
          <w:b/>
          <w:color w:val="000000"/>
          <w:sz w:val="22"/>
          <w:szCs w:val="22"/>
        </w:rPr>
      </w:pPr>
      <w:r w:rsidRPr="00F964A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BD45549" w14:textId="77777777" w:rsidR="000634DC" w:rsidRPr="00F964AF" w:rsidRDefault="000634DC" w:rsidP="000634DC">
      <w:pPr>
        <w:jc w:val="both"/>
        <w:rPr>
          <w:rFonts w:cs="Arial"/>
          <w:b/>
          <w:color w:val="000000"/>
          <w:sz w:val="22"/>
          <w:szCs w:val="22"/>
        </w:rPr>
      </w:pPr>
    </w:p>
    <w:p w14:paraId="56CA6533" w14:textId="77777777" w:rsidR="000634DC" w:rsidRDefault="000634DC" w:rsidP="000634DC">
      <w:pPr>
        <w:ind w:left="360"/>
        <w:jc w:val="center"/>
        <w:rPr>
          <w:rFonts w:cs="Arial"/>
          <w:bCs/>
          <w:sz w:val="22"/>
          <w:szCs w:val="22"/>
          <w:lang w:eastAsia="en-US"/>
        </w:rPr>
      </w:pPr>
      <w:r>
        <w:rPr>
          <w:rFonts w:cs="Arial"/>
          <w:bCs/>
          <w:sz w:val="22"/>
          <w:szCs w:val="22"/>
          <w:lang w:eastAsia="en-US"/>
        </w:rPr>
        <w:lastRenderedPageBreak/>
        <w:t>24</w:t>
      </w:r>
      <w:r w:rsidRPr="00F964AF">
        <w:rPr>
          <w:rFonts w:cs="Arial"/>
          <w:bCs/>
          <w:sz w:val="22"/>
          <w:szCs w:val="22"/>
          <w:lang w:eastAsia="en-US"/>
        </w:rPr>
        <w:t>. člen</w:t>
      </w:r>
    </w:p>
    <w:p w14:paraId="2D993164" w14:textId="77777777" w:rsidR="000634DC" w:rsidRPr="00F964AF" w:rsidRDefault="000634DC" w:rsidP="000634DC">
      <w:pPr>
        <w:ind w:left="360"/>
        <w:jc w:val="center"/>
        <w:rPr>
          <w:rFonts w:cs="Arial"/>
          <w:bCs/>
          <w:sz w:val="22"/>
          <w:szCs w:val="22"/>
          <w:lang w:eastAsia="en-US"/>
        </w:rPr>
      </w:pPr>
    </w:p>
    <w:p w14:paraId="7D78AA8B" w14:textId="77777777" w:rsidR="002A057C" w:rsidRPr="00CC1857" w:rsidRDefault="002A057C" w:rsidP="002A057C">
      <w:pPr>
        <w:jc w:val="both"/>
        <w:rPr>
          <w:rFonts w:cs="Arial"/>
          <w:sz w:val="22"/>
          <w:szCs w:val="22"/>
        </w:rPr>
      </w:pPr>
      <w:r w:rsidRPr="00CC1857">
        <w:rPr>
          <w:rFonts w:cs="Arial"/>
          <w:sz w:val="22"/>
          <w:szCs w:val="22"/>
        </w:rPr>
        <w:t>Ta pogodba je sklenjena pod razveznim pogojem, ki se uresniči v primeru izpolnitve ene od naslednjih okoliščin:</w:t>
      </w:r>
    </w:p>
    <w:p w14:paraId="19338BC3" w14:textId="77777777" w:rsidR="002A057C" w:rsidRPr="00CC1857" w:rsidRDefault="002A057C" w:rsidP="002A057C">
      <w:pPr>
        <w:pStyle w:val="ListParagraph"/>
        <w:numPr>
          <w:ilvl w:val="0"/>
          <w:numId w:val="43"/>
        </w:numPr>
        <w:jc w:val="both"/>
        <w:rPr>
          <w:rFonts w:cs="Arial"/>
          <w:sz w:val="22"/>
          <w:szCs w:val="22"/>
        </w:rPr>
      </w:pPr>
      <w:r w:rsidRPr="00CC1857">
        <w:rPr>
          <w:rFonts w:cs="Arial"/>
          <w:sz w:val="22"/>
          <w:szCs w:val="22"/>
        </w:rPr>
        <w:t xml:space="preserve">če bo naročnik seznanjen, da je sodišče s pravnomočno odločitvijo ugotovilo kršitev obveznosti delovne, </w:t>
      </w:r>
      <w:proofErr w:type="spellStart"/>
      <w:r w:rsidRPr="00CC1857">
        <w:rPr>
          <w:rFonts w:cs="Arial"/>
          <w:sz w:val="22"/>
          <w:szCs w:val="22"/>
        </w:rPr>
        <w:t>okoljske</w:t>
      </w:r>
      <w:proofErr w:type="spellEnd"/>
      <w:r w:rsidRPr="00CC1857">
        <w:rPr>
          <w:rFonts w:cs="Arial"/>
          <w:sz w:val="22"/>
          <w:szCs w:val="22"/>
        </w:rPr>
        <w:t xml:space="preserve"> ali socialne zakonodaje s strani izvajalca ali podizvajalca ali </w:t>
      </w:r>
    </w:p>
    <w:p w14:paraId="698575A7" w14:textId="77777777" w:rsidR="002A057C" w:rsidRPr="00CC1857" w:rsidRDefault="002A057C" w:rsidP="002A057C">
      <w:pPr>
        <w:pStyle w:val="ListParagraph"/>
        <w:numPr>
          <w:ilvl w:val="0"/>
          <w:numId w:val="43"/>
        </w:numPr>
        <w:jc w:val="both"/>
        <w:rPr>
          <w:rFonts w:cs="Arial"/>
          <w:sz w:val="22"/>
          <w:szCs w:val="22"/>
        </w:rPr>
      </w:pPr>
      <w:r w:rsidRPr="00CC1857">
        <w:rPr>
          <w:rFonts w:cs="Arial"/>
          <w:sz w:val="22"/>
          <w:szCs w:val="22"/>
        </w:rPr>
        <w:t>če bo naročnik seznanjen, da je pristojni državni organ pri izvajalcu ali podizvajalcu v času izvajanja pogodbe ugotovil najmanj dve kršitvi v zvezi s:</w:t>
      </w:r>
    </w:p>
    <w:p w14:paraId="3FFF8240" w14:textId="77777777" w:rsidR="002A057C" w:rsidRPr="00CC1857" w:rsidRDefault="002A057C" w:rsidP="002A057C">
      <w:pPr>
        <w:pStyle w:val="ListParagraph"/>
        <w:numPr>
          <w:ilvl w:val="1"/>
          <w:numId w:val="43"/>
        </w:numPr>
        <w:jc w:val="both"/>
        <w:rPr>
          <w:rFonts w:cs="Arial"/>
          <w:sz w:val="22"/>
          <w:szCs w:val="22"/>
        </w:rPr>
      </w:pPr>
      <w:r w:rsidRPr="00CC1857">
        <w:rPr>
          <w:rFonts w:cs="Arial"/>
          <w:sz w:val="22"/>
          <w:szCs w:val="22"/>
        </w:rPr>
        <w:t xml:space="preserve">plačilom za delo, </w:t>
      </w:r>
    </w:p>
    <w:p w14:paraId="4834B162" w14:textId="77777777" w:rsidR="002A057C" w:rsidRPr="00CC1857" w:rsidRDefault="002A057C" w:rsidP="002A057C">
      <w:pPr>
        <w:pStyle w:val="ListParagraph"/>
        <w:numPr>
          <w:ilvl w:val="1"/>
          <w:numId w:val="43"/>
        </w:numPr>
        <w:jc w:val="both"/>
        <w:rPr>
          <w:rFonts w:cs="Arial"/>
          <w:sz w:val="22"/>
          <w:szCs w:val="22"/>
        </w:rPr>
      </w:pPr>
      <w:r w:rsidRPr="00CC1857">
        <w:rPr>
          <w:rFonts w:cs="Arial"/>
          <w:sz w:val="22"/>
          <w:szCs w:val="22"/>
        </w:rPr>
        <w:t xml:space="preserve">delovnim časom, </w:t>
      </w:r>
    </w:p>
    <w:p w14:paraId="2885D82A" w14:textId="77777777" w:rsidR="002A057C" w:rsidRPr="00CC1857" w:rsidRDefault="002A057C" w:rsidP="002A057C">
      <w:pPr>
        <w:pStyle w:val="ListParagraph"/>
        <w:numPr>
          <w:ilvl w:val="1"/>
          <w:numId w:val="43"/>
        </w:numPr>
        <w:jc w:val="both"/>
        <w:rPr>
          <w:rFonts w:cs="Arial"/>
          <w:sz w:val="22"/>
          <w:szCs w:val="22"/>
        </w:rPr>
      </w:pPr>
      <w:r w:rsidRPr="00CC1857">
        <w:rPr>
          <w:rFonts w:cs="Arial"/>
          <w:sz w:val="22"/>
          <w:szCs w:val="22"/>
        </w:rPr>
        <w:t xml:space="preserve">počitki, </w:t>
      </w:r>
    </w:p>
    <w:p w14:paraId="31C29BC0" w14:textId="77777777" w:rsidR="002A057C" w:rsidRPr="00CC1857" w:rsidRDefault="002A057C" w:rsidP="002A057C">
      <w:pPr>
        <w:pStyle w:val="ListParagraph"/>
        <w:numPr>
          <w:ilvl w:val="1"/>
          <w:numId w:val="43"/>
        </w:numPr>
        <w:jc w:val="both"/>
        <w:rPr>
          <w:rFonts w:cs="Arial"/>
          <w:sz w:val="22"/>
          <w:szCs w:val="22"/>
        </w:rPr>
      </w:pPr>
      <w:r w:rsidRPr="00CC1857">
        <w:rPr>
          <w:rFonts w:cs="Arial"/>
          <w:sz w:val="22"/>
          <w:szCs w:val="22"/>
        </w:rPr>
        <w:t xml:space="preserve">opravljanjem dela na podlagi pogodb civilnega prava kljub obstoju elementov delovnega razmerja ali </w:t>
      </w:r>
    </w:p>
    <w:p w14:paraId="11DDDC16" w14:textId="77777777" w:rsidR="002A057C" w:rsidRPr="00CC1857" w:rsidRDefault="002A057C" w:rsidP="002A057C">
      <w:pPr>
        <w:pStyle w:val="ListParagraph"/>
        <w:numPr>
          <w:ilvl w:val="1"/>
          <w:numId w:val="43"/>
        </w:numPr>
        <w:jc w:val="both"/>
        <w:rPr>
          <w:rFonts w:cs="Arial"/>
          <w:sz w:val="22"/>
          <w:szCs w:val="22"/>
        </w:rPr>
      </w:pPr>
      <w:r w:rsidRPr="00CC1857">
        <w:rPr>
          <w:rFonts w:cs="Arial"/>
          <w:sz w:val="22"/>
          <w:szCs w:val="22"/>
        </w:rPr>
        <w:t>v zvezi z zaposlovanjem na črno</w:t>
      </w:r>
    </w:p>
    <w:p w14:paraId="0750E879" w14:textId="77777777" w:rsidR="002A057C" w:rsidRPr="00CC1857" w:rsidRDefault="002A057C" w:rsidP="002A057C">
      <w:pPr>
        <w:ind w:left="708" w:firstLine="45"/>
        <w:jc w:val="both"/>
        <w:rPr>
          <w:rFonts w:cs="Arial"/>
          <w:sz w:val="22"/>
          <w:szCs w:val="22"/>
        </w:rPr>
      </w:pPr>
      <w:r w:rsidRPr="00CC1857">
        <w:rPr>
          <w:rFonts w:cs="Arial"/>
          <w:sz w:val="22"/>
          <w:szCs w:val="22"/>
        </w:rPr>
        <w:t>in za kateri mu je bila s pravnomočno odločitvijo ali več pravnomočnimi odločitvami izrečena globa za prekršek.</w:t>
      </w:r>
    </w:p>
    <w:p w14:paraId="45F33170" w14:textId="77777777" w:rsidR="002A057C" w:rsidRPr="00CC1857" w:rsidRDefault="002A057C" w:rsidP="002A057C">
      <w:pPr>
        <w:jc w:val="both"/>
        <w:rPr>
          <w:rFonts w:cs="Arial"/>
          <w:sz w:val="22"/>
          <w:szCs w:val="22"/>
        </w:rPr>
      </w:pPr>
      <w:r w:rsidRPr="00CC1857">
        <w:rPr>
          <w:rFonts w:cs="Arial"/>
          <w:sz w:val="22"/>
          <w:szCs w:val="22"/>
        </w:rPr>
        <w:t xml:space="preserve">V primeru seznanitve naročnika s kršitvijo bo naročnik o tem obvestil izvajalca v desetih dneh. </w:t>
      </w:r>
    </w:p>
    <w:p w14:paraId="1DBC7A78" w14:textId="77777777" w:rsidR="002A057C" w:rsidRPr="00CC1857" w:rsidRDefault="002A057C" w:rsidP="002A057C">
      <w:pPr>
        <w:jc w:val="both"/>
        <w:rPr>
          <w:rFonts w:cs="Arial"/>
          <w:sz w:val="22"/>
          <w:szCs w:val="22"/>
        </w:rPr>
      </w:pPr>
      <w:r w:rsidRPr="00CC1857">
        <w:rPr>
          <w:rFonts w:cs="Arial"/>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C1857">
        <w:rPr>
          <w:rFonts w:cs="Arial"/>
          <w:sz w:val="22"/>
          <w:szCs w:val="22"/>
        </w:rPr>
        <w:t>podizvajanje</w:t>
      </w:r>
      <w:proofErr w:type="spellEnd"/>
      <w:r w:rsidRPr="00CC1857">
        <w:rPr>
          <w:rFonts w:cs="Arial"/>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6835813" w14:textId="77777777" w:rsidR="000634DC" w:rsidRDefault="000634DC" w:rsidP="000634DC">
      <w:pPr>
        <w:jc w:val="both"/>
        <w:rPr>
          <w:rFonts w:cs="Arial"/>
          <w:color w:val="000000"/>
          <w:sz w:val="22"/>
          <w:szCs w:val="22"/>
        </w:rPr>
      </w:pPr>
    </w:p>
    <w:p w14:paraId="17D6928B" w14:textId="77777777" w:rsidR="000634DC" w:rsidRPr="00BC0633" w:rsidRDefault="000634DC" w:rsidP="000634DC">
      <w:pPr>
        <w:jc w:val="both"/>
        <w:rPr>
          <w:rFonts w:cs="Arial"/>
          <w:color w:val="000000"/>
          <w:sz w:val="22"/>
          <w:szCs w:val="22"/>
        </w:rPr>
      </w:pPr>
    </w:p>
    <w:p w14:paraId="1DC09678" w14:textId="77777777" w:rsidR="000634DC" w:rsidRPr="00BC0633" w:rsidRDefault="000634DC" w:rsidP="000634DC">
      <w:pPr>
        <w:jc w:val="both"/>
        <w:rPr>
          <w:rFonts w:cs="Arial"/>
          <w:b/>
          <w:color w:val="000000"/>
          <w:sz w:val="22"/>
          <w:szCs w:val="22"/>
        </w:rPr>
      </w:pPr>
      <w:r>
        <w:rPr>
          <w:rFonts w:cs="Arial"/>
          <w:b/>
          <w:color w:val="000000"/>
          <w:sz w:val="22"/>
          <w:szCs w:val="22"/>
        </w:rPr>
        <w:t>XIV</w:t>
      </w:r>
      <w:r w:rsidRPr="00BC0633">
        <w:rPr>
          <w:rFonts w:cs="Arial"/>
          <w:b/>
          <w:color w:val="000000"/>
          <w:sz w:val="22"/>
          <w:szCs w:val="22"/>
        </w:rPr>
        <w:t>. Končne določbe</w:t>
      </w:r>
    </w:p>
    <w:p w14:paraId="00594760" w14:textId="77777777" w:rsidR="000634DC" w:rsidRPr="00BC0633" w:rsidRDefault="000634DC" w:rsidP="000634DC">
      <w:pPr>
        <w:jc w:val="both"/>
        <w:rPr>
          <w:rFonts w:cs="Arial"/>
          <w:color w:val="000000"/>
          <w:sz w:val="22"/>
          <w:szCs w:val="22"/>
        </w:rPr>
      </w:pPr>
    </w:p>
    <w:p w14:paraId="7C13CFD0" w14:textId="77777777" w:rsidR="000634DC" w:rsidRDefault="000634DC" w:rsidP="000634DC">
      <w:pPr>
        <w:jc w:val="center"/>
        <w:rPr>
          <w:rFonts w:cs="Arial"/>
          <w:color w:val="000000"/>
          <w:sz w:val="22"/>
          <w:szCs w:val="22"/>
        </w:rPr>
      </w:pPr>
      <w:r w:rsidRPr="00BC0633">
        <w:rPr>
          <w:rFonts w:cs="Arial"/>
          <w:color w:val="000000"/>
          <w:sz w:val="22"/>
          <w:szCs w:val="22"/>
        </w:rPr>
        <w:t>2</w:t>
      </w:r>
      <w:r>
        <w:rPr>
          <w:rFonts w:cs="Arial"/>
          <w:color w:val="000000"/>
          <w:sz w:val="22"/>
          <w:szCs w:val="22"/>
        </w:rPr>
        <w:t>5</w:t>
      </w:r>
      <w:r w:rsidRPr="00BC0633">
        <w:rPr>
          <w:rFonts w:cs="Arial"/>
          <w:color w:val="000000"/>
          <w:sz w:val="22"/>
          <w:szCs w:val="22"/>
        </w:rPr>
        <w:t>. člen</w:t>
      </w:r>
    </w:p>
    <w:p w14:paraId="1F1869A2" w14:textId="77777777" w:rsidR="000634DC" w:rsidRPr="00BC0633" w:rsidRDefault="000634DC" w:rsidP="000634DC">
      <w:pPr>
        <w:jc w:val="center"/>
        <w:rPr>
          <w:rFonts w:cs="Arial"/>
          <w:color w:val="000000"/>
          <w:sz w:val="22"/>
          <w:szCs w:val="22"/>
        </w:rPr>
      </w:pPr>
    </w:p>
    <w:p w14:paraId="06993283"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Okvirni sporazum se sklepa za obdobje </w:t>
      </w:r>
      <w:r w:rsidRPr="00E83782">
        <w:rPr>
          <w:rFonts w:cs="Arial"/>
          <w:b/>
          <w:color w:val="000000"/>
          <w:sz w:val="22"/>
          <w:szCs w:val="22"/>
        </w:rPr>
        <w:t>štirih (4) let</w:t>
      </w:r>
      <w:r w:rsidRPr="00BC0633">
        <w:rPr>
          <w:rFonts w:cs="Arial"/>
          <w:color w:val="000000"/>
          <w:sz w:val="22"/>
          <w:szCs w:val="22"/>
        </w:rPr>
        <w:t xml:space="preserve"> in stopi v veljavo z dnem podpisa zadnje od obeh strank sporazuma.</w:t>
      </w:r>
    </w:p>
    <w:p w14:paraId="3E338A15"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 </w:t>
      </w:r>
    </w:p>
    <w:p w14:paraId="5A450DD6" w14:textId="77777777" w:rsidR="000634DC" w:rsidRDefault="000634DC" w:rsidP="000634DC">
      <w:pPr>
        <w:jc w:val="center"/>
        <w:rPr>
          <w:rFonts w:cs="Arial"/>
          <w:color w:val="000000"/>
          <w:sz w:val="22"/>
          <w:szCs w:val="22"/>
        </w:rPr>
      </w:pPr>
      <w:r w:rsidRPr="00BC0633">
        <w:rPr>
          <w:rFonts w:cs="Arial"/>
          <w:color w:val="000000"/>
          <w:sz w:val="22"/>
          <w:szCs w:val="22"/>
        </w:rPr>
        <w:t>2</w:t>
      </w:r>
      <w:r>
        <w:rPr>
          <w:rFonts w:cs="Arial"/>
          <w:color w:val="000000"/>
          <w:sz w:val="22"/>
          <w:szCs w:val="22"/>
        </w:rPr>
        <w:t>6</w:t>
      </w:r>
      <w:r w:rsidRPr="00BC0633">
        <w:rPr>
          <w:rFonts w:cs="Arial"/>
          <w:color w:val="000000"/>
          <w:sz w:val="22"/>
          <w:szCs w:val="22"/>
        </w:rPr>
        <w:t>. člen</w:t>
      </w:r>
    </w:p>
    <w:p w14:paraId="2630AC27" w14:textId="77777777" w:rsidR="000634DC" w:rsidRPr="00BC0633" w:rsidRDefault="000634DC" w:rsidP="000634DC">
      <w:pPr>
        <w:jc w:val="center"/>
        <w:rPr>
          <w:rFonts w:cs="Arial"/>
          <w:color w:val="000000"/>
          <w:sz w:val="22"/>
          <w:szCs w:val="22"/>
        </w:rPr>
      </w:pPr>
    </w:p>
    <w:p w14:paraId="34490CBD"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Okvirni sporazum se lahko spremeni ali dopolni s pisnim aneksom, ki ga sprejmeta in podpišeta obe stranki sporazuma. </w:t>
      </w:r>
    </w:p>
    <w:p w14:paraId="62309CE5" w14:textId="77777777" w:rsidR="00CC1857" w:rsidRDefault="00CC1857" w:rsidP="000634DC">
      <w:pPr>
        <w:jc w:val="both"/>
        <w:rPr>
          <w:rFonts w:cs="Arial"/>
          <w:color w:val="000000"/>
          <w:sz w:val="22"/>
          <w:szCs w:val="22"/>
        </w:rPr>
      </w:pPr>
    </w:p>
    <w:p w14:paraId="717A8DD1" w14:textId="0722EED2" w:rsidR="000634DC" w:rsidRDefault="000634DC" w:rsidP="000634DC">
      <w:pPr>
        <w:jc w:val="both"/>
        <w:rPr>
          <w:rFonts w:cs="Arial"/>
          <w:color w:val="000000"/>
          <w:sz w:val="22"/>
          <w:szCs w:val="22"/>
        </w:rPr>
      </w:pPr>
      <w:r w:rsidRPr="00BC0633">
        <w:rPr>
          <w:rFonts w:cs="Arial"/>
          <w:color w:val="000000"/>
          <w:sz w:val="22"/>
          <w:szCs w:val="22"/>
        </w:rPr>
        <w:t>Če katerakoli od določb tega sporazuma je ali postane neveljavna, to ne vpliva na ostale določbe. Neveljavna določba se nadomesti z veljavno, ki mora čimbolj ustrezati namenu, ki ga je želela doseči neveljavna določba.</w:t>
      </w:r>
    </w:p>
    <w:p w14:paraId="5ACC60DF" w14:textId="77777777" w:rsidR="00CC1857" w:rsidRDefault="00CC1857" w:rsidP="000634DC">
      <w:pPr>
        <w:jc w:val="center"/>
        <w:rPr>
          <w:rFonts w:cs="Arial"/>
          <w:color w:val="000000"/>
          <w:sz w:val="22"/>
          <w:szCs w:val="22"/>
        </w:rPr>
      </w:pPr>
    </w:p>
    <w:p w14:paraId="52D797AF" w14:textId="7DFFD647" w:rsidR="000634DC" w:rsidRPr="004F74AD" w:rsidRDefault="000634DC" w:rsidP="000634DC">
      <w:pPr>
        <w:jc w:val="center"/>
        <w:rPr>
          <w:rFonts w:cs="Arial"/>
          <w:color w:val="000000"/>
          <w:sz w:val="22"/>
          <w:szCs w:val="22"/>
        </w:rPr>
      </w:pPr>
      <w:r>
        <w:rPr>
          <w:rFonts w:cs="Arial"/>
          <w:color w:val="000000"/>
          <w:sz w:val="22"/>
          <w:szCs w:val="22"/>
        </w:rPr>
        <w:t>27</w:t>
      </w:r>
      <w:r w:rsidRPr="00BC0633">
        <w:rPr>
          <w:rFonts w:cs="Arial"/>
          <w:color w:val="000000"/>
          <w:sz w:val="22"/>
          <w:szCs w:val="22"/>
        </w:rPr>
        <w:t>. člen</w:t>
      </w:r>
    </w:p>
    <w:p w14:paraId="33E3045E" w14:textId="77777777" w:rsidR="000634DC" w:rsidRPr="00BC0633" w:rsidRDefault="000634DC" w:rsidP="000634DC">
      <w:pPr>
        <w:jc w:val="both"/>
        <w:rPr>
          <w:rFonts w:cs="Arial"/>
          <w:color w:val="000000"/>
          <w:sz w:val="22"/>
          <w:szCs w:val="22"/>
        </w:rPr>
      </w:pPr>
    </w:p>
    <w:p w14:paraId="272B644A" w14:textId="6DAD273F" w:rsidR="000634DC" w:rsidRDefault="000634DC" w:rsidP="000634DC">
      <w:pPr>
        <w:jc w:val="both"/>
        <w:rPr>
          <w:rFonts w:cs="Arial"/>
          <w:color w:val="000000"/>
          <w:sz w:val="22"/>
          <w:szCs w:val="22"/>
        </w:rPr>
      </w:pPr>
      <w:r w:rsidRPr="00BC0633">
        <w:rPr>
          <w:rFonts w:cs="Arial"/>
          <w:color w:val="000000"/>
          <w:sz w:val="22"/>
          <w:szCs w:val="22"/>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14:paraId="26C78CBB" w14:textId="77777777" w:rsidR="00CC1857" w:rsidRPr="00BC0633" w:rsidRDefault="00CC1857" w:rsidP="000634DC">
      <w:pPr>
        <w:jc w:val="both"/>
        <w:rPr>
          <w:rFonts w:cs="Arial"/>
          <w:color w:val="000000"/>
          <w:sz w:val="22"/>
          <w:szCs w:val="22"/>
        </w:rPr>
      </w:pPr>
    </w:p>
    <w:p w14:paraId="46B33211"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Ne glede na določbo prvega odstavka tega člena, lahko naročnik brez razloga odstopi od tega okvirnega sporazuma. V tem primeru mora o tem pisno obvestiti nasprotno stranko, in sicer najmanj </w:t>
      </w:r>
      <w:r>
        <w:rPr>
          <w:rFonts w:cs="Arial"/>
          <w:color w:val="000000"/>
          <w:sz w:val="22"/>
          <w:szCs w:val="22"/>
        </w:rPr>
        <w:t>en</w:t>
      </w:r>
      <w:r w:rsidRPr="00BC0633">
        <w:rPr>
          <w:rFonts w:cs="Arial"/>
          <w:color w:val="000000"/>
          <w:sz w:val="22"/>
          <w:szCs w:val="22"/>
        </w:rPr>
        <w:t xml:space="preserve"> (</w:t>
      </w:r>
      <w:r>
        <w:rPr>
          <w:rFonts w:cs="Arial"/>
          <w:color w:val="000000"/>
          <w:sz w:val="22"/>
          <w:szCs w:val="22"/>
        </w:rPr>
        <w:t>1</w:t>
      </w:r>
      <w:r w:rsidRPr="00BC0633">
        <w:rPr>
          <w:rFonts w:cs="Arial"/>
          <w:color w:val="000000"/>
          <w:sz w:val="22"/>
          <w:szCs w:val="22"/>
        </w:rPr>
        <w:t>) mesec pred nameravanim odstopom.</w:t>
      </w:r>
    </w:p>
    <w:p w14:paraId="63947F14"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Naročnik lahko kadar koli in brez posebnega opozorila odstopi od pogodbe, sklenjene na podlagi tega okvirnega sporazuma, če izbrani dobavitelj ne opravlja svojih obveznosti skladno s tem okvirnim sporazumom ali pogodbo. Naročnik lahko v primeru odstopa od pogodbe naročilo odda naslednjemu najugodnejšemu ponudniku prejšnjega povpraševanja ali izvede novo povpraševanje. </w:t>
      </w:r>
    </w:p>
    <w:p w14:paraId="52DC185A" w14:textId="77777777" w:rsidR="000634DC" w:rsidRDefault="000634DC" w:rsidP="000634DC">
      <w:pPr>
        <w:jc w:val="both"/>
        <w:rPr>
          <w:rFonts w:cs="Arial"/>
          <w:color w:val="000000"/>
          <w:sz w:val="22"/>
          <w:szCs w:val="22"/>
        </w:rPr>
      </w:pPr>
    </w:p>
    <w:p w14:paraId="609F18B9" w14:textId="77777777" w:rsidR="000634DC" w:rsidRPr="00BC0633" w:rsidRDefault="000634DC" w:rsidP="000634DC">
      <w:pPr>
        <w:jc w:val="both"/>
        <w:rPr>
          <w:rFonts w:cs="Arial"/>
          <w:color w:val="000000"/>
          <w:sz w:val="22"/>
          <w:szCs w:val="22"/>
        </w:rPr>
      </w:pPr>
    </w:p>
    <w:p w14:paraId="52845DDA" w14:textId="77777777" w:rsidR="000634DC" w:rsidRDefault="000634DC" w:rsidP="000634DC">
      <w:pPr>
        <w:jc w:val="center"/>
        <w:rPr>
          <w:rFonts w:cs="Arial"/>
          <w:color w:val="000000"/>
          <w:sz w:val="22"/>
          <w:szCs w:val="22"/>
        </w:rPr>
      </w:pPr>
      <w:r>
        <w:rPr>
          <w:rFonts w:cs="Arial"/>
          <w:color w:val="000000"/>
          <w:sz w:val="22"/>
          <w:szCs w:val="22"/>
        </w:rPr>
        <w:t>28</w:t>
      </w:r>
      <w:r w:rsidRPr="00BC0633">
        <w:rPr>
          <w:rFonts w:cs="Arial"/>
          <w:color w:val="000000"/>
          <w:sz w:val="22"/>
          <w:szCs w:val="22"/>
        </w:rPr>
        <w:t>. člen</w:t>
      </w:r>
    </w:p>
    <w:p w14:paraId="3B115C92" w14:textId="77777777" w:rsidR="000634DC" w:rsidRPr="00BC0633" w:rsidRDefault="000634DC" w:rsidP="000634DC">
      <w:pPr>
        <w:jc w:val="center"/>
        <w:rPr>
          <w:rFonts w:cs="Arial"/>
          <w:color w:val="000000"/>
          <w:sz w:val="22"/>
          <w:szCs w:val="22"/>
        </w:rPr>
      </w:pPr>
    </w:p>
    <w:p w14:paraId="241927DB" w14:textId="77777777" w:rsidR="000634DC" w:rsidRPr="00BC0633" w:rsidRDefault="000634DC" w:rsidP="000634DC">
      <w:pPr>
        <w:jc w:val="both"/>
        <w:rPr>
          <w:rFonts w:cs="Arial"/>
          <w:color w:val="000000"/>
          <w:sz w:val="22"/>
          <w:szCs w:val="22"/>
        </w:rPr>
      </w:pPr>
      <w:r w:rsidRPr="00BC0633">
        <w:rPr>
          <w:rFonts w:cs="Arial"/>
          <w:color w:val="000000"/>
          <w:sz w:val="22"/>
          <w:szCs w:val="22"/>
        </w:rPr>
        <w:t>Stranki se dogovorita, da bosta poskušali vse spore iz tega okvirnega sporazuma rešiti sporazumno. V kolikor sporazum med strankama ne bi bil mogoč, se dogovorita, da bo o sporih iz sporazuma odločalo stvarno pristojno sodišče v Ljubljani.</w:t>
      </w:r>
    </w:p>
    <w:p w14:paraId="741AB5BA" w14:textId="77777777" w:rsidR="000634DC" w:rsidRPr="00BC0633" w:rsidRDefault="000634DC" w:rsidP="000634DC">
      <w:pPr>
        <w:jc w:val="center"/>
        <w:rPr>
          <w:rFonts w:cs="Arial"/>
          <w:color w:val="000000"/>
          <w:sz w:val="22"/>
          <w:szCs w:val="22"/>
        </w:rPr>
      </w:pPr>
    </w:p>
    <w:p w14:paraId="3FBA911D" w14:textId="77777777" w:rsidR="000634DC" w:rsidRPr="00BC0633" w:rsidRDefault="000634DC" w:rsidP="000634DC">
      <w:pPr>
        <w:rPr>
          <w:rFonts w:cs="Arial"/>
          <w:color w:val="000000"/>
          <w:sz w:val="22"/>
          <w:szCs w:val="22"/>
        </w:rPr>
      </w:pPr>
    </w:p>
    <w:p w14:paraId="735DD8C7" w14:textId="77777777" w:rsidR="000634DC" w:rsidRDefault="000634DC" w:rsidP="000634DC">
      <w:pPr>
        <w:jc w:val="center"/>
        <w:rPr>
          <w:rFonts w:cs="Arial"/>
          <w:color w:val="000000"/>
          <w:sz w:val="22"/>
          <w:szCs w:val="22"/>
        </w:rPr>
      </w:pPr>
      <w:r>
        <w:rPr>
          <w:rFonts w:cs="Arial"/>
          <w:color w:val="000000"/>
          <w:sz w:val="22"/>
          <w:szCs w:val="22"/>
        </w:rPr>
        <w:t>29</w:t>
      </w:r>
      <w:r w:rsidRPr="00BC0633">
        <w:rPr>
          <w:rFonts w:cs="Arial"/>
          <w:color w:val="000000"/>
          <w:sz w:val="22"/>
          <w:szCs w:val="22"/>
        </w:rPr>
        <w:t>. člen</w:t>
      </w:r>
    </w:p>
    <w:p w14:paraId="725242ED" w14:textId="77777777" w:rsidR="000634DC" w:rsidRPr="00BC0633" w:rsidRDefault="000634DC" w:rsidP="000634DC">
      <w:pPr>
        <w:jc w:val="center"/>
        <w:rPr>
          <w:rFonts w:cs="Arial"/>
          <w:color w:val="000000"/>
          <w:sz w:val="22"/>
          <w:szCs w:val="22"/>
        </w:rPr>
      </w:pPr>
    </w:p>
    <w:p w14:paraId="676FC672" w14:textId="0744283E" w:rsidR="000634DC" w:rsidRPr="00BC0633" w:rsidRDefault="000634DC" w:rsidP="000634DC">
      <w:pPr>
        <w:jc w:val="both"/>
        <w:rPr>
          <w:rFonts w:cs="Arial"/>
          <w:color w:val="000000"/>
          <w:sz w:val="22"/>
          <w:szCs w:val="22"/>
        </w:rPr>
      </w:pPr>
      <w:r w:rsidRPr="00BC0633">
        <w:rPr>
          <w:rFonts w:cs="Arial"/>
          <w:color w:val="000000"/>
          <w:sz w:val="22"/>
          <w:szCs w:val="22"/>
        </w:rPr>
        <w:t>Sestavni del tega okvirnega sporazuma je tudi razpisna in ponudbena dokumentacija iz postopka, ki je bil podlaga za sklenitev tega okvirnega sporazuma.</w:t>
      </w:r>
      <w:r w:rsidR="00CC1857">
        <w:rPr>
          <w:rFonts w:cs="Arial"/>
          <w:color w:val="000000"/>
          <w:sz w:val="22"/>
          <w:szCs w:val="22"/>
        </w:rPr>
        <w:t xml:space="preserve"> </w:t>
      </w:r>
      <w:r w:rsidRPr="00BC0633">
        <w:rPr>
          <w:rFonts w:cs="Arial"/>
          <w:color w:val="000000"/>
          <w:sz w:val="22"/>
          <w:szCs w:val="22"/>
        </w:rPr>
        <w:t>Sestavni del pogodb, sklenjenih na podlagi tega okvirnega sporazuma, je tudi vsa razpisna in ponudbena dokumentacija posameznega povpraševanja.</w:t>
      </w:r>
    </w:p>
    <w:p w14:paraId="461CF741" w14:textId="77777777" w:rsidR="000634DC" w:rsidRDefault="000634DC" w:rsidP="000634DC">
      <w:pPr>
        <w:jc w:val="both"/>
        <w:rPr>
          <w:rFonts w:cs="Arial"/>
          <w:color w:val="000000"/>
          <w:sz w:val="22"/>
          <w:szCs w:val="22"/>
        </w:rPr>
      </w:pPr>
    </w:p>
    <w:p w14:paraId="60464B68"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Okvirni sporazum je sestavljen v </w:t>
      </w:r>
      <w:r>
        <w:rPr>
          <w:rFonts w:cs="Arial"/>
          <w:color w:val="000000"/>
          <w:sz w:val="22"/>
          <w:szCs w:val="22"/>
        </w:rPr>
        <w:t>dveh</w:t>
      </w:r>
      <w:r w:rsidRPr="00BC0633">
        <w:rPr>
          <w:rFonts w:cs="Arial"/>
          <w:color w:val="000000"/>
          <w:sz w:val="22"/>
          <w:szCs w:val="22"/>
        </w:rPr>
        <w:t xml:space="preserve"> (</w:t>
      </w:r>
      <w:r>
        <w:rPr>
          <w:rFonts w:cs="Arial"/>
          <w:color w:val="000000"/>
          <w:sz w:val="22"/>
          <w:szCs w:val="22"/>
        </w:rPr>
        <w:t>2</w:t>
      </w:r>
      <w:r w:rsidRPr="00BC0633">
        <w:rPr>
          <w:rFonts w:cs="Arial"/>
          <w:color w:val="000000"/>
          <w:sz w:val="22"/>
          <w:szCs w:val="22"/>
        </w:rPr>
        <w:t xml:space="preserve">) </w:t>
      </w:r>
      <w:r w:rsidRPr="00BC0633">
        <w:rPr>
          <w:rFonts w:cs="Arial"/>
          <w:sz w:val="22"/>
          <w:szCs w:val="22"/>
        </w:rPr>
        <w:t>enakovrednih</w:t>
      </w:r>
      <w:r w:rsidRPr="00BC0633">
        <w:rPr>
          <w:rFonts w:cs="Arial"/>
          <w:color w:val="000000"/>
          <w:sz w:val="22"/>
          <w:szCs w:val="22"/>
        </w:rPr>
        <w:t xml:space="preserve"> izvodih, od katerih vsaka od strank sporazuma prejme po </w:t>
      </w:r>
      <w:r>
        <w:rPr>
          <w:rFonts w:cs="Arial"/>
          <w:color w:val="000000"/>
          <w:sz w:val="22"/>
          <w:szCs w:val="22"/>
        </w:rPr>
        <w:t>en</w:t>
      </w:r>
      <w:r w:rsidRPr="00BC0633">
        <w:rPr>
          <w:rFonts w:cs="Arial"/>
          <w:color w:val="000000"/>
          <w:sz w:val="22"/>
          <w:szCs w:val="22"/>
        </w:rPr>
        <w:t xml:space="preserve"> (</w:t>
      </w:r>
      <w:r>
        <w:rPr>
          <w:rFonts w:cs="Arial"/>
          <w:color w:val="000000"/>
          <w:sz w:val="22"/>
          <w:szCs w:val="22"/>
        </w:rPr>
        <w:t>1) izvod</w:t>
      </w:r>
      <w:r w:rsidRPr="00BC0633">
        <w:rPr>
          <w:rFonts w:cs="Arial"/>
          <w:color w:val="000000"/>
          <w:sz w:val="22"/>
          <w:szCs w:val="22"/>
        </w:rPr>
        <w:t>.</w:t>
      </w:r>
    </w:p>
    <w:p w14:paraId="03C7C9F9" w14:textId="77777777" w:rsidR="000634DC" w:rsidRPr="00BC0633" w:rsidRDefault="000634DC" w:rsidP="000634DC">
      <w:pPr>
        <w:jc w:val="both"/>
        <w:rPr>
          <w:rFonts w:cs="Arial"/>
          <w:color w:val="000000"/>
          <w:sz w:val="22"/>
          <w:szCs w:val="22"/>
        </w:rPr>
      </w:pPr>
    </w:p>
    <w:p w14:paraId="229C0C3B" w14:textId="77777777" w:rsidR="000634DC" w:rsidRDefault="000634DC" w:rsidP="000634DC">
      <w:pPr>
        <w:jc w:val="both"/>
        <w:rPr>
          <w:rFonts w:cs="Arial"/>
          <w:color w:val="000000"/>
          <w:sz w:val="22"/>
          <w:szCs w:val="22"/>
        </w:rPr>
      </w:pPr>
    </w:p>
    <w:p w14:paraId="578E04CE" w14:textId="77777777" w:rsidR="000634DC" w:rsidRDefault="000634DC" w:rsidP="000634DC">
      <w:pPr>
        <w:jc w:val="both"/>
        <w:rPr>
          <w:rFonts w:cs="Arial"/>
          <w:color w:val="000000"/>
          <w:sz w:val="22"/>
          <w:szCs w:val="22"/>
        </w:rPr>
      </w:pPr>
    </w:p>
    <w:p w14:paraId="7E5B36B6" w14:textId="77777777" w:rsidR="000634DC" w:rsidRPr="00BC0633" w:rsidRDefault="000634DC" w:rsidP="000634DC">
      <w:pPr>
        <w:jc w:val="both"/>
        <w:rPr>
          <w:rFonts w:cs="Arial"/>
          <w:color w:val="000000"/>
          <w:sz w:val="22"/>
          <w:szCs w:val="22"/>
        </w:rPr>
      </w:pPr>
    </w:p>
    <w:tbl>
      <w:tblPr>
        <w:tblW w:w="0" w:type="auto"/>
        <w:jc w:val="center"/>
        <w:tblLook w:val="01E0" w:firstRow="1" w:lastRow="1" w:firstColumn="1" w:lastColumn="1" w:noHBand="0" w:noVBand="0"/>
      </w:tblPr>
      <w:tblGrid>
        <w:gridCol w:w="108"/>
        <w:gridCol w:w="1559"/>
        <w:gridCol w:w="2938"/>
        <w:gridCol w:w="4605"/>
      </w:tblGrid>
      <w:tr w:rsidR="000634DC" w:rsidRPr="00BC0633" w14:paraId="20BE8F42" w14:textId="77777777" w:rsidTr="003978DD">
        <w:trPr>
          <w:jc w:val="center"/>
        </w:trPr>
        <w:tc>
          <w:tcPr>
            <w:tcW w:w="4605" w:type="dxa"/>
            <w:gridSpan w:val="3"/>
          </w:tcPr>
          <w:p w14:paraId="0C4EE931" w14:textId="77777777" w:rsidR="000634DC" w:rsidRPr="00CC1857" w:rsidRDefault="000634DC" w:rsidP="003978DD">
            <w:pPr>
              <w:rPr>
                <w:rFonts w:cs="Arial"/>
              </w:rPr>
            </w:pPr>
            <w:r w:rsidRPr="00CC1857">
              <w:rPr>
                <w:rFonts w:cs="Arial"/>
              </w:rPr>
              <w:t>Št. okvirnega sporazuma: ____________</w:t>
            </w:r>
            <w:r w:rsidRPr="00CC1857">
              <w:rPr>
                <w:rFonts w:cs="Arial"/>
              </w:rPr>
              <w:tab/>
            </w:r>
            <w:r w:rsidRPr="00CC1857">
              <w:rPr>
                <w:rFonts w:cs="Arial"/>
              </w:rPr>
              <w:tab/>
            </w:r>
          </w:p>
          <w:p w14:paraId="4A54C70E" w14:textId="77777777" w:rsidR="000634DC" w:rsidRPr="00BC0633" w:rsidRDefault="000634DC" w:rsidP="003978DD">
            <w:pPr>
              <w:rPr>
                <w:rFonts w:cs="Arial"/>
                <w:sz w:val="22"/>
                <w:szCs w:val="22"/>
              </w:rPr>
            </w:pPr>
            <w:r w:rsidRPr="00BC0633">
              <w:rPr>
                <w:rFonts w:cs="Arial"/>
                <w:sz w:val="22"/>
                <w:szCs w:val="22"/>
              </w:rPr>
              <w:t xml:space="preserve"> </w:t>
            </w:r>
          </w:p>
          <w:p w14:paraId="31653E27" w14:textId="77777777" w:rsidR="000634DC" w:rsidRPr="00BC0633" w:rsidRDefault="000634DC" w:rsidP="003978DD">
            <w:pPr>
              <w:jc w:val="both"/>
              <w:rPr>
                <w:rFonts w:eastAsia="Calibri"/>
                <w:sz w:val="22"/>
                <w:szCs w:val="22"/>
                <w:lang w:eastAsia="en-US"/>
              </w:rPr>
            </w:pPr>
            <w:r w:rsidRPr="00BC0633">
              <w:rPr>
                <w:rFonts w:eastAsia="Calibri"/>
                <w:sz w:val="22"/>
                <w:szCs w:val="22"/>
                <w:lang w:eastAsia="en-US"/>
              </w:rPr>
              <w:t>V/na:</w:t>
            </w:r>
            <w:r w:rsidRPr="00BC0633">
              <w:rPr>
                <w:rFonts w:eastAsia="Calibri" w:cs="Arial"/>
                <w:sz w:val="22"/>
                <w:szCs w:val="22"/>
                <w:lang w:eastAsia="en-US"/>
              </w:rPr>
              <w:t xml:space="preserve"> ______________, dne _________</w:t>
            </w:r>
          </w:p>
          <w:p w14:paraId="140E1E62" w14:textId="77777777" w:rsidR="000634DC" w:rsidRPr="00BC0633" w:rsidRDefault="000634DC" w:rsidP="003978DD">
            <w:pPr>
              <w:rPr>
                <w:rFonts w:cs="Arial"/>
                <w:sz w:val="22"/>
                <w:szCs w:val="22"/>
              </w:rPr>
            </w:pP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p>
          <w:p w14:paraId="7CB062A0" w14:textId="77777777" w:rsidR="000634DC" w:rsidRPr="00BC0633" w:rsidRDefault="000634DC" w:rsidP="003978DD">
            <w:pPr>
              <w:rPr>
                <w:rFonts w:cs="Arial"/>
                <w:sz w:val="22"/>
                <w:szCs w:val="22"/>
              </w:rPr>
            </w:pPr>
            <w:r w:rsidRPr="00BC0633">
              <w:rPr>
                <w:rFonts w:cs="Arial"/>
                <w:sz w:val="22"/>
                <w:szCs w:val="22"/>
              </w:rPr>
              <w:t>Dobavitelj:</w:t>
            </w:r>
          </w:p>
          <w:p w14:paraId="15C489D7" w14:textId="77777777" w:rsidR="000634DC" w:rsidRPr="00BC0633" w:rsidRDefault="000634DC" w:rsidP="003978DD">
            <w:pPr>
              <w:jc w:val="both"/>
              <w:rPr>
                <w:rFonts w:eastAsia="Calibri" w:cs="Arial"/>
                <w:sz w:val="22"/>
                <w:szCs w:val="22"/>
                <w:lang w:eastAsia="en-US"/>
              </w:rPr>
            </w:pPr>
            <w:r w:rsidRPr="00BC0633">
              <w:rPr>
                <w:rFonts w:eastAsia="Calibri" w:cs="Arial"/>
                <w:sz w:val="22"/>
                <w:szCs w:val="22"/>
                <w:lang w:eastAsia="en-US"/>
              </w:rPr>
              <w:t>_________________</w:t>
            </w:r>
          </w:p>
          <w:p w14:paraId="2FE8BE5F" w14:textId="77777777" w:rsidR="000634DC" w:rsidRPr="00BC0633" w:rsidRDefault="000634DC" w:rsidP="003978DD">
            <w:pPr>
              <w:rPr>
                <w:rFonts w:eastAsia="Calibri" w:cs="Arial"/>
                <w:sz w:val="22"/>
                <w:szCs w:val="22"/>
                <w:lang w:eastAsia="en-US"/>
              </w:rPr>
            </w:pPr>
            <w:r w:rsidRPr="00BC0633">
              <w:rPr>
                <w:rFonts w:eastAsia="Calibri" w:cs="Arial"/>
                <w:sz w:val="22"/>
                <w:szCs w:val="22"/>
                <w:lang w:eastAsia="en-US"/>
              </w:rPr>
              <w:t>_________________</w:t>
            </w:r>
          </w:p>
          <w:p w14:paraId="0EDBFE02" w14:textId="77777777" w:rsidR="000634DC" w:rsidRPr="00BC0633" w:rsidRDefault="000634DC" w:rsidP="003978DD">
            <w:pPr>
              <w:rPr>
                <w:rFonts w:cs="Arial"/>
                <w:sz w:val="22"/>
                <w:szCs w:val="22"/>
              </w:rPr>
            </w:pPr>
            <w:r w:rsidRPr="00BC0633">
              <w:rPr>
                <w:rFonts w:eastAsia="Calibri" w:cs="Arial"/>
                <w:sz w:val="22"/>
                <w:szCs w:val="22"/>
                <w:lang w:eastAsia="en-US"/>
              </w:rPr>
              <w:t>_________________</w:t>
            </w:r>
            <w:r w:rsidRPr="00BC0633">
              <w:rPr>
                <w:rFonts w:cs="Arial"/>
                <w:sz w:val="22"/>
                <w:szCs w:val="22"/>
              </w:rPr>
              <w:tab/>
              <w:t xml:space="preserve">                                 </w:t>
            </w:r>
          </w:p>
          <w:p w14:paraId="28AC4EBF" w14:textId="77777777" w:rsidR="000634DC" w:rsidRDefault="000634DC" w:rsidP="003978DD">
            <w:pPr>
              <w:rPr>
                <w:rFonts w:cs="Arial"/>
                <w:bCs/>
                <w:sz w:val="22"/>
                <w:szCs w:val="22"/>
              </w:rPr>
            </w:pPr>
          </w:p>
          <w:p w14:paraId="7555BBD1" w14:textId="77777777" w:rsidR="000634DC" w:rsidRDefault="000634DC" w:rsidP="003978DD">
            <w:pPr>
              <w:rPr>
                <w:rFonts w:cs="Arial"/>
                <w:bCs/>
                <w:sz w:val="22"/>
                <w:szCs w:val="22"/>
              </w:rPr>
            </w:pPr>
          </w:p>
          <w:p w14:paraId="7513373C" w14:textId="77777777" w:rsidR="000634DC" w:rsidRDefault="000634DC" w:rsidP="003978DD">
            <w:pPr>
              <w:rPr>
                <w:rFonts w:cs="Arial"/>
                <w:bCs/>
                <w:sz w:val="22"/>
                <w:szCs w:val="22"/>
              </w:rPr>
            </w:pPr>
          </w:p>
          <w:p w14:paraId="7D3AF1CD" w14:textId="77777777" w:rsidR="000634DC" w:rsidRDefault="000634DC" w:rsidP="003978DD">
            <w:pPr>
              <w:rPr>
                <w:rFonts w:cs="Arial"/>
                <w:bCs/>
                <w:sz w:val="22"/>
                <w:szCs w:val="22"/>
              </w:rPr>
            </w:pPr>
          </w:p>
          <w:p w14:paraId="595B5329" w14:textId="77777777" w:rsidR="000634DC" w:rsidRDefault="000634DC" w:rsidP="003978DD">
            <w:pPr>
              <w:rPr>
                <w:rFonts w:cs="Arial"/>
                <w:bCs/>
                <w:sz w:val="22"/>
                <w:szCs w:val="22"/>
              </w:rPr>
            </w:pPr>
          </w:p>
          <w:p w14:paraId="1F923851" w14:textId="77777777" w:rsidR="000634DC" w:rsidRDefault="000634DC" w:rsidP="003978DD">
            <w:pPr>
              <w:rPr>
                <w:rFonts w:cs="Arial"/>
                <w:bCs/>
                <w:sz w:val="22"/>
                <w:szCs w:val="22"/>
              </w:rPr>
            </w:pPr>
          </w:p>
          <w:p w14:paraId="47874EE5" w14:textId="77777777" w:rsidR="000634DC" w:rsidRDefault="000634DC" w:rsidP="003978DD">
            <w:pPr>
              <w:rPr>
                <w:rFonts w:cs="Arial"/>
                <w:bCs/>
                <w:sz w:val="22"/>
                <w:szCs w:val="22"/>
              </w:rPr>
            </w:pPr>
          </w:p>
          <w:p w14:paraId="2CEA8E5F" w14:textId="77777777" w:rsidR="000634DC" w:rsidRDefault="000634DC" w:rsidP="003978DD">
            <w:pPr>
              <w:rPr>
                <w:rFonts w:cs="Arial"/>
                <w:bCs/>
                <w:sz w:val="22"/>
                <w:szCs w:val="22"/>
              </w:rPr>
            </w:pPr>
          </w:p>
          <w:p w14:paraId="5D89EC17" w14:textId="3CA00918" w:rsidR="000634DC" w:rsidRDefault="000634DC" w:rsidP="003978DD">
            <w:pPr>
              <w:rPr>
                <w:rFonts w:cs="Arial"/>
                <w:bCs/>
                <w:sz w:val="22"/>
                <w:szCs w:val="22"/>
              </w:rPr>
            </w:pPr>
          </w:p>
          <w:p w14:paraId="6289B562" w14:textId="77777777" w:rsidR="00CC1857" w:rsidRDefault="00CC1857" w:rsidP="003978DD">
            <w:pPr>
              <w:rPr>
                <w:rFonts w:cs="Arial"/>
                <w:bCs/>
                <w:sz w:val="22"/>
                <w:szCs w:val="22"/>
              </w:rPr>
            </w:pPr>
          </w:p>
          <w:p w14:paraId="49E3A0E3" w14:textId="77777777" w:rsidR="00CC1857" w:rsidRDefault="00CC1857" w:rsidP="003978DD">
            <w:pPr>
              <w:rPr>
                <w:rFonts w:cs="Arial"/>
                <w:bCs/>
                <w:sz w:val="22"/>
                <w:szCs w:val="22"/>
              </w:rPr>
            </w:pPr>
          </w:p>
          <w:p w14:paraId="0F331682" w14:textId="77777777" w:rsidR="000634DC" w:rsidRPr="00BC0633" w:rsidRDefault="000634DC" w:rsidP="003978DD">
            <w:pPr>
              <w:rPr>
                <w:rFonts w:cs="Arial"/>
                <w:bCs/>
                <w:sz w:val="22"/>
                <w:szCs w:val="22"/>
              </w:rPr>
            </w:pPr>
          </w:p>
        </w:tc>
        <w:tc>
          <w:tcPr>
            <w:tcW w:w="4605" w:type="dxa"/>
            <w:hideMark/>
          </w:tcPr>
          <w:p w14:paraId="35F33F23" w14:textId="2C5166D0" w:rsidR="000634DC" w:rsidRPr="00CC1857" w:rsidRDefault="000634DC" w:rsidP="003978DD">
            <w:pPr>
              <w:rPr>
                <w:rFonts w:cs="Arial"/>
              </w:rPr>
            </w:pPr>
            <w:r w:rsidRPr="00CC1857">
              <w:rPr>
                <w:rFonts w:cs="Arial"/>
              </w:rPr>
              <w:t>Št. okvirnega sporazuma: 03–</w:t>
            </w:r>
            <w:r w:rsidR="00CC1857" w:rsidRPr="00CC1857">
              <w:rPr>
                <w:rFonts w:cs="Arial"/>
              </w:rPr>
              <w:t>ZŠK</w:t>
            </w:r>
            <w:r w:rsidRPr="00CC1857">
              <w:rPr>
                <w:rFonts w:cs="Arial"/>
              </w:rPr>
              <w:t>–__</w:t>
            </w:r>
            <w:r w:rsidR="00CC1857" w:rsidRPr="00CC1857">
              <w:rPr>
                <w:rFonts w:cs="Arial"/>
              </w:rPr>
              <w:t>_</w:t>
            </w:r>
            <w:r w:rsidRPr="00CC1857">
              <w:rPr>
                <w:rFonts w:cs="Arial"/>
              </w:rPr>
              <w:t>_/202</w:t>
            </w:r>
            <w:r w:rsidR="00CC1857" w:rsidRPr="00CC1857">
              <w:rPr>
                <w:rFonts w:cs="Arial"/>
              </w:rPr>
              <w:t>5</w:t>
            </w:r>
            <w:r w:rsidRPr="00CC1857">
              <w:rPr>
                <w:rFonts w:cs="Arial"/>
              </w:rPr>
              <w:tab/>
            </w:r>
          </w:p>
          <w:p w14:paraId="4FC9E73F" w14:textId="77777777" w:rsidR="000634DC" w:rsidRPr="00BC0633" w:rsidRDefault="000634DC" w:rsidP="003978DD">
            <w:pPr>
              <w:rPr>
                <w:rFonts w:cs="Arial"/>
                <w:sz w:val="22"/>
                <w:szCs w:val="22"/>
              </w:rPr>
            </w:pPr>
            <w:r w:rsidRPr="00BC0633">
              <w:rPr>
                <w:rFonts w:cs="Arial"/>
                <w:sz w:val="22"/>
                <w:szCs w:val="22"/>
              </w:rPr>
              <w:t xml:space="preserve"> </w:t>
            </w:r>
          </w:p>
          <w:p w14:paraId="0FB94B4F" w14:textId="4F5A86F6" w:rsidR="000634DC" w:rsidRPr="00BC0633" w:rsidRDefault="000634DC" w:rsidP="003978DD">
            <w:pPr>
              <w:rPr>
                <w:rFonts w:cs="Arial"/>
                <w:sz w:val="22"/>
                <w:szCs w:val="22"/>
              </w:rPr>
            </w:pPr>
            <w:r w:rsidRPr="00BC0633">
              <w:rPr>
                <w:rFonts w:cs="Arial"/>
                <w:sz w:val="22"/>
                <w:szCs w:val="22"/>
              </w:rPr>
              <w:t>V Ljubljani, dne _____________</w:t>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p>
          <w:p w14:paraId="528ACCFF" w14:textId="77777777" w:rsidR="000634DC" w:rsidRPr="00BC0633" w:rsidRDefault="000634DC" w:rsidP="003978DD">
            <w:pPr>
              <w:rPr>
                <w:rFonts w:cs="Arial"/>
                <w:sz w:val="22"/>
                <w:szCs w:val="22"/>
              </w:rPr>
            </w:pPr>
            <w:r w:rsidRPr="00BC0633">
              <w:rPr>
                <w:rFonts w:cs="Arial"/>
                <w:sz w:val="22"/>
                <w:szCs w:val="22"/>
              </w:rPr>
              <w:t>Naročnik:</w:t>
            </w:r>
          </w:p>
          <w:p w14:paraId="31E72E6D" w14:textId="77777777" w:rsidR="000634DC" w:rsidRPr="002571E0" w:rsidRDefault="000634DC" w:rsidP="003978DD">
            <w:pPr>
              <w:jc w:val="both"/>
              <w:rPr>
                <w:rFonts w:eastAsia="Calibri" w:cs="Arial"/>
                <w:sz w:val="22"/>
                <w:szCs w:val="22"/>
                <w:lang w:eastAsia="en-US"/>
              </w:rPr>
            </w:pPr>
            <w:r w:rsidRPr="002571E0">
              <w:rPr>
                <w:rFonts w:eastAsia="Calibri" w:cs="Arial"/>
                <w:sz w:val="22"/>
                <w:szCs w:val="22"/>
                <w:lang w:eastAsia="en-US"/>
              </w:rPr>
              <w:t>Onkološki inštitut Ljubljana</w:t>
            </w:r>
          </w:p>
          <w:p w14:paraId="0CECD2A2" w14:textId="3E325771" w:rsidR="000634DC" w:rsidRPr="002571E0" w:rsidRDefault="00CC1857" w:rsidP="003978DD">
            <w:pPr>
              <w:rPr>
                <w:rFonts w:cs="Arial"/>
                <w:sz w:val="22"/>
                <w:szCs w:val="22"/>
              </w:rPr>
            </w:pPr>
            <w:r>
              <w:rPr>
                <w:rFonts w:cs="Arial"/>
                <w:sz w:val="22"/>
                <w:szCs w:val="22"/>
              </w:rPr>
              <w:t xml:space="preserve">Zlata Štiblar </w:t>
            </w:r>
            <w:proofErr w:type="spellStart"/>
            <w:r>
              <w:rPr>
                <w:rFonts w:cs="Arial"/>
                <w:sz w:val="22"/>
                <w:szCs w:val="22"/>
              </w:rPr>
              <w:t>Kisić</w:t>
            </w:r>
            <w:proofErr w:type="spellEnd"/>
          </w:p>
          <w:p w14:paraId="74594BD1" w14:textId="7DC24E7B" w:rsidR="000634DC" w:rsidRPr="00BC0633" w:rsidRDefault="000634DC" w:rsidP="003978DD">
            <w:pPr>
              <w:rPr>
                <w:rFonts w:cs="Arial"/>
                <w:bCs/>
                <w:sz w:val="22"/>
                <w:szCs w:val="22"/>
              </w:rPr>
            </w:pPr>
            <w:r w:rsidRPr="002571E0">
              <w:rPr>
                <w:rFonts w:cs="Arial"/>
                <w:bCs/>
                <w:sz w:val="22"/>
                <w:szCs w:val="22"/>
              </w:rPr>
              <w:t>direktoric</w:t>
            </w:r>
            <w:r w:rsidR="00CC1857">
              <w:rPr>
                <w:rFonts w:cs="Arial"/>
                <w:bCs/>
                <w:sz w:val="22"/>
                <w:szCs w:val="22"/>
              </w:rPr>
              <w:t>a</w:t>
            </w:r>
          </w:p>
        </w:tc>
      </w:tr>
      <w:tr w:rsidR="000634DC" w14:paraId="645E4542" w14:textId="77777777" w:rsidTr="003978DD">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PrEx>
        <w:trPr>
          <w:gridBefore w:val="1"/>
          <w:gridAfter w:val="2"/>
          <w:wBefore w:w="108" w:type="dxa"/>
          <w:wAfter w:w="7543"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498A940B" w14:textId="797D7382" w:rsidR="000634DC" w:rsidRDefault="000634DC" w:rsidP="003978DD">
            <w:pPr>
              <w:jc w:val="both"/>
              <w:rPr>
                <w:b/>
                <w:szCs w:val="24"/>
                <w:lang w:eastAsia="en-US"/>
              </w:rPr>
            </w:pPr>
            <w:r w:rsidRPr="00EB7EB0">
              <w:rPr>
                <w:rFonts w:cs="Arial"/>
              </w:rPr>
              <w:lastRenderedPageBreak/>
              <w:br w:type="page"/>
            </w:r>
            <w:r>
              <w:rPr>
                <w:b/>
              </w:rPr>
              <w:t xml:space="preserve">Obrazec št. </w:t>
            </w:r>
            <w:r w:rsidR="00CC1857">
              <w:rPr>
                <w:b/>
              </w:rPr>
              <w:t>8</w:t>
            </w:r>
          </w:p>
        </w:tc>
      </w:tr>
    </w:tbl>
    <w:p w14:paraId="0F93D7F6" w14:textId="77777777" w:rsidR="000634DC" w:rsidRPr="00BC0633" w:rsidRDefault="000634DC" w:rsidP="000634DC">
      <w:pPr>
        <w:rPr>
          <w:rFonts w:cs="Arial"/>
          <w:b/>
          <w:sz w:val="22"/>
          <w:szCs w:val="22"/>
        </w:rPr>
      </w:pPr>
    </w:p>
    <w:p w14:paraId="35D0A9D2" w14:textId="77777777" w:rsidR="000634DC" w:rsidRPr="00BC0633" w:rsidRDefault="000634DC" w:rsidP="000634DC">
      <w:pPr>
        <w:jc w:val="center"/>
        <w:rPr>
          <w:rFonts w:cs="Arial"/>
          <w:b/>
          <w:sz w:val="22"/>
          <w:szCs w:val="22"/>
        </w:rPr>
      </w:pPr>
      <w:r w:rsidRPr="00BC0633">
        <w:rPr>
          <w:rFonts w:cs="Arial"/>
          <w:b/>
          <w:sz w:val="22"/>
          <w:szCs w:val="22"/>
        </w:rPr>
        <w:t>VZOREC POGODBE</w:t>
      </w:r>
    </w:p>
    <w:p w14:paraId="210FB2A2" w14:textId="77777777" w:rsidR="000634DC" w:rsidRDefault="000634DC" w:rsidP="000634DC">
      <w:pPr>
        <w:jc w:val="center"/>
        <w:rPr>
          <w:rFonts w:cs="Arial"/>
          <w:b/>
          <w:sz w:val="22"/>
          <w:szCs w:val="22"/>
        </w:rPr>
      </w:pPr>
    </w:p>
    <w:p w14:paraId="7244C66B" w14:textId="77777777" w:rsidR="000634DC" w:rsidRPr="00BC0633" w:rsidRDefault="000634DC" w:rsidP="000634DC">
      <w:pPr>
        <w:jc w:val="center"/>
        <w:rPr>
          <w:rFonts w:cs="Arial"/>
          <w:b/>
          <w:sz w:val="22"/>
          <w:szCs w:val="22"/>
        </w:rPr>
      </w:pPr>
    </w:p>
    <w:p w14:paraId="537CE158" w14:textId="77777777" w:rsidR="000634DC" w:rsidRPr="00492B2A" w:rsidRDefault="000634DC" w:rsidP="000634DC">
      <w:pPr>
        <w:rPr>
          <w:rFonts w:cs="Arial"/>
          <w:b/>
          <w:sz w:val="22"/>
          <w:szCs w:val="22"/>
        </w:rPr>
      </w:pPr>
      <w:r w:rsidRPr="00492B2A">
        <w:rPr>
          <w:rFonts w:cs="Arial"/>
          <w:b/>
          <w:sz w:val="22"/>
          <w:szCs w:val="22"/>
        </w:rPr>
        <w:t>ONKOLOŠKI INŠTITUT LJUBLJANA, Zaloška cesta 2, Ljubljana,</w:t>
      </w:r>
    </w:p>
    <w:p w14:paraId="78DDCB27" w14:textId="745C2AD5" w:rsidR="000634DC" w:rsidRPr="00BC0633" w:rsidRDefault="000634DC" w:rsidP="000634DC">
      <w:pPr>
        <w:rPr>
          <w:rFonts w:cs="Arial"/>
          <w:bCs/>
          <w:sz w:val="22"/>
          <w:szCs w:val="22"/>
        </w:rPr>
      </w:pPr>
      <w:r w:rsidRPr="00492B2A">
        <w:rPr>
          <w:rFonts w:cs="Arial"/>
          <w:sz w:val="22"/>
          <w:szCs w:val="22"/>
        </w:rPr>
        <w:t xml:space="preserve">ki ga zastopa </w:t>
      </w:r>
      <w:r w:rsidR="00CC1857">
        <w:rPr>
          <w:rFonts w:cs="Arial"/>
          <w:bCs/>
          <w:sz w:val="22"/>
          <w:szCs w:val="22"/>
        </w:rPr>
        <w:t xml:space="preserve">Zlata Štiblar </w:t>
      </w:r>
      <w:proofErr w:type="spellStart"/>
      <w:r w:rsidR="00CC1857">
        <w:rPr>
          <w:rFonts w:cs="Arial"/>
          <w:bCs/>
          <w:sz w:val="22"/>
          <w:szCs w:val="22"/>
        </w:rPr>
        <w:t>Kisić</w:t>
      </w:r>
      <w:proofErr w:type="spellEnd"/>
      <w:r w:rsidRPr="00492B2A">
        <w:rPr>
          <w:rFonts w:cs="Arial"/>
          <w:bCs/>
          <w:sz w:val="22"/>
          <w:szCs w:val="22"/>
        </w:rPr>
        <w:t>, direktoric</w:t>
      </w:r>
      <w:r w:rsidR="00CC1857">
        <w:rPr>
          <w:rFonts w:cs="Arial"/>
          <w:bCs/>
          <w:sz w:val="22"/>
          <w:szCs w:val="22"/>
        </w:rPr>
        <w:t>a</w:t>
      </w:r>
    </w:p>
    <w:p w14:paraId="6FC77D5E" w14:textId="77777777" w:rsidR="000634DC" w:rsidRPr="00BC0633" w:rsidRDefault="000634DC" w:rsidP="000634DC">
      <w:pPr>
        <w:rPr>
          <w:rFonts w:cs="Arial"/>
          <w:sz w:val="22"/>
          <w:szCs w:val="22"/>
        </w:rPr>
      </w:pPr>
      <w:r w:rsidRPr="00BC0633">
        <w:rPr>
          <w:rFonts w:cs="Arial"/>
          <w:sz w:val="22"/>
          <w:szCs w:val="22"/>
        </w:rPr>
        <w:t>Identifikacijska št. za DDV: SI34052674</w:t>
      </w:r>
    </w:p>
    <w:p w14:paraId="5321760F" w14:textId="77777777" w:rsidR="000634DC" w:rsidRPr="00BC0633" w:rsidRDefault="000634DC" w:rsidP="000634DC">
      <w:pPr>
        <w:rPr>
          <w:rFonts w:cs="Arial"/>
          <w:sz w:val="22"/>
          <w:szCs w:val="22"/>
        </w:rPr>
      </w:pPr>
      <w:r w:rsidRPr="00BC0633">
        <w:rPr>
          <w:rFonts w:cs="Arial"/>
          <w:sz w:val="22"/>
          <w:szCs w:val="22"/>
        </w:rPr>
        <w:t>Matična št.: 5055733</w:t>
      </w:r>
    </w:p>
    <w:p w14:paraId="45BB017A" w14:textId="77777777" w:rsidR="000634DC" w:rsidRPr="00BC0633" w:rsidRDefault="000634DC" w:rsidP="000634DC">
      <w:pPr>
        <w:rPr>
          <w:rFonts w:cs="Arial"/>
          <w:sz w:val="22"/>
          <w:szCs w:val="22"/>
        </w:rPr>
      </w:pPr>
      <w:r w:rsidRPr="00BC0633">
        <w:rPr>
          <w:rFonts w:cs="Arial"/>
          <w:sz w:val="22"/>
          <w:szCs w:val="22"/>
        </w:rPr>
        <w:t>(v nadaljnjem besedilu naročnik oz. kupec)</w:t>
      </w:r>
    </w:p>
    <w:p w14:paraId="323491F8" w14:textId="77777777" w:rsidR="000634DC" w:rsidRPr="00BC0633" w:rsidRDefault="000634DC" w:rsidP="000634DC">
      <w:pPr>
        <w:rPr>
          <w:rFonts w:cs="Arial"/>
          <w:b/>
          <w:sz w:val="22"/>
          <w:szCs w:val="22"/>
        </w:rPr>
      </w:pPr>
    </w:p>
    <w:p w14:paraId="25D0991C" w14:textId="77777777" w:rsidR="000634DC" w:rsidRPr="00E13CF8" w:rsidRDefault="000634DC" w:rsidP="000634DC">
      <w:pPr>
        <w:rPr>
          <w:rFonts w:cs="Arial"/>
          <w:sz w:val="22"/>
          <w:szCs w:val="22"/>
        </w:rPr>
      </w:pPr>
      <w:r w:rsidRPr="00E13CF8">
        <w:rPr>
          <w:rFonts w:cs="Arial"/>
          <w:sz w:val="22"/>
          <w:szCs w:val="22"/>
        </w:rPr>
        <w:t>in</w:t>
      </w:r>
    </w:p>
    <w:p w14:paraId="4E8E7B9F" w14:textId="77777777" w:rsidR="000634DC" w:rsidRPr="00BC0633" w:rsidRDefault="000634DC" w:rsidP="000634DC">
      <w:pPr>
        <w:rPr>
          <w:rFonts w:cs="Arial"/>
          <w:b/>
          <w:sz w:val="22"/>
          <w:szCs w:val="22"/>
        </w:rPr>
      </w:pPr>
      <w:r w:rsidRPr="00BC0633">
        <w:rPr>
          <w:rFonts w:cs="Arial"/>
          <w:b/>
          <w:sz w:val="22"/>
          <w:szCs w:val="22"/>
        </w:rPr>
        <w:t>___________________________________________________________</w:t>
      </w:r>
    </w:p>
    <w:p w14:paraId="4B29624C" w14:textId="77777777" w:rsidR="000634DC" w:rsidRPr="00BC0633" w:rsidRDefault="000634DC" w:rsidP="000634DC">
      <w:pPr>
        <w:rPr>
          <w:rFonts w:cs="Arial"/>
          <w:color w:val="000000"/>
          <w:sz w:val="22"/>
          <w:szCs w:val="22"/>
        </w:rPr>
      </w:pPr>
      <w:r w:rsidRPr="00BC0633">
        <w:rPr>
          <w:rFonts w:cs="Arial"/>
          <w:color w:val="000000"/>
          <w:sz w:val="22"/>
          <w:szCs w:val="22"/>
        </w:rPr>
        <w:t>ki jo/ga zastopa ______________________________________________</w:t>
      </w:r>
    </w:p>
    <w:p w14:paraId="0DACC7CB" w14:textId="77777777" w:rsidR="000634DC" w:rsidRPr="00BC0633" w:rsidRDefault="000634DC" w:rsidP="000634DC">
      <w:pPr>
        <w:rPr>
          <w:rFonts w:cs="Arial"/>
          <w:color w:val="000000"/>
          <w:sz w:val="22"/>
          <w:szCs w:val="22"/>
        </w:rPr>
      </w:pPr>
      <w:r w:rsidRPr="00BC0633">
        <w:rPr>
          <w:rFonts w:cs="Arial"/>
          <w:color w:val="000000"/>
          <w:sz w:val="22"/>
          <w:szCs w:val="22"/>
        </w:rPr>
        <w:t>Identifikacijska št. za DDV: SI_______________</w:t>
      </w:r>
    </w:p>
    <w:p w14:paraId="3879637B" w14:textId="77777777" w:rsidR="000634DC" w:rsidRPr="00BC0633" w:rsidRDefault="000634DC" w:rsidP="000634DC">
      <w:pPr>
        <w:rPr>
          <w:rFonts w:cs="Arial"/>
          <w:color w:val="000000"/>
          <w:sz w:val="22"/>
          <w:szCs w:val="22"/>
        </w:rPr>
      </w:pPr>
      <w:r w:rsidRPr="00BC0633">
        <w:rPr>
          <w:rFonts w:cs="Arial"/>
          <w:sz w:val="22"/>
          <w:szCs w:val="22"/>
        </w:rPr>
        <w:t>Matična št.: _______________</w:t>
      </w:r>
    </w:p>
    <w:p w14:paraId="23EA2A05" w14:textId="77777777" w:rsidR="000634DC" w:rsidRPr="00BC0633" w:rsidRDefault="000634DC" w:rsidP="000634DC">
      <w:pPr>
        <w:rPr>
          <w:rFonts w:cs="Arial"/>
          <w:color w:val="000000"/>
          <w:sz w:val="22"/>
          <w:szCs w:val="22"/>
        </w:rPr>
      </w:pPr>
      <w:r w:rsidRPr="00BC0633">
        <w:rPr>
          <w:rFonts w:cs="Arial"/>
          <w:color w:val="000000"/>
          <w:sz w:val="22"/>
          <w:szCs w:val="22"/>
        </w:rPr>
        <w:t>(v nadaljnjem besedilu ponudnik oz. dobavitelj)</w:t>
      </w:r>
    </w:p>
    <w:p w14:paraId="695ACE77" w14:textId="77777777" w:rsidR="000634DC" w:rsidRPr="00BC0633" w:rsidRDefault="000634DC" w:rsidP="000634D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BAFA477" w14:textId="77777777" w:rsidR="000634DC" w:rsidRPr="00BC0633" w:rsidRDefault="000634DC" w:rsidP="000634D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BC0633">
        <w:rPr>
          <w:rFonts w:cs="Arial"/>
          <w:sz w:val="22"/>
          <w:szCs w:val="22"/>
        </w:rPr>
        <w:t>sklepata</w:t>
      </w:r>
    </w:p>
    <w:p w14:paraId="7C453F05" w14:textId="77777777" w:rsidR="000634DC" w:rsidRPr="00BC0633" w:rsidRDefault="000634DC" w:rsidP="000634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 w:val="22"/>
          <w:szCs w:val="22"/>
        </w:rPr>
      </w:pPr>
    </w:p>
    <w:p w14:paraId="078FA233" w14:textId="77777777" w:rsidR="000634DC" w:rsidRPr="00BC0633" w:rsidRDefault="000634DC" w:rsidP="000634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4"/>
        </w:rPr>
      </w:pPr>
      <w:r w:rsidRPr="00BC0633">
        <w:rPr>
          <w:rFonts w:cs="Arial"/>
          <w:b/>
          <w:bCs/>
          <w:sz w:val="24"/>
          <w:szCs w:val="24"/>
        </w:rPr>
        <w:t>POGODBO</w:t>
      </w:r>
    </w:p>
    <w:p w14:paraId="2C4E29EA" w14:textId="77777777" w:rsidR="000634DC" w:rsidRPr="00BC0633" w:rsidRDefault="000634DC" w:rsidP="000634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4"/>
        </w:rPr>
      </w:pPr>
      <w:r w:rsidRPr="00BC0633">
        <w:rPr>
          <w:rFonts w:cs="Arial"/>
          <w:b/>
          <w:bCs/>
          <w:sz w:val="24"/>
          <w:szCs w:val="24"/>
        </w:rPr>
        <w:t xml:space="preserve">O </w:t>
      </w:r>
      <w:r>
        <w:rPr>
          <w:rFonts w:cs="Arial"/>
          <w:b/>
          <w:bCs/>
          <w:sz w:val="24"/>
          <w:szCs w:val="24"/>
        </w:rPr>
        <w:t>NABAVI</w:t>
      </w:r>
      <w:r w:rsidRPr="00BC0633">
        <w:rPr>
          <w:rFonts w:cs="Arial"/>
          <w:b/>
          <w:bCs/>
          <w:sz w:val="24"/>
          <w:szCs w:val="24"/>
        </w:rPr>
        <w:t xml:space="preserve"> DELOVNE OBLEKE, POSTELJNEGA IN BOLNIŠKEGA PERILA TER DRUGIH TEKSTILNIH IZDELKOV</w:t>
      </w:r>
    </w:p>
    <w:p w14:paraId="4DAAB000" w14:textId="77777777" w:rsidR="000634DC" w:rsidRPr="00BC0633" w:rsidRDefault="000634DC" w:rsidP="000634DC">
      <w:pPr>
        <w:widowControl w:val="0"/>
        <w:jc w:val="both"/>
        <w:rPr>
          <w:rFonts w:cs="Arial"/>
          <w:sz w:val="24"/>
          <w:szCs w:val="24"/>
        </w:rPr>
      </w:pPr>
    </w:p>
    <w:p w14:paraId="282EE078" w14:textId="77777777" w:rsidR="000634DC" w:rsidRPr="00BC0633" w:rsidRDefault="000634DC" w:rsidP="000634DC">
      <w:pPr>
        <w:widowControl w:val="0"/>
        <w:jc w:val="both"/>
        <w:rPr>
          <w:rFonts w:cs="Arial"/>
          <w:sz w:val="22"/>
          <w:szCs w:val="22"/>
        </w:rPr>
      </w:pPr>
    </w:p>
    <w:p w14:paraId="296627B9" w14:textId="77777777" w:rsidR="000634DC" w:rsidRPr="00BC0633" w:rsidRDefault="000634DC" w:rsidP="000634DC">
      <w:pPr>
        <w:rPr>
          <w:rFonts w:cs="Arial"/>
          <w:b/>
          <w:color w:val="000000"/>
          <w:sz w:val="22"/>
          <w:szCs w:val="22"/>
        </w:rPr>
      </w:pPr>
      <w:r w:rsidRPr="00BC0633">
        <w:rPr>
          <w:rFonts w:cs="Arial"/>
          <w:b/>
          <w:color w:val="000000"/>
          <w:sz w:val="22"/>
          <w:szCs w:val="22"/>
        </w:rPr>
        <w:t>I. Podlaga za sklenitev pogodbe</w:t>
      </w:r>
    </w:p>
    <w:p w14:paraId="4F0EACA9" w14:textId="77777777" w:rsidR="000634DC" w:rsidRPr="00BC0633" w:rsidRDefault="000634DC" w:rsidP="000634DC">
      <w:pPr>
        <w:rPr>
          <w:rFonts w:cs="Arial"/>
          <w:color w:val="000000"/>
          <w:sz w:val="22"/>
          <w:szCs w:val="22"/>
        </w:rPr>
      </w:pPr>
    </w:p>
    <w:p w14:paraId="0102C20A" w14:textId="77777777" w:rsidR="000634DC" w:rsidRDefault="000634DC" w:rsidP="000634DC">
      <w:pPr>
        <w:jc w:val="center"/>
        <w:rPr>
          <w:rFonts w:cs="Arial"/>
          <w:color w:val="000000"/>
          <w:sz w:val="22"/>
          <w:szCs w:val="22"/>
        </w:rPr>
      </w:pPr>
      <w:r w:rsidRPr="00BC0633">
        <w:rPr>
          <w:rFonts w:cs="Arial"/>
          <w:color w:val="000000"/>
          <w:sz w:val="22"/>
          <w:szCs w:val="22"/>
        </w:rPr>
        <w:t>1. člen</w:t>
      </w:r>
    </w:p>
    <w:p w14:paraId="61DAA9A9" w14:textId="77777777" w:rsidR="000634DC" w:rsidRPr="00BC0633" w:rsidRDefault="000634DC" w:rsidP="000634DC">
      <w:pPr>
        <w:jc w:val="center"/>
        <w:rPr>
          <w:rFonts w:cs="Arial"/>
          <w:color w:val="000000"/>
          <w:sz w:val="22"/>
          <w:szCs w:val="22"/>
        </w:rPr>
      </w:pPr>
    </w:p>
    <w:p w14:paraId="1CABA2CC" w14:textId="019E5F2C" w:rsidR="000634DC" w:rsidRPr="00BC0633" w:rsidRDefault="000634DC" w:rsidP="000634DC">
      <w:pPr>
        <w:jc w:val="both"/>
        <w:rPr>
          <w:rFonts w:cs="Arial"/>
          <w:color w:val="000000"/>
          <w:sz w:val="22"/>
          <w:szCs w:val="22"/>
        </w:rPr>
      </w:pPr>
      <w:r w:rsidRPr="00BC0633">
        <w:rPr>
          <w:rFonts w:cs="Arial"/>
          <w:color w:val="000000"/>
          <w:sz w:val="22"/>
          <w:szCs w:val="22"/>
        </w:rPr>
        <w:t xml:space="preserve">Podlaga za sklenitev pogodbe je izveden postopek oddaje javnega naročila za </w:t>
      </w:r>
      <w:r>
        <w:rPr>
          <w:rFonts w:cs="Arial"/>
          <w:color w:val="000000"/>
          <w:sz w:val="22"/>
          <w:szCs w:val="22"/>
        </w:rPr>
        <w:t>nabavo</w:t>
      </w:r>
      <w:r w:rsidRPr="00BC0633">
        <w:rPr>
          <w:rFonts w:cs="Arial"/>
          <w:color w:val="000000"/>
          <w:sz w:val="22"/>
          <w:szCs w:val="22"/>
        </w:rPr>
        <w:t xml:space="preserve"> delovne obleke, posteljnega in bolniškega perila ter drugih tekstilnih izdelkov z oznako </w:t>
      </w:r>
      <w:r w:rsidR="00CC1857" w:rsidRPr="00CC1857">
        <w:rPr>
          <w:rFonts w:cs="Arial"/>
          <w:bCs/>
          <w:color w:val="000000"/>
          <w:sz w:val="22"/>
          <w:szCs w:val="22"/>
        </w:rPr>
        <w:t>JN-0011/2025</w:t>
      </w:r>
      <w:r w:rsidRPr="00BC0633">
        <w:rPr>
          <w:rFonts w:cs="Arial"/>
          <w:bCs/>
          <w:color w:val="000000"/>
          <w:sz w:val="22"/>
          <w:szCs w:val="22"/>
        </w:rPr>
        <w:t>, okvirni sporazum sklenjen na podlagi izvedenega postopka in povpraševanje št. ____________________.</w:t>
      </w:r>
    </w:p>
    <w:p w14:paraId="7F912859" w14:textId="77777777" w:rsidR="000634DC" w:rsidRPr="00BC0633" w:rsidRDefault="000634DC" w:rsidP="000634DC">
      <w:pPr>
        <w:jc w:val="both"/>
        <w:rPr>
          <w:rFonts w:cs="Arial"/>
          <w:color w:val="000000"/>
          <w:sz w:val="22"/>
          <w:szCs w:val="22"/>
        </w:rPr>
      </w:pPr>
    </w:p>
    <w:p w14:paraId="7EC5E008" w14:textId="77777777" w:rsidR="000634DC" w:rsidRPr="00BC0633" w:rsidRDefault="000634DC" w:rsidP="000634DC">
      <w:pPr>
        <w:jc w:val="both"/>
        <w:rPr>
          <w:rFonts w:cs="Arial"/>
          <w:color w:val="000000"/>
          <w:sz w:val="22"/>
          <w:szCs w:val="22"/>
        </w:rPr>
      </w:pPr>
    </w:p>
    <w:p w14:paraId="08307CEF" w14:textId="77777777" w:rsidR="000634DC" w:rsidRPr="00BC0633" w:rsidRDefault="000634DC" w:rsidP="000634DC">
      <w:pPr>
        <w:jc w:val="both"/>
        <w:rPr>
          <w:rFonts w:cs="Arial"/>
          <w:b/>
          <w:color w:val="000000"/>
          <w:sz w:val="22"/>
          <w:szCs w:val="22"/>
        </w:rPr>
      </w:pPr>
      <w:r w:rsidRPr="00BC0633">
        <w:rPr>
          <w:rFonts w:cs="Arial"/>
          <w:b/>
          <w:color w:val="000000"/>
          <w:sz w:val="22"/>
          <w:szCs w:val="22"/>
        </w:rPr>
        <w:t>II. Veljavnost pogodbe</w:t>
      </w:r>
    </w:p>
    <w:p w14:paraId="47359133" w14:textId="77777777" w:rsidR="000634DC" w:rsidRPr="00BC0633" w:rsidRDefault="000634DC" w:rsidP="000634DC">
      <w:pPr>
        <w:jc w:val="both"/>
        <w:rPr>
          <w:rFonts w:cs="Arial"/>
          <w:color w:val="000000"/>
          <w:sz w:val="22"/>
          <w:szCs w:val="22"/>
        </w:rPr>
      </w:pPr>
    </w:p>
    <w:p w14:paraId="6D102A17" w14:textId="77777777" w:rsidR="000634DC" w:rsidRDefault="000634DC" w:rsidP="000634DC">
      <w:pPr>
        <w:jc w:val="center"/>
        <w:rPr>
          <w:rFonts w:cs="Arial"/>
          <w:color w:val="000000"/>
          <w:sz w:val="22"/>
          <w:szCs w:val="22"/>
        </w:rPr>
      </w:pPr>
      <w:r w:rsidRPr="00BC0633">
        <w:rPr>
          <w:rFonts w:cs="Arial"/>
          <w:color w:val="000000"/>
          <w:sz w:val="22"/>
          <w:szCs w:val="22"/>
        </w:rPr>
        <w:t>2. člen</w:t>
      </w:r>
    </w:p>
    <w:p w14:paraId="202BA905" w14:textId="77777777" w:rsidR="000634DC" w:rsidRPr="00BC0633" w:rsidRDefault="000634DC" w:rsidP="000634DC">
      <w:pPr>
        <w:jc w:val="center"/>
        <w:rPr>
          <w:rFonts w:cs="Arial"/>
          <w:color w:val="000000"/>
          <w:sz w:val="22"/>
          <w:szCs w:val="22"/>
        </w:rPr>
      </w:pPr>
    </w:p>
    <w:p w14:paraId="45FFF79D"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Ta pogodba se sklepa za obdobje _________________ </w:t>
      </w:r>
      <w:r w:rsidRPr="00BC0633">
        <w:rPr>
          <w:rFonts w:cs="Arial"/>
          <w:sz w:val="22"/>
          <w:szCs w:val="22"/>
        </w:rPr>
        <w:t xml:space="preserve">od podpisa obeh pogodbenih strank </w:t>
      </w:r>
      <w:r w:rsidRPr="00BC0633">
        <w:rPr>
          <w:rFonts w:cs="Arial"/>
          <w:color w:val="000000"/>
          <w:sz w:val="22"/>
          <w:szCs w:val="22"/>
        </w:rPr>
        <w:t xml:space="preserve">ali do sklenitve nove pogodbe s tem ali drugim izbranim ponudnikom po izvedbi novega povpraševanja na podlagi določil okvirnega sporazuma. Naročnik lahko kadar koli izvede novo povpraševanja na podlagi določb okvirnega sporazuma. </w:t>
      </w:r>
    </w:p>
    <w:p w14:paraId="07CB10DD" w14:textId="77777777" w:rsidR="000634DC" w:rsidRPr="00BC0633" w:rsidRDefault="000634DC" w:rsidP="000634DC">
      <w:pPr>
        <w:jc w:val="both"/>
        <w:rPr>
          <w:rFonts w:cs="Arial"/>
          <w:sz w:val="22"/>
          <w:szCs w:val="22"/>
        </w:rPr>
      </w:pPr>
    </w:p>
    <w:p w14:paraId="1452A510" w14:textId="77777777" w:rsidR="000634DC" w:rsidRPr="00BC0633" w:rsidRDefault="000634DC" w:rsidP="000634DC">
      <w:pPr>
        <w:jc w:val="both"/>
        <w:rPr>
          <w:rFonts w:cs="Arial"/>
          <w:sz w:val="22"/>
          <w:szCs w:val="22"/>
        </w:rPr>
      </w:pPr>
      <w:r w:rsidRPr="00BC0633">
        <w:rPr>
          <w:rFonts w:cs="Arial"/>
          <w:sz w:val="22"/>
          <w:szCs w:val="22"/>
        </w:rPr>
        <w:t>Pogodba stopi v veljavo z dnem, ko jo podpišeta obe pogodbeni stranki in ob izročitvi inštrumenta finančnega zavarovanja posla, skladno z določili okvirnega sporazuma.</w:t>
      </w:r>
    </w:p>
    <w:p w14:paraId="419301D2" w14:textId="77777777" w:rsidR="000634DC" w:rsidRPr="00BC0633" w:rsidRDefault="000634DC" w:rsidP="000634DC">
      <w:pPr>
        <w:jc w:val="both"/>
        <w:rPr>
          <w:rFonts w:cs="Arial"/>
          <w:color w:val="000000"/>
          <w:sz w:val="22"/>
          <w:szCs w:val="22"/>
        </w:rPr>
      </w:pPr>
    </w:p>
    <w:p w14:paraId="3FB9B92B" w14:textId="77777777" w:rsidR="000634DC" w:rsidRPr="00BC0633" w:rsidRDefault="000634DC" w:rsidP="000634DC">
      <w:pPr>
        <w:jc w:val="both"/>
        <w:rPr>
          <w:rFonts w:cs="Arial"/>
          <w:color w:val="000000"/>
          <w:sz w:val="22"/>
          <w:szCs w:val="22"/>
        </w:rPr>
      </w:pPr>
    </w:p>
    <w:p w14:paraId="53018554" w14:textId="77777777" w:rsidR="000634DC" w:rsidRPr="00BC0633" w:rsidRDefault="000634DC" w:rsidP="000634DC">
      <w:pPr>
        <w:jc w:val="both"/>
        <w:rPr>
          <w:rFonts w:cs="Arial"/>
          <w:b/>
          <w:color w:val="000000"/>
          <w:sz w:val="22"/>
          <w:szCs w:val="22"/>
        </w:rPr>
      </w:pPr>
      <w:r w:rsidRPr="00BC0633">
        <w:rPr>
          <w:rFonts w:cs="Arial"/>
          <w:b/>
          <w:color w:val="000000"/>
          <w:sz w:val="22"/>
          <w:szCs w:val="22"/>
        </w:rPr>
        <w:t>III. Predmet pogodbe, količine in cene</w:t>
      </w:r>
    </w:p>
    <w:p w14:paraId="7C64D821" w14:textId="77777777" w:rsidR="000634DC" w:rsidRPr="00BC0633" w:rsidRDefault="000634DC" w:rsidP="000634DC">
      <w:pPr>
        <w:jc w:val="both"/>
        <w:rPr>
          <w:rFonts w:cs="Arial"/>
          <w:color w:val="000000"/>
          <w:sz w:val="22"/>
          <w:szCs w:val="22"/>
        </w:rPr>
      </w:pPr>
    </w:p>
    <w:p w14:paraId="43C46A6A" w14:textId="77777777" w:rsidR="000634DC" w:rsidRDefault="000634DC" w:rsidP="000634DC">
      <w:pPr>
        <w:jc w:val="center"/>
        <w:rPr>
          <w:rFonts w:cs="Arial"/>
          <w:color w:val="000000"/>
          <w:sz w:val="22"/>
          <w:szCs w:val="22"/>
        </w:rPr>
      </w:pPr>
      <w:r w:rsidRPr="00BC0633">
        <w:rPr>
          <w:rFonts w:cs="Arial"/>
          <w:color w:val="000000"/>
          <w:sz w:val="22"/>
          <w:szCs w:val="22"/>
        </w:rPr>
        <w:t>3. člen</w:t>
      </w:r>
    </w:p>
    <w:p w14:paraId="61334B3C" w14:textId="77777777" w:rsidR="000634DC" w:rsidRPr="00BC0633" w:rsidRDefault="000634DC" w:rsidP="000634DC">
      <w:pPr>
        <w:jc w:val="center"/>
        <w:rPr>
          <w:rFonts w:cs="Arial"/>
          <w:color w:val="000000"/>
          <w:sz w:val="22"/>
          <w:szCs w:val="22"/>
        </w:rPr>
      </w:pPr>
    </w:p>
    <w:p w14:paraId="07DA17C3" w14:textId="77777777" w:rsidR="000634DC" w:rsidRDefault="000634DC" w:rsidP="000634DC">
      <w:pPr>
        <w:jc w:val="both"/>
        <w:rPr>
          <w:rFonts w:cs="Arial"/>
          <w:color w:val="000000"/>
          <w:sz w:val="22"/>
          <w:szCs w:val="22"/>
        </w:rPr>
      </w:pPr>
      <w:r w:rsidRPr="00BC0633">
        <w:rPr>
          <w:rFonts w:cs="Arial"/>
          <w:color w:val="000000"/>
          <w:sz w:val="22"/>
          <w:szCs w:val="22"/>
        </w:rPr>
        <w:t xml:space="preserve">Predmet pogodbe so </w:t>
      </w:r>
      <w:r>
        <w:rPr>
          <w:rFonts w:cs="Arial"/>
          <w:b/>
          <w:color w:val="000000"/>
          <w:sz w:val="22"/>
          <w:szCs w:val="22"/>
        </w:rPr>
        <w:t>NABAVE</w:t>
      </w:r>
      <w:r w:rsidRPr="00705C00">
        <w:rPr>
          <w:rFonts w:cs="Arial"/>
          <w:b/>
          <w:color w:val="000000"/>
          <w:sz w:val="22"/>
          <w:szCs w:val="22"/>
        </w:rPr>
        <w:t xml:space="preserve"> DELOVNE OBLEKE, POSTELJNEGA IN BOLNIŠKEGA PERILA TER DRUGIH TEKSTILNIH IZDELKOV.</w:t>
      </w:r>
      <w:r w:rsidRPr="00BC0633">
        <w:rPr>
          <w:rFonts w:cs="Arial"/>
          <w:color w:val="000000"/>
          <w:sz w:val="22"/>
          <w:szCs w:val="22"/>
        </w:rPr>
        <w:t xml:space="preserve"> </w:t>
      </w:r>
    </w:p>
    <w:p w14:paraId="54CE5AF2" w14:textId="77777777" w:rsidR="000634DC" w:rsidRPr="00BC0633" w:rsidRDefault="000634DC" w:rsidP="000634DC">
      <w:pPr>
        <w:jc w:val="both"/>
        <w:rPr>
          <w:rFonts w:cs="Arial"/>
          <w:color w:val="000000"/>
          <w:sz w:val="22"/>
          <w:szCs w:val="22"/>
        </w:rPr>
      </w:pPr>
    </w:p>
    <w:p w14:paraId="0B83DE38" w14:textId="77777777" w:rsidR="000634DC" w:rsidRPr="00BC0633" w:rsidRDefault="000634DC" w:rsidP="000634DC">
      <w:pPr>
        <w:jc w:val="both"/>
        <w:rPr>
          <w:rFonts w:cs="Arial"/>
          <w:color w:val="000000"/>
          <w:sz w:val="22"/>
          <w:szCs w:val="22"/>
        </w:rPr>
      </w:pPr>
      <w:r w:rsidRPr="00BC0633">
        <w:rPr>
          <w:rFonts w:cs="Arial"/>
          <w:color w:val="000000"/>
          <w:sz w:val="22"/>
          <w:szCs w:val="22"/>
        </w:rPr>
        <w:t>Naročnik in dobavitelj sklepata pogodbo za naslednje</w:t>
      </w:r>
      <w:r>
        <w:rPr>
          <w:rFonts w:cs="Arial"/>
          <w:color w:val="000000"/>
          <w:sz w:val="22"/>
          <w:szCs w:val="22"/>
        </w:rPr>
        <w:t>/i</w:t>
      </w:r>
      <w:r w:rsidRPr="00BC0633">
        <w:rPr>
          <w:rFonts w:cs="Arial"/>
          <w:color w:val="000000"/>
          <w:sz w:val="22"/>
          <w:szCs w:val="22"/>
        </w:rPr>
        <w:t xml:space="preserve"> sklope</w:t>
      </w:r>
      <w:r>
        <w:rPr>
          <w:rFonts w:cs="Arial"/>
          <w:color w:val="000000"/>
          <w:sz w:val="22"/>
          <w:szCs w:val="22"/>
        </w:rPr>
        <w:t>/i</w:t>
      </w:r>
      <w:r w:rsidRPr="00BC0633">
        <w:rPr>
          <w:rFonts w:cs="Arial"/>
          <w:color w:val="000000"/>
          <w:sz w:val="22"/>
          <w:szCs w:val="22"/>
        </w:rPr>
        <w:t>:</w:t>
      </w:r>
    </w:p>
    <w:p w14:paraId="5CF0B7D3" w14:textId="77777777" w:rsidR="000634DC" w:rsidRPr="00C677BD" w:rsidRDefault="000634DC" w:rsidP="000634DC">
      <w:pPr>
        <w:jc w:val="both"/>
        <w:rPr>
          <w:rFonts w:cs="Arial"/>
          <w:i/>
          <w:color w:val="000000"/>
          <w:sz w:val="18"/>
          <w:szCs w:val="18"/>
        </w:rPr>
      </w:pPr>
      <w:r w:rsidRPr="00C677BD">
        <w:rPr>
          <w:rFonts w:cs="Arial"/>
          <w:i/>
          <w:color w:val="000000"/>
          <w:sz w:val="18"/>
          <w:szCs w:val="18"/>
        </w:rPr>
        <w:lastRenderedPageBreak/>
        <w:t>(naročnik lahko pri posameznem povpraševanju doda nov sklop ali sklope spremeni)</w:t>
      </w:r>
    </w:p>
    <w:p w14:paraId="19C8FD4F"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1: BELA, MODRA IN SIVA DELOVNA OBLAČILA</w:t>
      </w:r>
    </w:p>
    <w:p w14:paraId="4EAA8981"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2: ZELENA (OPREACIJSKA) DELOVNA OBLAČILA</w:t>
      </w:r>
    </w:p>
    <w:p w14:paraId="7F69F07A"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3: POMOŽNA DELOVNA OBLEKA</w:t>
      </w:r>
    </w:p>
    <w:p w14:paraId="1E3B77A0"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4: BOLNIŠKO PERILO</w:t>
      </w:r>
    </w:p>
    <w:p w14:paraId="6A68FFFA"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5: POSTELJNO PERILO</w:t>
      </w:r>
    </w:p>
    <w:p w14:paraId="59310544" w14:textId="77777777" w:rsidR="000634DC" w:rsidRPr="00780B2F" w:rsidRDefault="000634DC" w:rsidP="000634DC">
      <w:pPr>
        <w:numPr>
          <w:ilvl w:val="0"/>
          <w:numId w:val="39"/>
        </w:numPr>
        <w:contextualSpacing/>
        <w:jc w:val="both"/>
        <w:rPr>
          <w:rFonts w:cs="Arial"/>
          <w:b/>
          <w:i/>
          <w:color w:val="000000"/>
          <w:sz w:val="22"/>
          <w:szCs w:val="22"/>
        </w:rPr>
      </w:pPr>
      <w:r w:rsidRPr="00780B2F">
        <w:rPr>
          <w:rFonts w:cs="Arial"/>
          <w:b/>
          <w:i/>
          <w:color w:val="000000"/>
          <w:sz w:val="22"/>
          <w:szCs w:val="22"/>
        </w:rPr>
        <w:t>Sklop 6: DRUGI TEKSTILNI IZDELKI</w:t>
      </w:r>
    </w:p>
    <w:p w14:paraId="48A3EDAD" w14:textId="77777777" w:rsidR="000634DC" w:rsidRDefault="000634DC" w:rsidP="000634DC">
      <w:pPr>
        <w:jc w:val="both"/>
        <w:rPr>
          <w:rFonts w:cs="Arial"/>
          <w:color w:val="000000"/>
          <w:sz w:val="22"/>
          <w:szCs w:val="22"/>
        </w:rPr>
      </w:pPr>
    </w:p>
    <w:p w14:paraId="53E1D5DF" w14:textId="77777777" w:rsidR="000634DC" w:rsidRPr="00BC0633" w:rsidRDefault="000634DC" w:rsidP="000634DC">
      <w:pPr>
        <w:jc w:val="both"/>
        <w:rPr>
          <w:rFonts w:cs="Arial"/>
          <w:color w:val="000000"/>
          <w:sz w:val="22"/>
          <w:szCs w:val="22"/>
        </w:rPr>
      </w:pPr>
      <w:r w:rsidRPr="00BC0633">
        <w:rPr>
          <w:rFonts w:cs="Arial"/>
          <w:color w:val="000000"/>
          <w:sz w:val="22"/>
          <w:szCs w:val="22"/>
        </w:rPr>
        <w:t>Vsebina sklopa/ov je podrobno opredeljena v tabeli ponudbenega predračuna in tehničnih specifikacij, ki sta priloga te pogodbe.</w:t>
      </w:r>
    </w:p>
    <w:p w14:paraId="19D6A58E" w14:textId="77777777" w:rsidR="000634DC" w:rsidRDefault="000634DC" w:rsidP="000634DC">
      <w:pPr>
        <w:jc w:val="both"/>
        <w:rPr>
          <w:rFonts w:cs="Arial"/>
          <w:color w:val="000000"/>
          <w:sz w:val="22"/>
          <w:szCs w:val="22"/>
        </w:rPr>
      </w:pPr>
    </w:p>
    <w:p w14:paraId="5A99EE62" w14:textId="77777777" w:rsidR="000634DC" w:rsidRPr="00256B53" w:rsidRDefault="000634DC" w:rsidP="000634DC">
      <w:pPr>
        <w:jc w:val="both"/>
        <w:rPr>
          <w:rFonts w:cs="Arial"/>
          <w:sz w:val="22"/>
          <w:szCs w:val="22"/>
          <w:lang w:eastAsia="en-US"/>
        </w:rPr>
      </w:pPr>
      <w:r w:rsidRPr="00256B53">
        <w:rPr>
          <w:rFonts w:cs="Arial"/>
          <w:color w:val="000000"/>
          <w:sz w:val="22"/>
          <w:szCs w:val="22"/>
        </w:rPr>
        <w:t xml:space="preserve">V primeru, da so količine v ponudbenem predračunu, ki je priloga te pogodbe okvirne, </w:t>
      </w:r>
      <w:r>
        <w:rPr>
          <w:rFonts w:cs="Arial"/>
          <w:color w:val="000000"/>
          <w:sz w:val="22"/>
          <w:szCs w:val="22"/>
        </w:rPr>
        <w:t>potem količine</w:t>
      </w:r>
      <w:r w:rsidRPr="00256B53">
        <w:rPr>
          <w:rFonts w:cs="Arial"/>
          <w:color w:val="000000"/>
          <w:sz w:val="22"/>
          <w:szCs w:val="22"/>
        </w:rPr>
        <w:t xml:space="preserve"> niso </w:t>
      </w:r>
      <w:r w:rsidRPr="00256B53">
        <w:rPr>
          <w:rFonts w:cs="Arial"/>
          <w:sz w:val="22"/>
          <w:szCs w:val="22"/>
          <w:lang w:eastAsia="en-US"/>
        </w:rPr>
        <w:t xml:space="preserve">obvezujoče za obe pogodbeni stranki. </w:t>
      </w:r>
    </w:p>
    <w:p w14:paraId="5E5B0F79" w14:textId="77777777" w:rsidR="000634DC" w:rsidRPr="00BC0633" w:rsidRDefault="000634DC" w:rsidP="000634DC">
      <w:pPr>
        <w:jc w:val="both"/>
        <w:rPr>
          <w:rFonts w:cs="Arial"/>
          <w:color w:val="000000"/>
          <w:sz w:val="22"/>
          <w:szCs w:val="22"/>
        </w:rPr>
      </w:pPr>
    </w:p>
    <w:p w14:paraId="666D880B" w14:textId="77777777" w:rsidR="000634DC" w:rsidRPr="00BC0633" w:rsidRDefault="000634DC" w:rsidP="000634DC">
      <w:pPr>
        <w:jc w:val="both"/>
        <w:rPr>
          <w:rFonts w:cs="Arial"/>
          <w:color w:val="000000"/>
          <w:sz w:val="22"/>
          <w:szCs w:val="22"/>
        </w:rPr>
      </w:pPr>
      <w:r w:rsidRPr="00BC0633">
        <w:rPr>
          <w:rFonts w:cs="Arial"/>
          <w:color w:val="000000"/>
          <w:sz w:val="22"/>
          <w:szCs w:val="22"/>
        </w:rPr>
        <w:t>Cene  v okviru izvajanja okvirnega sporazuma ne smejo biti višje od cen na trgu.</w:t>
      </w:r>
    </w:p>
    <w:p w14:paraId="13090E34" w14:textId="77777777" w:rsidR="000634DC" w:rsidRPr="00BC0633" w:rsidRDefault="000634DC" w:rsidP="000634DC">
      <w:pPr>
        <w:jc w:val="both"/>
        <w:rPr>
          <w:rFonts w:cs="Arial"/>
          <w:color w:val="000000"/>
          <w:sz w:val="22"/>
          <w:szCs w:val="22"/>
        </w:rPr>
      </w:pPr>
    </w:p>
    <w:p w14:paraId="5D728C33" w14:textId="77777777" w:rsidR="000634DC" w:rsidRPr="00BC0633" w:rsidRDefault="000634DC" w:rsidP="000634DC">
      <w:pPr>
        <w:jc w:val="both"/>
        <w:rPr>
          <w:rFonts w:cs="Arial"/>
          <w:sz w:val="22"/>
          <w:szCs w:val="22"/>
        </w:rPr>
      </w:pPr>
      <w:r w:rsidRPr="00BC0633">
        <w:rPr>
          <w:rFonts w:cs="Arial"/>
          <w:color w:val="000000"/>
          <w:sz w:val="22"/>
          <w:szCs w:val="22"/>
        </w:rPr>
        <w:t>V ceni posameznega blaga so zajeti vsi stroški, povezani z dobavo blaga,</w:t>
      </w:r>
      <w:r w:rsidRPr="00BC0633">
        <w:rPr>
          <w:rFonts w:cs="Arial"/>
          <w:sz w:val="22"/>
          <w:szCs w:val="22"/>
        </w:rPr>
        <w:t xml:space="preserve"> stroški pakiranja, embalaže, vse potrebne storitve in vsi morebitni drugi stroški.</w:t>
      </w:r>
    </w:p>
    <w:p w14:paraId="0E7959EC" w14:textId="77777777" w:rsidR="000634DC" w:rsidRPr="00BC0633" w:rsidRDefault="000634DC" w:rsidP="000634DC">
      <w:pPr>
        <w:jc w:val="both"/>
        <w:rPr>
          <w:rFonts w:cs="Arial"/>
          <w:sz w:val="22"/>
          <w:szCs w:val="22"/>
        </w:rPr>
      </w:pPr>
    </w:p>
    <w:p w14:paraId="607B5A98" w14:textId="77777777" w:rsidR="000634DC" w:rsidRPr="00BC0633" w:rsidRDefault="000634DC" w:rsidP="000634DC">
      <w:pPr>
        <w:jc w:val="both"/>
        <w:rPr>
          <w:rFonts w:cs="Arial"/>
          <w:color w:val="000000"/>
          <w:sz w:val="22"/>
          <w:szCs w:val="22"/>
        </w:rPr>
      </w:pPr>
      <w:r w:rsidRPr="00BC0633">
        <w:rPr>
          <w:rFonts w:cs="Arial"/>
          <w:color w:val="000000"/>
          <w:sz w:val="22"/>
          <w:szCs w:val="22"/>
        </w:rPr>
        <w:t>Končne cene blaga so oblikovane na podlagi paritete DDP (</w:t>
      </w:r>
      <w:r w:rsidRPr="00BC0633">
        <w:rPr>
          <w:rFonts w:cs="Arial"/>
          <w:color w:val="000000"/>
          <w:sz w:val="22"/>
          <w:szCs w:val="22"/>
          <w:lang w:val="en-US"/>
        </w:rPr>
        <w:t>Delivered Duty Paid, Incoterms</w:t>
      </w:r>
      <w:r w:rsidRPr="00BC0633">
        <w:rPr>
          <w:rFonts w:cs="Arial"/>
          <w:color w:val="000000"/>
          <w:sz w:val="22"/>
          <w:szCs w:val="22"/>
        </w:rPr>
        <w:t xml:space="preserve"> 2000) centralno skladišče naročnika, razloženo. </w:t>
      </w:r>
    </w:p>
    <w:p w14:paraId="774F6B55" w14:textId="77777777" w:rsidR="000634DC" w:rsidRPr="00BC0633" w:rsidRDefault="000634DC" w:rsidP="000634DC">
      <w:pPr>
        <w:jc w:val="both"/>
        <w:rPr>
          <w:rFonts w:cs="Arial"/>
          <w:color w:val="000000"/>
          <w:sz w:val="22"/>
          <w:szCs w:val="22"/>
        </w:rPr>
      </w:pPr>
    </w:p>
    <w:p w14:paraId="3CD58E38" w14:textId="77777777" w:rsidR="000634DC" w:rsidRPr="00BC0633" w:rsidRDefault="000634DC" w:rsidP="000634DC">
      <w:pPr>
        <w:jc w:val="both"/>
        <w:rPr>
          <w:rFonts w:cs="Arial"/>
          <w:color w:val="000000"/>
          <w:sz w:val="22"/>
          <w:szCs w:val="22"/>
        </w:rPr>
      </w:pPr>
      <w:r w:rsidRPr="00BC0633">
        <w:rPr>
          <w:rFonts w:cs="Arial"/>
          <w:color w:val="000000"/>
          <w:sz w:val="22"/>
          <w:szCs w:val="22"/>
        </w:rPr>
        <w:t>Cene za ponujene vrste blaga, podane s strani izbranega ponudnika na podlagi izvedenega povpraševanja, so fiksne za čas trajanja te pogodbe.</w:t>
      </w:r>
    </w:p>
    <w:p w14:paraId="67BDDB60" w14:textId="77777777" w:rsidR="000634DC" w:rsidRPr="00BC0633" w:rsidRDefault="000634DC" w:rsidP="000634DC">
      <w:pPr>
        <w:jc w:val="both"/>
        <w:rPr>
          <w:rFonts w:cs="Arial"/>
          <w:color w:val="000000"/>
          <w:sz w:val="22"/>
          <w:szCs w:val="22"/>
        </w:rPr>
      </w:pPr>
    </w:p>
    <w:p w14:paraId="7995D454"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14:paraId="03FF8E49" w14:textId="77777777" w:rsidR="000634DC" w:rsidRPr="00BC0633" w:rsidRDefault="000634DC" w:rsidP="000634DC">
      <w:pPr>
        <w:jc w:val="both"/>
        <w:rPr>
          <w:rFonts w:cs="Arial"/>
          <w:color w:val="000000"/>
          <w:sz w:val="22"/>
          <w:szCs w:val="22"/>
        </w:rPr>
      </w:pPr>
    </w:p>
    <w:p w14:paraId="7E022C0E" w14:textId="77777777" w:rsidR="000634DC" w:rsidRPr="004B4F3C" w:rsidRDefault="000634DC" w:rsidP="000634DC">
      <w:pPr>
        <w:jc w:val="both"/>
        <w:rPr>
          <w:rFonts w:cs="Arial"/>
          <w:color w:val="000000"/>
          <w:sz w:val="22"/>
          <w:szCs w:val="22"/>
        </w:rPr>
      </w:pPr>
      <w:r>
        <w:rPr>
          <w:rFonts w:cs="Arial"/>
          <w:color w:val="000000"/>
          <w:sz w:val="22"/>
          <w:szCs w:val="22"/>
        </w:rPr>
        <w:t xml:space="preserve">Pogodbena vrednost </w:t>
      </w:r>
      <w:r w:rsidRPr="00BC0633">
        <w:rPr>
          <w:rFonts w:cs="Arial"/>
          <w:color w:val="000000"/>
          <w:sz w:val="22"/>
          <w:szCs w:val="22"/>
        </w:rPr>
        <w:t xml:space="preserve">je </w:t>
      </w:r>
      <w:r w:rsidRPr="00F701D4">
        <w:rPr>
          <w:rFonts w:cs="Arial"/>
          <w:b/>
          <w:color w:val="000000"/>
          <w:sz w:val="22"/>
          <w:szCs w:val="22"/>
        </w:rPr>
        <w:t>__________  EUR z DDV</w:t>
      </w:r>
      <w:r w:rsidRPr="00BC0633">
        <w:rPr>
          <w:rFonts w:cs="Arial"/>
          <w:color w:val="000000"/>
          <w:sz w:val="22"/>
          <w:szCs w:val="22"/>
        </w:rPr>
        <w:t>.</w:t>
      </w:r>
      <w:r>
        <w:rPr>
          <w:rFonts w:cs="Arial"/>
          <w:color w:val="000000"/>
          <w:sz w:val="22"/>
          <w:szCs w:val="22"/>
        </w:rPr>
        <w:t xml:space="preserve"> V primeru, da so količine v ponudbenem predračunu</w:t>
      </w:r>
      <w:r w:rsidRPr="00256B53">
        <w:rPr>
          <w:rFonts w:cs="Arial"/>
          <w:color w:val="000000"/>
          <w:sz w:val="22"/>
          <w:szCs w:val="22"/>
        </w:rPr>
        <w:t xml:space="preserve"> okvirne</w:t>
      </w:r>
      <w:r>
        <w:rPr>
          <w:rFonts w:cs="Arial"/>
          <w:color w:val="000000"/>
          <w:sz w:val="22"/>
          <w:szCs w:val="22"/>
        </w:rPr>
        <w:t>, potem je tudi pogodbena vrednost okvirna (ocenjena).</w:t>
      </w:r>
    </w:p>
    <w:p w14:paraId="3461155D" w14:textId="77777777" w:rsidR="000634DC" w:rsidRDefault="000634DC" w:rsidP="000634DC">
      <w:pPr>
        <w:jc w:val="center"/>
        <w:rPr>
          <w:rFonts w:cs="Arial"/>
          <w:bCs/>
          <w:sz w:val="22"/>
          <w:szCs w:val="22"/>
        </w:rPr>
      </w:pPr>
    </w:p>
    <w:p w14:paraId="0B7D696E" w14:textId="77777777" w:rsidR="000634DC" w:rsidRPr="00BC0633" w:rsidRDefault="000634DC" w:rsidP="000634DC">
      <w:pPr>
        <w:jc w:val="center"/>
        <w:rPr>
          <w:rFonts w:cs="Arial"/>
          <w:bCs/>
          <w:sz w:val="22"/>
          <w:szCs w:val="22"/>
        </w:rPr>
      </w:pPr>
    </w:p>
    <w:p w14:paraId="65424FDD" w14:textId="77777777" w:rsidR="000634DC" w:rsidRPr="00BC0633" w:rsidRDefault="000634DC" w:rsidP="000634DC">
      <w:pPr>
        <w:jc w:val="both"/>
        <w:rPr>
          <w:rFonts w:cs="Arial"/>
          <w:b/>
          <w:color w:val="000000"/>
          <w:sz w:val="22"/>
          <w:szCs w:val="22"/>
        </w:rPr>
      </w:pPr>
      <w:r w:rsidRPr="00BC0633">
        <w:rPr>
          <w:rFonts w:cs="Arial"/>
          <w:b/>
          <w:color w:val="000000"/>
          <w:sz w:val="22"/>
          <w:szCs w:val="22"/>
        </w:rPr>
        <w:t>IV. Dobavni rok in pakiranje blaga</w:t>
      </w:r>
    </w:p>
    <w:p w14:paraId="3BFEC640" w14:textId="77777777" w:rsidR="000634DC" w:rsidRPr="00BC0633" w:rsidRDefault="000634DC" w:rsidP="000634DC">
      <w:pPr>
        <w:jc w:val="both"/>
        <w:rPr>
          <w:rFonts w:cs="Arial"/>
          <w:b/>
          <w:color w:val="000000"/>
          <w:sz w:val="22"/>
          <w:szCs w:val="22"/>
        </w:rPr>
      </w:pPr>
      <w:r w:rsidRPr="00BC0633">
        <w:rPr>
          <w:rFonts w:cs="Arial"/>
          <w:b/>
          <w:color w:val="000000"/>
          <w:sz w:val="22"/>
          <w:szCs w:val="22"/>
        </w:rPr>
        <w:t xml:space="preserve"> </w:t>
      </w:r>
    </w:p>
    <w:p w14:paraId="38084D7B" w14:textId="77777777" w:rsidR="000634DC" w:rsidRDefault="000634DC" w:rsidP="000634DC">
      <w:pPr>
        <w:jc w:val="center"/>
        <w:rPr>
          <w:rFonts w:cs="Arial"/>
          <w:bCs/>
          <w:sz w:val="22"/>
          <w:szCs w:val="22"/>
        </w:rPr>
      </w:pPr>
      <w:r w:rsidRPr="00BC0633">
        <w:rPr>
          <w:rFonts w:cs="Arial"/>
          <w:bCs/>
          <w:sz w:val="22"/>
          <w:szCs w:val="22"/>
        </w:rPr>
        <w:t>4. člen</w:t>
      </w:r>
    </w:p>
    <w:p w14:paraId="3191456C" w14:textId="77777777" w:rsidR="000634DC" w:rsidRPr="00BC0633" w:rsidRDefault="000634DC" w:rsidP="000634DC">
      <w:pPr>
        <w:jc w:val="center"/>
        <w:rPr>
          <w:rFonts w:cs="Arial"/>
          <w:bCs/>
          <w:sz w:val="22"/>
          <w:szCs w:val="22"/>
        </w:rPr>
      </w:pPr>
    </w:p>
    <w:p w14:paraId="2D20FCA1" w14:textId="77777777" w:rsidR="000634DC" w:rsidRDefault="000634DC" w:rsidP="000634DC">
      <w:pPr>
        <w:jc w:val="both"/>
        <w:rPr>
          <w:rFonts w:cs="Arial"/>
          <w:color w:val="000000"/>
          <w:sz w:val="22"/>
          <w:szCs w:val="22"/>
        </w:rPr>
      </w:pPr>
      <w:r w:rsidRPr="00BC0633">
        <w:rPr>
          <w:rFonts w:cs="Arial"/>
          <w:color w:val="000000"/>
          <w:sz w:val="22"/>
          <w:szCs w:val="22"/>
        </w:rPr>
        <w:t>Naročnik bo dobavljal</w:t>
      </w:r>
      <w:r>
        <w:rPr>
          <w:rFonts w:cs="Arial"/>
          <w:color w:val="000000"/>
          <w:sz w:val="22"/>
          <w:szCs w:val="22"/>
        </w:rPr>
        <w:t>/dobavil</w:t>
      </w:r>
      <w:r w:rsidRPr="00BC0633">
        <w:rPr>
          <w:rFonts w:cs="Arial"/>
          <w:color w:val="000000"/>
          <w:sz w:val="22"/>
          <w:szCs w:val="22"/>
        </w:rPr>
        <w:t xml:space="preserve"> blago po tej pogodbi</w:t>
      </w:r>
      <w:r>
        <w:rPr>
          <w:rFonts w:cs="Arial"/>
          <w:color w:val="000000"/>
          <w:sz w:val="22"/>
          <w:szCs w:val="22"/>
        </w:rPr>
        <w:t xml:space="preserve">:  </w:t>
      </w:r>
      <w:r w:rsidRPr="00D66F25">
        <w:rPr>
          <w:rFonts w:cs="Arial"/>
          <w:i/>
          <w:color w:val="000000"/>
          <w:sz w:val="18"/>
          <w:szCs w:val="18"/>
        </w:rPr>
        <w:t>(</w:t>
      </w:r>
      <w:r>
        <w:rPr>
          <w:rFonts w:cs="Arial"/>
          <w:i/>
          <w:color w:val="000000"/>
          <w:sz w:val="18"/>
          <w:szCs w:val="18"/>
        </w:rPr>
        <w:t>vsakič opredeljeno</w:t>
      </w:r>
      <w:r w:rsidRPr="00D66F25">
        <w:rPr>
          <w:rFonts w:cs="Arial"/>
          <w:i/>
          <w:color w:val="000000"/>
          <w:sz w:val="18"/>
          <w:szCs w:val="18"/>
        </w:rPr>
        <w:t>)</w:t>
      </w:r>
    </w:p>
    <w:p w14:paraId="65886F66" w14:textId="77777777" w:rsidR="000634DC" w:rsidRDefault="000634DC" w:rsidP="000634DC">
      <w:pPr>
        <w:numPr>
          <w:ilvl w:val="0"/>
          <w:numId w:val="40"/>
        </w:numPr>
        <w:jc w:val="both"/>
        <w:rPr>
          <w:rFonts w:cs="Arial"/>
          <w:color w:val="000000"/>
          <w:sz w:val="22"/>
          <w:szCs w:val="22"/>
        </w:rPr>
      </w:pPr>
      <w:r w:rsidRPr="00D66F25">
        <w:rPr>
          <w:rFonts w:cs="Arial"/>
          <w:color w:val="000000"/>
          <w:sz w:val="22"/>
          <w:szCs w:val="22"/>
        </w:rPr>
        <w:t>sukcesivno, glede na potrebe, ki jih bo imel</w:t>
      </w:r>
      <w:r>
        <w:rPr>
          <w:rFonts w:cs="Arial"/>
          <w:color w:val="000000"/>
          <w:sz w:val="22"/>
          <w:szCs w:val="22"/>
        </w:rPr>
        <w:t xml:space="preserve"> v času veljavnosti te pogodbe </w:t>
      </w:r>
    </w:p>
    <w:p w14:paraId="3E267DC3" w14:textId="77777777" w:rsidR="000634DC" w:rsidRPr="00D66F25" w:rsidRDefault="000634DC" w:rsidP="000634DC">
      <w:pPr>
        <w:numPr>
          <w:ilvl w:val="0"/>
          <w:numId w:val="40"/>
        </w:numPr>
        <w:jc w:val="both"/>
        <w:rPr>
          <w:rFonts w:cs="Arial"/>
          <w:color w:val="000000"/>
          <w:sz w:val="22"/>
          <w:szCs w:val="22"/>
        </w:rPr>
      </w:pPr>
      <w:r w:rsidRPr="00D66F25">
        <w:rPr>
          <w:rFonts w:cs="Arial"/>
          <w:color w:val="000000"/>
          <w:sz w:val="22"/>
          <w:szCs w:val="22"/>
        </w:rPr>
        <w:t>enkratno</w:t>
      </w:r>
    </w:p>
    <w:p w14:paraId="65B37648" w14:textId="77777777" w:rsidR="000634DC" w:rsidRDefault="000634DC" w:rsidP="000634DC">
      <w:pPr>
        <w:jc w:val="both"/>
        <w:rPr>
          <w:rFonts w:cs="Arial"/>
          <w:color w:val="000000"/>
          <w:sz w:val="22"/>
          <w:szCs w:val="22"/>
        </w:rPr>
      </w:pPr>
    </w:p>
    <w:p w14:paraId="30CD9D32" w14:textId="77777777" w:rsidR="000634DC" w:rsidRPr="00BC0633" w:rsidRDefault="000634DC" w:rsidP="000634DC">
      <w:pPr>
        <w:jc w:val="both"/>
        <w:rPr>
          <w:rFonts w:cs="Arial"/>
          <w:color w:val="000000"/>
          <w:sz w:val="22"/>
          <w:szCs w:val="22"/>
        </w:rPr>
      </w:pPr>
      <w:r>
        <w:rPr>
          <w:rFonts w:cs="Arial"/>
          <w:color w:val="000000"/>
          <w:sz w:val="22"/>
          <w:szCs w:val="22"/>
        </w:rPr>
        <w:t xml:space="preserve">Dobavni rok pri sukcesivnih dobavah je </w:t>
      </w:r>
      <w:r w:rsidRPr="00BC0633">
        <w:rPr>
          <w:rFonts w:cs="Arial"/>
          <w:color w:val="000000"/>
          <w:sz w:val="22"/>
          <w:szCs w:val="22"/>
        </w:rPr>
        <w:t>za vsako posamezno naročilo _____ dni/mesec od naročila s strani naročnika</w:t>
      </w:r>
      <w:r>
        <w:rPr>
          <w:rFonts w:cs="Arial"/>
          <w:color w:val="000000"/>
          <w:sz w:val="22"/>
          <w:szCs w:val="22"/>
        </w:rPr>
        <w:t xml:space="preserve"> na podlagi naročilnice</w:t>
      </w:r>
      <w:r w:rsidRPr="00BC0633">
        <w:rPr>
          <w:rFonts w:cs="Arial"/>
          <w:color w:val="000000"/>
          <w:sz w:val="22"/>
          <w:szCs w:val="22"/>
        </w:rPr>
        <w:t>.</w:t>
      </w:r>
    </w:p>
    <w:p w14:paraId="5B14565D" w14:textId="77777777" w:rsidR="000634DC" w:rsidRPr="00BC0633" w:rsidRDefault="000634DC" w:rsidP="000634DC">
      <w:pPr>
        <w:jc w:val="both"/>
        <w:rPr>
          <w:rFonts w:cs="Arial"/>
          <w:color w:val="000000"/>
          <w:sz w:val="22"/>
          <w:szCs w:val="22"/>
        </w:rPr>
      </w:pPr>
      <w:r>
        <w:rPr>
          <w:rFonts w:cs="Arial"/>
          <w:color w:val="000000"/>
          <w:sz w:val="22"/>
          <w:szCs w:val="22"/>
        </w:rPr>
        <w:t xml:space="preserve">Dobavni rok pri enkratni dobavi </w:t>
      </w:r>
      <w:r w:rsidRPr="00BC0633">
        <w:rPr>
          <w:rFonts w:cs="Arial"/>
          <w:color w:val="000000"/>
          <w:sz w:val="22"/>
          <w:szCs w:val="22"/>
        </w:rPr>
        <w:t xml:space="preserve">je _____ dni/mesec od </w:t>
      </w:r>
      <w:r>
        <w:rPr>
          <w:rFonts w:cs="Arial"/>
          <w:color w:val="000000"/>
          <w:sz w:val="22"/>
          <w:szCs w:val="22"/>
        </w:rPr>
        <w:t>podpisa pogodbe obeh pogodbenih strank</w:t>
      </w:r>
      <w:r w:rsidRPr="00BC0633">
        <w:rPr>
          <w:rFonts w:cs="Arial"/>
          <w:color w:val="000000"/>
          <w:sz w:val="22"/>
          <w:szCs w:val="22"/>
        </w:rPr>
        <w:t>.</w:t>
      </w:r>
    </w:p>
    <w:p w14:paraId="36420766" w14:textId="77777777" w:rsidR="000634DC" w:rsidRPr="005A347E" w:rsidRDefault="000634DC" w:rsidP="000634DC">
      <w:pPr>
        <w:jc w:val="both"/>
        <w:rPr>
          <w:rFonts w:cs="Arial"/>
          <w:i/>
          <w:color w:val="000000"/>
          <w:sz w:val="18"/>
          <w:szCs w:val="18"/>
        </w:rPr>
      </w:pPr>
      <w:r w:rsidRPr="005A347E">
        <w:rPr>
          <w:rFonts w:cs="Arial"/>
          <w:i/>
          <w:color w:val="000000"/>
          <w:sz w:val="18"/>
          <w:szCs w:val="18"/>
        </w:rPr>
        <w:t xml:space="preserve">(vsakič </w:t>
      </w:r>
      <w:r>
        <w:rPr>
          <w:rFonts w:cs="Arial"/>
          <w:i/>
          <w:color w:val="000000"/>
          <w:sz w:val="18"/>
          <w:szCs w:val="18"/>
        </w:rPr>
        <w:t xml:space="preserve">posebej </w:t>
      </w:r>
      <w:r w:rsidRPr="005A347E">
        <w:rPr>
          <w:rFonts w:cs="Arial"/>
          <w:i/>
          <w:color w:val="000000"/>
          <w:sz w:val="18"/>
          <w:szCs w:val="18"/>
        </w:rPr>
        <w:t>opredeljeno)</w:t>
      </w:r>
    </w:p>
    <w:p w14:paraId="1E22B730" w14:textId="77777777" w:rsidR="000634DC" w:rsidRPr="00BC0633" w:rsidRDefault="000634DC" w:rsidP="000634DC">
      <w:pPr>
        <w:jc w:val="both"/>
        <w:rPr>
          <w:rFonts w:cs="Arial"/>
          <w:color w:val="000000"/>
          <w:sz w:val="22"/>
          <w:szCs w:val="22"/>
        </w:rPr>
      </w:pPr>
    </w:p>
    <w:p w14:paraId="34DA6BD4" w14:textId="77777777" w:rsidR="000634DC" w:rsidRPr="00BC0633" w:rsidRDefault="000634DC" w:rsidP="000634DC">
      <w:pPr>
        <w:jc w:val="both"/>
        <w:rPr>
          <w:rFonts w:cs="Arial"/>
          <w:color w:val="000000"/>
          <w:sz w:val="22"/>
          <w:szCs w:val="22"/>
        </w:rPr>
      </w:pPr>
      <w:r w:rsidRPr="00BC0633">
        <w:rPr>
          <w:rFonts w:cs="Arial"/>
          <w:color w:val="000000"/>
          <w:sz w:val="22"/>
          <w:szCs w:val="22"/>
        </w:rPr>
        <w:t>Lokacija dobave je _________________________________________________.</w:t>
      </w:r>
    </w:p>
    <w:p w14:paraId="3A67711E" w14:textId="77777777" w:rsidR="000634DC" w:rsidRPr="00BC0633" w:rsidRDefault="000634DC" w:rsidP="000634DC">
      <w:pPr>
        <w:jc w:val="center"/>
        <w:rPr>
          <w:rFonts w:cs="Arial"/>
          <w:bCs/>
          <w:sz w:val="22"/>
          <w:szCs w:val="22"/>
        </w:rPr>
      </w:pPr>
    </w:p>
    <w:p w14:paraId="2D6B6238" w14:textId="77777777" w:rsidR="000634DC" w:rsidRPr="00BC0633" w:rsidRDefault="000634DC" w:rsidP="000634DC">
      <w:pPr>
        <w:jc w:val="both"/>
        <w:rPr>
          <w:rFonts w:cs="Arial"/>
          <w:bCs/>
          <w:sz w:val="22"/>
          <w:szCs w:val="22"/>
        </w:rPr>
      </w:pPr>
      <w:r w:rsidRPr="008D7233">
        <w:rPr>
          <w:rFonts w:cs="Arial"/>
          <w:bCs/>
          <w:sz w:val="22"/>
          <w:szCs w:val="22"/>
        </w:rPr>
        <w:t>Pri posamezni dobavi mora biti blago pakirani v kartonske škatle oz. v embalaže, ki so primerne za dobavljeno blago. Ena škatla oz. primerna embalaža ne sme vsebovati več kot 30 kom zahtevanega blaga oz. ne sme biti težja od 10kg.</w:t>
      </w:r>
      <w:r w:rsidRPr="00BC0633">
        <w:rPr>
          <w:rFonts w:cs="Arial"/>
          <w:bCs/>
          <w:sz w:val="22"/>
          <w:szCs w:val="22"/>
        </w:rPr>
        <w:t xml:space="preserve"> </w:t>
      </w:r>
    </w:p>
    <w:p w14:paraId="0BA3BB6A" w14:textId="77777777" w:rsidR="000634DC" w:rsidRDefault="000634DC" w:rsidP="000634DC">
      <w:pPr>
        <w:rPr>
          <w:rFonts w:cs="Arial"/>
          <w:bCs/>
          <w:sz w:val="22"/>
          <w:szCs w:val="22"/>
        </w:rPr>
      </w:pPr>
    </w:p>
    <w:p w14:paraId="23598669" w14:textId="77777777" w:rsidR="000634DC" w:rsidRPr="00BC0633" w:rsidRDefault="000634DC" w:rsidP="000634DC">
      <w:pPr>
        <w:rPr>
          <w:rFonts w:cs="Arial"/>
          <w:bCs/>
          <w:sz w:val="22"/>
          <w:szCs w:val="22"/>
        </w:rPr>
      </w:pPr>
    </w:p>
    <w:p w14:paraId="3C8626C3" w14:textId="77777777" w:rsidR="000634DC" w:rsidRDefault="000634DC" w:rsidP="000634DC">
      <w:pPr>
        <w:rPr>
          <w:rFonts w:cs="Arial"/>
          <w:b/>
          <w:bCs/>
          <w:sz w:val="22"/>
          <w:szCs w:val="22"/>
        </w:rPr>
      </w:pPr>
      <w:r w:rsidRPr="00BC0633">
        <w:rPr>
          <w:rFonts w:cs="Arial"/>
          <w:b/>
          <w:color w:val="000000"/>
          <w:sz w:val="22"/>
          <w:szCs w:val="22"/>
        </w:rPr>
        <w:t xml:space="preserve">V. </w:t>
      </w:r>
      <w:r w:rsidRPr="00BC0633">
        <w:rPr>
          <w:rFonts w:cs="Arial"/>
          <w:b/>
          <w:bCs/>
          <w:sz w:val="22"/>
          <w:szCs w:val="22"/>
        </w:rPr>
        <w:t>Skrbnika pogodbe in kontaktne osebe</w:t>
      </w:r>
    </w:p>
    <w:p w14:paraId="0189DEA9" w14:textId="77777777" w:rsidR="000634DC" w:rsidRPr="00BC0633" w:rsidRDefault="000634DC" w:rsidP="000634DC">
      <w:pPr>
        <w:rPr>
          <w:rFonts w:cs="Arial"/>
          <w:b/>
          <w:bCs/>
          <w:sz w:val="22"/>
          <w:szCs w:val="22"/>
        </w:rPr>
      </w:pPr>
    </w:p>
    <w:p w14:paraId="212FA860" w14:textId="77777777" w:rsidR="000634DC" w:rsidRDefault="000634DC" w:rsidP="000634DC">
      <w:pPr>
        <w:jc w:val="center"/>
        <w:rPr>
          <w:rFonts w:cs="Arial"/>
          <w:bCs/>
          <w:sz w:val="22"/>
          <w:szCs w:val="22"/>
        </w:rPr>
      </w:pPr>
      <w:r w:rsidRPr="00BC0633">
        <w:rPr>
          <w:rFonts w:cs="Arial"/>
          <w:bCs/>
          <w:sz w:val="22"/>
          <w:szCs w:val="22"/>
        </w:rPr>
        <w:lastRenderedPageBreak/>
        <w:t>5. člen</w:t>
      </w:r>
    </w:p>
    <w:p w14:paraId="3C5B4072" w14:textId="77777777" w:rsidR="000634DC" w:rsidRPr="00BC0633" w:rsidRDefault="000634DC" w:rsidP="000634DC">
      <w:pPr>
        <w:jc w:val="center"/>
        <w:rPr>
          <w:rFonts w:cs="Arial"/>
          <w:bCs/>
          <w:sz w:val="22"/>
          <w:szCs w:val="22"/>
        </w:rPr>
      </w:pPr>
    </w:p>
    <w:p w14:paraId="13C42507" w14:textId="77777777" w:rsidR="000634DC" w:rsidRPr="00BC0633" w:rsidRDefault="000634DC" w:rsidP="000634DC">
      <w:pPr>
        <w:keepNext/>
        <w:keepLines/>
        <w:widowControl w:val="0"/>
        <w:rPr>
          <w:rFonts w:cs="Arial"/>
          <w:bCs/>
          <w:sz w:val="22"/>
          <w:szCs w:val="22"/>
        </w:rPr>
      </w:pPr>
      <w:r w:rsidRPr="00BC0633">
        <w:rPr>
          <w:rFonts w:cs="Arial"/>
          <w:bCs/>
          <w:sz w:val="22"/>
          <w:szCs w:val="22"/>
        </w:rPr>
        <w:t>za kupca:</w:t>
      </w:r>
      <w:r w:rsidRPr="00BC0633">
        <w:rPr>
          <w:rFonts w:cs="Arial"/>
          <w:b/>
          <w:bCs/>
          <w:sz w:val="22"/>
          <w:szCs w:val="22"/>
        </w:rPr>
        <w:tab/>
      </w:r>
    </w:p>
    <w:p w14:paraId="66CD43F9" w14:textId="1E9CD175" w:rsidR="000634DC" w:rsidRPr="00BC0633" w:rsidRDefault="000634DC" w:rsidP="000634DC">
      <w:pPr>
        <w:keepNext/>
        <w:keepLines/>
        <w:widowControl w:val="0"/>
        <w:rPr>
          <w:rFonts w:cs="Arial"/>
          <w:sz w:val="22"/>
          <w:szCs w:val="22"/>
        </w:rPr>
      </w:pPr>
      <w:r w:rsidRPr="00BC0633">
        <w:rPr>
          <w:rFonts w:cs="Arial"/>
          <w:bCs/>
          <w:sz w:val="22"/>
          <w:szCs w:val="22"/>
        </w:rPr>
        <w:t>SKRBNIK POGODBE</w:t>
      </w:r>
      <w:r w:rsidRPr="00BC0633">
        <w:rPr>
          <w:rFonts w:cs="Arial"/>
          <w:b/>
          <w:bCs/>
          <w:sz w:val="22"/>
          <w:szCs w:val="22"/>
        </w:rPr>
        <w:t xml:space="preserve">: </w:t>
      </w:r>
      <w:r w:rsidR="00CC1857">
        <w:rPr>
          <w:rFonts w:cs="Arial"/>
          <w:sz w:val="22"/>
          <w:szCs w:val="22"/>
        </w:rPr>
        <w:t>_________________________________________________</w:t>
      </w:r>
    </w:p>
    <w:p w14:paraId="6BB59DC4" w14:textId="5325DAA5" w:rsidR="000634DC" w:rsidRPr="00BC0633" w:rsidRDefault="000634DC" w:rsidP="000634DC">
      <w:pPr>
        <w:keepNext/>
        <w:keepLines/>
        <w:widowControl w:val="0"/>
        <w:rPr>
          <w:rFonts w:cs="Arial"/>
          <w:b/>
          <w:bCs/>
          <w:sz w:val="22"/>
          <w:szCs w:val="22"/>
        </w:rPr>
      </w:pPr>
      <w:r w:rsidRPr="00BC0633">
        <w:rPr>
          <w:rFonts w:cs="Arial"/>
          <w:sz w:val="22"/>
          <w:szCs w:val="22"/>
        </w:rPr>
        <w:t xml:space="preserve">KONTAKTNA OSEBA: </w:t>
      </w:r>
      <w:r w:rsidR="00CC1857">
        <w:rPr>
          <w:rFonts w:cs="Arial"/>
          <w:sz w:val="22"/>
          <w:szCs w:val="22"/>
        </w:rPr>
        <w:t>_________________________________________________</w:t>
      </w:r>
      <w:r w:rsidRPr="00BC0633">
        <w:rPr>
          <w:rFonts w:cs="Arial"/>
          <w:sz w:val="22"/>
          <w:szCs w:val="22"/>
        </w:rPr>
        <w:t xml:space="preserve"> </w:t>
      </w:r>
    </w:p>
    <w:p w14:paraId="31726123" w14:textId="77777777" w:rsidR="000634DC" w:rsidRPr="00BC0633" w:rsidRDefault="000634DC" w:rsidP="000634DC">
      <w:pPr>
        <w:keepNext/>
        <w:keepLines/>
        <w:widowControl w:val="0"/>
        <w:ind w:left="708" w:firstLine="708"/>
        <w:jc w:val="both"/>
        <w:rPr>
          <w:rFonts w:cs="Arial"/>
          <w:sz w:val="22"/>
          <w:szCs w:val="22"/>
        </w:rPr>
      </w:pPr>
    </w:p>
    <w:p w14:paraId="0C055C27" w14:textId="77777777" w:rsidR="000634DC" w:rsidRPr="00BC0633" w:rsidRDefault="000634DC" w:rsidP="000634DC">
      <w:pPr>
        <w:keepNext/>
        <w:keepLines/>
        <w:widowControl w:val="0"/>
        <w:jc w:val="both"/>
        <w:rPr>
          <w:rFonts w:cs="Arial"/>
          <w:bCs/>
          <w:sz w:val="22"/>
          <w:szCs w:val="22"/>
        </w:rPr>
      </w:pPr>
      <w:r w:rsidRPr="00BC0633">
        <w:rPr>
          <w:rFonts w:cs="Arial"/>
          <w:bCs/>
          <w:sz w:val="22"/>
          <w:szCs w:val="22"/>
        </w:rPr>
        <w:t xml:space="preserve">za prodajalca: </w:t>
      </w:r>
    </w:p>
    <w:p w14:paraId="44ACEEE1" w14:textId="77777777" w:rsidR="000634DC" w:rsidRPr="00BC0633" w:rsidRDefault="000634DC" w:rsidP="000634DC">
      <w:pPr>
        <w:keepNext/>
        <w:keepLines/>
        <w:widowControl w:val="0"/>
        <w:jc w:val="both"/>
        <w:rPr>
          <w:rFonts w:cs="Arial"/>
          <w:sz w:val="22"/>
          <w:szCs w:val="22"/>
        </w:rPr>
      </w:pPr>
      <w:r w:rsidRPr="00BC0633">
        <w:rPr>
          <w:rFonts w:cs="Arial"/>
          <w:bCs/>
          <w:sz w:val="22"/>
          <w:szCs w:val="22"/>
        </w:rPr>
        <w:t>SKRBNIK POGODBE</w:t>
      </w:r>
      <w:r w:rsidRPr="00BC0633">
        <w:rPr>
          <w:rFonts w:cs="Arial"/>
          <w:b/>
          <w:bCs/>
          <w:sz w:val="22"/>
          <w:szCs w:val="22"/>
        </w:rPr>
        <w:t xml:space="preserve">: </w:t>
      </w:r>
      <w:r w:rsidRPr="00BC0633">
        <w:rPr>
          <w:rFonts w:cs="Arial"/>
          <w:b/>
          <w:bCs/>
          <w:sz w:val="22"/>
          <w:szCs w:val="22"/>
        </w:rPr>
        <w:tab/>
      </w:r>
      <w:r w:rsidRPr="00BC0633">
        <w:rPr>
          <w:rFonts w:cs="Arial"/>
          <w:sz w:val="22"/>
          <w:szCs w:val="22"/>
        </w:rPr>
        <w:t>________________________________________________</w:t>
      </w:r>
    </w:p>
    <w:p w14:paraId="3954F5BF" w14:textId="77777777" w:rsidR="000634DC" w:rsidRPr="00BC0633" w:rsidRDefault="000634DC" w:rsidP="000634DC">
      <w:pPr>
        <w:keepNext/>
        <w:keepLines/>
        <w:widowControl w:val="0"/>
        <w:jc w:val="both"/>
        <w:rPr>
          <w:rFonts w:cs="Arial"/>
          <w:b/>
          <w:bCs/>
          <w:sz w:val="22"/>
          <w:szCs w:val="22"/>
        </w:rPr>
      </w:pPr>
      <w:r w:rsidRPr="00BC0633">
        <w:rPr>
          <w:rFonts w:cs="Arial"/>
          <w:sz w:val="22"/>
          <w:szCs w:val="22"/>
        </w:rPr>
        <w:t xml:space="preserve">KONTAKTNA OSEBA: </w:t>
      </w:r>
      <w:r w:rsidRPr="00BC0633">
        <w:rPr>
          <w:rFonts w:cs="Arial"/>
          <w:sz w:val="22"/>
          <w:szCs w:val="22"/>
        </w:rPr>
        <w:tab/>
        <w:t>________________________________________________</w:t>
      </w:r>
    </w:p>
    <w:p w14:paraId="0B646938" w14:textId="77777777" w:rsidR="000634DC" w:rsidRPr="00BC0633" w:rsidRDefault="000634DC" w:rsidP="000634DC">
      <w:pPr>
        <w:jc w:val="both"/>
        <w:rPr>
          <w:rFonts w:cs="Arial"/>
          <w:color w:val="000000"/>
          <w:sz w:val="22"/>
          <w:szCs w:val="22"/>
        </w:rPr>
      </w:pPr>
    </w:p>
    <w:p w14:paraId="2625521A" w14:textId="77777777" w:rsidR="000634DC" w:rsidRPr="00BC0633" w:rsidRDefault="000634DC" w:rsidP="000634DC">
      <w:pPr>
        <w:jc w:val="both"/>
        <w:rPr>
          <w:rFonts w:cs="Arial"/>
          <w:color w:val="000000"/>
          <w:sz w:val="22"/>
          <w:szCs w:val="22"/>
        </w:rPr>
      </w:pPr>
    </w:p>
    <w:p w14:paraId="00CB713D" w14:textId="77777777" w:rsidR="000634DC" w:rsidRPr="00BC0633" w:rsidRDefault="000634DC" w:rsidP="000634DC">
      <w:pPr>
        <w:jc w:val="both"/>
        <w:rPr>
          <w:rFonts w:cs="Arial"/>
          <w:color w:val="000000"/>
          <w:sz w:val="22"/>
          <w:szCs w:val="22"/>
        </w:rPr>
      </w:pPr>
    </w:p>
    <w:p w14:paraId="17C3D0B5" w14:textId="77777777" w:rsidR="000634DC" w:rsidRDefault="000634DC" w:rsidP="000634DC">
      <w:pPr>
        <w:jc w:val="both"/>
        <w:rPr>
          <w:rFonts w:cs="Arial"/>
          <w:b/>
          <w:color w:val="000000"/>
          <w:sz w:val="22"/>
          <w:szCs w:val="22"/>
        </w:rPr>
      </w:pPr>
      <w:r w:rsidRPr="00BC0633">
        <w:rPr>
          <w:rFonts w:cs="Arial"/>
          <w:b/>
          <w:color w:val="000000"/>
          <w:sz w:val="22"/>
          <w:szCs w:val="22"/>
        </w:rPr>
        <w:t>VII. Končne določbe</w:t>
      </w:r>
    </w:p>
    <w:p w14:paraId="4E2A754A" w14:textId="77777777" w:rsidR="000634DC" w:rsidRPr="00BC0633" w:rsidRDefault="000634DC" w:rsidP="000634DC">
      <w:pPr>
        <w:jc w:val="both"/>
        <w:rPr>
          <w:rFonts w:cs="Arial"/>
          <w:b/>
          <w:color w:val="000000"/>
          <w:sz w:val="22"/>
          <w:szCs w:val="22"/>
        </w:rPr>
      </w:pPr>
    </w:p>
    <w:p w14:paraId="4DE26C70" w14:textId="77777777" w:rsidR="000634DC" w:rsidRDefault="000634DC" w:rsidP="000634DC">
      <w:pPr>
        <w:jc w:val="center"/>
        <w:rPr>
          <w:rFonts w:cs="Arial"/>
          <w:color w:val="000000"/>
          <w:sz w:val="22"/>
          <w:szCs w:val="22"/>
        </w:rPr>
      </w:pPr>
      <w:r>
        <w:rPr>
          <w:rFonts w:cs="Arial"/>
          <w:color w:val="000000"/>
          <w:sz w:val="22"/>
          <w:szCs w:val="22"/>
        </w:rPr>
        <w:t>6</w:t>
      </w:r>
      <w:r w:rsidRPr="00BC0633">
        <w:rPr>
          <w:rFonts w:cs="Arial"/>
          <w:color w:val="000000"/>
          <w:sz w:val="22"/>
          <w:szCs w:val="22"/>
        </w:rPr>
        <w:t>. člen</w:t>
      </w:r>
    </w:p>
    <w:p w14:paraId="0266F10A" w14:textId="77777777" w:rsidR="000634DC" w:rsidRPr="00BC0633" w:rsidRDefault="000634DC" w:rsidP="000634DC">
      <w:pPr>
        <w:jc w:val="center"/>
        <w:rPr>
          <w:rFonts w:cs="Arial"/>
          <w:color w:val="000000"/>
          <w:sz w:val="22"/>
          <w:szCs w:val="22"/>
        </w:rPr>
      </w:pPr>
    </w:p>
    <w:p w14:paraId="4239B2C6" w14:textId="77777777" w:rsidR="000634DC" w:rsidRPr="00BC0633" w:rsidRDefault="000634DC" w:rsidP="000634DC">
      <w:pPr>
        <w:jc w:val="both"/>
        <w:rPr>
          <w:rFonts w:cs="Arial"/>
          <w:color w:val="000000"/>
          <w:sz w:val="22"/>
          <w:szCs w:val="22"/>
        </w:rPr>
      </w:pPr>
      <w:r w:rsidRPr="00BC0633">
        <w:rPr>
          <w:rFonts w:cs="Arial"/>
          <w:color w:val="000000"/>
          <w:sz w:val="22"/>
          <w:szCs w:val="22"/>
        </w:rPr>
        <w:t>Za vse zadeve, ki niso posebej urejene s to pogodbo, se neposredno (ali smiselno, kjer je primerno) uporabljajo določbe sklenjenega okvirnega sporazuma.</w:t>
      </w:r>
    </w:p>
    <w:p w14:paraId="3A8C1ADE" w14:textId="77777777" w:rsidR="000634DC" w:rsidRPr="00BC0633" w:rsidRDefault="000634DC" w:rsidP="000634DC">
      <w:pPr>
        <w:jc w:val="both"/>
        <w:rPr>
          <w:rFonts w:cs="Arial"/>
          <w:color w:val="000000"/>
          <w:sz w:val="22"/>
          <w:szCs w:val="22"/>
        </w:rPr>
      </w:pPr>
    </w:p>
    <w:p w14:paraId="2BEF8553" w14:textId="77777777" w:rsidR="000634DC" w:rsidRPr="00BC0633" w:rsidRDefault="000634DC" w:rsidP="000634DC">
      <w:pPr>
        <w:jc w:val="both"/>
        <w:rPr>
          <w:rFonts w:cs="Arial"/>
          <w:color w:val="000000"/>
          <w:sz w:val="22"/>
          <w:szCs w:val="22"/>
        </w:rPr>
      </w:pPr>
      <w:r w:rsidRPr="00BC0633">
        <w:rPr>
          <w:rFonts w:cs="Arial"/>
          <w:color w:val="000000"/>
          <w:sz w:val="22"/>
          <w:szCs w:val="22"/>
        </w:rPr>
        <w:t>Stranki se dogovorita, da bosta poskušali vse spore iz te pogodbe rešiti sporazumno. V kolikor sporazum med strankama ne bi bil mogoč, se dogovorita, da bo o sporih iz pogodbe odločalo stvarno pristojno sodišče v Ljubljani po slovenskem pravu.</w:t>
      </w:r>
    </w:p>
    <w:p w14:paraId="1EDA905B" w14:textId="77777777" w:rsidR="000634DC" w:rsidRDefault="000634DC" w:rsidP="000634DC">
      <w:pPr>
        <w:jc w:val="both"/>
        <w:rPr>
          <w:rFonts w:cs="Arial"/>
          <w:color w:val="000000"/>
          <w:sz w:val="22"/>
          <w:szCs w:val="22"/>
        </w:rPr>
      </w:pPr>
    </w:p>
    <w:p w14:paraId="41E0A64F" w14:textId="77777777" w:rsidR="000634DC" w:rsidRPr="00BC0633" w:rsidRDefault="000634DC" w:rsidP="000634DC">
      <w:pPr>
        <w:jc w:val="both"/>
        <w:rPr>
          <w:rFonts w:cs="Arial"/>
          <w:color w:val="000000"/>
          <w:sz w:val="22"/>
          <w:szCs w:val="22"/>
        </w:rPr>
      </w:pPr>
    </w:p>
    <w:p w14:paraId="625907D4" w14:textId="77777777" w:rsidR="000634DC" w:rsidRDefault="000634DC" w:rsidP="000634DC">
      <w:pPr>
        <w:jc w:val="center"/>
        <w:rPr>
          <w:rFonts w:cs="Arial"/>
          <w:color w:val="000000"/>
          <w:sz w:val="22"/>
          <w:szCs w:val="22"/>
        </w:rPr>
      </w:pPr>
      <w:r>
        <w:rPr>
          <w:rFonts w:cs="Arial"/>
          <w:color w:val="000000"/>
          <w:sz w:val="22"/>
          <w:szCs w:val="22"/>
        </w:rPr>
        <w:t>7</w:t>
      </w:r>
      <w:r w:rsidRPr="00BC0633">
        <w:rPr>
          <w:rFonts w:cs="Arial"/>
          <w:color w:val="000000"/>
          <w:sz w:val="22"/>
          <w:szCs w:val="22"/>
        </w:rPr>
        <w:t>. člen</w:t>
      </w:r>
    </w:p>
    <w:p w14:paraId="0C8E35C6" w14:textId="77777777" w:rsidR="000634DC" w:rsidRPr="00BC0633" w:rsidRDefault="000634DC" w:rsidP="000634DC">
      <w:pPr>
        <w:jc w:val="center"/>
        <w:rPr>
          <w:rFonts w:cs="Arial"/>
          <w:color w:val="000000"/>
          <w:sz w:val="22"/>
          <w:szCs w:val="22"/>
        </w:rPr>
      </w:pPr>
    </w:p>
    <w:p w14:paraId="46B193AB" w14:textId="77777777" w:rsidR="000634DC" w:rsidRPr="00BC0633" w:rsidRDefault="000634DC" w:rsidP="000634DC">
      <w:pPr>
        <w:jc w:val="both"/>
        <w:rPr>
          <w:rFonts w:cs="Arial"/>
          <w:color w:val="000000"/>
          <w:sz w:val="22"/>
          <w:szCs w:val="22"/>
        </w:rPr>
      </w:pPr>
      <w:r w:rsidRPr="00BC0633">
        <w:rPr>
          <w:rFonts w:cs="Arial"/>
          <w:color w:val="000000"/>
          <w:sz w:val="22"/>
          <w:szCs w:val="22"/>
        </w:rPr>
        <w:t xml:space="preserve">Pogodba je sestavljena v </w:t>
      </w:r>
      <w:r>
        <w:rPr>
          <w:rFonts w:cs="Arial"/>
          <w:color w:val="000000"/>
          <w:sz w:val="22"/>
          <w:szCs w:val="22"/>
        </w:rPr>
        <w:t>dveh</w:t>
      </w:r>
      <w:r w:rsidRPr="00BC0633">
        <w:rPr>
          <w:rFonts w:cs="Arial"/>
          <w:color w:val="000000"/>
          <w:sz w:val="22"/>
          <w:szCs w:val="22"/>
        </w:rPr>
        <w:t xml:space="preserve"> (</w:t>
      </w:r>
      <w:r>
        <w:rPr>
          <w:rFonts w:cs="Arial"/>
          <w:color w:val="000000"/>
          <w:sz w:val="22"/>
          <w:szCs w:val="22"/>
        </w:rPr>
        <w:t>2</w:t>
      </w:r>
      <w:r w:rsidRPr="00BC0633">
        <w:rPr>
          <w:rFonts w:cs="Arial"/>
          <w:color w:val="000000"/>
          <w:sz w:val="22"/>
          <w:szCs w:val="22"/>
        </w:rPr>
        <w:t xml:space="preserve">) </w:t>
      </w:r>
      <w:r w:rsidRPr="00BC0633">
        <w:rPr>
          <w:rFonts w:cs="Arial"/>
          <w:sz w:val="22"/>
          <w:szCs w:val="22"/>
        </w:rPr>
        <w:t>enakih</w:t>
      </w:r>
      <w:r w:rsidRPr="00BC0633">
        <w:rPr>
          <w:rFonts w:cs="Arial"/>
          <w:color w:val="000000"/>
          <w:sz w:val="22"/>
          <w:szCs w:val="22"/>
        </w:rPr>
        <w:t xml:space="preserve"> izvodih, od katerih vsaka od pogodbenih strank prejme po </w:t>
      </w:r>
      <w:r>
        <w:rPr>
          <w:rFonts w:cs="Arial"/>
          <w:color w:val="000000"/>
          <w:sz w:val="22"/>
          <w:szCs w:val="22"/>
        </w:rPr>
        <w:t>en</w:t>
      </w:r>
      <w:r w:rsidRPr="00BC0633">
        <w:rPr>
          <w:rFonts w:cs="Arial"/>
          <w:color w:val="000000"/>
          <w:sz w:val="22"/>
          <w:szCs w:val="22"/>
        </w:rPr>
        <w:t xml:space="preserve"> (</w:t>
      </w:r>
      <w:r>
        <w:rPr>
          <w:rFonts w:cs="Arial"/>
          <w:color w:val="000000"/>
          <w:sz w:val="22"/>
          <w:szCs w:val="22"/>
        </w:rPr>
        <w:t>1) izvod</w:t>
      </w:r>
      <w:r w:rsidRPr="00BC0633">
        <w:rPr>
          <w:rFonts w:cs="Arial"/>
          <w:color w:val="000000"/>
          <w:sz w:val="22"/>
          <w:szCs w:val="22"/>
        </w:rPr>
        <w:t>.</w:t>
      </w:r>
    </w:p>
    <w:p w14:paraId="257ADD71" w14:textId="77777777" w:rsidR="000634DC" w:rsidRPr="00BC0633" w:rsidRDefault="000634DC" w:rsidP="000634DC">
      <w:pPr>
        <w:jc w:val="both"/>
        <w:rPr>
          <w:rFonts w:cs="Arial"/>
          <w:color w:val="000000"/>
          <w:sz w:val="22"/>
          <w:szCs w:val="22"/>
        </w:rPr>
      </w:pPr>
    </w:p>
    <w:p w14:paraId="758DF51D" w14:textId="77777777" w:rsidR="000634DC" w:rsidRDefault="000634DC" w:rsidP="000634DC">
      <w:pPr>
        <w:jc w:val="both"/>
        <w:rPr>
          <w:rFonts w:cs="Arial"/>
          <w:color w:val="000000"/>
          <w:sz w:val="22"/>
          <w:szCs w:val="22"/>
        </w:rPr>
      </w:pPr>
    </w:p>
    <w:p w14:paraId="62015B29" w14:textId="77777777" w:rsidR="000634DC" w:rsidRPr="00BC0633" w:rsidRDefault="000634DC" w:rsidP="000634DC">
      <w:pPr>
        <w:jc w:val="both"/>
        <w:rPr>
          <w:rFonts w:cs="Arial"/>
          <w:color w:val="000000"/>
          <w:sz w:val="22"/>
          <w:szCs w:val="22"/>
        </w:rPr>
      </w:pPr>
      <w:r w:rsidRPr="00BC0633">
        <w:rPr>
          <w:rFonts w:cs="Arial"/>
          <w:color w:val="000000"/>
          <w:sz w:val="22"/>
          <w:szCs w:val="22"/>
        </w:rPr>
        <w:t>Priloge:</w:t>
      </w:r>
    </w:p>
    <w:p w14:paraId="69131706" w14:textId="77777777" w:rsidR="000634DC" w:rsidRPr="00BC0633" w:rsidRDefault="000634DC" w:rsidP="000634DC">
      <w:pPr>
        <w:numPr>
          <w:ilvl w:val="0"/>
          <w:numId w:val="36"/>
        </w:numPr>
        <w:jc w:val="both"/>
        <w:rPr>
          <w:rFonts w:cs="Arial"/>
          <w:color w:val="000000"/>
          <w:sz w:val="22"/>
          <w:szCs w:val="22"/>
        </w:rPr>
      </w:pPr>
      <w:r w:rsidRPr="00BC0633">
        <w:rPr>
          <w:rFonts w:cs="Arial"/>
          <w:color w:val="000000"/>
          <w:sz w:val="22"/>
          <w:szCs w:val="22"/>
        </w:rPr>
        <w:t>Ponudbeni predračun</w:t>
      </w:r>
    </w:p>
    <w:p w14:paraId="1C6726EF" w14:textId="77777777" w:rsidR="000634DC" w:rsidRPr="00BC0633" w:rsidRDefault="000634DC" w:rsidP="000634DC">
      <w:pPr>
        <w:numPr>
          <w:ilvl w:val="0"/>
          <w:numId w:val="36"/>
        </w:numPr>
        <w:jc w:val="both"/>
        <w:rPr>
          <w:rFonts w:cs="Arial"/>
          <w:color w:val="000000"/>
          <w:sz w:val="22"/>
          <w:szCs w:val="22"/>
        </w:rPr>
      </w:pPr>
      <w:r w:rsidRPr="00BC0633">
        <w:rPr>
          <w:rFonts w:cs="Arial"/>
          <w:color w:val="000000"/>
          <w:sz w:val="22"/>
          <w:szCs w:val="22"/>
        </w:rPr>
        <w:t>Tehnične specifikacije</w:t>
      </w:r>
    </w:p>
    <w:p w14:paraId="3C4D6BED" w14:textId="77777777" w:rsidR="000634DC" w:rsidRDefault="000634DC" w:rsidP="000634DC">
      <w:pPr>
        <w:jc w:val="both"/>
        <w:rPr>
          <w:rFonts w:cs="Arial"/>
          <w:color w:val="000000"/>
          <w:sz w:val="22"/>
          <w:szCs w:val="22"/>
        </w:rPr>
      </w:pPr>
    </w:p>
    <w:p w14:paraId="0132396B" w14:textId="77777777" w:rsidR="000634DC" w:rsidRPr="00BC0633" w:rsidRDefault="000634DC" w:rsidP="000634DC">
      <w:pPr>
        <w:jc w:val="both"/>
        <w:rPr>
          <w:rFonts w:cs="Arial"/>
          <w:color w:val="000000"/>
          <w:sz w:val="22"/>
          <w:szCs w:val="22"/>
        </w:rPr>
      </w:pPr>
    </w:p>
    <w:p w14:paraId="7ED17AEF" w14:textId="77777777" w:rsidR="000634DC" w:rsidRPr="00BC0633" w:rsidRDefault="000634DC" w:rsidP="000634DC">
      <w:pPr>
        <w:jc w:val="both"/>
        <w:rPr>
          <w:rFonts w:cs="Arial"/>
          <w:color w:val="000000"/>
          <w:sz w:val="22"/>
          <w:szCs w:val="22"/>
        </w:rPr>
      </w:pPr>
    </w:p>
    <w:p w14:paraId="45662474" w14:textId="77777777" w:rsidR="000634DC" w:rsidRPr="00BC0633" w:rsidRDefault="000634DC" w:rsidP="000634DC"/>
    <w:p w14:paraId="7A913E4B" w14:textId="77777777" w:rsidR="000634DC" w:rsidRPr="00D23250" w:rsidRDefault="000634DC" w:rsidP="000634DC">
      <w:pPr>
        <w:rPr>
          <w:rFonts w:cs="Arial"/>
        </w:rPr>
      </w:pPr>
    </w:p>
    <w:tbl>
      <w:tblPr>
        <w:tblW w:w="0" w:type="auto"/>
        <w:jc w:val="center"/>
        <w:tblLook w:val="01E0" w:firstRow="1" w:lastRow="1" w:firstColumn="1" w:lastColumn="1" w:noHBand="0" w:noVBand="0"/>
      </w:tblPr>
      <w:tblGrid>
        <w:gridCol w:w="4605"/>
        <w:gridCol w:w="4605"/>
      </w:tblGrid>
      <w:tr w:rsidR="00CC1857" w:rsidRPr="00BC0633" w14:paraId="37D29F03" w14:textId="77777777" w:rsidTr="003978DD">
        <w:trPr>
          <w:jc w:val="center"/>
        </w:trPr>
        <w:tc>
          <w:tcPr>
            <w:tcW w:w="4605" w:type="dxa"/>
          </w:tcPr>
          <w:p w14:paraId="68F8C6C5" w14:textId="35EC8419" w:rsidR="00CC1857" w:rsidRPr="00CC1857" w:rsidRDefault="00CC1857" w:rsidP="00CC1857">
            <w:pPr>
              <w:rPr>
                <w:rFonts w:cs="Arial"/>
              </w:rPr>
            </w:pPr>
            <w:r w:rsidRPr="00CC1857">
              <w:rPr>
                <w:rFonts w:cs="Arial"/>
              </w:rPr>
              <w:t xml:space="preserve">Št. </w:t>
            </w:r>
            <w:r>
              <w:rPr>
                <w:rFonts w:cs="Arial"/>
              </w:rPr>
              <w:t>pogodbe</w:t>
            </w:r>
            <w:r w:rsidRPr="00CC1857">
              <w:rPr>
                <w:rFonts w:cs="Arial"/>
              </w:rPr>
              <w:t>: ____________</w:t>
            </w:r>
            <w:r w:rsidRPr="00CC1857">
              <w:rPr>
                <w:rFonts w:cs="Arial"/>
              </w:rPr>
              <w:tab/>
            </w:r>
            <w:r w:rsidRPr="00CC1857">
              <w:rPr>
                <w:rFonts w:cs="Arial"/>
              </w:rPr>
              <w:tab/>
            </w:r>
          </w:p>
          <w:p w14:paraId="2AEE5773" w14:textId="77777777" w:rsidR="00CC1857" w:rsidRPr="00BC0633" w:rsidRDefault="00CC1857" w:rsidP="00CC1857">
            <w:pPr>
              <w:rPr>
                <w:rFonts w:cs="Arial"/>
                <w:sz w:val="22"/>
                <w:szCs w:val="22"/>
              </w:rPr>
            </w:pPr>
            <w:r w:rsidRPr="00BC0633">
              <w:rPr>
                <w:rFonts w:cs="Arial"/>
                <w:sz w:val="22"/>
                <w:szCs w:val="22"/>
              </w:rPr>
              <w:t xml:space="preserve"> </w:t>
            </w:r>
          </w:p>
          <w:p w14:paraId="149D8F20" w14:textId="77777777" w:rsidR="00CC1857" w:rsidRPr="00BC0633" w:rsidRDefault="00CC1857" w:rsidP="00CC1857">
            <w:pPr>
              <w:jc w:val="both"/>
              <w:rPr>
                <w:rFonts w:eastAsia="Calibri"/>
                <w:sz w:val="22"/>
                <w:szCs w:val="22"/>
                <w:lang w:eastAsia="en-US"/>
              </w:rPr>
            </w:pPr>
            <w:r w:rsidRPr="00BC0633">
              <w:rPr>
                <w:rFonts w:eastAsia="Calibri"/>
                <w:sz w:val="22"/>
                <w:szCs w:val="22"/>
                <w:lang w:eastAsia="en-US"/>
              </w:rPr>
              <w:t>V/na:</w:t>
            </w:r>
            <w:r w:rsidRPr="00BC0633">
              <w:rPr>
                <w:rFonts w:eastAsia="Calibri" w:cs="Arial"/>
                <w:sz w:val="22"/>
                <w:szCs w:val="22"/>
                <w:lang w:eastAsia="en-US"/>
              </w:rPr>
              <w:t xml:space="preserve"> ______________, dne _________</w:t>
            </w:r>
          </w:p>
          <w:p w14:paraId="7B8888E0" w14:textId="77777777" w:rsidR="00CC1857" w:rsidRPr="00BC0633" w:rsidRDefault="00CC1857" w:rsidP="00CC1857">
            <w:pPr>
              <w:rPr>
                <w:rFonts w:cs="Arial"/>
                <w:sz w:val="22"/>
                <w:szCs w:val="22"/>
              </w:rPr>
            </w:pP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p>
          <w:p w14:paraId="3FF7F9CD" w14:textId="77777777" w:rsidR="00CC1857" w:rsidRPr="00BC0633" w:rsidRDefault="00CC1857" w:rsidP="00CC1857">
            <w:pPr>
              <w:rPr>
                <w:rFonts w:cs="Arial"/>
                <w:sz w:val="22"/>
                <w:szCs w:val="22"/>
              </w:rPr>
            </w:pPr>
            <w:r w:rsidRPr="00BC0633">
              <w:rPr>
                <w:rFonts w:cs="Arial"/>
                <w:sz w:val="22"/>
                <w:szCs w:val="22"/>
              </w:rPr>
              <w:t>Dobavitelj:</w:t>
            </w:r>
          </w:p>
          <w:p w14:paraId="27371434" w14:textId="77777777" w:rsidR="00CC1857" w:rsidRPr="00BC0633" w:rsidRDefault="00CC1857" w:rsidP="00CC1857">
            <w:pPr>
              <w:jc w:val="both"/>
              <w:rPr>
                <w:rFonts w:eastAsia="Calibri" w:cs="Arial"/>
                <w:sz w:val="22"/>
                <w:szCs w:val="22"/>
                <w:lang w:eastAsia="en-US"/>
              </w:rPr>
            </w:pPr>
            <w:r w:rsidRPr="00BC0633">
              <w:rPr>
                <w:rFonts w:eastAsia="Calibri" w:cs="Arial"/>
                <w:sz w:val="22"/>
                <w:szCs w:val="22"/>
                <w:lang w:eastAsia="en-US"/>
              </w:rPr>
              <w:t>_________________</w:t>
            </w:r>
          </w:p>
          <w:p w14:paraId="070EC37E" w14:textId="77777777" w:rsidR="00CC1857" w:rsidRPr="00BC0633" w:rsidRDefault="00CC1857" w:rsidP="00CC1857">
            <w:pPr>
              <w:rPr>
                <w:rFonts w:eastAsia="Calibri" w:cs="Arial"/>
                <w:sz w:val="22"/>
                <w:szCs w:val="22"/>
                <w:lang w:eastAsia="en-US"/>
              </w:rPr>
            </w:pPr>
            <w:r w:rsidRPr="00BC0633">
              <w:rPr>
                <w:rFonts w:eastAsia="Calibri" w:cs="Arial"/>
                <w:sz w:val="22"/>
                <w:szCs w:val="22"/>
                <w:lang w:eastAsia="en-US"/>
              </w:rPr>
              <w:t>_________________</w:t>
            </w:r>
          </w:p>
          <w:p w14:paraId="5C6E7FE1" w14:textId="77777777" w:rsidR="00CC1857" w:rsidRPr="00BC0633" w:rsidRDefault="00CC1857" w:rsidP="00CC1857">
            <w:pPr>
              <w:rPr>
                <w:rFonts w:cs="Arial"/>
                <w:sz w:val="22"/>
                <w:szCs w:val="22"/>
              </w:rPr>
            </w:pPr>
            <w:r w:rsidRPr="00BC0633">
              <w:rPr>
                <w:rFonts w:eastAsia="Calibri" w:cs="Arial"/>
                <w:sz w:val="22"/>
                <w:szCs w:val="22"/>
                <w:lang w:eastAsia="en-US"/>
              </w:rPr>
              <w:t>_________________</w:t>
            </w:r>
            <w:r w:rsidRPr="00BC0633">
              <w:rPr>
                <w:rFonts w:cs="Arial"/>
                <w:sz w:val="22"/>
                <w:szCs w:val="22"/>
              </w:rPr>
              <w:tab/>
              <w:t xml:space="preserve">                                 </w:t>
            </w:r>
          </w:p>
          <w:p w14:paraId="162CC30B" w14:textId="77777777" w:rsidR="00CC1857" w:rsidRDefault="00CC1857" w:rsidP="00CC1857">
            <w:pPr>
              <w:rPr>
                <w:rFonts w:cs="Arial"/>
                <w:bCs/>
                <w:sz w:val="22"/>
                <w:szCs w:val="22"/>
              </w:rPr>
            </w:pPr>
          </w:p>
          <w:p w14:paraId="4E432A7A" w14:textId="77777777" w:rsidR="00CC1857" w:rsidRDefault="00CC1857" w:rsidP="00CC1857">
            <w:pPr>
              <w:rPr>
                <w:rFonts w:cs="Arial"/>
                <w:bCs/>
                <w:sz w:val="22"/>
                <w:szCs w:val="22"/>
              </w:rPr>
            </w:pPr>
          </w:p>
          <w:p w14:paraId="01C16DFB" w14:textId="77777777" w:rsidR="00CC1857" w:rsidRDefault="00CC1857" w:rsidP="00CC1857">
            <w:pPr>
              <w:rPr>
                <w:rFonts w:cs="Arial"/>
                <w:bCs/>
                <w:sz w:val="22"/>
                <w:szCs w:val="22"/>
              </w:rPr>
            </w:pPr>
          </w:p>
          <w:p w14:paraId="74A4D99F" w14:textId="77777777" w:rsidR="00CC1857" w:rsidRDefault="00CC1857" w:rsidP="00CC1857">
            <w:pPr>
              <w:rPr>
                <w:rFonts w:cs="Arial"/>
                <w:bCs/>
                <w:sz w:val="22"/>
                <w:szCs w:val="22"/>
              </w:rPr>
            </w:pPr>
          </w:p>
          <w:p w14:paraId="733DA5BE" w14:textId="77777777" w:rsidR="00CC1857" w:rsidRDefault="00CC1857" w:rsidP="00CC1857">
            <w:pPr>
              <w:rPr>
                <w:rFonts w:cs="Arial"/>
                <w:bCs/>
                <w:sz w:val="22"/>
                <w:szCs w:val="22"/>
              </w:rPr>
            </w:pPr>
          </w:p>
          <w:p w14:paraId="10195CD4" w14:textId="77777777" w:rsidR="00CC1857" w:rsidRDefault="00CC1857" w:rsidP="00CC1857">
            <w:pPr>
              <w:rPr>
                <w:rFonts w:cs="Arial"/>
                <w:bCs/>
                <w:sz w:val="22"/>
                <w:szCs w:val="22"/>
              </w:rPr>
            </w:pPr>
          </w:p>
          <w:p w14:paraId="73372CCA" w14:textId="77777777" w:rsidR="00CC1857" w:rsidRPr="00BC0633" w:rsidRDefault="00CC1857" w:rsidP="00CC1857">
            <w:pPr>
              <w:rPr>
                <w:rFonts w:cs="Arial"/>
                <w:bCs/>
                <w:sz w:val="22"/>
                <w:szCs w:val="22"/>
              </w:rPr>
            </w:pPr>
          </w:p>
        </w:tc>
        <w:tc>
          <w:tcPr>
            <w:tcW w:w="4605" w:type="dxa"/>
            <w:hideMark/>
          </w:tcPr>
          <w:p w14:paraId="4797A2ED" w14:textId="1FCAE6EA" w:rsidR="00CC1857" w:rsidRPr="00CC1857" w:rsidRDefault="00CC1857" w:rsidP="00CC1857">
            <w:pPr>
              <w:rPr>
                <w:rFonts w:cs="Arial"/>
              </w:rPr>
            </w:pPr>
            <w:r w:rsidRPr="00CC1857">
              <w:rPr>
                <w:rFonts w:cs="Arial"/>
              </w:rPr>
              <w:t xml:space="preserve">Št. </w:t>
            </w:r>
            <w:r>
              <w:rPr>
                <w:rFonts w:cs="Arial"/>
              </w:rPr>
              <w:t>pogodbe</w:t>
            </w:r>
            <w:r w:rsidRPr="00CC1857">
              <w:rPr>
                <w:rFonts w:cs="Arial"/>
              </w:rPr>
              <w:t>: 03–ZŠK–____/2025</w:t>
            </w:r>
            <w:r w:rsidRPr="00CC1857">
              <w:rPr>
                <w:rFonts w:cs="Arial"/>
              </w:rPr>
              <w:tab/>
            </w:r>
          </w:p>
          <w:p w14:paraId="1F524B7F" w14:textId="77777777" w:rsidR="00CC1857" w:rsidRPr="00BC0633" w:rsidRDefault="00CC1857" w:rsidP="00CC1857">
            <w:pPr>
              <w:rPr>
                <w:rFonts w:cs="Arial"/>
                <w:sz w:val="22"/>
                <w:szCs w:val="22"/>
              </w:rPr>
            </w:pPr>
            <w:r w:rsidRPr="00BC0633">
              <w:rPr>
                <w:rFonts w:cs="Arial"/>
                <w:sz w:val="22"/>
                <w:szCs w:val="22"/>
              </w:rPr>
              <w:t xml:space="preserve"> </w:t>
            </w:r>
          </w:p>
          <w:p w14:paraId="3327021B" w14:textId="77777777" w:rsidR="00CC1857" w:rsidRPr="00BC0633" w:rsidRDefault="00CC1857" w:rsidP="00CC1857">
            <w:pPr>
              <w:rPr>
                <w:rFonts w:cs="Arial"/>
                <w:sz w:val="22"/>
                <w:szCs w:val="22"/>
              </w:rPr>
            </w:pPr>
            <w:r w:rsidRPr="00BC0633">
              <w:rPr>
                <w:rFonts w:cs="Arial"/>
                <w:sz w:val="22"/>
                <w:szCs w:val="22"/>
              </w:rPr>
              <w:t>V Ljubljani, dne _____________</w:t>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r w:rsidRPr="00BC0633">
              <w:rPr>
                <w:rFonts w:cs="Arial"/>
                <w:sz w:val="22"/>
                <w:szCs w:val="22"/>
              </w:rPr>
              <w:tab/>
            </w:r>
          </w:p>
          <w:p w14:paraId="7A889DC5" w14:textId="77777777" w:rsidR="00CC1857" w:rsidRPr="00BC0633" w:rsidRDefault="00CC1857" w:rsidP="00CC1857">
            <w:pPr>
              <w:rPr>
                <w:rFonts w:cs="Arial"/>
                <w:sz w:val="22"/>
                <w:szCs w:val="22"/>
              </w:rPr>
            </w:pPr>
            <w:r w:rsidRPr="00BC0633">
              <w:rPr>
                <w:rFonts w:cs="Arial"/>
                <w:sz w:val="22"/>
                <w:szCs w:val="22"/>
              </w:rPr>
              <w:t>Naročnik:</w:t>
            </w:r>
          </w:p>
          <w:p w14:paraId="66199835" w14:textId="77777777" w:rsidR="00CC1857" w:rsidRPr="002571E0" w:rsidRDefault="00CC1857" w:rsidP="00CC1857">
            <w:pPr>
              <w:jc w:val="both"/>
              <w:rPr>
                <w:rFonts w:eastAsia="Calibri" w:cs="Arial"/>
                <w:sz w:val="22"/>
                <w:szCs w:val="22"/>
                <w:lang w:eastAsia="en-US"/>
              </w:rPr>
            </w:pPr>
            <w:r w:rsidRPr="002571E0">
              <w:rPr>
                <w:rFonts w:eastAsia="Calibri" w:cs="Arial"/>
                <w:sz w:val="22"/>
                <w:szCs w:val="22"/>
                <w:lang w:eastAsia="en-US"/>
              </w:rPr>
              <w:t>Onkološki inštitut Ljubljana</w:t>
            </w:r>
          </w:p>
          <w:p w14:paraId="7EF11D04" w14:textId="77777777" w:rsidR="00CC1857" w:rsidRPr="002571E0" w:rsidRDefault="00CC1857" w:rsidP="00CC1857">
            <w:pPr>
              <w:rPr>
                <w:rFonts w:cs="Arial"/>
                <w:sz w:val="22"/>
                <w:szCs w:val="22"/>
              </w:rPr>
            </w:pPr>
            <w:r>
              <w:rPr>
                <w:rFonts w:cs="Arial"/>
                <w:sz w:val="22"/>
                <w:szCs w:val="22"/>
              </w:rPr>
              <w:t xml:space="preserve">Zlata Štiblar </w:t>
            </w:r>
            <w:proofErr w:type="spellStart"/>
            <w:r>
              <w:rPr>
                <w:rFonts w:cs="Arial"/>
                <w:sz w:val="22"/>
                <w:szCs w:val="22"/>
              </w:rPr>
              <w:t>Kisić</w:t>
            </w:r>
            <w:proofErr w:type="spellEnd"/>
          </w:p>
          <w:p w14:paraId="75C8EA54" w14:textId="02F314A6" w:rsidR="00CC1857" w:rsidRPr="00BC0633" w:rsidRDefault="00CC1857" w:rsidP="00CC1857">
            <w:pPr>
              <w:rPr>
                <w:rFonts w:cs="Arial"/>
                <w:bCs/>
                <w:sz w:val="22"/>
                <w:szCs w:val="22"/>
              </w:rPr>
            </w:pPr>
            <w:r w:rsidRPr="002571E0">
              <w:rPr>
                <w:rFonts w:cs="Arial"/>
                <w:bCs/>
                <w:sz w:val="22"/>
                <w:szCs w:val="22"/>
              </w:rPr>
              <w:t>direktoric</w:t>
            </w:r>
            <w:r>
              <w:rPr>
                <w:rFonts w:cs="Arial"/>
                <w:bCs/>
                <w:sz w:val="22"/>
                <w:szCs w:val="22"/>
              </w:rPr>
              <w:t>a</w:t>
            </w:r>
          </w:p>
        </w:tc>
      </w:tr>
    </w:tbl>
    <w:p w14:paraId="262B11BB" w14:textId="77777777" w:rsidR="000634DC" w:rsidRPr="009C2D07" w:rsidRDefault="000634DC" w:rsidP="000634DC">
      <w:pPr>
        <w:rPr>
          <w:rFonts w:cs="Arial"/>
          <w:b/>
          <w:szCs w:val="24"/>
        </w:rPr>
      </w:pPr>
    </w:p>
    <w:p w14:paraId="5614BE7D" w14:textId="77777777" w:rsidR="00964C45" w:rsidRPr="009C2D07" w:rsidRDefault="00964C45" w:rsidP="000634DC">
      <w:pPr>
        <w:jc w:val="center"/>
        <w:rPr>
          <w:rFonts w:cs="Arial"/>
          <w:color w:val="000000"/>
        </w:rPr>
      </w:pPr>
    </w:p>
    <w:sectPr w:rsidR="00964C45" w:rsidRPr="009C2D07"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9F95D" w14:textId="77777777" w:rsidR="00F971A4" w:rsidRDefault="00F971A4">
      <w:r>
        <w:separator/>
      </w:r>
    </w:p>
  </w:endnote>
  <w:endnote w:type="continuationSeparator" w:id="0">
    <w:p w14:paraId="45BB1DE6" w14:textId="77777777" w:rsidR="00F971A4" w:rsidRDefault="00F9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05B1B" w14:textId="77777777" w:rsidR="00F971A4" w:rsidRPr="009B27E1" w:rsidRDefault="00F971A4">
      <w:pPr>
        <w:rPr>
          <w:sz w:val="2"/>
          <w:szCs w:val="2"/>
        </w:rPr>
      </w:pPr>
    </w:p>
  </w:footnote>
  <w:footnote w:type="continuationSeparator" w:id="0">
    <w:p w14:paraId="502471CD" w14:textId="77777777" w:rsidR="00F971A4" w:rsidRPr="009B27E1" w:rsidRDefault="00F971A4">
      <w:pPr>
        <w:rPr>
          <w:sz w:val="2"/>
          <w:szCs w:val="2"/>
        </w:rPr>
      </w:pPr>
    </w:p>
  </w:footnote>
  <w:footnote w:type="continuationNotice" w:id="1">
    <w:p w14:paraId="13D0BB2E" w14:textId="77777777" w:rsidR="00F971A4" w:rsidRPr="009B27E1" w:rsidRDefault="00F971A4">
      <w:pPr>
        <w:rPr>
          <w:sz w:val="2"/>
          <w:szCs w:val="2"/>
        </w:rPr>
      </w:pPr>
    </w:p>
  </w:footnote>
  <w:footnote w:id="2">
    <w:p w14:paraId="440AA80D" w14:textId="77777777" w:rsidR="003978DD" w:rsidRPr="004D2A63" w:rsidRDefault="003978DD">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7DDC7D2" w14:textId="77777777" w:rsidR="003978DD" w:rsidRDefault="003978DD" w:rsidP="00DE289E">
      <w:pPr>
        <w:autoSpaceDE w:val="0"/>
        <w:autoSpaceDN w:val="0"/>
        <w:adjustRightInd w:val="0"/>
        <w:rPr>
          <w:rFonts w:cs="Arial"/>
          <w:sz w:val="16"/>
          <w:szCs w:val="16"/>
        </w:rPr>
      </w:pPr>
      <w:r>
        <w:rPr>
          <w:rFonts w:cs="Arial"/>
          <w:b/>
          <w:bCs/>
          <w:iCs/>
          <w:sz w:val="16"/>
          <w:szCs w:val="16"/>
        </w:rPr>
        <w:t>Navodila za izpolnitev:</w:t>
      </w:r>
    </w:p>
    <w:p w14:paraId="4247BFF8" w14:textId="77777777" w:rsidR="003978DD" w:rsidRDefault="003978D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59C7086" w14:textId="77777777" w:rsidR="003978DD" w:rsidRDefault="003978D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D959FF1" w14:textId="77777777" w:rsidR="003978DD" w:rsidRDefault="003978D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025C389" w14:textId="77777777" w:rsidR="003978DD" w:rsidRDefault="003978DD" w:rsidP="00DE289E">
      <w:pPr>
        <w:autoSpaceDE w:val="0"/>
        <w:autoSpaceDN w:val="0"/>
        <w:adjustRightInd w:val="0"/>
        <w:rPr>
          <w:rFonts w:cs="Arial"/>
          <w:sz w:val="16"/>
          <w:szCs w:val="16"/>
        </w:rPr>
      </w:pPr>
      <w:r>
        <w:rPr>
          <w:rFonts w:cs="Arial"/>
          <w:b/>
          <w:bCs/>
          <w:iCs/>
          <w:sz w:val="16"/>
          <w:szCs w:val="16"/>
        </w:rPr>
        <w:t xml:space="preserve">Navodila za izpolnitev: </w:t>
      </w:r>
    </w:p>
    <w:p w14:paraId="63CB104C" w14:textId="77777777" w:rsidR="003978DD" w:rsidRDefault="003978DD"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03D0FED" w14:textId="77777777" w:rsidR="003978DD" w:rsidRDefault="003978DD"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198A22F" w14:textId="77777777" w:rsidR="003978DD" w:rsidRDefault="003978DD"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1792A990" w14:textId="77777777" w:rsidR="003978DD" w:rsidRPr="00C972CE" w:rsidRDefault="003978DD"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14:paraId="707FBBEC" w14:textId="77777777" w:rsidR="003978DD" w:rsidRDefault="003978DD" w:rsidP="00765720">
      <w:pPr>
        <w:autoSpaceDE w:val="0"/>
        <w:autoSpaceDN w:val="0"/>
        <w:adjustRightInd w:val="0"/>
        <w:rPr>
          <w:rFonts w:cs="Arial"/>
          <w:color w:val="000000"/>
          <w:sz w:val="16"/>
          <w:szCs w:val="16"/>
        </w:rPr>
      </w:pPr>
      <w:r>
        <w:rPr>
          <w:rFonts w:cs="Arial"/>
          <w:b/>
          <w:bCs/>
          <w:iCs/>
          <w:color w:val="000000"/>
          <w:sz w:val="16"/>
          <w:szCs w:val="16"/>
        </w:rPr>
        <w:t>Navodila za izpolnitev:</w:t>
      </w:r>
    </w:p>
    <w:p w14:paraId="6F5938EE" w14:textId="77777777" w:rsidR="003978DD" w:rsidRDefault="003978D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CE9E764" w14:textId="77777777" w:rsidR="003978DD" w:rsidRDefault="003978DD"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445EB494" w14:textId="77777777" w:rsidR="003978DD" w:rsidRDefault="003978DD" w:rsidP="00765720">
      <w:pPr>
        <w:autoSpaceDE w:val="0"/>
        <w:autoSpaceDN w:val="0"/>
        <w:adjustRightInd w:val="0"/>
        <w:rPr>
          <w:rFonts w:cs="Arial"/>
          <w:sz w:val="16"/>
          <w:szCs w:val="16"/>
        </w:rPr>
      </w:pPr>
      <w:r>
        <w:rPr>
          <w:rFonts w:cs="Arial"/>
          <w:b/>
          <w:bCs/>
          <w:iCs/>
          <w:sz w:val="16"/>
          <w:szCs w:val="16"/>
        </w:rPr>
        <w:t xml:space="preserve">Navodila za izpolnitev: </w:t>
      </w:r>
    </w:p>
    <w:p w14:paraId="00427606" w14:textId="77777777" w:rsidR="003978DD" w:rsidRDefault="003978DD"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60185C3" w14:textId="23755EE3" w:rsidR="003978DD" w:rsidRDefault="003978DD"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4B92" w14:textId="77777777" w:rsidR="003978DD" w:rsidRDefault="003978DD" w:rsidP="00307037">
    <w:pPr>
      <w:pStyle w:val="Header"/>
    </w:pPr>
    <w:r>
      <w:rPr>
        <w:noProof/>
      </w:rPr>
      <w:drawing>
        <wp:inline distT="0" distB="0" distL="0" distR="0" wp14:anchorId="485D0A57" wp14:editId="34628EB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72EA1380" w14:textId="77777777" w:rsidR="003978DD" w:rsidRDefault="0039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987D46"/>
    <w:multiLevelType w:val="hybridMultilevel"/>
    <w:tmpl w:val="916080B2"/>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5076F93"/>
    <w:multiLevelType w:val="hybridMultilevel"/>
    <w:tmpl w:val="928EFFA4"/>
    <w:lvl w:ilvl="0" w:tplc="E5546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D35C07"/>
    <w:multiLevelType w:val="hybridMultilevel"/>
    <w:tmpl w:val="85020B34"/>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7D238D"/>
    <w:multiLevelType w:val="hybridMultilevel"/>
    <w:tmpl w:val="5ED45C0A"/>
    <w:lvl w:ilvl="0" w:tplc="75908E3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C3268C"/>
    <w:multiLevelType w:val="hybridMultilevel"/>
    <w:tmpl w:val="14CE7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E76D21"/>
    <w:multiLevelType w:val="hybridMultilevel"/>
    <w:tmpl w:val="C4044188"/>
    <w:lvl w:ilvl="0" w:tplc="631CAE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61F010B"/>
    <w:multiLevelType w:val="hybridMultilevel"/>
    <w:tmpl w:val="FCCE0372"/>
    <w:lvl w:ilvl="0" w:tplc="E3061294">
      <w:start w:val="1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5A12B1"/>
    <w:multiLevelType w:val="hybridMultilevel"/>
    <w:tmpl w:val="B088C722"/>
    <w:lvl w:ilvl="0" w:tplc="DD1C228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399C4AD6"/>
    <w:multiLevelType w:val="hybridMultilevel"/>
    <w:tmpl w:val="96222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6AB4B57"/>
    <w:multiLevelType w:val="singleLevel"/>
    <w:tmpl w:val="122A503E"/>
    <w:lvl w:ilvl="0">
      <w:numFmt w:val="bullet"/>
      <w:lvlText w:val="-"/>
      <w:lvlJc w:val="left"/>
      <w:pPr>
        <w:tabs>
          <w:tab w:val="num" w:pos="705"/>
        </w:tabs>
        <w:ind w:left="705" w:hanging="360"/>
      </w:pPr>
    </w:lvl>
  </w:abstractNum>
  <w:abstractNum w:abstractNumId="20" w15:restartNumberingAfterBreak="0">
    <w:nsid w:val="4765212B"/>
    <w:multiLevelType w:val="hybridMultilevel"/>
    <w:tmpl w:val="628624C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B5135A"/>
    <w:multiLevelType w:val="hybridMultilevel"/>
    <w:tmpl w:val="39CCAA32"/>
    <w:lvl w:ilvl="0" w:tplc="631CAE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713632"/>
    <w:multiLevelType w:val="hybridMultilevel"/>
    <w:tmpl w:val="9CEA62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9A7070"/>
    <w:multiLevelType w:val="hybridMultilevel"/>
    <w:tmpl w:val="B0AEA12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FA0425"/>
    <w:multiLevelType w:val="hybridMultilevel"/>
    <w:tmpl w:val="79542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987419"/>
    <w:multiLevelType w:val="hybridMultilevel"/>
    <w:tmpl w:val="91304968"/>
    <w:lvl w:ilvl="0" w:tplc="8196E09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F5335C"/>
    <w:multiLevelType w:val="hybridMultilevel"/>
    <w:tmpl w:val="26D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844197"/>
    <w:multiLevelType w:val="hybridMultilevel"/>
    <w:tmpl w:val="C8BA39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CF2F08"/>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9B54F4"/>
    <w:multiLevelType w:val="hybridMultilevel"/>
    <w:tmpl w:val="945654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DA0D79"/>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D306E7"/>
    <w:multiLevelType w:val="hybridMultilevel"/>
    <w:tmpl w:val="E2ECFFC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1878AF"/>
    <w:multiLevelType w:val="hybridMultilevel"/>
    <w:tmpl w:val="4BFA0B9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4D7160"/>
    <w:multiLevelType w:val="hybridMultilevel"/>
    <w:tmpl w:val="826CCFC8"/>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rPr>
    </w:lvl>
    <w:lvl w:ilvl="1" w:tplc="04090003">
      <w:start w:val="1"/>
      <w:numFmt w:val="bullet"/>
      <w:lvlText w:val="o"/>
      <w:lvlJc w:val="left"/>
      <w:pPr>
        <w:tabs>
          <w:tab w:val="num" w:pos="1515"/>
        </w:tabs>
        <w:ind w:left="1515" w:hanging="360"/>
      </w:pPr>
      <w:rPr>
        <w:rFonts w:ascii="Courier New" w:hAnsi="Courier New" w:cs="Times New Roman" w:hint="default"/>
      </w:r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1"/>
  </w:num>
  <w:num w:numId="6">
    <w:abstractNumId w:val="18"/>
  </w:num>
  <w:num w:numId="7">
    <w:abstractNumId w:val="32"/>
  </w:num>
  <w:num w:numId="8">
    <w:abstractNumId w:val="6"/>
  </w:num>
  <w:num w:numId="9">
    <w:abstractNumId w:val="19"/>
  </w:num>
  <w:num w:numId="10">
    <w:abstractNumId w:val="10"/>
  </w:num>
  <w:num w:numId="11">
    <w:abstractNumId w:val="26"/>
  </w:num>
  <w:num w:numId="12">
    <w:abstractNumId w:val="42"/>
  </w:num>
  <w:num w:numId="13">
    <w:abstractNumId w:val="22"/>
  </w:num>
  <w:num w:numId="14">
    <w:abstractNumId w:val="33"/>
  </w:num>
  <w:num w:numId="15">
    <w:abstractNumId w:val="25"/>
  </w:num>
  <w:num w:numId="16">
    <w:abstractNumId w:val="17"/>
  </w:num>
  <w:num w:numId="17">
    <w:abstractNumId w:val="36"/>
  </w:num>
  <w:num w:numId="18">
    <w:abstractNumId w:val="39"/>
  </w:num>
  <w:num w:numId="19">
    <w:abstractNumId w:val="1"/>
  </w:num>
  <w:num w:numId="20">
    <w:abstractNumId w:val="24"/>
  </w:num>
  <w:num w:numId="21">
    <w:abstractNumId w:val="20"/>
  </w:num>
  <w:num w:numId="22">
    <w:abstractNumId w:val="41"/>
  </w:num>
  <w:num w:numId="23">
    <w:abstractNumId w:val="34"/>
  </w:num>
  <w:num w:numId="24">
    <w:abstractNumId w:val="35"/>
  </w:num>
  <w:num w:numId="25">
    <w:abstractNumId w:val="28"/>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5"/>
  </w:num>
  <w:num w:numId="29">
    <w:abstractNumId w:val="31"/>
  </w:num>
  <w:num w:numId="30">
    <w:abstractNumId w:val="27"/>
  </w:num>
  <w:num w:numId="31">
    <w:abstractNumId w:val="37"/>
  </w:num>
  <w:num w:numId="32">
    <w:abstractNumId w:val="40"/>
  </w:num>
  <w:num w:numId="33">
    <w:abstractNumId w:val="23"/>
  </w:num>
  <w:num w:numId="34">
    <w:abstractNumId w:val="3"/>
  </w:num>
  <w:num w:numId="35">
    <w:abstractNumId w:val="4"/>
  </w:num>
  <w:num w:numId="36">
    <w:abstractNumId w:val="21"/>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8"/>
  </w:num>
  <w:num w:numId="40">
    <w:abstractNumId w:val="29"/>
  </w:num>
  <w:num w:numId="41">
    <w:abstractNumId w:val="30"/>
  </w:num>
  <w:num w:numId="42">
    <w:abstractNumId w:val="13"/>
  </w:num>
  <w:num w:numId="43">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0C25"/>
    <w:rsid w:val="000015F2"/>
    <w:rsid w:val="00005C19"/>
    <w:rsid w:val="00005DD7"/>
    <w:rsid w:val="00006898"/>
    <w:rsid w:val="00006B05"/>
    <w:rsid w:val="00011190"/>
    <w:rsid w:val="00016721"/>
    <w:rsid w:val="000215C0"/>
    <w:rsid w:val="00021D07"/>
    <w:rsid w:val="00022675"/>
    <w:rsid w:val="00022B3B"/>
    <w:rsid w:val="00022B56"/>
    <w:rsid w:val="0002366E"/>
    <w:rsid w:val="00023D99"/>
    <w:rsid w:val="00030A47"/>
    <w:rsid w:val="000317E3"/>
    <w:rsid w:val="000357C4"/>
    <w:rsid w:val="00035FD2"/>
    <w:rsid w:val="000434DE"/>
    <w:rsid w:val="00046230"/>
    <w:rsid w:val="00046541"/>
    <w:rsid w:val="000536F1"/>
    <w:rsid w:val="000555DA"/>
    <w:rsid w:val="00055DF4"/>
    <w:rsid w:val="00056BD4"/>
    <w:rsid w:val="00060DFB"/>
    <w:rsid w:val="00061004"/>
    <w:rsid w:val="00063370"/>
    <w:rsid w:val="000634DC"/>
    <w:rsid w:val="000637CE"/>
    <w:rsid w:val="00063FAB"/>
    <w:rsid w:val="00065245"/>
    <w:rsid w:val="0006584F"/>
    <w:rsid w:val="000725DD"/>
    <w:rsid w:val="00075BBC"/>
    <w:rsid w:val="0007762B"/>
    <w:rsid w:val="0008221B"/>
    <w:rsid w:val="000830EE"/>
    <w:rsid w:val="00084576"/>
    <w:rsid w:val="00084DD7"/>
    <w:rsid w:val="00084F21"/>
    <w:rsid w:val="00086AFD"/>
    <w:rsid w:val="00090678"/>
    <w:rsid w:val="000909ED"/>
    <w:rsid w:val="00095854"/>
    <w:rsid w:val="00097E6E"/>
    <w:rsid w:val="00097EE5"/>
    <w:rsid w:val="000A223D"/>
    <w:rsid w:val="000A312A"/>
    <w:rsid w:val="000A372A"/>
    <w:rsid w:val="000A5790"/>
    <w:rsid w:val="000A5DBC"/>
    <w:rsid w:val="000B57E2"/>
    <w:rsid w:val="000B5AD7"/>
    <w:rsid w:val="000B6091"/>
    <w:rsid w:val="000B6372"/>
    <w:rsid w:val="000B7D6B"/>
    <w:rsid w:val="000C019A"/>
    <w:rsid w:val="000C043E"/>
    <w:rsid w:val="000C3087"/>
    <w:rsid w:val="000C763D"/>
    <w:rsid w:val="000C7EBB"/>
    <w:rsid w:val="000D470A"/>
    <w:rsid w:val="000D592F"/>
    <w:rsid w:val="000D69A4"/>
    <w:rsid w:val="000D78EE"/>
    <w:rsid w:val="000D7DBA"/>
    <w:rsid w:val="000E6874"/>
    <w:rsid w:val="000E6E2F"/>
    <w:rsid w:val="000F1A56"/>
    <w:rsid w:val="000F36C9"/>
    <w:rsid w:val="00100566"/>
    <w:rsid w:val="00100F17"/>
    <w:rsid w:val="00101E79"/>
    <w:rsid w:val="001047E8"/>
    <w:rsid w:val="00106C7B"/>
    <w:rsid w:val="00106FC7"/>
    <w:rsid w:val="00114184"/>
    <w:rsid w:val="0011429C"/>
    <w:rsid w:val="00114F4F"/>
    <w:rsid w:val="001171DE"/>
    <w:rsid w:val="001176A2"/>
    <w:rsid w:val="00122C85"/>
    <w:rsid w:val="0012362D"/>
    <w:rsid w:val="00123B02"/>
    <w:rsid w:val="00124036"/>
    <w:rsid w:val="001265D1"/>
    <w:rsid w:val="001314FF"/>
    <w:rsid w:val="001366E0"/>
    <w:rsid w:val="001401A7"/>
    <w:rsid w:val="001428AB"/>
    <w:rsid w:val="0014399A"/>
    <w:rsid w:val="00143D1C"/>
    <w:rsid w:val="0014501E"/>
    <w:rsid w:val="00145FA1"/>
    <w:rsid w:val="00157ABC"/>
    <w:rsid w:val="00161923"/>
    <w:rsid w:val="0016298E"/>
    <w:rsid w:val="00164448"/>
    <w:rsid w:val="00164681"/>
    <w:rsid w:val="00165957"/>
    <w:rsid w:val="00166B94"/>
    <w:rsid w:val="001711A6"/>
    <w:rsid w:val="001719CD"/>
    <w:rsid w:val="00172B1D"/>
    <w:rsid w:val="00175C13"/>
    <w:rsid w:val="00180A42"/>
    <w:rsid w:val="00180BE9"/>
    <w:rsid w:val="00181222"/>
    <w:rsid w:val="001907DB"/>
    <w:rsid w:val="001910F0"/>
    <w:rsid w:val="00191B3A"/>
    <w:rsid w:val="0019331F"/>
    <w:rsid w:val="00193634"/>
    <w:rsid w:val="00195066"/>
    <w:rsid w:val="001A1D5F"/>
    <w:rsid w:val="001A6BDC"/>
    <w:rsid w:val="001B1325"/>
    <w:rsid w:val="001B3220"/>
    <w:rsid w:val="001B65ED"/>
    <w:rsid w:val="001C24EF"/>
    <w:rsid w:val="001C33BA"/>
    <w:rsid w:val="001D09AE"/>
    <w:rsid w:val="001D0FFF"/>
    <w:rsid w:val="001D2786"/>
    <w:rsid w:val="001D640F"/>
    <w:rsid w:val="001D69FE"/>
    <w:rsid w:val="001E051D"/>
    <w:rsid w:val="001E4923"/>
    <w:rsid w:val="001F0E02"/>
    <w:rsid w:val="001F4F28"/>
    <w:rsid w:val="001F5D92"/>
    <w:rsid w:val="00201F53"/>
    <w:rsid w:val="00202A9F"/>
    <w:rsid w:val="002129D8"/>
    <w:rsid w:val="002162B5"/>
    <w:rsid w:val="00216B2B"/>
    <w:rsid w:val="00217CAC"/>
    <w:rsid w:val="00217FA0"/>
    <w:rsid w:val="0022497C"/>
    <w:rsid w:val="002262A0"/>
    <w:rsid w:val="00226BE2"/>
    <w:rsid w:val="00226D0A"/>
    <w:rsid w:val="00227EE7"/>
    <w:rsid w:val="00232870"/>
    <w:rsid w:val="00232CD6"/>
    <w:rsid w:val="00241F2F"/>
    <w:rsid w:val="002447F7"/>
    <w:rsid w:val="00246F1D"/>
    <w:rsid w:val="00246F9B"/>
    <w:rsid w:val="00253BDE"/>
    <w:rsid w:val="00254353"/>
    <w:rsid w:val="002546F1"/>
    <w:rsid w:val="0025570C"/>
    <w:rsid w:val="00263D28"/>
    <w:rsid w:val="002648B1"/>
    <w:rsid w:val="00265869"/>
    <w:rsid w:val="00272D91"/>
    <w:rsid w:val="00272DA0"/>
    <w:rsid w:val="00272DCB"/>
    <w:rsid w:val="0027422A"/>
    <w:rsid w:val="002772E1"/>
    <w:rsid w:val="00281A9F"/>
    <w:rsid w:val="00282D9E"/>
    <w:rsid w:val="00284FC7"/>
    <w:rsid w:val="00292077"/>
    <w:rsid w:val="00292974"/>
    <w:rsid w:val="00293671"/>
    <w:rsid w:val="00294E74"/>
    <w:rsid w:val="0029584A"/>
    <w:rsid w:val="00296D33"/>
    <w:rsid w:val="0029740C"/>
    <w:rsid w:val="00297736"/>
    <w:rsid w:val="002A057C"/>
    <w:rsid w:val="002A05D6"/>
    <w:rsid w:val="002A67C4"/>
    <w:rsid w:val="002A7E1A"/>
    <w:rsid w:val="002B20CF"/>
    <w:rsid w:val="002B24C7"/>
    <w:rsid w:val="002B478E"/>
    <w:rsid w:val="002C2AE3"/>
    <w:rsid w:val="002C2FB3"/>
    <w:rsid w:val="002C46F3"/>
    <w:rsid w:val="002C5FDD"/>
    <w:rsid w:val="002D14E5"/>
    <w:rsid w:val="002D2964"/>
    <w:rsid w:val="002D34AC"/>
    <w:rsid w:val="002D737B"/>
    <w:rsid w:val="002E022F"/>
    <w:rsid w:val="002E5613"/>
    <w:rsid w:val="002F195E"/>
    <w:rsid w:val="002F41C7"/>
    <w:rsid w:val="002F49B4"/>
    <w:rsid w:val="002F4ADA"/>
    <w:rsid w:val="002F78C8"/>
    <w:rsid w:val="0030068A"/>
    <w:rsid w:val="00302990"/>
    <w:rsid w:val="00305478"/>
    <w:rsid w:val="00307037"/>
    <w:rsid w:val="00310911"/>
    <w:rsid w:val="003129C8"/>
    <w:rsid w:val="0031446A"/>
    <w:rsid w:val="00317AC8"/>
    <w:rsid w:val="00317B87"/>
    <w:rsid w:val="00317DC7"/>
    <w:rsid w:val="00322894"/>
    <w:rsid w:val="00322C84"/>
    <w:rsid w:val="003244B7"/>
    <w:rsid w:val="0032644D"/>
    <w:rsid w:val="0033103F"/>
    <w:rsid w:val="00334655"/>
    <w:rsid w:val="00334973"/>
    <w:rsid w:val="003369C8"/>
    <w:rsid w:val="0034019B"/>
    <w:rsid w:val="0034068C"/>
    <w:rsid w:val="00341C11"/>
    <w:rsid w:val="00345B17"/>
    <w:rsid w:val="00347BB8"/>
    <w:rsid w:val="003519AC"/>
    <w:rsid w:val="00351E1B"/>
    <w:rsid w:val="003521BB"/>
    <w:rsid w:val="0035767C"/>
    <w:rsid w:val="00357BD0"/>
    <w:rsid w:val="00362593"/>
    <w:rsid w:val="00362E39"/>
    <w:rsid w:val="003638F1"/>
    <w:rsid w:val="003652B1"/>
    <w:rsid w:val="003677A0"/>
    <w:rsid w:val="003718EC"/>
    <w:rsid w:val="00373539"/>
    <w:rsid w:val="003756DD"/>
    <w:rsid w:val="00377D16"/>
    <w:rsid w:val="00377D60"/>
    <w:rsid w:val="003806A3"/>
    <w:rsid w:val="0039071B"/>
    <w:rsid w:val="0039107D"/>
    <w:rsid w:val="003915E3"/>
    <w:rsid w:val="00392695"/>
    <w:rsid w:val="003978DD"/>
    <w:rsid w:val="003A1501"/>
    <w:rsid w:val="003A1D46"/>
    <w:rsid w:val="003A2C1A"/>
    <w:rsid w:val="003A6183"/>
    <w:rsid w:val="003A7CFB"/>
    <w:rsid w:val="003B64F9"/>
    <w:rsid w:val="003B68D0"/>
    <w:rsid w:val="003C042D"/>
    <w:rsid w:val="003C2FB6"/>
    <w:rsid w:val="003C3435"/>
    <w:rsid w:val="003C5405"/>
    <w:rsid w:val="003C599C"/>
    <w:rsid w:val="003C61A2"/>
    <w:rsid w:val="003D0D7C"/>
    <w:rsid w:val="003D2686"/>
    <w:rsid w:val="003E1F44"/>
    <w:rsid w:val="003E5676"/>
    <w:rsid w:val="003F155E"/>
    <w:rsid w:val="003F1FCD"/>
    <w:rsid w:val="003F23EB"/>
    <w:rsid w:val="003F3A82"/>
    <w:rsid w:val="003F6343"/>
    <w:rsid w:val="003F6B11"/>
    <w:rsid w:val="003F7BE7"/>
    <w:rsid w:val="00411FB5"/>
    <w:rsid w:val="00413D31"/>
    <w:rsid w:val="00417352"/>
    <w:rsid w:val="00417AEC"/>
    <w:rsid w:val="00422EA6"/>
    <w:rsid w:val="00425AF8"/>
    <w:rsid w:val="00432232"/>
    <w:rsid w:val="004338C0"/>
    <w:rsid w:val="00433C8C"/>
    <w:rsid w:val="0043455C"/>
    <w:rsid w:val="00434729"/>
    <w:rsid w:val="004359AB"/>
    <w:rsid w:val="00436EF7"/>
    <w:rsid w:val="0044143A"/>
    <w:rsid w:val="00441AF1"/>
    <w:rsid w:val="004427E9"/>
    <w:rsid w:val="00442C10"/>
    <w:rsid w:val="004432E6"/>
    <w:rsid w:val="00445430"/>
    <w:rsid w:val="004472E7"/>
    <w:rsid w:val="004568C1"/>
    <w:rsid w:val="00457665"/>
    <w:rsid w:val="004576DE"/>
    <w:rsid w:val="0046023B"/>
    <w:rsid w:val="004626D1"/>
    <w:rsid w:val="00464D4B"/>
    <w:rsid w:val="0046532E"/>
    <w:rsid w:val="00465B90"/>
    <w:rsid w:val="00465F88"/>
    <w:rsid w:val="004729DB"/>
    <w:rsid w:val="00477E98"/>
    <w:rsid w:val="0048106D"/>
    <w:rsid w:val="0048165D"/>
    <w:rsid w:val="00482CF5"/>
    <w:rsid w:val="00485149"/>
    <w:rsid w:val="00485507"/>
    <w:rsid w:val="0048696D"/>
    <w:rsid w:val="0048710B"/>
    <w:rsid w:val="004A03C7"/>
    <w:rsid w:val="004A1203"/>
    <w:rsid w:val="004A5DD2"/>
    <w:rsid w:val="004A7426"/>
    <w:rsid w:val="004A75EC"/>
    <w:rsid w:val="004B54CD"/>
    <w:rsid w:val="004B5F86"/>
    <w:rsid w:val="004B6119"/>
    <w:rsid w:val="004B6C34"/>
    <w:rsid w:val="004C2AA6"/>
    <w:rsid w:val="004C56ED"/>
    <w:rsid w:val="004C5FBE"/>
    <w:rsid w:val="004C653A"/>
    <w:rsid w:val="004C6DFD"/>
    <w:rsid w:val="004D068E"/>
    <w:rsid w:val="004D2A63"/>
    <w:rsid w:val="004E0C10"/>
    <w:rsid w:val="004E2576"/>
    <w:rsid w:val="004E3871"/>
    <w:rsid w:val="004E7547"/>
    <w:rsid w:val="004F034F"/>
    <w:rsid w:val="004F0CCA"/>
    <w:rsid w:val="004F0E9C"/>
    <w:rsid w:val="004F1BBE"/>
    <w:rsid w:val="004F2A09"/>
    <w:rsid w:val="004F34C9"/>
    <w:rsid w:val="00504468"/>
    <w:rsid w:val="00504C0A"/>
    <w:rsid w:val="00506993"/>
    <w:rsid w:val="00507277"/>
    <w:rsid w:val="00510A86"/>
    <w:rsid w:val="00510AB9"/>
    <w:rsid w:val="00514107"/>
    <w:rsid w:val="00517A97"/>
    <w:rsid w:val="00523CFD"/>
    <w:rsid w:val="00525C8E"/>
    <w:rsid w:val="005261B7"/>
    <w:rsid w:val="00533B6B"/>
    <w:rsid w:val="00533BFA"/>
    <w:rsid w:val="00547ED1"/>
    <w:rsid w:val="00550364"/>
    <w:rsid w:val="00550827"/>
    <w:rsid w:val="005511C6"/>
    <w:rsid w:val="00552F71"/>
    <w:rsid w:val="0055409D"/>
    <w:rsid w:val="00554DC6"/>
    <w:rsid w:val="00562696"/>
    <w:rsid w:val="0056315F"/>
    <w:rsid w:val="00563E07"/>
    <w:rsid w:val="00564DBE"/>
    <w:rsid w:val="00567FD3"/>
    <w:rsid w:val="00570CAE"/>
    <w:rsid w:val="005744B7"/>
    <w:rsid w:val="00576BC1"/>
    <w:rsid w:val="0058120D"/>
    <w:rsid w:val="00586486"/>
    <w:rsid w:val="00587BDA"/>
    <w:rsid w:val="00591186"/>
    <w:rsid w:val="005911D2"/>
    <w:rsid w:val="005953DB"/>
    <w:rsid w:val="00596121"/>
    <w:rsid w:val="005970B5"/>
    <w:rsid w:val="00597742"/>
    <w:rsid w:val="005A1734"/>
    <w:rsid w:val="005A18E4"/>
    <w:rsid w:val="005A4819"/>
    <w:rsid w:val="005A512C"/>
    <w:rsid w:val="005A6C6C"/>
    <w:rsid w:val="005A7D0D"/>
    <w:rsid w:val="005B2DD2"/>
    <w:rsid w:val="005B38D4"/>
    <w:rsid w:val="005B431D"/>
    <w:rsid w:val="005B5D14"/>
    <w:rsid w:val="005B61DA"/>
    <w:rsid w:val="005C2F8E"/>
    <w:rsid w:val="005C3B74"/>
    <w:rsid w:val="005D1F56"/>
    <w:rsid w:val="005D2F22"/>
    <w:rsid w:val="005D4863"/>
    <w:rsid w:val="005D6DF0"/>
    <w:rsid w:val="005E07A5"/>
    <w:rsid w:val="005E0ACC"/>
    <w:rsid w:val="005E19F2"/>
    <w:rsid w:val="005E2088"/>
    <w:rsid w:val="005E5C74"/>
    <w:rsid w:val="005E5EBE"/>
    <w:rsid w:val="005E5F3C"/>
    <w:rsid w:val="005E605E"/>
    <w:rsid w:val="005F017A"/>
    <w:rsid w:val="005F4C7D"/>
    <w:rsid w:val="005F6577"/>
    <w:rsid w:val="0060150D"/>
    <w:rsid w:val="00604BA8"/>
    <w:rsid w:val="006068A1"/>
    <w:rsid w:val="00614604"/>
    <w:rsid w:val="00620319"/>
    <w:rsid w:val="00622B4F"/>
    <w:rsid w:val="006233E0"/>
    <w:rsid w:val="006325B9"/>
    <w:rsid w:val="00632B1C"/>
    <w:rsid w:val="006344D6"/>
    <w:rsid w:val="006354A6"/>
    <w:rsid w:val="006354A7"/>
    <w:rsid w:val="00637D2A"/>
    <w:rsid w:val="00641877"/>
    <w:rsid w:val="00642933"/>
    <w:rsid w:val="0064392B"/>
    <w:rsid w:val="00644050"/>
    <w:rsid w:val="006559A4"/>
    <w:rsid w:val="00661D35"/>
    <w:rsid w:val="00663BCA"/>
    <w:rsid w:val="00666E7D"/>
    <w:rsid w:val="006679BF"/>
    <w:rsid w:val="00672CEA"/>
    <w:rsid w:val="006730B4"/>
    <w:rsid w:val="00674F9E"/>
    <w:rsid w:val="0067502F"/>
    <w:rsid w:val="0067508D"/>
    <w:rsid w:val="006751AA"/>
    <w:rsid w:val="006804BA"/>
    <w:rsid w:val="00682000"/>
    <w:rsid w:val="006854AF"/>
    <w:rsid w:val="00685760"/>
    <w:rsid w:val="006859E0"/>
    <w:rsid w:val="00690215"/>
    <w:rsid w:val="00696A1A"/>
    <w:rsid w:val="006A055A"/>
    <w:rsid w:val="006A093E"/>
    <w:rsid w:val="006A0D34"/>
    <w:rsid w:val="006A1E3C"/>
    <w:rsid w:val="006A2BBA"/>
    <w:rsid w:val="006A3162"/>
    <w:rsid w:val="006A638D"/>
    <w:rsid w:val="006A7F79"/>
    <w:rsid w:val="006B022D"/>
    <w:rsid w:val="006B0402"/>
    <w:rsid w:val="006B1132"/>
    <w:rsid w:val="006B23B6"/>
    <w:rsid w:val="006B3A54"/>
    <w:rsid w:val="006B5179"/>
    <w:rsid w:val="006B54D8"/>
    <w:rsid w:val="006B6EE7"/>
    <w:rsid w:val="006B7455"/>
    <w:rsid w:val="006C131E"/>
    <w:rsid w:val="006C2A02"/>
    <w:rsid w:val="006C2E0A"/>
    <w:rsid w:val="006C79CB"/>
    <w:rsid w:val="006D5A25"/>
    <w:rsid w:val="006D6D10"/>
    <w:rsid w:val="006E0830"/>
    <w:rsid w:val="006E397D"/>
    <w:rsid w:val="006E4E69"/>
    <w:rsid w:val="006E58CD"/>
    <w:rsid w:val="006E5C1F"/>
    <w:rsid w:val="006E6226"/>
    <w:rsid w:val="006E6F06"/>
    <w:rsid w:val="006F49EC"/>
    <w:rsid w:val="006F6656"/>
    <w:rsid w:val="006F6910"/>
    <w:rsid w:val="006F6C33"/>
    <w:rsid w:val="007028CC"/>
    <w:rsid w:val="0070327F"/>
    <w:rsid w:val="00704F1C"/>
    <w:rsid w:val="0070502B"/>
    <w:rsid w:val="0070771C"/>
    <w:rsid w:val="007106AB"/>
    <w:rsid w:val="007124F6"/>
    <w:rsid w:val="007135CD"/>
    <w:rsid w:val="00715775"/>
    <w:rsid w:val="00715D79"/>
    <w:rsid w:val="00716BF1"/>
    <w:rsid w:val="00717E28"/>
    <w:rsid w:val="00717E6E"/>
    <w:rsid w:val="00723382"/>
    <w:rsid w:val="00731583"/>
    <w:rsid w:val="00741E94"/>
    <w:rsid w:val="0074549C"/>
    <w:rsid w:val="0074637E"/>
    <w:rsid w:val="007625B4"/>
    <w:rsid w:val="00762BCA"/>
    <w:rsid w:val="00762D16"/>
    <w:rsid w:val="007633AF"/>
    <w:rsid w:val="00765720"/>
    <w:rsid w:val="00766C83"/>
    <w:rsid w:val="00775982"/>
    <w:rsid w:val="0078096E"/>
    <w:rsid w:val="00782E2E"/>
    <w:rsid w:val="0078452C"/>
    <w:rsid w:val="00784C57"/>
    <w:rsid w:val="00785391"/>
    <w:rsid w:val="00790D59"/>
    <w:rsid w:val="00792B4D"/>
    <w:rsid w:val="007953DA"/>
    <w:rsid w:val="007A722F"/>
    <w:rsid w:val="007A7AFB"/>
    <w:rsid w:val="007B183A"/>
    <w:rsid w:val="007B36AE"/>
    <w:rsid w:val="007B71F9"/>
    <w:rsid w:val="007C6B37"/>
    <w:rsid w:val="007C6EBD"/>
    <w:rsid w:val="007C7BC2"/>
    <w:rsid w:val="007D06BD"/>
    <w:rsid w:val="007D5128"/>
    <w:rsid w:val="007D71AC"/>
    <w:rsid w:val="007E24AA"/>
    <w:rsid w:val="007E31E8"/>
    <w:rsid w:val="007E35A9"/>
    <w:rsid w:val="007E482E"/>
    <w:rsid w:val="007E7139"/>
    <w:rsid w:val="007E7CE7"/>
    <w:rsid w:val="007E7D6F"/>
    <w:rsid w:val="007E7E89"/>
    <w:rsid w:val="007F14CA"/>
    <w:rsid w:val="007F3700"/>
    <w:rsid w:val="007F544B"/>
    <w:rsid w:val="007F769A"/>
    <w:rsid w:val="00802847"/>
    <w:rsid w:val="008056D0"/>
    <w:rsid w:val="00811BDE"/>
    <w:rsid w:val="00814B86"/>
    <w:rsid w:val="008157B8"/>
    <w:rsid w:val="00815E53"/>
    <w:rsid w:val="00816E62"/>
    <w:rsid w:val="0081757E"/>
    <w:rsid w:val="00821B35"/>
    <w:rsid w:val="008231BC"/>
    <w:rsid w:val="0082327A"/>
    <w:rsid w:val="008247C5"/>
    <w:rsid w:val="00824E70"/>
    <w:rsid w:val="00826B97"/>
    <w:rsid w:val="008319A2"/>
    <w:rsid w:val="008343DD"/>
    <w:rsid w:val="0083591F"/>
    <w:rsid w:val="008368C3"/>
    <w:rsid w:val="00837CE9"/>
    <w:rsid w:val="00840249"/>
    <w:rsid w:val="00841185"/>
    <w:rsid w:val="00842649"/>
    <w:rsid w:val="008444A3"/>
    <w:rsid w:val="0084693F"/>
    <w:rsid w:val="00846AE3"/>
    <w:rsid w:val="00846F0A"/>
    <w:rsid w:val="00852BE5"/>
    <w:rsid w:val="008560C0"/>
    <w:rsid w:val="00856C34"/>
    <w:rsid w:val="00857AB0"/>
    <w:rsid w:val="00857D8D"/>
    <w:rsid w:val="00861402"/>
    <w:rsid w:val="00862E59"/>
    <w:rsid w:val="00870009"/>
    <w:rsid w:val="0087066F"/>
    <w:rsid w:val="00872371"/>
    <w:rsid w:val="00874CA7"/>
    <w:rsid w:val="0087614B"/>
    <w:rsid w:val="0087768C"/>
    <w:rsid w:val="008821C6"/>
    <w:rsid w:val="008827C0"/>
    <w:rsid w:val="008868B6"/>
    <w:rsid w:val="008874E8"/>
    <w:rsid w:val="00892D76"/>
    <w:rsid w:val="008948DA"/>
    <w:rsid w:val="0089645E"/>
    <w:rsid w:val="008966A0"/>
    <w:rsid w:val="00896A3B"/>
    <w:rsid w:val="00897D65"/>
    <w:rsid w:val="008A019D"/>
    <w:rsid w:val="008A353D"/>
    <w:rsid w:val="008A3AC8"/>
    <w:rsid w:val="008A6D00"/>
    <w:rsid w:val="008B2D04"/>
    <w:rsid w:val="008B44FF"/>
    <w:rsid w:val="008B4E23"/>
    <w:rsid w:val="008B5E7C"/>
    <w:rsid w:val="008B607C"/>
    <w:rsid w:val="008B77AB"/>
    <w:rsid w:val="008C0E67"/>
    <w:rsid w:val="008C30E7"/>
    <w:rsid w:val="008C5C5F"/>
    <w:rsid w:val="008C7B59"/>
    <w:rsid w:val="008C7C4D"/>
    <w:rsid w:val="008C7EC7"/>
    <w:rsid w:val="008D1576"/>
    <w:rsid w:val="008D1EF0"/>
    <w:rsid w:val="008D4AD8"/>
    <w:rsid w:val="008E001C"/>
    <w:rsid w:val="008E06D7"/>
    <w:rsid w:val="008E0BCE"/>
    <w:rsid w:val="008E3FBE"/>
    <w:rsid w:val="008E5900"/>
    <w:rsid w:val="008E5DD8"/>
    <w:rsid w:val="008E653E"/>
    <w:rsid w:val="008E65AD"/>
    <w:rsid w:val="008F26F1"/>
    <w:rsid w:val="00900D9B"/>
    <w:rsid w:val="009018BD"/>
    <w:rsid w:val="00902518"/>
    <w:rsid w:val="00902849"/>
    <w:rsid w:val="00905991"/>
    <w:rsid w:val="00912366"/>
    <w:rsid w:val="00913192"/>
    <w:rsid w:val="0091351F"/>
    <w:rsid w:val="009142B0"/>
    <w:rsid w:val="0091497B"/>
    <w:rsid w:val="009167C4"/>
    <w:rsid w:val="009175AD"/>
    <w:rsid w:val="0092147D"/>
    <w:rsid w:val="009215C2"/>
    <w:rsid w:val="00922FB8"/>
    <w:rsid w:val="0092373B"/>
    <w:rsid w:val="00926522"/>
    <w:rsid w:val="00927330"/>
    <w:rsid w:val="00932D6E"/>
    <w:rsid w:val="00934827"/>
    <w:rsid w:val="00935A2E"/>
    <w:rsid w:val="00936219"/>
    <w:rsid w:val="00942077"/>
    <w:rsid w:val="009423D4"/>
    <w:rsid w:val="00947293"/>
    <w:rsid w:val="00953BD6"/>
    <w:rsid w:val="00961AEC"/>
    <w:rsid w:val="00961FC6"/>
    <w:rsid w:val="009632AB"/>
    <w:rsid w:val="009649E0"/>
    <w:rsid w:val="00964BE2"/>
    <w:rsid w:val="00964C45"/>
    <w:rsid w:val="00964CCD"/>
    <w:rsid w:val="0096577F"/>
    <w:rsid w:val="009701A4"/>
    <w:rsid w:val="00971AF0"/>
    <w:rsid w:val="00972F03"/>
    <w:rsid w:val="009734B2"/>
    <w:rsid w:val="00974D2C"/>
    <w:rsid w:val="00980DBF"/>
    <w:rsid w:val="00986DD6"/>
    <w:rsid w:val="0098780E"/>
    <w:rsid w:val="00995D8F"/>
    <w:rsid w:val="00996AF4"/>
    <w:rsid w:val="009A549C"/>
    <w:rsid w:val="009B151E"/>
    <w:rsid w:val="009B27E1"/>
    <w:rsid w:val="009B2E2A"/>
    <w:rsid w:val="009B3841"/>
    <w:rsid w:val="009B3893"/>
    <w:rsid w:val="009B3B59"/>
    <w:rsid w:val="009B4529"/>
    <w:rsid w:val="009B5162"/>
    <w:rsid w:val="009C214B"/>
    <w:rsid w:val="009C5651"/>
    <w:rsid w:val="009D1F91"/>
    <w:rsid w:val="009D219A"/>
    <w:rsid w:val="009D3A9E"/>
    <w:rsid w:val="009E0D00"/>
    <w:rsid w:val="009E46E8"/>
    <w:rsid w:val="009E75FD"/>
    <w:rsid w:val="009F2FC0"/>
    <w:rsid w:val="009F3AAD"/>
    <w:rsid w:val="009F7FD3"/>
    <w:rsid w:val="00A016EB"/>
    <w:rsid w:val="00A06670"/>
    <w:rsid w:val="00A072F1"/>
    <w:rsid w:val="00A129DB"/>
    <w:rsid w:val="00A12BB3"/>
    <w:rsid w:val="00A12BD7"/>
    <w:rsid w:val="00A15AF4"/>
    <w:rsid w:val="00A16D18"/>
    <w:rsid w:val="00A20755"/>
    <w:rsid w:val="00A20E53"/>
    <w:rsid w:val="00A24AD2"/>
    <w:rsid w:val="00A3014C"/>
    <w:rsid w:val="00A31112"/>
    <w:rsid w:val="00A31A1E"/>
    <w:rsid w:val="00A32077"/>
    <w:rsid w:val="00A35ABF"/>
    <w:rsid w:val="00A36660"/>
    <w:rsid w:val="00A376AA"/>
    <w:rsid w:val="00A4475D"/>
    <w:rsid w:val="00A447BB"/>
    <w:rsid w:val="00A4545A"/>
    <w:rsid w:val="00A45707"/>
    <w:rsid w:val="00A5351A"/>
    <w:rsid w:val="00A5493C"/>
    <w:rsid w:val="00A54E46"/>
    <w:rsid w:val="00A5766C"/>
    <w:rsid w:val="00A62646"/>
    <w:rsid w:val="00A634B8"/>
    <w:rsid w:val="00A64F38"/>
    <w:rsid w:val="00A654BD"/>
    <w:rsid w:val="00A67F6A"/>
    <w:rsid w:val="00A707A5"/>
    <w:rsid w:val="00A74DC0"/>
    <w:rsid w:val="00A755D0"/>
    <w:rsid w:val="00A801E8"/>
    <w:rsid w:val="00A8027F"/>
    <w:rsid w:val="00A85AB7"/>
    <w:rsid w:val="00A86B1B"/>
    <w:rsid w:val="00A9044F"/>
    <w:rsid w:val="00A914D7"/>
    <w:rsid w:val="00AA096E"/>
    <w:rsid w:val="00AA2034"/>
    <w:rsid w:val="00AA4783"/>
    <w:rsid w:val="00AA6E92"/>
    <w:rsid w:val="00AB42CD"/>
    <w:rsid w:val="00AB46B0"/>
    <w:rsid w:val="00AB4932"/>
    <w:rsid w:val="00AB50BE"/>
    <w:rsid w:val="00AB6131"/>
    <w:rsid w:val="00AB6953"/>
    <w:rsid w:val="00AB733A"/>
    <w:rsid w:val="00AC1C48"/>
    <w:rsid w:val="00AC1E21"/>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01B32"/>
    <w:rsid w:val="00B04C1B"/>
    <w:rsid w:val="00B07F79"/>
    <w:rsid w:val="00B121D4"/>
    <w:rsid w:val="00B1365C"/>
    <w:rsid w:val="00B17BD4"/>
    <w:rsid w:val="00B26C0D"/>
    <w:rsid w:val="00B312E4"/>
    <w:rsid w:val="00B32360"/>
    <w:rsid w:val="00B34AEA"/>
    <w:rsid w:val="00B34C4A"/>
    <w:rsid w:val="00B43C79"/>
    <w:rsid w:val="00B44371"/>
    <w:rsid w:val="00B46144"/>
    <w:rsid w:val="00B51786"/>
    <w:rsid w:val="00B51CEB"/>
    <w:rsid w:val="00B51E75"/>
    <w:rsid w:val="00B52067"/>
    <w:rsid w:val="00B520EA"/>
    <w:rsid w:val="00B525B4"/>
    <w:rsid w:val="00B5270F"/>
    <w:rsid w:val="00B52B37"/>
    <w:rsid w:val="00B53054"/>
    <w:rsid w:val="00B55DBE"/>
    <w:rsid w:val="00B57418"/>
    <w:rsid w:val="00B6308B"/>
    <w:rsid w:val="00B640EC"/>
    <w:rsid w:val="00B679C7"/>
    <w:rsid w:val="00B706E9"/>
    <w:rsid w:val="00B73235"/>
    <w:rsid w:val="00B74F99"/>
    <w:rsid w:val="00B75DE7"/>
    <w:rsid w:val="00B76501"/>
    <w:rsid w:val="00B806FB"/>
    <w:rsid w:val="00B844D1"/>
    <w:rsid w:val="00B85717"/>
    <w:rsid w:val="00B914A9"/>
    <w:rsid w:val="00B933FC"/>
    <w:rsid w:val="00B93AF3"/>
    <w:rsid w:val="00B959B8"/>
    <w:rsid w:val="00B9666F"/>
    <w:rsid w:val="00BA0455"/>
    <w:rsid w:val="00BA1BEA"/>
    <w:rsid w:val="00BA64FF"/>
    <w:rsid w:val="00BB08DB"/>
    <w:rsid w:val="00BB0B58"/>
    <w:rsid w:val="00BB3A6D"/>
    <w:rsid w:val="00BB4E3B"/>
    <w:rsid w:val="00BB629F"/>
    <w:rsid w:val="00BB7603"/>
    <w:rsid w:val="00BC12D2"/>
    <w:rsid w:val="00BC2288"/>
    <w:rsid w:val="00BC293A"/>
    <w:rsid w:val="00BC5A74"/>
    <w:rsid w:val="00BC6B9A"/>
    <w:rsid w:val="00BC71DE"/>
    <w:rsid w:val="00BC7F43"/>
    <w:rsid w:val="00BD0B7C"/>
    <w:rsid w:val="00BD19D0"/>
    <w:rsid w:val="00BD2F4F"/>
    <w:rsid w:val="00BD40D1"/>
    <w:rsid w:val="00BD532A"/>
    <w:rsid w:val="00BD5642"/>
    <w:rsid w:val="00BE155B"/>
    <w:rsid w:val="00BE23A5"/>
    <w:rsid w:val="00BE648D"/>
    <w:rsid w:val="00BE68F6"/>
    <w:rsid w:val="00BE6A6D"/>
    <w:rsid w:val="00BF080F"/>
    <w:rsid w:val="00BF0FB1"/>
    <w:rsid w:val="00BF5BEA"/>
    <w:rsid w:val="00BF7A08"/>
    <w:rsid w:val="00C034AB"/>
    <w:rsid w:val="00C03F54"/>
    <w:rsid w:val="00C050BC"/>
    <w:rsid w:val="00C063BF"/>
    <w:rsid w:val="00C11131"/>
    <w:rsid w:val="00C14D2B"/>
    <w:rsid w:val="00C14FF7"/>
    <w:rsid w:val="00C1680F"/>
    <w:rsid w:val="00C17E0D"/>
    <w:rsid w:val="00C2071E"/>
    <w:rsid w:val="00C22AD4"/>
    <w:rsid w:val="00C2318A"/>
    <w:rsid w:val="00C2467F"/>
    <w:rsid w:val="00C3203E"/>
    <w:rsid w:val="00C33C59"/>
    <w:rsid w:val="00C4178B"/>
    <w:rsid w:val="00C41A60"/>
    <w:rsid w:val="00C444F8"/>
    <w:rsid w:val="00C45FF1"/>
    <w:rsid w:val="00C50D3A"/>
    <w:rsid w:val="00C57CFD"/>
    <w:rsid w:val="00C601F3"/>
    <w:rsid w:val="00C60438"/>
    <w:rsid w:val="00C64C9E"/>
    <w:rsid w:val="00C66130"/>
    <w:rsid w:val="00C66C43"/>
    <w:rsid w:val="00C7077D"/>
    <w:rsid w:val="00C7302D"/>
    <w:rsid w:val="00C83274"/>
    <w:rsid w:val="00C84567"/>
    <w:rsid w:val="00C84E67"/>
    <w:rsid w:val="00C86C16"/>
    <w:rsid w:val="00C9379D"/>
    <w:rsid w:val="00C954DC"/>
    <w:rsid w:val="00CA1311"/>
    <w:rsid w:val="00CA63F4"/>
    <w:rsid w:val="00CA67AA"/>
    <w:rsid w:val="00CB0A60"/>
    <w:rsid w:val="00CB142B"/>
    <w:rsid w:val="00CB1AD2"/>
    <w:rsid w:val="00CB2C4E"/>
    <w:rsid w:val="00CB4F7B"/>
    <w:rsid w:val="00CB6242"/>
    <w:rsid w:val="00CB64F0"/>
    <w:rsid w:val="00CB69F5"/>
    <w:rsid w:val="00CB7459"/>
    <w:rsid w:val="00CC0BCA"/>
    <w:rsid w:val="00CC1857"/>
    <w:rsid w:val="00CC576C"/>
    <w:rsid w:val="00CC61B9"/>
    <w:rsid w:val="00CC7AC0"/>
    <w:rsid w:val="00CD14EB"/>
    <w:rsid w:val="00CD67F3"/>
    <w:rsid w:val="00CD6B97"/>
    <w:rsid w:val="00CE095D"/>
    <w:rsid w:val="00CF18DE"/>
    <w:rsid w:val="00CF3E6E"/>
    <w:rsid w:val="00CF6A2B"/>
    <w:rsid w:val="00CF6B02"/>
    <w:rsid w:val="00D00BAB"/>
    <w:rsid w:val="00D0614B"/>
    <w:rsid w:val="00D1124D"/>
    <w:rsid w:val="00D1151C"/>
    <w:rsid w:val="00D13BC1"/>
    <w:rsid w:val="00D17AED"/>
    <w:rsid w:val="00D20D90"/>
    <w:rsid w:val="00D23250"/>
    <w:rsid w:val="00D2351F"/>
    <w:rsid w:val="00D254D0"/>
    <w:rsid w:val="00D260BC"/>
    <w:rsid w:val="00D262B9"/>
    <w:rsid w:val="00D26422"/>
    <w:rsid w:val="00D26ACE"/>
    <w:rsid w:val="00D34903"/>
    <w:rsid w:val="00D439E1"/>
    <w:rsid w:val="00D44327"/>
    <w:rsid w:val="00D50D08"/>
    <w:rsid w:val="00D52E3C"/>
    <w:rsid w:val="00D55FF4"/>
    <w:rsid w:val="00D56DC2"/>
    <w:rsid w:val="00D61F6D"/>
    <w:rsid w:val="00D66223"/>
    <w:rsid w:val="00D67DC6"/>
    <w:rsid w:val="00D744ED"/>
    <w:rsid w:val="00D774DE"/>
    <w:rsid w:val="00D77F51"/>
    <w:rsid w:val="00D80C88"/>
    <w:rsid w:val="00D8250E"/>
    <w:rsid w:val="00D840C2"/>
    <w:rsid w:val="00D85661"/>
    <w:rsid w:val="00D86979"/>
    <w:rsid w:val="00D86E79"/>
    <w:rsid w:val="00D87D8F"/>
    <w:rsid w:val="00D87E37"/>
    <w:rsid w:val="00D909C5"/>
    <w:rsid w:val="00D91FB6"/>
    <w:rsid w:val="00D922DF"/>
    <w:rsid w:val="00D9416A"/>
    <w:rsid w:val="00D95B2F"/>
    <w:rsid w:val="00D96DC5"/>
    <w:rsid w:val="00DA0F88"/>
    <w:rsid w:val="00DA14E2"/>
    <w:rsid w:val="00DA5170"/>
    <w:rsid w:val="00DA54AE"/>
    <w:rsid w:val="00DB057F"/>
    <w:rsid w:val="00DB50BA"/>
    <w:rsid w:val="00DC231E"/>
    <w:rsid w:val="00DC2B89"/>
    <w:rsid w:val="00DC39F2"/>
    <w:rsid w:val="00DC5B29"/>
    <w:rsid w:val="00DC6C83"/>
    <w:rsid w:val="00DD1A19"/>
    <w:rsid w:val="00DD5775"/>
    <w:rsid w:val="00DD6718"/>
    <w:rsid w:val="00DD6D7B"/>
    <w:rsid w:val="00DE1A5A"/>
    <w:rsid w:val="00DE289E"/>
    <w:rsid w:val="00DE4866"/>
    <w:rsid w:val="00DE629D"/>
    <w:rsid w:val="00DE66B4"/>
    <w:rsid w:val="00DE6898"/>
    <w:rsid w:val="00DF0F59"/>
    <w:rsid w:val="00DF4254"/>
    <w:rsid w:val="00DF46C5"/>
    <w:rsid w:val="00E00AD7"/>
    <w:rsid w:val="00E0100F"/>
    <w:rsid w:val="00E010FE"/>
    <w:rsid w:val="00E0322E"/>
    <w:rsid w:val="00E107E8"/>
    <w:rsid w:val="00E11A07"/>
    <w:rsid w:val="00E11B4C"/>
    <w:rsid w:val="00E11D5C"/>
    <w:rsid w:val="00E11F53"/>
    <w:rsid w:val="00E120AB"/>
    <w:rsid w:val="00E14DBF"/>
    <w:rsid w:val="00E20FDE"/>
    <w:rsid w:val="00E24536"/>
    <w:rsid w:val="00E258D1"/>
    <w:rsid w:val="00E25C8D"/>
    <w:rsid w:val="00E31713"/>
    <w:rsid w:val="00E328B7"/>
    <w:rsid w:val="00E3433B"/>
    <w:rsid w:val="00E37340"/>
    <w:rsid w:val="00E42D08"/>
    <w:rsid w:val="00E43D8E"/>
    <w:rsid w:val="00E460DD"/>
    <w:rsid w:val="00E46FB2"/>
    <w:rsid w:val="00E47144"/>
    <w:rsid w:val="00E526BB"/>
    <w:rsid w:val="00E5691A"/>
    <w:rsid w:val="00E56AFE"/>
    <w:rsid w:val="00E62FF6"/>
    <w:rsid w:val="00E653B7"/>
    <w:rsid w:val="00E6682D"/>
    <w:rsid w:val="00E7254A"/>
    <w:rsid w:val="00E72F92"/>
    <w:rsid w:val="00E73378"/>
    <w:rsid w:val="00E8473B"/>
    <w:rsid w:val="00E9463C"/>
    <w:rsid w:val="00E952EF"/>
    <w:rsid w:val="00E95316"/>
    <w:rsid w:val="00E95FCE"/>
    <w:rsid w:val="00E96753"/>
    <w:rsid w:val="00E97E28"/>
    <w:rsid w:val="00EA3161"/>
    <w:rsid w:val="00EA5DAB"/>
    <w:rsid w:val="00EA640A"/>
    <w:rsid w:val="00EB0FC2"/>
    <w:rsid w:val="00EB1163"/>
    <w:rsid w:val="00EB219F"/>
    <w:rsid w:val="00EB2266"/>
    <w:rsid w:val="00EB48D6"/>
    <w:rsid w:val="00EB7984"/>
    <w:rsid w:val="00EC0E44"/>
    <w:rsid w:val="00EC3035"/>
    <w:rsid w:val="00EC4A3A"/>
    <w:rsid w:val="00EC50E2"/>
    <w:rsid w:val="00EC55DE"/>
    <w:rsid w:val="00EC6C3A"/>
    <w:rsid w:val="00ED0843"/>
    <w:rsid w:val="00ED1BF0"/>
    <w:rsid w:val="00ED257E"/>
    <w:rsid w:val="00ED7270"/>
    <w:rsid w:val="00EE03C5"/>
    <w:rsid w:val="00EE0E60"/>
    <w:rsid w:val="00EE2EBB"/>
    <w:rsid w:val="00EE311F"/>
    <w:rsid w:val="00EE7E74"/>
    <w:rsid w:val="00EE7F49"/>
    <w:rsid w:val="00EF7761"/>
    <w:rsid w:val="00F065F8"/>
    <w:rsid w:val="00F105EC"/>
    <w:rsid w:val="00F1305A"/>
    <w:rsid w:val="00F1383A"/>
    <w:rsid w:val="00F13B2E"/>
    <w:rsid w:val="00F15333"/>
    <w:rsid w:val="00F22C3F"/>
    <w:rsid w:val="00F23349"/>
    <w:rsid w:val="00F27565"/>
    <w:rsid w:val="00F308FD"/>
    <w:rsid w:val="00F30A0A"/>
    <w:rsid w:val="00F30D34"/>
    <w:rsid w:val="00F3728E"/>
    <w:rsid w:val="00F42D1C"/>
    <w:rsid w:val="00F5257A"/>
    <w:rsid w:val="00F56E21"/>
    <w:rsid w:val="00F57DD1"/>
    <w:rsid w:val="00F61BE4"/>
    <w:rsid w:val="00F62A5F"/>
    <w:rsid w:val="00F660C2"/>
    <w:rsid w:val="00F6630A"/>
    <w:rsid w:val="00F6689D"/>
    <w:rsid w:val="00F66A67"/>
    <w:rsid w:val="00F679B4"/>
    <w:rsid w:val="00F702A1"/>
    <w:rsid w:val="00F70FC8"/>
    <w:rsid w:val="00F746DC"/>
    <w:rsid w:val="00F77490"/>
    <w:rsid w:val="00F821B5"/>
    <w:rsid w:val="00F86BB4"/>
    <w:rsid w:val="00F86F83"/>
    <w:rsid w:val="00F90543"/>
    <w:rsid w:val="00F93B15"/>
    <w:rsid w:val="00F971A4"/>
    <w:rsid w:val="00F97313"/>
    <w:rsid w:val="00FA0EA7"/>
    <w:rsid w:val="00FA2923"/>
    <w:rsid w:val="00FA3675"/>
    <w:rsid w:val="00FA6B87"/>
    <w:rsid w:val="00FA76AF"/>
    <w:rsid w:val="00FB0BE9"/>
    <w:rsid w:val="00FB2252"/>
    <w:rsid w:val="00FB5F5B"/>
    <w:rsid w:val="00FB78B5"/>
    <w:rsid w:val="00FC0B74"/>
    <w:rsid w:val="00FC277D"/>
    <w:rsid w:val="00FC5F59"/>
    <w:rsid w:val="00FC760C"/>
    <w:rsid w:val="00FD0523"/>
    <w:rsid w:val="00FD0772"/>
    <w:rsid w:val="00FD2B56"/>
    <w:rsid w:val="00FD3BBD"/>
    <w:rsid w:val="00FD40A2"/>
    <w:rsid w:val="00FE26EE"/>
    <w:rsid w:val="00FE4682"/>
    <w:rsid w:val="00FE5D09"/>
    <w:rsid w:val="00FF2A9A"/>
    <w:rsid w:val="00FF539D"/>
    <w:rsid w:val="00FF732B"/>
    <w:rsid w:val="00FF7397"/>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65D26"/>
  <w15:docId w15:val="{AB1053CB-1EDD-45D6-B3FC-803ED684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3C042D"/>
    <w:pPr>
      <w:keepNext/>
      <w:keepLines/>
      <w:spacing w:before="200" w:line="276" w:lineRule="auto"/>
      <w:ind w:left="576" w:hanging="576"/>
      <w:outlineLvl w:val="1"/>
    </w:pPr>
    <w:rPr>
      <w:rFonts w:eastAsiaTheme="majorEastAsia" w:cstheme="majorBidi"/>
      <w:bCs/>
      <w:sz w:val="22"/>
      <w:szCs w:val="26"/>
      <w:lang w:eastAsia="en-US"/>
    </w:rPr>
  </w:style>
  <w:style w:type="paragraph" w:styleId="Heading3">
    <w:name w:val="heading 3"/>
    <w:basedOn w:val="Normal"/>
    <w:next w:val="Normal"/>
    <w:link w:val="Heading3Char"/>
    <w:uiPriority w:val="9"/>
    <w:semiHidden/>
    <w:unhideWhenUsed/>
    <w:qFormat/>
    <w:rsid w:val="003C042D"/>
    <w:pPr>
      <w:keepNext/>
      <w:keepLines/>
      <w:spacing w:before="200" w:line="276" w:lineRule="auto"/>
      <w:ind w:left="720" w:hanging="720"/>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iPriority w:val="9"/>
    <w:semiHidden/>
    <w:unhideWhenUsed/>
    <w:qFormat/>
    <w:rsid w:val="003C042D"/>
    <w:pPr>
      <w:keepNext/>
      <w:keepLines/>
      <w:spacing w:before="200" w:line="276" w:lineRule="auto"/>
      <w:ind w:left="864" w:hanging="864"/>
      <w:outlineLvl w:val="3"/>
    </w:pPr>
    <w:rPr>
      <w:rFonts w:asciiTheme="majorHAnsi" w:eastAsiaTheme="majorEastAsia" w:hAnsiTheme="majorHAnsi" w:cstheme="majorBidi"/>
      <w:b/>
      <w:bCs/>
      <w:i/>
      <w:iCs/>
      <w:color w:val="4F81BD" w:themeColor="accent1"/>
      <w:sz w:val="22"/>
      <w:szCs w:val="22"/>
      <w:lang w:eastAsia="en-US"/>
    </w:rPr>
  </w:style>
  <w:style w:type="paragraph" w:styleId="Heading5">
    <w:name w:val="heading 5"/>
    <w:basedOn w:val="Normal"/>
    <w:next w:val="Normal"/>
    <w:link w:val="Heading5Char"/>
    <w:uiPriority w:val="9"/>
    <w:semiHidden/>
    <w:unhideWhenUsed/>
    <w:qFormat/>
    <w:rsid w:val="003C042D"/>
    <w:pPr>
      <w:keepNext/>
      <w:keepLines/>
      <w:spacing w:before="200" w:line="276" w:lineRule="auto"/>
      <w:ind w:left="1008" w:hanging="1008"/>
      <w:outlineLvl w:val="4"/>
    </w:pPr>
    <w:rPr>
      <w:rFonts w:asciiTheme="majorHAnsi" w:eastAsiaTheme="majorEastAsia" w:hAnsiTheme="majorHAnsi" w:cstheme="majorBidi"/>
      <w:color w:val="243F60" w:themeColor="accent1" w:themeShade="7F"/>
      <w:sz w:val="22"/>
      <w:szCs w:val="22"/>
      <w:lang w:eastAsia="en-US"/>
    </w:rPr>
  </w:style>
  <w:style w:type="paragraph" w:styleId="Heading6">
    <w:name w:val="heading 6"/>
    <w:basedOn w:val="Normal"/>
    <w:next w:val="Normal"/>
    <w:link w:val="Heading6Char"/>
    <w:uiPriority w:val="9"/>
    <w:semiHidden/>
    <w:unhideWhenUsed/>
    <w:qFormat/>
    <w:rsid w:val="003C042D"/>
    <w:pPr>
      <w:keepNext/>
      <w:keepLines/>
      <w:spacing w:before="200" w:line="276" w:lineRule="auto"/>
      <w:ind w:left="1152" w:hanging="1152"/>
      <w:outlineLvl w:val="5"/>
    </w:pPr>
    <w:rPr>
      <w:rFonts w:asciiTheme="majorHAnsi" w:eastAsiaTheme="majorEastAsia" w:hAnsiTheme="majorHAnsi" w:cstheme="majorBidi"/>
      <w:i/>
      <w:iCs/>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3C042D"/>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lang w:eastAsia="en-US"/>
    </w:rPr>
  </w:style>
  <w:style w:type="paragraph" w:styleId="Heading8">
    <w:name w:val="heading 8"/>
    <w:basedOn w:val="Normal"/>
    <w:next w:val="Normal"/>
    <w:link w:val="Heading8Char"/>
    <w:uiPriority w:val="9"/>
    <w:semiHidden/>
    <w:unhideWhenUsed/>
    <w:qFormat/>
    <w:rsid w:val="003C042D"/>
    <w:pPr>
      <w:keepNext/>
      <w:keepLines/>
      <w:spacing w:before="200" w:line="276" w:lineRule="auto"/>
      <w:ind w:left="1440" w:hanging="1440"/>
      <w:outlineLvl w:val="7"/>
    </w:pPr>
    <w:rPr>
      <w:rFonts w:asciiTheme="majorHAnsi" w:eastAsiaTheme="majorEastAsia" w:hAnsiTheme="majorHAnsi" w:cstheme="majorBidi"/>
      <w:color w:val="404040" w:themeColor="text1" w:themeTint="BF"/>
      <w:lang w:eastAsia="en-US"/>
    </w:rPr>
  </w:style>
  <w:style w:type="paragraph" w:styleId="Heading9">
    <w:name w:val="heading 9"/>
    <w:basedOn w:val="Normal"/>
    <w:next w:val="Normal"/>
    <w:link w:val="Heading9Char"/>
    <w:uiPriority w:val="9"/>
    <w:semiHidden/>
    <w:unhideWhenUsed/>
    <w:qFormat/>
    <w:rsid w:val="003C042D"/>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qForma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7"/>
      </w:numPr>
    </w:pPr>
  </w:style>
  <w:style w:type="paragraph" w:styleId="BalloonText">
    <w:name w:val="Balloon Text"/>
    <w:basedOn w:val="Normal"/>
    <w:link w:val="BalloonTextChar"/>
    <w:uiPriority w:val="99"/>
    <w:rsid w:val="00DE289E"/>
    <w:rPr>
      <w:rFonts w:ascii="Tahoma" w:hAnsi="Tahoma" w:cs="Tahoma"/>
      <w:sz w:val="16"/>
      <w:szCs w:val="16"/>
    </w:rPr>
  </w:style>
  <w:style w:type="character" w:customStyle="1" w:styleId="BalloonTextChar">
    <w:name w:val="Balloon Text Char"/>
    <w:basedOn w:val="DefaultParagraphFont"/>
    <w:link w:val="BalloonText"/>
    <w:uiPriority w:val="99"/>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DF46C5"/>
    <w:pPr>
      <w:suppressAutoHyphens/>
      <w:autoSpaceDN w:val="0"/>
      <w:textAlignment w:val="baseline"/>
    </w:pPr>
    <w:rPr>
      <w:rFonts w:ascii="Arial" w:hAnsi="Arial" w:cs="Arial"/>
      <w:color w:val="333333"/>
      <w:kern w:val="3"/>
      <w:sz w:val="22"/>
      <w:szCs w:val="24"/>
      <w:lang w:eastAsia="zh-CN"/>
    </w:rPr>
  </w:style>
  <w:style w:type="character" w:customStyle="1" w:styleId="Heading2Char">
    <w:name w:val="Heading 2 Char"/>
    <w:basedOn w:val="DefaultParagraphFont"/>
    <w:link w:val="Heading2"/>
    <w:uiPriority w:val="9"/>
    <w:semiHidden/>
    <w:rsid w:val="003C042D"/>
    <w:rPr>
      <w:rFonts w:ascii="Arial" w:eastAsiaTheme="majorEastAsia" w:hAnsi="Arial" w:cstheme="majorBidi"/>
      <w:bCs/>
      <w:sz w:val="22"/>
      <w:szCs w:val="26"/>
      <w:lang w:eastAsia="en-US"/>
    </w:rPr>
  </w:style>
  <w:style w:type="character" w:customStyle="1" w:styleId="Heading3Char">
    <w:name w:val="Heading 3 Char"/>
    <w:basedOn w:val="DefaultParagraphFont"/>
    <w:link w:val="Heading3"/>
    <w:uiPriority w:val="9"/>
    <w:semiHidden/>
    <w:rsid w:val="003C042D"/>
    <w:rPr>
      <w:rFonts w:asciiTheme="majorHAnsi" w:eastAsiaTheme="majorEastAsia" w:hAnsiTheme="majorHAnsi" w:cstheme="majorBidi"/>
      <w:b/>
      <w:bCs/>
      <w:color w:val="4F81BD" w:themeColor="accent1"/>
      <w:sz w:val="22"/>
      <w:szCs w:val="22"/>
      <w:lang w:eastAsia="en-US"/>
    </w:rPr>
  </w:style>
  <w:style w:type="character" w:customStyle="1" w:styleId="Heading4Char">
    <w:name w:val="Heading 4 Char"/>
    <w:basedOn w:val="DefaultParagraphFont"/>
    <w:link w:val="Heading4"/>
    <w:uiPriority w:val="9"/>
    <w:semiHidden/>
    <w:rsid w:val="003C042D"/>
    <w:rPr>
      <w:rFonts w:asciiTheme="majorHAnsi" w:eastAsiaTheme="majorEastAsia" w:hAnsiTheme="majorHAnsi" w:cstheme="majorBidi"/>
      <w:b/>
      <w:bCs/>
      <w:i/>
      <w:iCs/>
      <w:color w:val="4F81BD" w:themeColor="accent1"/>
      <w:sz w:val="22"/>
      <w:szCs w:val="22"/>
      <w:lang w:eastAsia="en-US"/>
    </w:rPr>
  </w:style>
  <w:style w:type="character" w:customStyle="1" w:styleId="Heading5Char">
    <w:name w:val="Heading 5 Char"/>
    <w:basedOn w:val="DefaultParagraphFont"/>
    <w:link w:val="Heading5"/>
    <w:uiPriority w:val="9"/>
    <w:semiHidden/>
    <w:rsid w:val="003C042D"/>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uiPriority w:val="9"/>
    <w:semiHidden/>
    <w:rsid w:val="003C042D"/>
    <w:rPr>
      <w:rFonts w:asciiTheme="majorHAnsi" w:eastAsiaTheme="majorEastAsia" w:hAnsiTheme="majorHAnsi" w:cstheme="majorBidi"/>
      <w:i/>
      <w:iCs/>
      <w:color w:val="243F60" w:themeColor="accent1" w:themeShade="7F"/>
      <w:sz w:val="22"/>
      <w:szCs w:val="22"/>
      <w:lang w:eastAsia="en-US"/>
    </w:rPr>
  </w:style>
  <w:style w:type="character" w:customStyle="1" w:styleId="Heading7Char">
    <w:name w:val="Heading 7 Char"/>
    <w:basedOn w:val="DefaultParagraphFont"/>
    <w:link w:val="Heading7"/>
    <w:uiPriority w:val="9"/>
    <w:semiHidden/>
    <w:rsid w:val="003C042D"/>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3C042D"/>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3C042D"/>
    <w:rPr>
      <w:rFonts w:asciiTheme="majorHAnsi" w:eastAsiaTheme="majorEastAsia" w:hAnsiTheme="majorHAnsi" w:cstheme="majorBidi"/>
      <w:i/>
      <w:iCs/>
      <w:color w:val="404040" w:themeColor="text1" w:themeTint="BF"/>
      <w:lang w:eastAsia="en-US"/>
    </w:rPr>
  </w:style>
  <w:style w:type="character" w:customStyle="1" w:styleId="ListParagraphChar">
    <w:name w:val="List Paragraph Char"/>
    <w:link w:val="ListParagraph"/>
    <w:uiPriority w:val="34"/>
    <w:locked/>
    <w:rsid w:val="002C2FB3"/>
    <w:rPr>
      <w:rFonts w:ascii="Arial" w:hAnsi="Arial"/>
    </w:rPr>
  </w:style>
  <w:style w:type="table" w:customStyle="1" w:styleId="TableGrid5">
    <w:name w:val="Table Grid5"/>
    <w:basedOn w:val="TableNormal"/>
    <w:next w:val="TableGrid"/>
    <w:uiPriority w:val="59"/>
    <w:rsid w:val="006820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3C599C"/>
    <w:pPr>
      <w:overflowPunct w:val="0"/>
      <w:autoSpaceDE w:val="0"/>
      <w:autoSpaceDN w:val="0"/>
      <w:adjustRightInd w:val="0"/>
      <w:spacing w:after="120"/>
      <w:jc w:val="both"/>
    </w:pPr>
    <w:rPr>
      <w:rFonts w:ascii="Verdana" w:hAnsi="Verdana"/>
      <w:bCs/>
    </w:rPr>
  </w:style>
  <w:style w:type="paragraph" w:customStyle="1" w:styleId="font5">
    <w:name w:val="font5"/>
    <w:basedOn w:val="Normal"/>
    <w:rsid w:val="003C599C"/>
    <w:pPr>
      <w:spacing w:before="100" w:beforeAutospacing="1" w:after="100" w:afterAutospacing="1"/>
    </w:pPr>
    <w:rPr>
      <w:rFonts w:ascii="Times New Roman" w:eastAsia="Arial Unicode MS" w:hAnsi="Times New Roman"/>
      <w:sz w:val="24"/>
      <w:szCs w:val="24"/>
      <w:lang w:val="en-GB" w:eastAsia="en-US"/>
    </w:rPr>
  </w:style>
  <w:style w:type="character" w:styleId="CommentReference">
    <w:name w:val="annotation reference"/>
    <w:basedOn w:val="DefaultParagraphFont"/>
    <w:uiPriority w:val="99"/>
    <w:semiHidden/>
    <w:unhideWhenUsed/>
    <w:rsid w:val="003C599C"/>
    <w:rPr>
      <w:sz w:val="16"/>
      <w:szCs w:val="16"/>
    </w:rPr>
  </w:style>
  <w:style w:type="paragraph" w:styleId="CommentText">
    <w:name w:val="annotation text"/>
    <w:basedOn w:val="Normal"/>
    <w:link w:val="CommentTextChar"/>
    <w:uiPriority w:val="99"/>
    <w:semiHidden/>
    <w:unhideWhenUsed/>
    <w:rsid w:val="003C599C"/>
  </w:style>
  <w:style w:type="character" w:customStyle="1" w:styleId="CommentTextChar">
    <w:name w:val="Comment Text Char"/>
    <w:basedOn w:val="DefaultParagraphFont"/>
    <w:link w:val="CommentText"/>
    <w:uiPriority w:val="99"/>
    <w:semiHidden/>
    <w:rsid w:val="003C599C"/>
    <w:rPr>
      <w:rFonts w:ascii="Arial" w:hAnsi="Arial"/>
    </w:rPr>
  </w:style>
  <w:style w:type="character" w:styleId="UnresolvedMention">
    <w:name w:val="Unresolved Mention"/>
    <w:basedOn w:val="DefaultParagraphFont"/>
    <w:uiPriority w:val="99"/>
    <w:semiHidden/>
    <w:unhideWhenUsed/>
    <w:rsid w:val="00BB3A6D"/>
    <w:rPr>
      <w:color w:val="605E5C"/>
      <w:shd w:val="clear" w:color="auto" w:fill="E1DFDD"/>
    </w:rPr>
  </w:style>
  <w:style w:type="character" w:customStyle="1" w:styleId="FooterChar">
    <w:name w:val="Footer Char"/>
    <w:link w:val="Footer"/>
    <w:rsid w:val="005C2F8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719479856">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837188539">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748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1FE3C-68E5-449A-8FA7-F8BBE19F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6262</TotalTime>
  <Pages>35</Pages>
  <Words>11542</Words>
  <Characters>65795</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592</cp:revision>
  <cp:lastPrinted>2025-03-06T07:30:00Z</cp:lastPrinted>
  <dcterms:created xsi:type="dcterms:W3CDTF">2018-11-07T12:16:00Z</dcterms:created>
  <dcterms:modified xsi:type="dcterms:W3CDTF">2025-03-17T08:15:00Z</dcterms:modified>
</cp:coreProperties>
</file>