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97267" w14:textId="77777777" w:rsidR="00245156" w:rsidRPr="005921D2" w:rsidRDefault="006467D8" w:rsidP="006467D8">
      <w:pPr>
        <w:pStyle w:val="Heading3"/>
        <w:spacing w:before="120"/>
        <w:ind w:right="-471"/>
        <w:rPr>
          <w:sz w:val="20"/>
          <w:szCs w:val="19"/>
        </w:rPr>
      </w:pPr>
      <w:r w:rsidRPr="005921D2">
        <w:rPr>
          <w:sz w:val="20"/>
          <w:szCs w:val="19"/>
        </w:rPr>
        <w:t xml:space="preserve">Obrazec </w:t>
      </w:r>
      <w:r w:rsidR="00B30B06" w:rsidRPr="005921D2">
        <w:rPr>
          <w:sz w:val="20"/>
          <w:szCs w:val="19"/>
        </w:rPr>
        <w:t>zavarovanja</w:t>
      </w:r>
      <w:r w:rsidRPr="005921D2">
        <w:rPr>
          <w:sz w:val="20"/>
          <w:szCs w:val="19"/>
        </w:rPr>
        <w:t xml:space="preserve"> za dobro izvedbo </w:t>
      </w:r>
      <w:r w:rsidR="00DF0D53" w:rsidRPr="005921D2">
        <w:rPr>
          <w:sz w:val="20"/>
          <w:szCs w:val="19"/>
        </w:rPr>
        <w:t xml:space="preserve">pogodbenih obveznosti </w:t>
      </w:r>
      <w:r w:rsidRPr="005921D2">
        <w:rPr>
          <w:sz w:val="20"/>
          <w:szCs w:val="19"/>
        </w:rPr>
        <w:t>po EPGP</w:t>
      </w:r>
      <w:r w:rsidR="00740812" w:rsidRPr="005921D2">
        <w:rPr>
          <w:sz w:val="20"/>
          <w:szCs w:val="19"/>
        </w:rPr>
        <w:t>-</w:t>
      </w:r>
      <w:r w:rsidRPr="005921D2">
        <w:rPr>
          <w:sz w:val="20"/>
          <w:szCs w:val="19"/>
        </w:rPr>
        <w:t>758</w:t>
      </w:r>
    </w:p>
    <w:p w14:paraId="0B26B12A" w14:textId="77777777" w:rsidR="006467D8" w:rsidRPr="005921D2" w:rsidRDefault="006467D8" w:rsidP="006467D8">
      <w:pPr>
        <w:rPr>
          <w:rFonts w:ascii="Arial" w:hAnsi="Arial" w:cs="Arial"/>
          <w:sz w:val="20"/>
          <w:szCs w:val="19"/>
        </w:rPr>
      </w:pPr>
    </w:p>
    <w:p w14:paraId="66674044" w14:textId="77777777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221970C2" w14:textId="77777777" w:rsidR="00463EE8" w:rsidRPr="005921D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45078636" w14:textId="77777777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4CB4A740" w14:textId="77777777" w:rsidR="00560335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49810FBA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745255D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32B755F9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E6A0E9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05BEAE9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F3CBAB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7D49D01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2981FFC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10FBA3F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368E97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AD14754" w14:textId="77777777" w:rsidR="00AF537D" w:rsidRPr="005921D2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9AA5E31" w14:textId="773D8EA5" w:rsidR="006D7852" w:rsidRPr="006D7852" w:rsidRDefault="006467D8" w:rsidP="00627E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eastAsia="sl-SI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 xml:space="preserve">obveznost naročnika zavarovanja iz </w:t>
      </w:r>
      <w:r w:rsidR="00D85C6E" w:rsidRPr="005921D2">
        <w:rPr>
          <w:rFonts w:ascii="Arial" w:hAnsi="Arial" w:cs="Arial"/>
          <w:sz w:val="20"/>
          <w:szCs w:val="19"/>
        </w:rPr>
        <w:t xml:space="preserve">krovne </w:t>
      </w:r>
      <w:r w:rsidR="00455BD1" w:rsidRPr="005921D2">
        <w:rPr>
          <w:rFonts w:ascii="Arial" w:hAnsi="Arial" w:cs="Arial"/>
          <w:sz w:val="20"/>
          <w:szCs w:val="19"/>
        </w:rPr>
        <w:t>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5D167D" w:rsidRPr="005D167D">
        <w:rPr>
          <w:rFonts w:ascii="Arial" w:hAnsi="Arial" w:cs="Arial"/>
          <w:b/>
          <w:i/>
          <w:sz w:val="20"/>
          <w:szCs w:val="20"/>
        </w:rPr>
        <w:t>ODVOZ-1/2025</w:t>
      </w:r>
      <w:r w:rsidR="000D734F" w:rsidRPr="000D734F">
        <w:rPr>
          <w:rFonts w:ascii="Arial" w:hAnsi="Arial" w:cs="Arial"/>
          <w:b/>
          <w:i/>
          <w:sz w:val="20"/>
          <w:szCs w:val="20"/>
        </w:rPr>
        <w:t xml:space="preserve"> za »</w:t>
      </w:r>
      <w:r w:rsidR="00627E00" w:rsidRPr="00627E00">
        <w:rPr>
          <w:rFonts w:ascii="Arial" w:hAnsi="Arial" w:cs="Arial"/>
          <w:b/>
          <w:i/>
          <w:sz w:val="20"/>
          <w:szCs w:val="20"/>
        </w:rPr>
        <w:t>Nakup okoljsko manj obremenjujočih novih motornih in električnih vozil, razen</w:t>
      </w:r>
      <w:r w:rsidR="00627E00">
        <w:rPr>
          <w:rFonts w:ascii="Arial" w:hAnsi="Arial" w:cs="Arial"/>
          <w:b/>
          <w:i/>
          <w:sz w:val="20"/>
          <w:szCs w:val="20"/>
        </w:rPr>
        <w:t xml:space="preserve"> </w:t>
      </w:r>
      <w:r w:rsidR="00627E00" w:rsidRPr="00627E00">
        <w:rPr>
          <w:rFonts w:ascii="Arial" w:hAnsi="Arial" w:cs="Arial"/>
          <w:b/>
          <w:i/>
          <w:sz w:val="20"/>
          <w:szCs w:val="20"/>
        </w:rPr>
        <w:t>vozil za posebne namene</w:t>
      </w:r>
      <w:r w:rsidR="00591393" w:rsidRPr="00E97719">
        <w:rPr>
          <w:rFonts w:ascii="Arial" w:hAnsi="Arial" w:cs="Arial"/>
          <w:b/>
          <w:i/>
          <w:sz w:val="20"/>
          <w:szCs w:val="20"/>
          <w:lang w:eastAsia="sl-SI"/>
        </w:rPr>
        <w:t>«</w:t>
      </w:r>
      <w:r w:rsidR="00591393" w:rsidRPr="00591393">
        <w:rPr>
          <w:rFonts w:ascii="Arial" w:hAnsi="Arial" w:cs="Arial"/>
          <w:i/>
          <w:sz w:val="20"/>
          <w:szCs w:val="20"/>
          <w:lang w:eastAsia="sl-SI"/>
        </w:rPr>
        <w:t>)</w:t>
      </w:r>
      <w:r w:rsidR="00591393">
        <w:rPr>
          <w:rFonts w:ascii="Arial" w:hAnsi="Arial" w:cs="Arial"/>
          <w:i/>
          <w:sz w:val="20"/>
          <w:szCs w:val="20"/>
          <w:lang w:eastAsia="sl-SI"/>
        </w:rPr>
        <w:t>.</w:t>
      </w:r>
    </w:p>
    <w:bookmarkEnd w:id="0"/>
    <w:p w14:paraId="17EC8799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81AAD8E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2810A8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B7DFD78" w14:textId="77777777" w:rsidR="003D7752" w:rsidRPr="005921D2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B7193F2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4F45A353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3D977D1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7A6E8A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5938D7FD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4C2E617" w14:textId="77777777" w:rsidR="00455BD1" w:rsidRPr="005921D2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7401F0BF" w14:textId="77777777" w:rsidR="00EC395A" w:rsidRPr="005921D2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97DBAEA" w14:textId="77777777" w:rsidR="00455BD1" w:rsidRPr="005921D2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3778494C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CA0BB7C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5D45337A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42D4A856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34ABCFC" w14:textId="77777777" w:rsidR="00245156" w:rsidRPr="005921D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15411645" w14:textId="77777777" w:rsidR="006069A6" w:rsidRPr="005921D2" w:rsidRDefault="006069A6" w:rsidP="004E7D5B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D001F51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08BE66DB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0B7C9FED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470FFBB2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B37C922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362C05A7" w14:textId="77777777" w:rsidR="008D77D9" w:rsidRDefault="006069A6" w:rsidP="00EC395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51E1AB83" w14:textId="77777777" w:rsidR="0098209F" w:rsidRPr="005921D2" w:rsidRDefault="0098209F" w:rsidP="00EC395A">
      <w:pPr>
        <w:jc w:val="both"/>
        <w:rPr>
          <w:rFonts w:ascii="Arial" w:hAnsi="Arial" w:cs="Arial"/>
          <w:sz w:val="20"/>
          <w:szCs w:val="19"/>
        </w:rPr>
      </w:pPr>
    </w:p>
    <w:p w14:paraId="597DA43E" w14:textId="77777777" w:rsidR="006069A6" w:rsidRDefault="00245156" w:rsidP="006069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 xml:space="preserve">   </w:t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4412CEB1" w14:textId="77777777" w:rsidR="0098209F" w:rsidRDefault="0098209F" w:rsidP="00982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209032EC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</w:p>
    <w:p w14:paraId="56FE3A4F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720FD9D7" w14:textId="77777777" w:rsidR="0098209F" w:rsidRPr="004E7D5B" w:rsidRDefault="0098209F" w:rsidP="004E7D5B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3FEDE" w14:textId="77777777" w:rsidR="007E518F" w:rsidRDefault="007E518F">
      <w:r>
        <w:separator/>
      </w:r>
    </w:p>
  </w:endnote>
  <w:endnote w:type="continuationSeparator" w:id="0">
    <w:p w14:paraId="69B50EB7" w14:textId="77777777" w:rsidR="007E518F" w:rsidRDefault="007E5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556D6" w14:textId="77777777" w:rsidR="00AA04C3" w:rsidRPr="008D284A" w:rsidRDefault="00192011" w:rsidP="00667695">
    <w:pPr>
      <w:pStyle w:val="Footer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4F195" w14:textId="77777777" w:rsidR="007E518F" w:rsidRDefault="007E518F">
      <w:r>
        <w:separator/>
      </w:r>
    </w:p>
  </w:footnote>
  <w:footnote w:type="continuationSeparator" w:id="0">
    <w:p w14:paraId="31EE273A" w14:textId="77777777" w:rsidR="007E518F" w:rsidRDefault="007E5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6288467">
    <w:abstractNumId w:val="1"/>
  </w:num>
  <w:num w:numId="2" w16cid:durableId="19964900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07DC1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D734F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72A61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83C22"/>
    <w:rsid w:val="00485A36"/>
    <w:rsid w:val="00497D77"/>
    <w:rsid w:val="004A547E"/>
    <w:rsid w:val="004B1C2D"/>
    <w:rsid w:val="004B2289"/>
    <w:rsid w:val="004B5D7F"/>
    <w:rsid w:val="004B5E72"/>
    <w:rsid w:val="004C47FA"/>
    <w:rsid w:val="004C6F84"/>
    <w:rsid w:val="004D07C2"/>
    <w:rsid w:val="004D5106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9556F"/>
    <w:rsid w:val="005A53AE"/>
    <w:rsid w:val="005B3D5B"/>
    <w:rsid w:val="005C14C3"/>
    <w:rsid w:val="005D167D"/>
    <w:rsid w:val="005D69D7"/>
    <w:rsid w:val="005E451A"/>
    <w:rsid w:val="005F2E04"/>
    <w:rsid w:val="005F5EF2"/>
    <w:rsid w:val="00605476"/>
    <w:rsid w:val="006069A6"/>
    <w:rsid w:val="00616692"/>
    <w:rsid w:val="00623380"/>
    <w:rsid w:val="0062638A"/>
    <w:rsid w:val="00627E00"/>
    <w:rsid w:val="00637C7B"/>
    <w:rsid w:val="00642AA0"/>
    <w:rsid w:val="006467D8"/>
    <w:rsid w:val="00667695"/>
    <w:rsid w:val="00667B44"/>
    <w:rsid w:val="00691C2E"/>
    <w:rsid w:val="00696FF5"/>
    <w:rsid w:val="006D1300"/>
    <w:rsid w:val="006D5C2D"/>
    <w:rsid w:val="006D6669"/>
    <w:rsid w:val="006D676B"/>
    <w:rsid w:val="006D7852"/>
    <w:rsid w:val="006E0D7C"/>
    <w:rsid w:val="006F30C5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18F"/>
    <w:rsid w:val="007E5EE4"/>
    <w:rsid w:val="00817D6C"/>
    <w:rsid w:val="00824DA5"/>
    <w:rsid w:val="008345D6"/>
    <w:rsid w:val="0086356B"/>
    <w:rsid w:val="00885CBA"/>
    <w:rsid w:val="008A7B74"/>
    <w:rsid w:val="008C7898"/>
    <w:rsid w:val="008D140A"/>
    <w:rsid w:val="008D284A"/>
    <w:rsid w:val="008D370F"/>
    <w:rsid w:val="008D5668"/>
    <w:rsid w:val="008D77D9"/>
    <w:rsid w:val="008D7AED"/>
    <w:rsid w:val="008F35B7"/>
    <w:rsid w:val="00915181"/>
    <w:rsid w:val="00935B15"/>
    <w:rsid w:val="00947378"/>
    <w:rsid w:val="00951790"/>
    <w:rsid w:val="009525E3"/>
    <w:rsid w:val="009544E9"/>
    <w:rsid w:val="009763F3"/>
    <w:rsid w:val="00980795"/>
    <w:rsid w:val="0098209F"/>
    <w:rsid w:val="009C679A"/>
    <w:rsid w:val="009E784A"/>
    <w:rsid w:val="00A05486"/>
    <w:rsid w:val="00A164A1"/>
    <w:rsid w:val="00A80B91"/>
    <w:rsid w:val="00A87233"/>
    <w:rsid w:val="00A92B50"/>
    <w:rsid w:val="00AA04C3"/>
    <w:rsid w:val="00AA15B7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42035"/>
    <w:rsid w:val="00B61D81"/>
    <w:rsid w:val="00B84B3D"/>
    <w:rsid w:val="00B871CA"/>
    <w:rsid w:val="00B95B51"/>
    <w:rsid w:val="00BA07FA"/>
    <w:rsid w:val="00BE76DA"/>
    <w:rsid w:val="00BF6AD8"/>
    <w:rsid w:val="00C14023"/>
    <w:rsid w:val="00C21601"/>
    <w:rsid w:val="00C354A2"/>
    <w:rsid w:val="00C55903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01FB9"/>
    <w:rsid w:val="00E139AE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85206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45E9BE"/>
  <w15:chartTrackingRefBased/>
  <w15:docId w15:val="{64FF550B-3FFD-47BC-BD0B-8C4025A4D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515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Header">
    <w:name w:val="header"/>
    <w:basedOn w:val="Normal"/>
    <w:link w:val="HeaderChar"/>
    <w:uiPriority w:val="99"/>
    <w:rsid w:val="004B5E7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ormal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PageNumber">
    <w:name w:val="page number"/>
    <w:basedOn w:val="DefaultParagraphFont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BodyText">
    <w:name w:val="Body Text"/>
    <w:basedOn w:val="Normal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alloonText">
    <w:name w:val="Balloon Text"/>
    <w:basedOn w:val="Normal"/>
    <w:link w:val="BalloonTextChar"/>
    <w:rsid w:val="00863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6356B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380D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0DDB"/>
    <w:rPr>
      <w:sz w:val="20"/>
      <w:szCs w:val="20"/>
    </w:rPr>
  </w:style>
  <w:style w:type="character" w:customStyle="1" w:styleId="CommentTextChar">
    <w:name w:val="Comment Text Char"/>
    <w:link w:val="CommentText"/>
    <w:rsid w:val="00380DD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80DDB"/>
    <w:rPr>
      <w:b/>
      <w:bCs/>
    </w:rPr>
  </w:style>
  <w:style w:type="character" w:customStyle="1" w:styleId="CommentSubjectChar">
    <w:name w:val="Comment Subject Char"/>
    <w:link w:val="CommentSubject"/>
    <w:rsid w:val="00380DDB"/>
    <w:rPr>
      <w:b/>
      <w:bCs/>
      <w:lang w:eastAsia="en-US"/>
    </w:rPr>
  </w:style>
  <w:style w:type="character" w:customStyle="1" w:styleId="HeaderChar">
    <w:name w:val="Header Char"/>
    <w:link w:val="Header"/>
    <w:uiPriority w:val="99"/>
    <w:rsid w:val="001628E2"/>
    <w:rPr>
      <w:sz w:val="24"/>
      <w:szCs w:val="24"/>
      <w:lang w:eastAsia="en-US"/>
    </w:rPr>
  </w:style>
  <w:style w:type="character" w:customStyle="1" w:styleId="FooterChar">
    <w:name w:val="Footer Char"/>
    <w:link w:val="Footer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2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I  Z  J  A  V  A</vt:lpstr>
      <vt:lpstr>        Obrazec zavarovanja za dobro izvedbo pogodbenih obveznosti po EPGP-758</vt:lpstr>
      <vt:lpstr>I  Z  J  A  V  A</vt:lpstr>
    </vt:vector>
  </TitlesOfParts>
  <Company>Ministrstvo za javno upravo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Mitja Medvešček</cp:lastModifiedBy>
  <cp:revision>4</cp:revision>
  <cp:lastPrinted>2013-10-09T05:57:00Z</cp:lastPrinted>
  <dcterms:created xsi:type="dcterms:W3CDTF">2023-02-13T12:50:00Z</dcterms:created>
  <dcterms:modified xsi:type="dcterms:W3CDTF">2025-02-04T14:09:00Z</dcterms:modified>
</cp:coreProperties>
</file>