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31764" w14:textId="64F926FD" w:rsidR="00A859A4" w:rsidRPr="009B3DCA" w:rsidRDefault="00746438" w:rsidP="00A859A4">
      <w:pPr>
        <w:pStyle w:val="BodyText31"/>
        <w:spacing w:line="288" w:lineRule="auto"/>
        <w:jc w:val="left"/>
        <w:rPr>
          <w:rFonts w:cs="Arial"/>
          <w:b/>
          <w:sz w:val="20"/>
        </w:rPr>
      </w:pPr>
      <w:bookmarkStart w:id="0" w:name="_Hlk197948684"/>
      <w:r w:rsidRPr="000C2D2F">
        <w:rPr>
          <w:rFonts w:cs="Arial"/>
          <w:b/>
          <w:sz w:val="20"/>
        </w:rPr>
        <w:t xml:space="preserve">PREDRAČUN </w:t>
      </w:r>
      <w:r w:rsidR="00D65184" w:rsidRPr="00D65184">
        <w:rPr>
          <w:rFonts w:cs="Arial"/>
          <w:b/>
          <w:sz w:val="20"/>
        </w:rPr>
        <w:t>MORS 126/2025-ODP</w:t>
      </w:r>
      <w:r w:rsidR="00E74B1A" w:rsidRPr="009B3DCA">
        <w:rPr>
          <w:rFonts w:cs="Arial"/>
          <w:b/>
          <w:sz w:val="20"/>
        </w:rPr>
        <w:t xml:space="preserve"> </w:t>
      </w:r>
    </w:p>
    <w:p w14:paraId="5D2522B4" w14:textId="77777777" w:rsidR="00A859A4" w:rsidRPr="009B3DCA" w:rsidRDefault="00A859A4" w:rsidP="00E44A00">
      <w:pPr>
        <w:spacing w:line="288" w:lineRule="auto"/>
        <w:jc w:val="both"/>
        <w:rPr>
          <w:b/>
          <w:szCs w:val="20"/>
        </w:rPr>
      </w:pPr>
    </w:p>
    <w:p w14:paraId="505411BD" w14:textId="2D4962C1" w:rsidR="00E44A00" w:rsidRDefault="008D70C7" w:rsidP="00E44A00">
      <w:pPr>
        <w:spacing w:line="288" w:lineRule="auto"/>
        <w:jc w:val="both"/>
        <w:rPr>
          <w:b/>
          <w:szCs w:val="20"/>
        </w:rPr>
      </w:pPr>
      <w:r w:rsidRPr="009B3DCA">
        <w:rPr>
          <w:bCs/>
          <w:szCs w:val="20"/>
        </w:rPr>
        <w:t>PREDMET JAVNEGA NAROČILA</w:t>
      </w:r>
      <w:r w:rsidR="00E74B1A" w:rsidRPr="009B3DCA">
        <w:rPr>
          <w:b/>
          <w:szCs w:val="20"/>
        </w:rPr>
        <w:t xml:space="preserve"> – </w:t>
      </w:r>
      <w:r w:rsidR="00E44A00" w:rsidRPr="009B3DCA">
        <w:rPr>
          <w:b/>
          <w:szCs w:val="20"/>
        </w:rPr>
        <w:t>SKLOP 1</w:t>
      </w:r>
      <w:r w:rsidR="00E9545B" w:rsidRPr="009B3DCA">
        <w:rPr>
          <w:b/>
          <w:szCs w:val="20"/>
        </w:rPr>
        <w:t xml:space="preserve">: </w:t>
      </w:r>
      <w:r w:rsidR="00D65184" w:rsidRPr="00D65184">
        <w:rPr>
          <w:bCs/>
          <w:szCs w:val="20"/>
        </w:rPr>
        <w:t>Varovalni pas, varovalna čelada</w:t>
      </w:r>
    </w:p>
    <w:p w14:paraId="07405D8F" w14:textId="77777777" w:rsidR="00D65184" w:rsidRPr="009B3DCA" w:rsidRDefault="00D65184" w:rsidP="00E44A00">
      <w:pPr>
        <w:spacing w:line="288" w:lineRule="auto"/>
        <w:jc w:val="both"/>
        <w:rPr>
          <w:b/>
          <w:szCs w:val="20"/>
        </w:rPr>
      </w:pPr>
    </w:p>
    <w:p w14:paraId="4439524E" w14:textId="77777777" w:rsidR="00E44A00" w:rsidRDefault="005C425F" w:rsidP="005C425F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 xml:space="preserve">PONUDNIK: ____________________________________________________ </w:t>
      </w:r>
      <w:r w:rsidR="00E44A00" w:rsidRPr="009B3DCA">
        <w:rPr>
          <w:b/>
          <w:szCs w:val="20"/>
        </w:rPr>
        <w:t>ŠTEVILKA</w:t>
      </w:r>
      <w:r w:rsidR="008D70C7" w:rsidRPr="009B3DCA">
        <w:rPr>
          <w:b/>
          <w:szCs w:val="20"/>
        </w:rPr>
        <w:t xml:space="preserve"> PONUDBE</w:t>
      </w:r>
      <w:r w:rsidRPr="009B3DCA">
        <w:rPr>
          <w:b/>
          <w:szCs w:val="20"/>
        </w:rPr>
        <w:t>:</w:t>
      </w:r>
      <w:r w:rsidR="008D70C7" w:rsidRPr="009B3DCA">
        <w:rPr>
          <w:b/>
          <w:szCs w:val="20"/>
        </w:rPr>
        <w:t xml:space="preserve"> </w:t>
      </w:r>
      <w:r w:rsidR="00E44A00" w:rsidRPr="009B3DCA">
        <w:rPr>
          <w:b/>
          <w:szCs w:val="20"/>
        </w:rPr>
        <w:t>__________________, Z</w:t>
      </w:r>
      <w:r w:rsidRPr="009B3DCA">
        <w:rPr>
          <w:b/>
          <w:szCs w:val="20"/>
        </w:rPr>
        <w:t xml:space="preserve"> </w:t>
      </w:r>
      <w:r w:rsidR="00E44A00" w:rsidRPr="009B3DCA">
        <w:rPr>
          <w:b/>
          <w:szCs w:val="20"/>
        </w:rPr>
        <w:t>DNE__________________</w:t>
      </w:r>
    </w:p>
    <w:p w14:paraId="66176196" w14:textId="77777777" w:rsidR="00E9545B" w:rsidRPr="009B3DCA" w:rsidRDefault="00E9545B" w:rsidP="00E9545B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667"/>
        <w:gridCol w:w="900"/>
        <w:gridCol w:w="1085"/>
        <w:gridCol w:w="1559"/>
        <w:gridCol w:w="1701"/>
        <w:gridCol w:w="1701"/>
        <w:gridCol w:w="1984"/>
      </w:tblGrid>
      <w:tr w:rsidR="00981BB6" w:rsidRPr="009B3DCA" w14:paraId="583C5E91" w14:textId="77777777" w:rsidTr="00D65184">
        <w:trPr>
          <w:cantSplit/>
          <w:trHeight w:val="26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A079CD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bookmarkStart w:id="1" w:name="_Hlk193438959"/>
            <w:r w:rsidRPr="009B3DCA">
              <w:rPr>
                <w:b/>
                <w:i/>
                <w:szCs w:val="20"/>
              </w:rPr>
              <w:t>ZAP.</w:t>
            </w:r>
          </w:p>
          <w:p w14:paraId="0119E7A4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6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9D81CC6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52D4B97D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C8BAC67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6E017154" w14:textId="0561A61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0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20C152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4119F880" w14:textId="2495518A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46B6907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37A923BC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09F24990" w14:textId="6ECCB63D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706D691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4C62325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7A73F846" w14:textId="6E333B1A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0799131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62C3DF2A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4E9F17E1" w14:textId="0F552A59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1232E63A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311D9CBB" w14:textId="45B6F22C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981BB6" w:rsidRPr="009B3DCA" w14:paraId="6C1425F8" w14:textId="77777777" w:rsidTr="00D65184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1F04D7E4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7DAF8E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D3867BE" w14:textId="7E46E557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68C97A8" w14:textId="296700E0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AA2CFAA" w14:textId="694EB5B3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305791B" w14:textId="30D08B4C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4040489" w14:textId="26AD25B1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92EBBD6" w14:textId="5B68D3DA" w:rsidR="00643EF9" w:rsidRPr="009B3DCA" w:rsidRDefault="00643EF9" w:rsidP="00643EF9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9B3DCA" w:rsidRPr="009B3DCA" w14:paraId="245083A0" w14:textId="77777777" w:rsidTr="00D65184">
        <w:trPr>
          <w:cantSplit/>
          <w:trHeight w:val="54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181E5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E1D88" w14:textId="77777777" w:rsidR="00134376" w:rsidRDefault="00D65184" w:rsidP="00073214">
            <w:pPr>
              <w:spacing w:line="288" w:lineRule="auto"/>
              <w:ind w:right="142"/>
              <w:jc w:val="center"/>
              <w:rPr>
                <w:bCs/>
                <w:szCs w:val="20"/>
              </w:rPr>
            </w:pPr>
            <w:r w:rsidRPr="00054078">
              <w:rPr>
                <w:bCs/>
                <w:szCs w:val="20"/>
              </w:rPr>
              <w:t>Varovalni pas komplet: oblazinjen pas z MOLLE zankami + zanke za noge + prsni pas</w:t>
            </w:r>
          </w:p>
          <w:p w14:paraId="68E4514F" w14:textId="77777777" w:rsidR="00D91744" w:rsidRDefault="00D91744" w:rsidP="00073214">
            <w:pPr>
              <w:spacing w:line="288" w:lineRule="auto"/>
              <w:ind w:right="142"/>
              <w:jc w:val="center"/>
              <w:rPr>
                <w:bCs/>
                <w:szCs w:val="20"/>
              </w:rPr>
            </w:pPr>
          </w:p>
          <w:p w14:paraId="1A1045DA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7D548339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15345E9D" w14:textId="2E3B2967" w:rsidR="00D91744" w:rsidRPr="00054078" w:rsidRDefault="00D91744" w:rsidP="00D91744">
            <w:pPr>
              <w:spacing w:line="288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A2506" w14:textId="660A4B7A" w:rsidR="00643EF9" w:rsidRPr="009B3DCA" w:rsidRDefault="00643EF9" w:rsidP="00643EF9">
            <w:pPr>
              <w:spacing w:line="288" w:lineRule="auto"/>
              <w:jc w:val="center"/>
              <w:rPr>
                <w:b/>
                <w:szCs w:val="20"/>
              </w:rPr>
            </w:pPr>
            <w:proofErr w:type="spellStart"/>
            <w:r w:rsidRPr="009B3DCA">
              <w:rPr>
                <w:b/>
                <w:snapToGrid w:val="0"/>
                <w:szCs w:val="20"/>
              </w:rPr>
              <w:t>k</w:t>
            </w:r>
            <w:r w:rsidR="00D65184">
              <w:rPr>
                <w:b/>
                <w:snapToGrid w:val="0"/>
                <w:szCs w:val="20"/>
              </w:rPr>
              <w:t>pl</w:t>
            </w:r>
            <w:proofErr w:type="spellEnd"/>
          </w:p>
        </w:tc>
        <w:tc>
          <w:tcPr>
            <w:tcW w:w="108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E6F5A" w14:textId="4E3AEBF5" w:rsidR="00643EF9" w:rsidRPr="009B3DCA" w:rsidRDefault="00D65184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279A8" w14:textId="3AAC11CD" w:rsidR="00643EF9" w:rsidRPr="009B3DCA" w:rsidRDefault="00643EF9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1F115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A7E4F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3C61B5" w14:textId="77777777" w:rsidR="00643EF9" w:rsidRPr="009B3DCA" w:rsidRDefault="00643EF9" w:rsidP="00643EF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D65184" w:rsidRPr="009B3DCA" w14:paraId="01EA4253" w14:textId="77777777" w:rsidTr="00D65184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980F94" w14:textId="12FF2C8B" w:rsidR="00D65184" w:rsidRPr="009B3DCA" w:rsidRDefault="00D65184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39D3C8" w14:textId="77777777" w:rsidR="00134376" w:rsidRDefault="00D65184" w:rsidP="00073214">
            <w:pPr>
              <w:spacing w:line="288" w:lineRule="auto"/>
              <w:ind w:right="142"/>
              <w:jc w:val="center"/>
              <w:rPr>
                <w:bCs/>
                <w:szCs w:val="20"/>
              </w:rPr>
            </w:pPr>
            <w:r w:rsidRPr="00054078">
              <w:rPr>
                <w:bCs/>
                <w:szCs w:val="20"/>
              </w:rPr>
              <w:t>Varovalna čelada</w:t>
            </w:r>
          </w:p>
          <w:p w14:paraId="2978C351" w14:textId="77777777" w:rsidR="00D91744" w:rsidRDefault="00D91744" w:rsidP="00073214">
            <w:pPr>
              <w:spacing w:line="288" w:lineRule="auto"/>
              <w:ind w:right="142"/>
              <w:jc w:val="center"/>
              <w:rPr>
                <w:bCs/>
                <w:szCs w:val="20"/>
              </w:rPr>
            </w:pPr>
          </w:p>
          <w:p w14:paraId="7C86DF1F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5D2A9FFF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6F9A43DE" w14:textId="4748DDAA" w:rsidR="00D91744" w:rsidRPr="00054078" w:rsidRDefault="00D91744" w:rsidP="00D91744">
            <w:pPr>
              <w:spacing w:line="288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2A8C75" w14:textId="2DB4D27F" w:rsidR="00D65184" w:rsidRPr="009B3DCA" w:rsidRDefault="00D65184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5B167B" w14:textId="40301301" w:rsidR="00D65184" w:rsidRPr="009B3DCA" w:rsidRDefault="00D65184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7A4C71" w14:textId="77777777" w:rsidR="00D65184" w:rsidRPr="009B3DCA" w:rsidRDefault="00D65184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D36A22" w14:textId="77777777" w:rsidR="00D65184" w:rsidRPr="009B3DCA" w:rsidRDefault="00D65184" w:rsidP="00643EF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9B8772" w14:textId="77777777" w:rsidR="00D65184" w:rsidRPr="009B3DCA" w:rsidRDefault="00D65184" w:rsidP="00643EF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80C3D" w14:textId="77777777" w:rsidR="00D65184" w:rsidRPr="009B3DCA" w:rsidRDefault="00D65184" w:rsidP="00643EF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9B3DCA" w:rsidRPr="009B3DCA" w14:paraId="0C94C2ED" w14:textId="77777777" w:rsidTr="00073214">
        <w:trPr>
          <w:cantSplit/>
          <w:trHeight w:val="11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8B25F20" w14:textId="77777777" w:rsidR="00285CFF" w:rsidRPr="009B3DCA" w:rsidRDefault="00285CFF" w:rsidP="00D65184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439B" w14:textId="77777777" w:rsidR="00285CFF" w:rsidRPr="009B3DCA" w:rsidRDefault="00285CFF" w:rsidP="00073214">
            <w:pPr>
              <w:spacing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5EC7D6D" w14:textId="77777777" w:rsidR="00285CFF" w:rsidRPr="009B3DCA" w:rsidRDefault="00285CFF" w:rsidP="00D65184">
            <w:pPr>
              <w:spacing w:line="288" w:lineRule="auto"/>
              <w:rPr>
                <w:b/>
                <w:szCs w:val="20"/>
              </w:rPr>
            </w:pPr>
          </w:p>
        </w:tc>
      </w:tr>
      <w:tr w:rsidR="009B3DCA" w:rsidRPr="009B3DCA" w14:paraId="16BF3363" w14:textId="77777777" w:rsidTr="00073214">
        <w:trPr>
          <w:cantSplit/>
          <w:trHeight w:val="347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51844B0" w14:textId="77777777" w:rsidR="00285CFF" w:rsidRPr="009B3DCA" w:rsidRDefault="00285CFF" w:rsidP="00D65184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3490" w14:textId="77777777" w:rsidR="00285CFF" w:rsidRPr="009B3DCA" w:rsidRDefault="00285CFF" w:rsidP="00073214">
            <w:pPr>
              <w:spacing w:before="240"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9CF74C3" w14:textId="77777777" w:rsidR="00285CFF" w:rsidRPr="009B3DCA" w:rsidRDefault="00285CFF" w:rsidP="00D65184">
            <w:pPr>
              <w:spacing w:line="288" w:lineRule="auto"/>
              <w:rPr>
                <w:b/>
                <w:szCs w:val="20"/>
              </w:rPr>
            </w:pPr>
          </w:p>
        </w:tc>
      </w:tr>
      <w:tr w:rsidR="00285CFF" w:rsidRPr="009B3DCA" w14:paraId="7A8AF083" w14:textId="77777777" w:rsidTr="00073214">
        <w:trPr>
          <w:cantSplit/>
          <w:trHeight w:val="55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E44BDF2" w14:textId="77777777" w:rsidR="00285CFF" w:rsidRPr="009B3DCA" w:rsidRDefault="00285CFF" w:rsidP="00D65184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BE4E" w14:textId="77777777" w:rsidR="00285CFF" w:rsidRPr="009B3DCA" w:rsidRDefault="00285CFF" w:rsidP="00073214">
            <w:pPr>
              <w:spacing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2ED7413" w14:textId="4CB6604C" w:rsidR="00285CFF" w:rsidRPr="00FB73E9" w:rsidRDefault="00FB73E9" w:rsidP="00D65184">
            <w:pPr>
              <w:spacing w:line="240" w:lineRule="auto"/>
              <w:jc w:val="center"/>
              <w:rPr>
                <w:bCs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  <w:bookmarkEnd w:id="1"/>
    </w:tbl>
    <w:p w14:paraId="3F39DC35" w14:textId="77777777" w:rsidR="00E9545B" w:rsidRPr="009B3DCA" w:rsidRDefault="00E9545B" w:rsidP="00E9545B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0"/>
      </w:tblGrid>
      <w:tr w:rsidR="009B3DCA" w:rsidRPr="009B3DCA" w14:paraId="53824C88" w14:textId="77777777" w:rsidTr="00105559">
        <w:tc>
          <w:tcPr>
            <w:tcW w:w="2835" w:type="dxa"/>
          </w:tcPr>
          <w:p w14:paraId="29C1B898" w14:textId="77777777" w:rsidR="00E9545B" w:rsidRPr="009B3DCA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1340" w:type="dxa"/>
          </w:tcPr>
          <w:p w14:paraId="07D362CF" w14:textId="21101EE8" w:rsidR="00E9545B" w:rsidRPr="009B3DCA" w:rsidRDefault="00D65184" w:rsidP="00D324AD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D65184">
              <w:rPr>
                <w:szCs w:val="20"/>
              </w:rPr>
              <w:t>Centralno skladišča MORS, Koščeva 6, 1210 Ljubljana - Šentvid</w:t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</w:p>
        </w:tc>
      </w:tr>
      <w:tr w:rsidR="009B3DCA" w:rsidRPr="009B3DCA" w14:paraId="7A755059" w14:textId="77777777" w:rsidTr="00105559">
        <w:trPr>
          <w:cantSplit/>
          <w:trHeight w:val="213"/>
        </w:trPr>
        <w:tc>
          <w:tcPr>
            <w:tcW w:w="2835" w:type="dxa"/>
          </w:tcPr>
          <w:p w14:paraId="48BED320" w14:textId="77777777" w:rsidR="00E9545B" w:rsidRPr="009B3DCA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1340" w:type="dxa"/>
          </w:tcPr>
          <w:p w14:paraId="5BB644AC" w14:textId="77777777" w:rsidR="00E9545B" w:rsidRPr="009B3DCA" w:rsidRDefault="008D70C7" w:rsidP="008D70C7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Najkasneje v 30ih dneh. Rok plačila začne teči naslednji dan od uradnega prejema </w:t>
            </w:r>
            <w:r w:rsidR="000C2D2F" w:rsidRPr="009B3DCA">
              <w:rPr>
                <w:szCs w:val="20"/>
              </w:rPr>
              <w:t>e-</w:t>
            </w:r>
            <w:r w:rsidRPr="009B3DCA">
              <w:rPr>
                <w:szCs w:val="20"/>
              </w:rPr>
              <w:t>računa na naslovu naročnika.</w:t>
            </w:r>
          </w:p>
        </w:tc>
      </w:tr>
      <w:tr w:rsidR="00F76472" w:rsidRPr="009B3DCA" w14:paraId="783C5BC1" w14:textId="77777777" w:rsidTr="00105559">
        <w:trPr>
          <w:cantSplit/>
          <w:trHeight w:val="373"/>
        </w:trPr>
        <w:tc>
          <w:tcPr>
            <w:tcW w:w="2835" w:type="dxa"/>
          </w:tcPr>
          <w:p w14:paraId="092C0963" w14:textId="274BD460" w:rsidR="00F76472" w:rsidRPr="009B3DCA" w:rsidRDefault="00F76472" w:rsidP="00D91744">
            <w:pPr>
              <w:spacing w:line="240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1340" w:type="dxa"/>
          </w:tcPr>
          <w:p w14:paraId="7970D22F" w14:textId="66C6F590" w:rsidR="00F76472" w:rsidRPr="00D65184" w:rsidRDefault="00F76472" w:rsidP="00D91744">
            <w:pPr>
              <w:spacing w:line="240" w:lineRule="auto"/>
              <w:rPr>
                <w:rFonts w:ascii="Times New Roman" w:hAnsi="Times New Roman" w:cs="Times New Roman"/>
                <w:sz w:val="24"/>
                <w:lang w:eastAsia="sl-SI"/>
              </w:rPr>
            </w:pPr>
            <w:r w:rsidRPr="009B3DCA">
              <w:rPr>
                <w:szCs w:val="20"/>
              </w:rPr>
              <w:t xml:space="preserve">________ </w:t>
            </w:r>
            <w:r w:rsidR="00D65184" w:rsidRPr="00D65184">
              <w:rPr>
                <w:szCs w:val="20"/>
              </w:rPr>
              <w:t>koledarskih dni od dne podpisa pogodbe s strani obeh pogodbenih strank.</w:t>
            </w:r>
            <w:r w:rsidR="00D65184" w:rsidRPr="00D65184">
              <w:rPr>
                <w:szCs w:val="20"/>
              </w:rPr>
              <w:tab/>
            </w:r>
            <w:r w:rsidR="00D65184" w:rsidRPr="00D65184">
              <w:rPr>
                <w:szCs w:val="20"/>
              </w:rPr>
              <w:tab/>
            </w:r>
            <w:r w:rsidR="00D65184" w:rsidRPr="00D65184">
              <w:rPr>
                <w:szCs w:val="20"/>
              </w:rPr>
              <w:tab/>
            </w:r>
          </w:p>
        </w:tc>
      </w:tr>
      <w:tr w:rsidR="00F76472" w:rsidRPr="009B3DCA" w14:paraId="01F318F9" w14:textId="77777777" w:rsidTr="00105559">
        <w:trPr>
          <w:cantSplit/>
          <w:trHeight w:val="352"/>
        </w:trPr>
        <w:tc>
          <w:tcPr>
            <w:tcW w:w="2835" w:type="dxa"/>
          </w:tcPr>
          <w:p w14:paraId="4EA26A13" w14:textId="016F563B" w:rsidR="00F76472" w:rsidRPr="009B3DCA" w:rsidRDefault="00F76472" w:rsidP="00D91744">
            <w:pPr>
              <w:spacing w:line="240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1340" w:type="dxa"/>
          </w:tcPr>
          <w:p w14:paraId="47CC4154" w14:textId="5D1E0E2A" w:rsidR="00F76472" w:rsidRPr="009B3DCA" w:rsidRDefault="00F76472" w:rsidP="00D91744">
            <w:pPr>
              <w:spacing w:line="240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</w:t>
            </w:r>
            <w:r w:rsidR="00D65184">
              <w:rPr>
                <w:szCs w:val="20"/>
              </w:rPr>
              <w:t xml:space="preserve">(minimalno 12) </w:t>
            </w:r>
            <w:r w:rsidRPr="009B3DCA">
              <w:rPr>
                <w:szCs w:val="20"/>
              </w:rPr>
              <w:t xml:space="preserve">mesecev šteto od dneva podpisa </w:t>
            </w:r>
            <w:r w:rsidR="00187ABF">
              <w:rPr>
                <w:szCs w:val="20"/>
              </w:rPr>
              <w:t xml:space="preserve">količinskega in </w:t>
            </w:r>
            <w:r w:rsidRPr="009B3DCA">
              <w:rPr>
                <w:szCs w:val="20"/>
              </w:rPr>
              <w:t>kakovostnega prevzema blaga s strani naročnika.</w:t>
            </w:r>
          </w:p>
        </w:tc>
      </w:tr>
      <w:tr w:rsidR="00F76472" w:rsidRPr="009B3DCA" w14:paraId="76436307" w14:textId="77777777" w:rsidTr="00105559">
        <w:trPr>
          <w:cantSplit/>
          <w:trHeight w:val="213"/>
        </w:trPr>
        <w:tc>
          <w:tcPr>
            <w:tcW w:w="2835" w:type="dxa"/>
          </w:tcPr>
          <w:p w14:paraId="03EE8C59" w14:textId="6A921653" w:rsidR="00F76472" w:rsidRPr="009B3DCA" w:rsidRDefault="00F76472" w:rsidP="00D91744">
            <w:pPr>
              <w:spacing w:line="240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1340" w:type="dxa"/>
          </w:tcPr>
          <w:p w14:paraId="718AD612" w14:textId="0F13850F" w:rsidR="00F76472" w:rsidRPr="009B3DCA" w:rsidRDefault="00F76472" w:rsidP="00D91744">
            <w:pPr>
              <w:spacing w:line="240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</w:t>
            </w:r>
            <w:r w:rsidR="00D65184">
              <w:rPr>
                <w:szCs w:val="20"/>
              </w:rPr>
              <w:t xml:space="preserve">(minimalno 60) </w:t>
            </w:r>
            <w:r w:rsidRPr="009B3DCA">
              <w:rPr>
                <w:szCs w:val="20"/>
              </w:rPr>
              <w:t xml:space="preserve">mesecev šteto od dneva podpisa </w:t>
            </w:r>
            <w:r w:rsidR="00187ABF">
              <w:rPr>
                <w:szCs w:val="20"/>
              </w:rPr>
              <w:t xml:space="preserve">količinskega in </w:t>
            </w:r>
            <w:r w:rsidRPr="009B3DCA">
              <w:rPr>
                <w:szCs w:val="20"/>
              </w:rPr>
              <w:t>kakovostnega prevzema blaga s strani naročnika.</w:t>
            </w:r>
          </w:p>
        </w:tc>
      </w:tr>
    </w:tbl>
    <w:p w14:paraId="20341049" w14:textId="2BEE7281" w:rsidR="00A74D30" w:rsidRPr="009B3DCA" w:rsidRDefault="00A74D30" w:rsidP="00D65184">
      <w:pPr>
        <w:pStyle w:val="Telobesedila2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lastRenderedPageBreak/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="00A4527E">
        <w:rPr>
          <w:rFonts w:cs="Arial"/>
          <w:color w:val="auto"/>
          <w:sz w:val="20"/>
          <w:szCs w:val="20"/>
          <w:lang w:val="sl-SI"/>
        </w:rPr>
        <w:t>120</w:t>
      </w:r>
      <w:r w:rsidRPr="009B3DCA">
        <w:rPr>
          <w:rFonts w:cs="Arial"/>
          <w:color w:val="auto"/>
          <w:sz w:val="20"/>
          <w:szCs w:val="20"/>
          <w:lang w:val="sl-SI"/>
        </w:rPr>
        <w:t xml:space="preserve">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17FCC6F8" w14:textId="77777777" w:rsidR="00073214" w:rsidRDefault="00073214" w:rsidP="00D65184">
      <w:pPr>
        <w:spacing w:line="240" w:lineRule="auto"/>
        <w:jc w:val="both"/>
        <w:rPr>
          <w:szCs w:val="20"/>
          <w:u w:val="single"/>
        </w:rPr>
      </w:pPr>
    </w:p>
    <w:p w14:paraId="70BFF435" w14:textId="1957B14E" w:rsidR="00D65184" w:rsidRPr="00914A6C" w:rsidRDefault="00D65184" w:rsidP="00D65184">
      <w:pPr>
        <w:spacing w:line="240" w:lineRule="auto"/>
        <w:jc w:val="both"/>
        <w:rPr>
          <w:b/>
          <w:bCs/>
          <w:szCs w:val="20"/>
        </w:rPr>
      </w:pPr>
      <w:r w:rsidRPr="00D65184">
        <w:rPr>
          <w:b/>
          <w:bCs/>
          <w:szCs w:val="20"/>
        </w:rPr>
        <w:t>V specifikaciji cene ponudnik po posamezni vrsti blaga, navede stroške carine, prevoza, maržo,… V poziciji 1 mora biti specificirana cena blaga, ki sestavlja komplet: oblazinjen pas z MOLLE zankami, zanke za noge in prsni pas</w:t>
      </w:r>
      <w:r w:rsidR="00134376">
        <w:rPr>
          <w:b/>
          <w:bCs/>
          <w:szCs w:val="20"/>
        </w:rPr>
        <w:t xml:space="preserve"> – </w:t>
      </w:r>
      <w:r w:rsidR="00134376" w:rsidRPr="00914A6C">
        <w:rPr>
          <w:b/>
          <w:bCs/>
          <w:szCs w:val="20"/>
        </w:rPr>
        <w:t>Ponudnik specifikacijo cene odloži v razdelek »Ostale priloge«</w:t>
      </w:r>
      <w:r w:rsidR="00914A6C">
        <w:rPr>
          <w:b/>
          <w:bCs/>
          <w:szCs w:val="20"/>
        </w:rPr>
        <w:t>.</w:t>
      </w:r>
    </w:p>
    <w:p w14:paraId="142BAA35" w14:textId="77777777" w:rsidR="00D65184" w:rsidRDefault="00D65184" w:rsidP="00D65184">
      <w:pPr>
        <w:spacing w:line="240" w:lineRule="auto"/>
        <w:jc w:val="both"/>
        <w:rPr>
          <w:szCs w:val="20"/>
          <w:u w:val="single"/>
        </w:rPr>
      </w:pPr>
    </w:p>
    <w:p w14:paraId="33F801EC" w14:textId="443DDBF2" w:rsidR="00E9545B" w:rsidRPr="009B3DCA" w:rsidRDefault="00E9545B" w:rsidP="00D65184">
      <w:pPr>
        <w:spacing w:line="240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36CC8240" w14:textId="08618DED" w:rsidR="00E9545B" w:rsidRPr="009B3DCA" w:rsidRDefault="00E9545B" w:rsidP="00D65184">
      <w:pPr>
        <w:spacing w:line="240" w:lineRule="auto"/>
        <w:jc w:val="both"/>
        <w:rPr>
          <w:szCs w:val="20"/>
        </w:rPr>
      </w:pPr>
      <w:r w:rsidRPr="009B3DCA">
        <w:rPr>
          <w:szCs w:val="20"/>
        </w:rPr>
        <w:t xml:space="preserve">Predmet JN mora v celoti ustrezati tehničnemu opisu, ki je naveden v </w:t>
      </w:r>
      <w:r w:rsidR="008D0ED8" w:rsidRPr="009B3DCA">
        <w:rPr>
          <w:szCs w:val="20"/>
        </w:rPr>
        <w:t>poglavju V</w:t>
      </w:r>
      <w:r w:rsidR="008D0ED8" w:rsidRPr="009B3DCA">
        <w:rPr>
          <w:b/>
          <w:bCs/>
          <w:szCs w:val="20"/>
        </w:rPr>
        <w:t>.</w:t>
      </w:r>
      <w:r w:rsidR="008D0ED8" w:rsidRPr="009B3DCA">
        <w:rPr>
          <w:szCs w:val="20"/>
        </w:rPr>
        <w:t xml:space="preserve"> razpisne dokumentacij</w:t>
      </w:r>
      <w:r w:rsidR="005C425F" w:rsidRPr="009B3DCA">
        <w:rPr>
          <w:szCs w:val="20"/>
        </w:rPr>
        <w:t>e.</w:t>
      </w:r>
    </w:p>
    <w:p w14:paraId="3419DAA5" w14:textId="77777777" w:rsidR="00E44A00" w:rsidRPr="009B3DCA" w:rsidRDefault="00E44A00" w:rsidP="00D65184">
      <w:pPr>
        <w:spacing w:line="240" w:lineRule="auto"/>
        <w:jc w:val="both"/>
        <w:rPr>
          <w:szCs w:val="20"/>
        </w:rPr>
      </w:pPr>
      <w:r w:rsidRPr="009B3DCA">
        <w:rPr>
          <w:szCs w:val="20"/>
        </w:rPr>
        <w:t xml:space="preserve">Ponudniku ni dovoljeno spreminjanje vsebine </w:t>
      </w:r>
      <w:r w:rsidR="00603932" w:rsidRPr="009B3DCA">
        <w:rPr>
          <w:szCs w:val="20"/>
        </w:rPr>
        <w:t>zahtev naročnika</w:t>
      </w:r>
      <w:r w:rsidRPr="009B3DCA">
        <w:rPr>
          <w:szCs w:val="20"/>
        </w:rPr>
        <w:t>. Če naročnik ugotovi, da je ponudnik vsebino spreminjal, bo ponudnik v tem delu izločen iz nadaljnje obravnave.</w:t>
      </w:r>
    </w:p>
    <w:bookmarkEnd w:id="0"/>
    <w:p w14:paraId="4E582DBA" w14:textId="77777777" w:rsidR="00813A8F" w:rsidRPr="009B3DCA" w:rsidRDefault="00813A8F" w:rsidP="00813A8F">
      <w:pPr>
        <w:pStyle w:val="BodyText31"/>
        <w:spacing w:line="288" w:lineRule="auto"/>
        <w:jc w:val="left"/>
        <w:rPr>
          <w:rFonts w:cs="Arial"/>
          <w:b/>
          <w:sz w:val="20"/>
        </w:rPr>
        <w:sectPr w:rsidR="00813A8F" w:rsidRPr="009B3DCA" w:rsidSect="00D91744">
          <w:footerReference w:type="first" r:id="rId8"/>
          <w:pgSz w:w="16840" w:h="11907" w:orient="landscape"/>
          <w:pgMar w:top="1417" w:right="1417" w:bottom="1417" w:left="1417" w:header="709" w:footer="709" w:gutter="0"/>
          <w:cols w:space="708"/>
          <w:docGrid w:linePitch="272"/>
        </w:sectPr>
      </w:pPr>
    </w:p>
    <w:p w14:paraId="13AB143D" w14:textId="39547AB5" w:rsidR="00D65184" w:rsidRPr="009B3DCA" w:rsidRDefault="00D65184" w:rsidP="00D65184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0C2D2F">
        <w:rPr>
          <w:rFonts w:cs="Arial"/>
          <w:b/>
          <w:sz w:val="20"/>
        </w:rPr>
        <w:lastRenderedPageBreak/>
        <w:t xml:space="preserve">PREDRAČUN </w:t>
      </w:r>
      <w:r w:rsidRPr="00D65184">
        <w:rPr>
          <w:rFonts w:cs="Arial"/>
          <w:b/>
          <w:sz w:val="20"/>
        </w:rPr>
        <w:t>MORS 126/2025-ODP</w:t>
      </w:r>
      <w:r w:rsidRPr="009B3DCA">
        <w:rPr>
          <w:rFonts w:cs="Arial"/>
          <w:b/>
          <w:sz w:val="20"/>
        </w:rPr>
        <w:t xml:space="preserve"> </w:t>
      </w:r>
    </w:p>
    <w:p w14:paraId="25342920" w14:textId="77777777" w:rsidR="00D65184" w:rsidRPr="009B3DCA" w:rsidRDefault="00D65184" w:rsidP="00D65184">
      <w:pPr>
        <w:spacing w:line="288" w:lineRule="auto"/>
        <w:jc w:val="both"/>
        <w:rPr>
          <w:b/>
          <w:szCs w:val="20"/>
        </w:rPr>
      </w:pPr>
    </w:p>
    <w:p w14:paraId="5D1A769B" w14:textId="45EEC89E" w:rsidR="00D65184" w:rsidRDefault="00D65184" w:rsidP="00D65184">
      <w:pPr>
        <w:spacing w:line="288" w:lineRule="auto"/>
        <w:jc w:val="both"/>
        <w:rPr>
          <w:b/>
          <w:szCs w:val="20"/>
        </w:rPr>
      </w:pPr>
      <w:r w:rsidRPr="009B3DCA">
        <w:rPr>
          <w:bCs/>
          <w:szCs w:val="20"/>
        </w:rPr>
        <w:t>PREDMET JAVNEGA NAROČILA</w:t>
      </w:r>
      <w:r w:rsidRPr="009B3DCA">
        <w:rPr>
          <w:b/>
          <w:szCs w:val="20"/>
        </w:rPr>
        <w:t xml:space="preserve"> – SKLOP </w:t>
      </w:r>
      <w:r w:rsidR="001E2B11">
        <w:rPr>
          <w:b/>
          <w:szCs w:val="20"/>
        </w:rPr>
        <w:t>2</w:t>
      </w:r>
      <w:r w:rsidRPr="009B3DCA">
        <w:rPr>
          <w:b/>
          <w:szCs w:val="20"/>
        </w:rPr>
        <w:t xml:space="preserve">: </w:t>
      </w:r>
      <w:r w:rsidR="001E2B11" w:rsidRPr="001E2B11">
        <w:rPr>
          <w:bCs/>
          <w:szCs w:val="20"/>
        </w:rPr>
        <w:t>Zatiči, sidrišča</w:t>
      </w:r>
    </w:p>
    <w:p w14:paraId="5B450B2C" w14:textId="77777777" w:rsidR="00D65184" w:rsidRPr="009B3DCA" w:rsidRDefault="00D65184" w:rsidP="00D65184">
      <w:pPr>
        <w:spacing w:line="288" w:lineRule="auto"/>
        <w:jc w:val="both"/>
        <w:rPr>
          <w:b/>
          <w:szCs w:val="20"/>
        </w:rPr>
      </w:pPr>
    </w:p>
    <w:p w14:paraId="02CA8249" w14:textId="77777777" w:rsidR="00D65184" w:rsidRPr="009B3DCA" w:rsidRDefault="00D65184" w:rsidP="00D65184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2DF4E231" w14:textId="77777777" w:rsidR="00D65184" w:rsidRDefault="00D65184" w:rsidP="00D65184">
      <w:pPr>
        <w:spacing w:line="288" w:lineRule="auto"/>
        <w:rPr>
          <w:b/>
          <w:szCs w:val="20"/>
        </w:rPr>
      </w:pPr>
    </w:p>
    <w:p w14:paraId="5F109E34" w14:textId="77777777" w:rsidR="001E2B11" w:rsidRPr="009B3DCA" w:rsidRDefault="001E2B11" w:rsidP="00D65184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667"/>
        <w:gridCol w:w="900"/>
        <w:gridCol w:w="1085"/>
        <w:gridCol w:w="1559"/>
        <w:gridCol w:w="1701"/>
        <w:gridCol w:w="1701"/>
        <w:gridCol w:w="1984"/>
      </w:tblGrid>
      <w:tr w:rsidR="00D65184" w:rsidRPr="009B3DCA" w14:paraId="6B95C316" w14:textId="77777777" w:rsidTr="00D91744">
        <w:trPr>
          <w:cantSplit/>
          <w:trHeight w:val="260"/>
          <w:tblHeader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6964A12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6EA45DF7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6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2B5CD3C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038F3E0F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94C6EF6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74499EF8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0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764747F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73D61542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6FA7F1B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02EB3203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13EA52AB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F7218BB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772B87A9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5C005468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3B2F6EC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53B766BE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3DED6AE7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582AFEA0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047730BF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D65184" w:rsidRPr="009B3DCA" w14:paraId="0DE88518" w14:textId="77777777" w:rsidTr="000F2BEF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6B6A0991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DFDF324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2658278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B4B1FFE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172A6A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FC307DD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8117D94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20B7DDF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1E2B11" w:rsidRPr="009B3DCA" w14:paraId="568C850A" w14:textId="77777777" w:rsidTr="003010D5">
        <w:trPr>
          <w:cantSplit/>
          <w:trHeight w:val="54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C3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6561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Zatiči (zagozde) za sidrišča set 3-8 </w:t>
            </w:r>
          </w:p>
          <w:p w14:paraId="7C87D3D7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(od 9,4 do 25,8 mm)</w:t>
            </w:r>
          </w:p>
          <w:p w14:paraId="290E44CC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23720235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67CB694B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2BE41186" w14:textId="01934B60" w:rsidR="00D91744" w:rsidRPr="009B3DCA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FAD9" w14:textId="74D674F2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  <w:proofErr w:type="spellStart"/>
            <w:r>
              <w:rPr>
                <w:color w:val="000000"/>
                <w:szCs w:val="20"/>
              </w:rPr>
              <w:t>kpl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4760" w14:textId="39F1494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300F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14CC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F7C65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427ED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58372D78" w14:textId="77777777" w:rsidTr="003010D5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8B795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B384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Zatiči (zagozde) za sidrišča set 7-11 </w:t>
            </w:r>
          </w:p>
          <w:p w14:paraId="09D08D59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(od 9,4 do 25,8 mm)</w:t>
            </w:r>
          </w:p>
          <w:p w14:paraId="3B9EA191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20CB4DC0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32727DFE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0007BF00" w14:textId="6D583870" w:rsidR="00D91744" w:rsidRPr="009B3DCA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1DBE" w14:textId="65FA90C1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proofErr w:type="spellStart"/>
            <w:r>
              <w:rPr>
                <w:color w:val="000000"/>
                <w:szCs w:val="20"/>
              </w:rPr>
              <w:t>kpl</w:t>
            </w:r>
            <w:proofErr w:type="spellEnd"/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EB74" w14:textId="088FC725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6171B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53881D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99A131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9C92B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42CD588B" w14:textId="77777777" w:rsidTr="003010D5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7BEAF4" w14:textId="2C64168D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684F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Sidrna zagozda od 24 do 41 mm</w:t>
            </w:r>
          </w:p>
          <w:p w14:paraId="6F15A08A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6FB18974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08F30747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58F1534D" w14:textId="6E6AE411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A7CF" w14:textId="589018E0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8D30" w14:textId="0ED79E9A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C2DE0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D8B024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9FD4D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778AC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449915CE" w14:textId="77777777" w:rsidTr="00D91744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C691A2" w14:textId="16C1EA87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4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FBB9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Sidrna zagozda od 29 do 50 mm</w:t>
            </w:r>
          </w:p>
          <w:p w14:paraId="6D06DDDD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1FAACF9E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76EBAEEC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2DCDAE86" w14:textId="4AA27B5C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06C6" w14:textId="2B171E45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A754" w14:textId="00EC2A5A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C533B4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5D79B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12A4DE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B8E26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00297800" w14:textId="77777777" w:rsidTr="00D91744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91DE31" w14:textId="284F0593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lastRenderedPageBreak/>
              <w:t>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2B24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Sidrna zagozda od 38 do 64 mm</w:t>
            </w:r>
          </w:p>
          <w:p w14:paraId="130D5C47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0299DC26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639F54CD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0405FC49" w14:textId="728522C0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2102" w14:textId="30F10F30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352D" w14:textId="7F217F34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B3C51B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9D7AC6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7BA8DD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A033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75C547E5" w14:textId="77777777" w:rsidTr="00D91744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A516F2" w14:textId="7A95ABA5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6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2FA1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Sidrna zagozda od 50 do 85 mm</w:t>
            </w:r>
          </w:p>
          <w:p w14:paraId="3D18E227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7EA8C26A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2B374AF4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0D6E0F2B" w14:textId="03434298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A283" w14:textId="2AE08146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56C7" w14:textId="4319FD28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00EC4E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764845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F7A67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7744B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0EFEEF6E" w14:textId="77777777" w:rsidTr="003010D5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C63CF5" w14:textId="4AA6F439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7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66E1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Sidrna zagozda od 68 do 114 mm</w:t>
            </w:r>
          </w:p>
          <w:p w14:paraId="49C46B6B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37A520A1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54E194EE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1A1D7353" w14:textId="6D1B637F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F557" w14:textId="01CC364C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01AB" w14:textId="5711B1EF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BEC8B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27459C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65ACC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F617E1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3D0C1302" w14:textId="77777777" w:rsidTr="003010D5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33F685" w14:textId="01F41BCF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8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E5BC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Sidrna zagozda od 88 do 149 mm</w:t>
            </w:r>
          </w:p>
          <w:p w14:paraId="1E305314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3EEFE68E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146CA995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158548ED" w14:textId="27B2845C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6232" w14:textId="124BA940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F78D" w14:textId="5CE405D3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DF9878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E8E891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2EEC9F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3889D2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29FF99D9" w14:textId="77777777" w:rsidTr="003010D5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4205C7" w14:textId="0CDB734C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9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982D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Sidrna zagozda od 116 do 195 mm</w:t>
            </w:r>
          </w:p>
          <w:p w14:paraId="33F8E62E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6EA34461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08833CFF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66E452CC" w14:textId="2DC7AA93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3C17" w14:textId="7BA8B319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3257" w14:textId="32C04DFD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FF3AB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7BD20C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35FB36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33330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535A4F74" w14:textId="77777777" w:rsidTr="003010D5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BDD267" w14:textId="719F6170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10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421D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Zemeljsko sidrišče</w:t>
            </w:r>
          </w:p>
          <w:p w14:paraId="72F220F8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4DE7BC22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4E294FE0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063D9895" w14:textId="21EA10F4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3378" w14:textId="11EBB56E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43EE" w14:textId="167CB0B0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FCEA48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B4D0DC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BD2F6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D09E6A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06455061" w14:textId="77777777" w:rsidTr="00D91744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FA0D16" w14:textId="6155A51D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lastRenderedPageBreak/>
              <w:t>11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C3D8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Sidrišče za urbano delovanje</w:t>
            </w:r>
          </w:p>
          <w:p w14:paraId="0632208C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4C175946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36C8B809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2DD4FA7B" w14:textId="4D48F06F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1354" w14:textId="1A9BED71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64C4" w14:textId="4893183E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FA9894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BC5CC0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F1CAD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BD41F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5C4698B5" w14:textId="77777777" w:rsidTr="00D91744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410A84" w14:textId="41CFD4C9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2DB5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Taktična lestev s kavljem za sidranje</w:t>
            </w:r>
          </w:p>
          <w:p w14:paraId="1E182F3D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20D8F25B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3DD65391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2D3D5D58" w14:textId="6250B897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C852" w14:textId="6AF0CF88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B2FB" w14:textId="4E15E73A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4DFBB5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BE3541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EB0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E8BD0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D65184" w:rsidRPr="009B3DCA" w14:paraId="33EBFBF7" w14:textId="77777777" w:rsidTr="000F2BEF">
        <w:trPr>
          <w:cantSplit/>
          <w:trHeight w:val="36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7D82CEF" w14:textId="77777777" w:rsidR="00D65184" w:rsidRPr="009B3DCA" w:rsidRDefault="00D65184" w:rsidP="000F2BEF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B40B80D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</w:p>
          <w:p w14:paraId="1CE17B6E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148E0FD" w14:textId="77777777" w:rsidR="00D65184" w:rsidRPr="009B3DCA" w:rsidRDefault="00D65184" w:rsidP="000F2BEF">
            <w:pPr>
              <w:spacing w:line="288" w:lineRule="auto"/>
              <w:rPr>
                <w:b/>
                <w:szCs w:val="20"/>
              </w:rPr>
            </w:pPr>
          </w:p>
        </w:tc>
      </w:tr>
      <w:tr w:rsidR="00D65184" w:rsidRPr="009B3DCA" w14:paraId="1EE6C541" w14:textId="77777777" w:rsidTr="000F2BEF">
        <w:trPr>
          <w:cantSplit/>
          <w:trHeight w:val="29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F2DF317" w14:textId="77777777" w:rsidR="00D65184" w:rsidRPr="009B3DCA" w:rsidRDefault="00D65184" w:rsidP="000F2BEF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0D3BAAF" w14:textId="77777777" w:rsidR="00D65184" w:rsidRPr="009B3DCA" w:rsidRDefault="00D65184" w:rsidP="000F2BEF">
            <w:pPr>
              <w:spacing w:before="240"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5AD92D4" w14:textId="77777777" w:rsidR="00D65184" w:rsidRPr="009B3DCA" w:rsidRDefault="00D65184" w:rsidP="000F2BEF">
            <w:pPr>
              <w:spacing w:line="288" w:lineRule="auto"/>
              <w:rPr>
                <w:b/>
                <w:szCs w:val="20"/>
              </w:rPr>
            </w:pPr>
          </w:p>
        </w:tc>
      </w:tr>
      <w:tr w:rsidR="00D65184" w:rsidRPr="009B3DCA" w14:paraId="7967D807" w14:textId="77777777" w:rsidTr="000F2BEF">
        <w:trPr>
          <w:cantSplit/>
          <w:trHeight w:val="64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62A1A5E" w14:textId="77777777" w:rsidR="00D65184" w:rsidRPr="009B3DCA" w:rsidRDefault="00D65184" w:rsidP="000F2BEF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8425420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</w:p>
          <w:p w14:paraId="53A23082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02BBFC0" w14:textId="77777777" w:rsidR="00D65184" w:rsidRPr="00FB73E9" w:rsidRDefault="00D65184" w:rsidP="000F2BEF">
            <w:pPr>
              <w:spacing w:line="240" w:lineRule="auto"/>
              <w:jc w:val="center"/>
              <w:rPr>
                <w:bCs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0E3D8361" w14:textId="77777777" w:rsidR="00E42454" w:rsidRPr="009B3DCA" w:rsidRDefault="00E42454" w:rsidP="00D65184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0"/>
      </w:tblGrid>
      <w:tr w:rsidR="00D65184" w:rsidRPr="009B3DCA" w14:paraId="0558272C" w14:textId="77777777" w:rsidTr="000F2BEF">
        <w:tc>
          <w:tcPr>
            <w:tcW w:w="2835" w:type="dxa"/>
          </w:tcPr>
          <w:p w14:paraId="27D61EB0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1340" w:type="dxa"/>
          </w:tcPr>
          <w:p w14:paraId="5C640D1E" w14:textId="77777777" w:rsidR="00D65184" w:rsidRPr="009B3DCA" w:rsidRDefault="00D65184" w:rsidP="000F2BEF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D65184">
              <w:rPr>
                <w:szCs w:val="20"/>
              </w:rPr>
              <w:t>Centralno skladišča MORS, Koščeva 6, 1210 Ljubljana - Šentvid</w:t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</w:p>
        </w:tc>
      </w:tr>
      <w:tr w:rsidR="00D65184" w:rsidRPr="009B3DCA" w14:paraId="68C9D648" w14:textId="77777777" w:rsidTr="000F2BEF">
        <w:trPr>
          <w:cantSplit/>
          <w:trHeight w:val="213"/>
        </w:trPr>
        <w:tc>
          <w:tcPr>
            <w:tcW w:w="2835" w:type="dxa"/>
          </w:tcPr>
          <w:p w14:paraId="21E36C59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1340" w:type="dxa"/>
          </w:tcPr>
          <w:p w14:paraId="2CC05000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D65184" w:rsidRPr="009B3DCA" w14:paraId="1435FFE1" w14:textId="77777777" w:rsidTr="000F2BEF">
        <w:trPr>
          <w:cantSplit/>
          <w:trHeight w:val="373"/>
        </w:trPr>
        <w:tc>
          <w:tcPr>
            <w:tcW w:w="2835" w:type="dxa"/>
          </w:tcPr>
          <w:p w14:paraId="222E7089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1340" w:type="dxa"/>
          </w:tcPr>
          <w:p w14:paraId="6A9FEC38" w14:textId="77777777" w:rsidR="00D65184" w:rsidRPr="00D65184" w:rsidRDefault="00D65184" w:rsidP="000F2BEF">
            <w:pPr>
              <w:spacing w:line="240" w:lineRule="auto"/>
              <w:rPr>
                <w:rFonts w:ascii="Times New Roman" w:hAnsi="Times New Roman" w:cs="Times New Roman"/>
                <w:sz w:val="24"/>
                <w:lang w:eastAsia="sl-SI"/>
              </w:rPr>
            </w:pPr>
            <w:r w:rsidRPr="009B3DCA">
              <w:rPr>
                <w:szCs w:val="20"/>
              </w:rPr>
              <w:t xml:space="preserve">________ </w:t>
            </w:r>
            <w:r>
              <w:rPr>
                <w:szCs w:val="20"/>
              </w:rPr>
              <w:t xml:space="preserve">(največ 180) </w:t>
            </w:r>
            <w:r w:rsidRPr="00D65184">
              <w:rPr>
                <w:szCs w:val="20"/>
              </w:rPr>
              <w:t>koledarskih dni od dne podpisa pogodbe s strani obeh pogodbenih strank.</w:t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</w:p>
        </w:tc>
      </w:tr>
      <w:tr w:rsidR="00D65184" w:rsidRPr="009B3DCA" w14:paraId="4A14A601" w14:textId="77777777" w:rsidTr="000F2BEF">
        <w:trPr>
          <w:cantSplit/>
          <w:trHeight w:val="352"/>
        </w:trPr>
        <w:tc>
          <w:tcPr>
            <w:tcW w:w="2835" w:type="dxa"/>
          </w:tcPr>
          <w:p w14:paraId="76A624EA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1340" w:type="dxa"/>
          </w:tcPr>
          <w:p w14:paraId="5EE31E77" w14:textId="35790D91" w:rsidR="00D65184" w:rsidRPr="009B3DCA" w:rsidRDefault="00D65184" w:rsidP="000F2BEF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</w:t>
            </w:r>
            <w:r>
              <w:rPr>
                <w:szCs w:val="20"/>
              </w:rPr>
              <w:t xml:space="preserve">(minimalno 12) </w:t>
            </w:r>
            <w:r w:rsidRPr="009B3DCA">
              <w:rPr>
                <w:szCs w:val="20"/>
              </w:rPr>
              <w:t xml:space="preserve">mesecev šteto od dneva podpisa </w:t>
            </w:r>
            <w:r w:rsidR="00CA7DC9">
              <w:rPr>
                <w:szCs w:val="20"/>
              </w:rPr>
              <w:t xml:space="preserve">količinskega in </w:t>
            </w:r>
            <w:r w:rsidRPr="009B3DCA">
              <w:rPr>
                <w:szCs w:val="20"/>
              </w:rPr>
              <w:t>kakovostnega prevzema blaga s strani naročnika.</w:t>
            </w:r>
          </w:p>
        </w:tc>
      </w:tr>
      <w:tr w:rsidR="00D65184" w:rsidRPr="009B3DCA" w14:paraId="7C3F02C6" w14:textId="77777777" w:rsidTr="000F2BEF">
        <w:trPr>
          <w:cantSplit/>
          <w:trHeight w:val="213"/>
        </w:trPr>
        <w:tc>
          <w:tcPr>
            <w:tcW w:w="2835" w:type="dxa"/>
          </w:tcPr>
          <w:p w14:paraId="153147FC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1340" w:type="dxa"/>
          </w:tcPr>
          <w:p w14:paraId="1EA35D4D" w14:textId="000A33D2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</w:t>
            </w:r>
            <w:r>
              <w:rPr>
                <w:szCs w:val="20"/>
              </w:rPr>
              <w:t xml:space="preserve">(minimalno 60) </w:t>
            </w:r>
            <w:r w:rsidRPr="009B3DCA">
              <w:rPr>
                <w:szCs w:val="20"/>
              </w:rPr>
              <w:t xml:space="preserve">mesecev šteto od dneva podpisa </w:t>
            </w:r>
            <w:r w:rsidR="00CA7DC9">
              <w:rPr>
                <w:szCs w:val="20"/>
              </w:rPr>
              <w:t xml:space="preserve">količinskega in </w:t>
            </w:r>
            <w:r w:rsidRPr="009B3DCA">
              <w:rPr>
                <w:szCs w:val="20"/>
              </w:rPr>
              <w:t>kakovostnega prevzema blaga s strani naročnika.</w:t>
            </w:r>
          </w:p>
        </w:tc>
      </w:tr>
    </w:tbl>
    <w:p w14:paraId="185A61CA" w14:textId="77777777" w:rsidR="00D65184" w:rsidRPr="009B3DCA" w:rsidRDefault="00D65184" w:rsidP="00D65184">
      <w:pPr>
        <w:spacing w:line="288" w:lineRule="auto"/>
        <w:rPr>
          <w:b/>
          <w:szCs w:val="20"/>
        </w:rPr>
      </w:pPr>
    </w:p>
    <w:p w14:paraId="5E663F99" w14:textId="77777777" w:rsidR="00D65184" w:rsidRPr="009B3DCA" w:rsidRDefault="00D65184" w:rsidP="001E2B11">
      <w:pPr>
        <w:pStyle w:val="Telobesedila2"/>
        <w:spacing w:line="276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szCs w:val="20"/>
          <w:lang w:val="sl-SI"/>
        </w:rPr>
        <w:t>120</w:t>
      </w:r>
      <w:r w:rsidRPr="009B3DCA">
        <w:rPr>
          <w:rFonts w:cs="Arial"/>
          <w:color w:val="auto"/>
          <w:sz w:val="20"/>
          <w:szCs w:val="20"/>
          <w:lang w:val="sl-SI"/>
        </w:rPr>
        <w:t xml:space="preserve">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6954E341" w14:textId="77777777" w:rsidR="00D65184" w:rsidRDefault="00D65184" w:rsidP="001E2B11">
      <w:pPr>
        <w:spacing w:line="276" w:lineRule="auto"/>
        <w:jc w:val="both"/>
        <w:rPr>
          <w:szCs w:val="20"/>
          <w:u w:val="single"/>
        </w:rPr>
      </w:pPr>
    </w:p>
    <w:p w14:paraId="789F2946" w14:textId="77777777" w:rsidR="00D65184" w:rsidRPr="009B3DCA" w:rsidRDefault="00D65184" w:rsidP="001E2B11">
      <w:pPr>
        <w:spacing w:line="276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0CFF5B84" w14:textId="77777777" w:rsidR="00D65184" w:rsidRPr="009B3DCA" w:rsidRDefault="00D65184" w:rsidP="001E2B11">
      <w:pPr>
        <w:spacing w:line="276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3B669ECF" w14:textId="77777777" w:rsidR="00D65184" w:rsidRPr="009B3DCA" w:rsidRDefault="00D65184" w:rsidP="001E2B11">
      <w:pPr>
        <w:spacing w:line="276" w:lineRule="auto"/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0EF8C009" w14:textId="77777777" w:rsidR="001E2B11" w:rsidRDefault="001E2B11" w:rsidP="00D65184">
      <w:pPr>
        <w:pStyle w:val="BodyText31"/>
        <w:spacing w:line="288" w:lineRule="auto"/>
        <w:jc w:val="left"/>
        <w:rPr>
          <w:rFonts w:cs="Arial"/>
          <w:b/>
          <w:sz w:val="20"/>
        </w:rPr>
        <w:sectPr w:rsidR="001E2B11" w:rsidSect="00D91744">
          <w:pgSz w:w="16840" w:h="11907" w:orient="landscape"/>
          <w:pgMar w:top="1417" w:right="1417" w:bottom="1417" w:left="1417" w:header="709" w:footer="709" w:gutter="0"/>
          <w:cols w:space="708"/>
          <w:docGrid w:linePitch="272"/>
        </w:sectPr>
      </w:pPr>
    </w:p>
    <w:p w14:paraId="10B0E738" w14:textId="77777777" w:rsidR="001E2B11" w:rsidRDefault="001E2B11" w:rsidP="00D65184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p w14:paraId="5D1316F9" w14:textId="6DA3042A" w:rsidR="00D65184" w:rsidRPr="009B3DCA" w:rsidRDefault="00D65184" w:rsidP="00D65184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0C2D2F">
        <w:rPr>
          <w:rFonts w:cs="Arial"/>
          <w:b/>
          <w:sz w:val="20"/>
        </w:rPr>
        <w:t xml:space="preserve">PREDRAČUN </w:t>
      </w:r>
      <w:r w:rsidRPr="00D65184">
        <w:rPr>
          <w:rFonts w:cs="Arial"/>
          <w:b/>
          <w:sz w:val="20"/>
        </w:rPr>
        <w:t>MORS 126/2025-ODP</w:t>
      </w:r>
      <w:r w:rsidRPr="009B3DCA">
        <w:rPr>
          <w:rFonts w:cs="Arial"/>
          <w:b/>
          <w:sz w:val="20"/>
        </w:rPr>
        <w:t xml:space="preserve"> </w:t>
      </w:r>
    </w:p>
    <w:p w14:paraId="406548BE" w14:textId="77777777" w:rsidR="00D65184" w:rsidRPr="009B3DCA" w:rsidRDefault="00D65184" w:rsidP="00D65184">
      <w:pPr>
        <w:spacing w:line="288" w:lineRule="auto"/>
        <w:jc w:val="both"/>
        <w:rPr>
          <w:b/>
          <w:szCs w:val="20"/>
        </w:rPr>
      </w:pPr>
    </w:p>
    <w:p w14:paraId="08A46549" w14:textId="38454297" w:rsidR="00D65184" w:rsidRDefault="00D65184" w:rsidP="00D65184">
      <w:pPr>
        <w:spacing w:line="288" w:lineRule="auto"/>
        <w:jc w:val="both"/>
        <w:rPr>
          <w:b/>
          <w:szCs w:val="20"/>
        </w:rPr>
      </w:pPr>
      <w:r w:rsidRPr="009B3DCA">
        <w:rPr>
          <w:bCs/>
          <w:szCs w:val="20"/>
        </w:rPr>
        <w:t>PREDMET JAVNEGA NAROČILA</w:t>
      </w:r>
      <w:r w:rsidRPr="009B3DCA">
        <w:rPr>
          <w:b/>
          <w:szCs w:val="20"/>
        </w:rPr>
        <w:t xml:space="preserve"> – SKLOP </w:t>
      </w:r>
      <w:r w:rsidR="001E2B11">
        <w:rPr>
          <w:b/>
          <w:szCs w:val="20"/>
        </w:rPr>
        <w:t>3</w:t>
      </w:r>
      <w:r w:rsidRPr="009B3DCA">
        <w:rPr>
          <w:b/>
          <w:szCs w:val="20"/>
        </w:rPr>
        <w:t xml:space="preserve">: </w:t>
      </w:r>
      <w:r w:rsidR="001E2B11" w:rsidRPr="001E2B11">
        <w:rPr>
          <w:bCs/>
          <w:szCs w:val="20"/>
        </w:rPr>
        <w:t>Popkovine, vponke, neskončne zanke, varovala</w:t>
      </w:r>
    </w:p>
    <w:p w14:paraId="25CE6734" w14:textId="77777777" w:rsidR="00D65184" w:rsidRPr="009B3DCA" w:rsidRDefault="00D65184" w:rsidP="00D65184">
      <w:pPr>
        <w:spacing w:line="288" w:lineRule="auto"/>
        <w:jc w:val="both"/>
        <w:rPr>
          <w:b/>
          <w:szCs w:val="20"/>
        </w:rPr>
      </w:pPr>
    </w:p>
    <w:p w14:paraId="7A5A0CE1" w14:textId="77777777" w:rsidR="00D65184" w:rsidRPr="009B3DCA" w:rsidRDefault="00D65184" w:rsidP="00D65184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6BAD0F84" w14:textId="77777777" w:rsidR="00D65184" w:rsidRPr="009B3DCA" w:rsidRDefault="00D65184" w:rsidP="00D65184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667"/>
        <w:gridCol w:w="900"/>
        <w:gridCol w:w="1085"/>
        <w:gridCol w:w="1559"/>
        <w:gridCol w:w="1701"/>
        <w:gridCol w:w="1701"/>
        <w:gridCol w:w="1984"/>
      </w:tblGrid>
      <w:tr w:rsidR="00D65184" w:rsidRPr="009B3DCA" w14:paraId="752EC851" w14:textId="77777777" w:rsidTr="00D91744">
        <w:trPr>
          <w:cantSplit/>
          <w:trHeight w:val="260"/>
          <w:tblHeader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9393DDA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5406BA9F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6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1324B38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217C5493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9C54BD7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60FB5909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0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593979F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2A2C7113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5FAB63B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7E2D9E1E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3717D6F1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89DA0B6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422B32B2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0E44A292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A1D6E96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56286F7F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684A307A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0132B442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1139E5BA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D65184" w:rsidRPr="009B3DCA" w14:paraId="24E788CD" w14:textId="77777777" w:rsidTr="000F2BEF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1EC7B62A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EA42652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A5F196B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D5EDAA4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AF684F7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E57EB32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DE6B37B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680591E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1E2B11" w:rsidRPr="009B3DCA" w14:paraId="4C6D9817" w14:textId="77777777" w:rsidTr="007024D1">
        <w:trPr>
          <w:cantSplit/>
          <w:trHeight w:val="261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7DD17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1CCE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Popkovina od 15 cm do 95 cm</w:t>
            </w:r>
          </w:p>
          <w:p w14:paraId="0495C767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010F644F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4687CC6B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4E69932C" w14:textId="62B9F4AB" w:rsidR="00D91744" w:rsidRPr="009B3DCA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D454" w14:textId="219EF5AB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7016" w14:textId="50B1F76B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F5C01A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838E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ED4D2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976E42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4E2B5B43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709A74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A9A1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Popkovina od 51 do 79 cm</w:t>
            </w:r>
          </w:p>
          <w:p w14:paraId="718891FC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1F5552C8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27557B3B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31E208E4" w14:textId="15653F3B" w:rsidR="00D91744" w:rsidRPr="009B3DCA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E7DF" w14:textId="381EF491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3611" w14:textId="48254B52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D62522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5B660A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665B8F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D35332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08845898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0D843B" w14:textId="1F995A3C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B3F7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Vponka asimetrična, samodejni trojni sistem zaklepanja</w:t>
            </w:r>
          </w:p>
          <w:p w14:paraId="7BB613A4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131C7072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45126E40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26969889" w14:textId="6F1C66DD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615" w14:textId="16994089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AD6C" w14:textId="59C7689F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41E39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C441FD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245A9B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4C207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71CFB476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ACECFB" w14:textId="592780A5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4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9BD0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Vponka simetrična z zaklepanjem</w:t>
            </w:r>
          </w:p>
          <w:p w14:paraId="54A2D9D6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068BD950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3E1C7B20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610C00AB" w14:textId="65AC42C7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95C3" w14:textId="104D83CA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140F" w14:textId="520581D0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66275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5C08A1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C3F881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15BE8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78C8D8A2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DC6249" w14:textId="5B7F1368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5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0FA8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Vponka z zaklepanjem</w:t>
            </w:r>
          </w:p>
          <w:p w14:paraId="638B9B70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7DD70527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3CEDB7D5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08B3486A" w14:textId="06B23A3A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BF55" w14:textId="08C5A2D2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FBE5" w14:textId="3851F18A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B935C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50752D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ABF21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29B9E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76FEC8C2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2BAFB1" w14:textId="351851FA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lastRenderedPageBreak/>
              <w:t>6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6227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Neskončna zanka 16 mm 60 cm</w:t>
            </w:r>
          </w:p>
          <w:p w14:paraId="034EA5C4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7B3A0DF1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7D35CA2A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4300086B" w14:textId="1399A885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D905" w14:textId="2103FBE0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8116" w14:textId="3AAC00F7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7614F6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0F17C0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0F20A8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482E8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4E2D06D7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68B4E9" w14:textId="010DAB75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7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A331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Neskončna zanka 16 mm 120 cm</w:t>
            </w:r>
          </w:p>
          <w:p w14:paraId="4DC3696D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5CB05D5A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74FA2EF7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76F120FD" w14:textId="3CE8C1CD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7BA7" w14:textId="30E292F2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8551" w14:textId="73ADE8A8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E517C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B8F2D0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47FDA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DA3B9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73F1D586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6C5108" w14:textId="2891FDE7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8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DE35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Plezalni sistem 11 mm 12 cm</w:t>
            </w:r>
          </w:p>
          <w:p w14:paraId="33CF712F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3835EB78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07973ACE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466D5B19" w14:textId="4FB7AD01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BAF3" w14:textId="7F2C2E32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F98E" w14:textId="71C36891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EEB166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1876B7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8F0A1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31CB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0755B947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38C3F" w14:textId="1C073BE0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9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D8AA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Plezalni sistem 11 mm 18 cm</w:t>
            </w:r>
          </w:p>
          <w:p w14:paraId="633D9F5C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4E1778FE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758989AD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497812A5" w14:textId="3873B725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21E7" w14:textId="5CF51DA9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6C37" w14:textId="708F8679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156E4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DF4BA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665C46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EC70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03AB91C2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B17D94" w14:textId="3A13788B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10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2B91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Varovalo – mini prižema za krizne situacije</w:t>
            </w:r>
          </w:p>
          <w:p w14:paraId="0C91E57C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541D90AD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0D441365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7A2B9E15" w14:textId="07A8B54E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8DA0" w14:textId="427FD302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3905" w14:textId="4D26BD47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42656E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3A2D63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EC15B0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090256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3FDB4B2D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038442" w14:textId="770E02C8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11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47AE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Varovalo – škripec s </w:t>
            </w:r>
            <w:proofErr w:type="spellStart"/>
            <w:r>
              <w:rPr>
                <w:color w:val="000000"/>
                <w:szCs w:val="20"/>
              </w:rPr>
              <w:t>samoblokado</w:t>
            </w:r>
            <w:proofErr w:type="spellEnd"/>
          </w:p>
          <w:p w14:paraId="4C38A07A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33714096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1AC79349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69F5CE70" w14:textId="756A145C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7F33" w14:textId="3CCEBBCF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7935" w14:textId="6238273B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7AA24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16F04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0CE5C1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F0A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243EFC67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DFD7A3" w14:textId="29641BA2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lastRenderedPageBreak/>
              <w:t>12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8179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Škripec s trojno pritrditvijo</w:t>
            </w:r>
          </w:p>
          <w:p w14:paraId="08307EA4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47770EED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3D848086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58605D55" w14:textId="1F437A23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6CE9" w14:textId="6207C3FF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D0C1" w14:textId="1F45E57E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C591A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A2FDE2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F28CDC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2B1E1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0069BC58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65B20B" w14:textId="0662312F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13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B7BC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proofErr w:type="spellStart"/>
            <w:r>
              <w:rPr>
                <w:color w:val="000000"/>
                <w:szCs w:val="20"/>
              </w:rPr>
              <w:t>Sidriščna</w:t>
            </w:r>
            <w:proofErr w:type="spellEnd"/>
            <w:r>
              <w:rPr>
                <w:color w:val="000000"/>
                <w:szCs w:val="20"/>
              </w:rPr>
              <w:t xml:space="preserve"> ploščica 129 x 95 mm</w:t>
            </w:r>
          </w:p>
          <w:p w14:paraId="01CE5630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63CD1C9E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4ECFC78B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1B6C136F" w14:textId="142710CA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4F16" w14:textId="5EF6F8A2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B697" w14:textId="5781CB31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399028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5C0515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3BB318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528FF7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5C9F5452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B25A0" w14:textId="709C33D2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14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9139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proofErr w:type="spellStart"/>
            <w:r>
              <w:rPr>
                <w:color w:val="000000"/>
                <w:szCs w:val="20"/>
              </w:rPr>
              <w:t>Sidriščna</w:t>
            </w:r>
            <w:proofErr w:type="spellEnd"/>
            <w:r>
              <w:rPr>
                <w:color w:val="000000"/>
                <w:szCs w:val="20"/>
              </w:rPr>
              <w:t xml:space="preserve"> ploščica 62 x 62 mm</w:t>
            </w:r>
          </w:p>
          <w:p w14:paraId="4CACBE72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1A12F7F4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64BF0BA1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708F6B07" w14:textId="102DFDFA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D62A" w14:textId="43AD4760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F562" w14:textId="295D0E63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F76834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653DD2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01A491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130B25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E2B11" w:rsidRPr="009B3DCA" w14:paraId="4FF5994F" w14:textId="77777777" w:rsidTr="007024D1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AB5F" w14:textId="58E971E6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15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8B38" w14:textId="77777777" w:rsidR="001E2B11" w:rsidRDefault="001E2B11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Komplet opreme za posebne naloge</w:t>
            </w:r>
          </w:p>
          <w:p w14:paraId="192B32C1" w14:textId="77777777" w:rsidR="00D91744" w:rsidRDefault="00D91744" w:rsidP="001E2B11">
            <w:pPr>
              <w:spacing w:line="288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2946D7D4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/>
                <w:szCs w:val="20"/>
              </w:rPr>
              <w:t>Proizvajalec in model ponujenega gradiva</w:t>
            </w:r>
            <w:r w:rsidRPr="00D91744">
              <w:rPr>
                <w:bCs/>
                <w:szCs w:val="20"/>
              </w:rPr>
              <w:t>:</w:t>
            </w:r>
          </w:p>
          <w:p w14:paraId="1DD29EF5" w14:textId="77777777" w:rsidR="00D91744" w:rsidRPr="00D91744" w:rsidRDefault="00D91744" w:rsidP="00D91744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D91744">
              <w:rPr>
                <w:bCs/>
                <w:szCs w:val="20"/>
              </w:rPr>
              <w:t>__________________________________</w:t>
            </w:r>
          </w:p>
          <w:p w14:paraId="352556B2" w14:textId="3428E6A9" w:rsidR="00D91744" w:rsidRDefault="00D91744" w:rsidP="00D91744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 w:rsidRPr="00D91744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B5D0" w14:textId="6998169F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proofErr w:type="spellStart"/>
            <w:r>
              <w:rPr>
                <w:color w:val="000000"/>
                <w:szCs w:val="20"/>
              </w:rPr>
              <w:t>kpl</w:t>
            </w:r>
            <w:proofErr w:type="spellEnd"/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F3E2" w14:textId="71FDC1E8" w:rsidR="001E2B11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6B00BD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08321E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779279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B032D" w14:textId="77777777" w:rsidR="001E2B11" w:rsidRPr="009B3DCA" w:rsidRDefault="001E2B11" w:rsidP="001E2B1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D65184" w:rsidRPr="009B3DCA" w14:paraId="5A089AB5" w14:textId="77777777" w:rsidTr="000F2BEF">
        <w:trPr>
          <w:cantSplit/>
          <w:trHeight w:val="36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058F8B9" w14:textId="77777777" w:rsidR="00D65184" w:rsidRPr="009B3DCA" w:rsidRDefault="00D65184" w:rsidP="000F2BEF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04AB3D1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</w:p>
          <w:p w14:paraId="6CE10DE6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0DF1A82" w14:textId="77777777" w:rsidR="00D65184" w:rsidRPr="009B3DCA" w:rsidRDefault="00D65184" w:rsidP="000F2BEF">
            <w:pPr>
              <w:spacing w:line="288" w:lineRule="auto"/>
              <w:rPr>
                <w:b/>
                <w:szCs w:val="20"/>
              </w:rPr>
            </w:pPr>
          </w:p>
        </w:tc>
      </w:tr>
      <w:tr w:rsidR="00D65184" w:rsidRPr="009B3DCA" w14:paraId="5844A021" w14:textId="77777777" w:rsidTr="000F2BEF">
        <w:trPr>
          <w:cantSplit/>
          <w:trHeight w:val="29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723F569" w14:textId="77777777" w:rsidR="00D65184" w:rsidRPr="009B3DCA" w:rsidRDefault="00D65184" w:rsidP="000F2BEF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98A86F3" w14:textId="77777777" w:rsidR="00D65184" w:rsidRPr="009B3DCA" w:rsidRDefault="00D65184" w:rsidP="000F2BEF">
            <w:pPr>
              <w:spacing w:before="240"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267EEE5" w14:textId="77777777" w:rsidR="00D65184" w:rsidRPr="009B3DCA" w:rsidRDefault="00D65184" w:rsidP="000F2BEF">
            <w:pPr>
              <w:spacing w:line="288" w:lineRule="auto"/>
              <w:rPr>
                <w:b/>
                <w:szCs w:val="20"/>
              </w:rPr>
            </w:pPr>
          </w:p>
        </w:tc>
      </w:tr>
      <w:tr w:rsidR="00D65184" w:rsidRPr="009B3DCA" w14:paraId="11CBC689" w14:textId="77777777" w:rsidTr="000F2BEF">
        <w:trPr>
          <w:cantSplit/>
          <w:trHeight w:val="64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BC00321" w14:textId="77777777" w:rsidR="00D65184" w:rsidRPr="009B3DCA" w:rsidRDefault="00D65184" w:rsidP="000F2BEF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044ED77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</w:p>
          <w:p w14:paraId="1F56DE53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9BE5CD" w14:textId="77777777" w:rsidR="00D65184" w:rsidRPr="00FB73E9" w:rsidRDefault="00D65184" w:rsidP="000F2BEF">
            <w:pPr>
              <w:spacing w:line="240" w:lineRule="auto"/>
              <w:jc w:val="center"/>
              <w:rPr>
                <w:bCs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75350259" w14:textId="77777777" w:rsidR="00E42454" w:rsidRPr="009B3DCA" w:rsidRDefault="00E42454" w:rsidP="00D65184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0"/>
      </w:tblGrid>
      <w:tr w:rsidR="00D65184" w:rsidRPr="009B3DCA" w14:paraId="52481FE0" w14:textId="77777777" w:rsidTr="000F2BEF">
        <w:tc>
          <w:tcPr>
            <w:tcW w:w="2835" w:type="dxa"/>
          </w:tcPr>
          <w:p w14:paraId="0C86BFFD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1340" w:type="dxa"/>
          </w:tcPr>
          <w:p w14:paraId="288004E2" w14:textId="77777777" w:rsidR="00D65184" w:rsidRPr="009B3DCA" w:rsidRDefault="00D65184" w:rsidP="000F2BEF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D65184">
              <w:rPr>
                <w:szCs w:val="20"/>
              </w:rPr>
              <w:t>Centralno skladišča MORS, Koščeva 6, 1210 Ljubljana - Šentvid</w:t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</w:p>
        </w:tc>
      </w:tr>
      <w:tr w:rsidR="00D65184" w:rsidRPr="009B3DCA" w14:paraId="448EEEA9" w14:textId="77777777" w:rsidTr="000F2BEF">
        <w:trPr>
          <w:cantSplit/>
          <w:trHeight w:val="213"/>
        </w:trPr>
        <w:tc>
          <w:tcPr>
            <w:tcW w:w="2835" w:type="dxa"/>
          </w:tcPr>
          <w:p w14:paraId="33FBC30C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1340" w:type="dxa"/>
          </w:tcPr>
          <w:p w14:paraId="5C7661B3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D65184" w:rsidRPr="009B3DCA" w14:paraId="50BB49EA" w14:textId="77777777" w:rsidTr="000F2BEF">
        <w:trPr>
          <w:cantSplit/>
          <w:trHeight w:val="373"/>
        </w:trPr>
        <w:tc>
          <w:tcPr>
            <w:tcW w:w="2835" w:type="dxa"/>
          </w:tcPr>
          <w:p w14:paraId="3A66B30B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1340" w:type="dxa"/>
          </w:tcPr>
          <w:p w14:paraId="10EF8B2F" w14:textId="77777777" w:rsidR="00D65184" w:rsidRPr="00D65184" w:rsidRDefault="00D65184" w:rsidP="000F2BEF">
            <w:pPr>
              <w:spacing w:line="240" w:lineRule="auto"/>
              <w:rPr>
                <w:rFonts w:ascii="Times New Roman" w:hAnsi="Times New Roman" w:cs="Times New Roman"/>
                <w:sz w:val="24"/>
                <w:lang w:eastAsia="sl-SI"/>
              </w:rPr>
            </w:pPr>
            <w:r w:rsidRPr="009B3DCA">
              <w:rPr>
                <w:szCs w:val="20"/>
              </w:rPr>
              <w:t xml:space="preserve">________ </w:t>
            </w:r>
            <w:r>
              <w:rPr>
                <w:szCs w:val="20"/>
              </w:rPr>
              <w:t xml:space="preserve">(največ 180) </w:t>
            </w:r>
            <w:r w:rsidRPr="00D65184">
              <w:rPr>
                <w:szCs w:val="20"/>
              </w:rPr>
              <w:t>koledarskih dni od dne podpisa pogodbe s strani obeh pogodbenih strank.</w:t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</w:p>
        </w:tc>
      </w:tr>
      <w:tr w:rsidR="00D65184" w:rsidRPr="009B3DCA" w14:paraId="295248D0" w14:textId="77777777" w:rsidTr="000F2BEF">
        <w:trPr>
          <w:cantSplit/>
          <w:trHeight w:val="352"/>
        </w:trPr>
        <w:tc>
          <w:tcPr>
            <w:tcW w:w="2835" w:type="dxa"/>
          </w:tcPr>
          <w:p w14:paraId="3C0F668E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1340" w:type="dxa"/>
          </w:tcPr>
          <w:p w14:paraId="35DE398B" w14:textId="22729EFC" w:rsidR="00D65184" w:rsidRPr="009B3DCA" w:rsidRDefault="00D65184" w:rsidP="000F2BEF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</w:t>
            </w:r>
            <w:r>
              <w:rPr>
                <w:szCs w:val="20"/>
              </w:rPr>
              <w:t xml:space="preserve">(minimalno 12) </w:t>
            </w:r>
            <w:r w:rsidRPr="009B3DCA">
              <w:rPr>
                <w:szCs w:val="20"/>
              </w:rPr>
              <w:t xml:space="preserve">mesecev šteto od dneva podpisa </w:t>
            </w:r>
            <w:r w:rsidR="00CA7DC9">
              <w:rPr>
                <w:szCs w:val="20"/>
              </w:rPr>
              <w:t xml:space="preserve">količinskega in </w:t>
            </w:r>
            <w:r w:rsidRPr="009B3DCA">
              <w:rPr>
                <w:szCs w:val="20"/>
              </w:rPr>
              <w:t>kakovostnega prevzema blaga s strani naročnika.</w:t>
            </w:r>
          </w:p>
        </w:tc>
      </w:tr>
      <w:tr w:rsidR="00D65184" w:rsidRPr="009B3DCA" w14:paraId="5ABF7480" w14:textId="77777777" w:rsidTr="000F2BEF">
        <w:trPr>
          <w:cantSplit/>
          <w:trHeight w:val="213"/>
        </w:trPr>
        <w:tc>
          <w:tcPr>
            <w:tcW w:w="2835" w:type="dxa"/>
          </w:tcPr>
          <w:p w14:paraId="54C019B2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1340" w:type="dxa"/>
          </w:tcPr>
          <w:p w14:paraId="68A69C1A" w14:textId="2249FD05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</w:t>
            </w:r>
            <w:r>
              <w:rPr>
                <w:szCs w:val="20"/>
              </w:rPr>
              <w:t xml:space="preserve">(minimalno 60) </w:t>
            </w:r>
            <w:r w:rsidRPr="009B3DCA">
              <w:rPr>
                <w:szCs w:val="20"/>
              </w:rPr>
              <w:t xml:space="preserve">mesecev šteto od dneva podpisa </w:t>
            </w:r>
            <w:r w:rsidR="00CA7DC9">
              <w:rPr>
                <w:szCs w:val="20"/>
              </w:rPr>
              <w:t xml:space="preserve">količinskega in </w:t>
            </w:r>
            <w:r w:rsidRPr="009B3DCA">
              <w:rPr>
                <w:szCs w:val="20"/>
              </w:rPr>
              <w:t>kakovostnega prevzema blaga s strani naročnika.</w:t>
            </w:r>
          </w:p>
        </w:tc>
      </w:tr>
    </w:tbl>
    <w:p w14:paraId="7DE53148" w14:textId="77777777" w:rsidR="00D65184" w:rsidRPr="009B3DCA" w:rsidRDefault="00D65184" w:rsidP="00D65184">
      <w:pPr>
        <w:spacing w:line="288" w:lineRule="auto"/>
        <w:rPr>
          <w:b/>
          <w:szCs w:val="20"/>
        </w:rPr>
      </w:pPr>
    </w:p>
    <w:p w14:paraId="4389D8FC" w14:textId="77777777" w:rsidR="00054078" w:rsidRDefault="00054078" w:rsidP="00D65184">
      <w:pPr>
        <w:pStyle w:val="Telobesedila2"/>
        <w:ind w:right="-578"/>
        <w:rPr>
          <w:rFonts w:cs="Arial"/>
          <w:color w:val="auto"/>
          <w:sz w:val="20"/>
          <w:szCs w:val="20"/>
          <w:lang w:val="sl-SI"/>
        </w:rPr>
      </w:pPr>
    </w:p>
    <w:p w14:paraId="5CA08EBE" w14:textId="0695FFFA" w:rsidR="00D65184" w:rsidRPr="009B3DCA" w:rsidRDefault="00D65184" w:rsidP="00D65184">
      <w:pPr>
        <w:pStyle w:val="Telobesedila2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szCs w:val="20"/>
          <w:lang w:val="sl-SI"/>
        </w:rPr>
        <w:t>120</w:t>
      </w:r>
      <w:r w:rsidRPr="009B3DCA">
        <w:rPr>
          <w:rFonts w:cs="Arial"/>
          <w:color w:val="auto"/>
          <w:sz w:val="20"/>
          <w:szCs w:val="20"/>
          <w:lang w:val="sl-SI"/>
        </w:rPr>
        <w:t xml:space="preserve">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5B99AC8E" w14:textId="77777777" w:rsidR="001E2B11" w:rsidRDefault="001E2B11" w:rsidP="00D65184">
      <w:pPr>
        <w:spacing w:line="240" w:lineRule="auto"/>
        <w:jc w:val="both"/>
        <w:rPr>
          <w:szCs w:val="20"/>
          <w:u w:val="single"/>
        </w:rPr>
      </w:pPr>
    </w:p>
    <w:p w14:paraId="5439B921" w14:textId="76F6F62B" w:rsidR="00856CD1" w:rsidRPr="00914A6C" w:rsidRDefault="00054078" w:rsidP="00856CD1">
      <w:pPr>
        <w:spacing w:line="240" w:lineRule="auto"/>
        <w:jc w:val="both"/>
        <w:rPr>
          <w:b/>
          <w:bCs/>
          <w:szCs w:val="20"/>
        </w:rPr>
      </w:pPr>
      <w:r w:rsidRPr="00D65184">
        <w:rPr>
          <w:b/>
          <w:bCs/>
          <w:szCs w:val="20"/>
        </w:rPr>
        <w:t>V specifikaciji cene ponudnik po posamezni vrsti blaga, navede stroške carine, prevoza, maržo,… V poziciji 1</w:t>
      </w:r>
      <w:r>
        <w:rPr>
          <w:b/>
          <w:bCs/>
          <w:szCs w:val="20"/>
        </w:rPr>
        <w:t>5</w:t>
      </w:r>
      <w:r w:rsidRPr="00D65184">
        <w:rPr>
          <w:b/>
          <w:bCs/>
          <w:szCs w:val="20"/>
        </w:rPr>
        <w:t xml:space="preserve"> mora biti specificirana cena blaga, ki sestavlja komple</w:t>
      </w:r>
      <w:r>
        <w:rPr>
          <w:b/>
          <w:bCs/>
          <w:szCs w:val="20"/>
        </w:rPr>
        <w:t>t</w:t>
      </w:r>
      <w:r w:rsidRPr="00D65184">
        <w:rPr>
          <w:b/>
          <w:bCs/>
          <w:szCs w:val="20"/>
        </w:rPr>
        <w:t xml:space="preserve"> </w:t>
      </w:r>
      <w:r w:rsidR="00856CD1">
        <w:rPr>
          <w:b/>
          <w:bCs/>
          <w:szCs w:val="20"/>
        </w:rPr>
        <w:t xml:space="preserve">– </w:t>
      </w:r>
      <w:r w:rsidR="00856CD1" w:rsidRPr="00914A6C">
        <w:rPr>
          <w:b/>
          <w:bCs/>
          <w:szCs w:val="20"/>
        </w:rPr>
        <w:t>Ponudnik specifikacijo cene odloži v razdelek »Ostale priloge«</w:t>
      </w:r>
      <w:r w:rsidR="00856CD1">
        <w:rPr>
          <w:b/>
          <w:bCs/>
          <w:szCs w:val="20"/>
        </w:rPr>
        <w:t>.</w:t>
      </w:r>
    </w:p>
    <w:p w14:paraId="1DDCE353" w14:textId="77777777" w:rsidR="00054078" w:rsidRDefault="00054078" w:rsidP="00D65184">
      <w:pPr>
        <w:spacing w:line="240" w:lineRule="auto"/>
        <w:jc w:val="both"/>
        <w:rPr>
          <w:szCs w:val="20"/>
          <w:u w:val="single"/>
        </w:rPr>
      </w:pPr>
    </w:p>
    <w:p w14:paraId="1B952560" w14:textId="77777777" w:rsidR="00D65184" w:rsidRPr="009B3DCA" w:rsidRDefault="00D65184" w:rsidP="001E2B11">
      <w:pPr>
        <w:spacing w:line="276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43C796F0" w14:textId="77777777" w:rsidR="00D65184" w:rsidRPr="009B3DCA" w:rsidRDefault="00D65184" w:rsidP="001E2B11">
      <w:pPr>
        <w:spacing w:line="276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5AF63E77" w14:textId="77777777" w:rsidR="00D65184" w:rsidRPr="009B3DCA" w:rsidRDefault="00D65184" w:rsidP="001E2B11">
      <w:pPr>
        <w:spacing w:line="276" w:lineRule="auto"/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1514B91B" w14:textId="77777777" w:rsidR="001E2B11" w:rsidRDefault="001E2B11" w:rsidP="00D65184">
      <w:pPr>
        <w:pStyle w:val="BodyText31"/>
        <w:spacing w:line="288" w:lineRule="auto"/>
        <w:jc w:val="left"/>
        <w:sectPr w:rsidR="001E2B11" w:rsidSect="00D65184">
          <w:pgSz w:w="16840" w:h="11907" w:orient="landscape"/>
          <w:pgMar w:top="567" w:right="1418" w:bottom="1418" w:left="1418" w:header="709" w:footer="709" w:gutter="0"/>
          <w:cols w:space="708"/>
          <w:docGrid w:linePitch="272"/>
        </w:sectPr>
      </w:pPr>
    </w:p>
    <w:p w14:paraId="466CF580" w14:textId="77777777" w:rsidR="00D65184" w:rsidRDefault="00D65184" w:rsidP="00D65184">
      <w:pPr>
        <w:pStyle w:val="BodyText31"/>
        <w:spacing w:line="288" w:lineRule="auto"/>
        <w:jc w:val="left"/>
      </w:pPr>
    </w:p>
    <w:p w14:paraId="5FB61B57" w14:textId="77777777" w:rsidR="00D65184" w:rsidRPr="009B3DCA" w:rsidRDefault="00D65184" w:rsidP="00D65184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0C2D2F">
        <w:rPr>
          <w:rFonts w:cs="Arial"/>
          <w:b/>
          <w:sz w:val="20"/>
        </w:rPr>
        <w:t xml:space="preserve">PREDRAČUN </w:t>
      </w:r>
      <w:r w:rsidRPr="00D65184">
        <w:rPr>
          <w:rFonts w:cs="Arial"/>
          <w:b/>
          <w:sz w:val="20"/>
        </w:rPr>
        <w:t>MORS 126/2025-ODP</w:t>
      </w:r>
      <w:r w:rsidRPr="009B3DCA">
        <w:rPr>
          <w:rFonts w:cs="Arial"/>
          <w:b/>
          <w:sz w:val="20"/>
        </w:rPr>
        <w:t xml:space="preserve"> </w:t>
      </w:r>
    </w:p>
    <w:p w14:paraId="6843D090" w14:textId="77777777" w:rsidR="00D65184" w:rsidRPr="009B3DCA" w:rsidRDefault="00D65184" w:rsidP="00D65184">
      <w:pPr>
        <w:spacing w:line="288" w:lineRule="auto"/>
        <w:jc w:val="both"/>
        <w:rPr>
          <w:b/>
          <w:szCs w:val="20"/>
        </w:rPr>
      </w:pPr>
    </w:p>
    <w:p w14:paraId="0CA51D1A" w14:textId="6887EF19" w:rsidR="00D65184" w:rsidRDefault="00D65184" w:rsidP="00D65184">
      <w:pPr>
        <w:spacing w:line="288" w:lineRule="auto"/>
        <w:jc w:val="both"/>
        <w:rPr>
          <w:b/>
          <w:szCs w:val="20"/>
        </w:rPr>
      </w:pPr>
      <w:r w:rsidRPr="009B3DCA">
        <w:rPr>
          <w:bCs/>
          <w:szCs w:val="20"/>
        </w:rPr>
        <w:t>PREDMET JAVNEGA NAROČILA</w:t>
      </w:r>
      <w:r w:rsidRPr="009B3DCA">
        <w:rPr>
          <w:b/>
          <w:szCs w:val="20"/>
        </w:rPr>
        <w:t xml:space="preserve"> – SKLOP </w:t>
      </w:r>
      <w:r w:rsidR="001E2B11">
        <w:rPr>
          <w:b/>
          <w:szCs w:val="20"/>
        </w:rPr>
        <w:t>4</w:t>
      </w:r>
      <w:r w:rsidRPr="009B3DCA">
        <w:rPr>
          <w:b/>
          <w:szCs w:val="20"/>
        </w:rPr>
        <w:t xml:space="preserve">: </w:t>
      </w:r>
      <w:r w:rsidR="00E42454">
        <w:rPr>
          <w:bCs/>
          <w:szCs w:val="20"/>
        </w:rPr>
        <w:t>Vrvi</w:t>
      </w:r>
    </w:p>
    <w:p w14:paraId="355A1A6E" w14:textId="77777777" w:rsidR="00D65184" w:rsidRPr="009B3DCA" w:rsidRDefault="00D65184" w:rsidP="00D65184">
      <w:pPr>
        <w:spacing w:line="288" w:lineRule="auto"/>
        <w:jc w:val="both"/>
        <w:rPr>
          <w:b/>
          <w:szCs w:val="20"/>
        </w:rPr>
      </w:pPr>
    </w:p>
    <w:p w14:paraId="5CB4B956" w14:textId="77777777" w:rsidR="00D65184" w:rsidRDefault="00D65184" w:rsidP="00D65184">
      <w:pPr>
        <w:spacing w:line="288" w:lineRule="auto"/>
        <w:rPr>
          <w:b/>
          <w:szCs w:val="20"/>
        </w:rPr>
      </w:pPr>
      <w:r w:rsidRPr="009B3DCA">
        <w:rPr>
          <w:b/>
          <w:szCs w:val="20"/>
        </w:rPr>
        <w:t>PONUDNIK: ____________________________________________________ ŠTEVILKA PONUDBE: __________________, Z DNE__________________</w:t>
      </w:r>
    </w:p>
    <w:p w14:paraId="1C370E1B" w14:textId="77777777" w:rsidR="00D65184" w:rsidRDefault="00D65184" w:rsidP="00D65184">
      <w:pPr>
        <w:spacing w:line="288" w:lineRule="auto"/>
        <w:rPr>
          <w:b/>
          <w:szCs w:val="20"/>
        </w:rPr>
      </w:pPr>
    </w:p>
    <w:p w14:paraId="3B1B361C" w14:textId="77777777" w:rsidR="00E407AA" w:rsidRPr="009B3DCA" w:rsidRDefault="00E407AA" w:rsidP="00D65184">
      <w:pPr>
        <w:spacing w:line="288" w:lineRule="auto"/>
        <w:rPr>
          <w:b/>
          <w:szCs w:val="20"/>
        </w:rPr>
      </w:pPr>
    </w:p>
    <w:tbl>
      <w:tblPr>
        <w:tblW w:w="14175" w:type="dxa"/>
        <w:tblInd w:w="-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4667"/>
        <w:gridCol w:w="900"/>
        <w:gridCol w:w="1085"/>
        <w:gridCol w:w="1559"/>
        <w:gridCol w:w="1701"/>
        <w:gridCol w:w="1701"/>
        <w:gridCol w:w="1984"/>
      </w:tblGrid>
      <w:tr w:rsidR="00D65184" w:rsidRPr="009B3DCA" w14:paraId="3BC6CB61" w14:textId="77777777" w:rsidTr="00E407AA">
        <w:trPr>
          <w:cantSplit/>
          <w:trHeight w:val="260"/>
          <w:tblHeader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724F0F0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ZAP.</w:t>
            </w:r>
          </w:p>
          <w:p w14:paraId="2F3BD379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ŠT.</w:t>
            </w:r>
          </w:p>
        </w:tc>
        <w:tc>
          <w:tcPr>
            <w:tcW w:w="46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52C89D9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38B108D9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AAD3D74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631B7610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M.E.</w:t>
            </w:r>
          </w:p>
        </w:tc>
        <w:tc>
          <w:tcPr>
            <w:tcW w:w="10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F8D2572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54E253E4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9B924A1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1EBEDCF4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brez DDV</w:t>
            </w:r>
          </w:p>
          <w:p w14:paraId="1B2F336A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CD43AE0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22% </w:t>
            </w:r>
          </w:p>
          <w:p w14:paraId="74E3AD9D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DDV/ME</w:t>
            </w:r>
          </w:p>
          <w:p w14:paraId="5D88652E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49E8D5F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Cena/ME</w:t>
            </w:r>
          </w:p>
          <w:p w14:paraId="61A2526C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 xml:space="preserve"> z DDV</w:t>
            </w:r>
          </w:p>
          <w:p w14:paraId="2B40DC11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14:paraId="7247420D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SKUPNA VREDNOST</w:t>
            </w:r>
          </w:p>
          <w:p w14:paraId="32BDF0AC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v EUR</w:t>
            </w:r>
          </w:p>
        </w:tc>
      </w:tr>
      <w:tr w:rsidR="00D65184" w:rsidRPr="009B3DCA" w14:paraId="58099DD3" w14:textId="77777777" w:rsidTr="000F2BEF">
        <w:trPr>
          <w:cantSplit/>
          <w:trHeight w:val="260"/>
        </w:trPr>
        <w:tc>
          <w:tcPr>
            <w:tcW w:w="5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54751A5C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B811842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28C77D7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DE411B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6748605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F464629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5FE4C4A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7=5+6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7C191F7" w14:textId="77777777" w:rsidR="00D65184" w:rsidRPr="009B3DCA" w:rsidRDefault="00D65184" w:rsidP="000F2BEF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9B3DCA">
              <w:rPr>
                <w:b/>
                <w:i/>
                <w:szCs w:val="20"/>
              </w:rPr>
              <w:t>8=4*7</w:t>
            </w:r>
          </w:p>
        </w:tc>
      </w:tr>
      <w:tr w:rsidR="00E42454" w:rsidRPr="009B3DCA" w14:paraId="00E2370E" w14:textId="77777777" w:rsidTr="00E42454">
        <w:trPr>
          <w:cantSplit/>
          <w:trHeight w:val="24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937A" w14:textId="77777777" w:rsidR="00E42454" w:rsidRPr="009B3DCA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 w:rsidRPr="009B3DCA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3938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Statična vrv 9,5 mm 61 m</w:t>
            </w:r>
          </w:p>
          <w:p w14:paraId="5D20F953" w14:textId="77777777" w:rsidR="00E407AA" w:rsidRDefault="00E407AA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5509DC10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/>
                <w:szCs w:val="20"/>
              </w:rPr>
              <w:t>Proizvajalec in model ponujenega gradiva</w:t>
            </w:r>
            <w:r w:rsidRPr="00E407AA">
              <w:rPr>
                <w:bCs/>
                <w:szCs w:val="20"/>
              </w:rPr>
              <w:t>:</w:t>
            </w:r>
          </w:p>
          <w:p w14:paraId="764C35C4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__________________________________</w:t>
            </w:r>
          </w:p>
          <w:p w14:paraId="723E7168" w14:textId="64B785E1" w:rsidR="00E407AA" w:rsidRPr="009B3DCA" w:rsidRDefault="00E407AA" w:rsidP="00E407AA">
            <w:pPr>
              <w:spacing w:line="360" w:lineRule="auto"/>
              <w:ind w:right="142"/>
              <w:jc w:val="center"/>
              <w:rPr>
                <w:b/>
                <w:szCs w:val="20"/>
              </w:rPr>
            </w:pPr>
            <w:r w:rsidRPr="00E407AA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8490" w14:textId="74846A4D" w:rsidR="00E42454" w:rsidRPr="009B3DCA" w:rsidRDefault="00E42454" w:rsidP="00E42454">
            <w:pPr>
              <w:spacing w:line="360" w:lineRule="auto"/>
              <w:jc w:val="center"/>
              <w:rPr>
                <w:b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63CD" w14:textId="6AD59620" w:rsidR="00E42454" w:rsidRPr="009B3DCA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C80FE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D8217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8482D3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9BA3A8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42454" w:rsidRPr="009B3DCA" w14:paraId="07886044" w14:textId="77777777" w:rsidTr="00860EC2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66D175" w14:textId="77777777" w:rsidR="00E42454" w:rsidRPr="009B3DCA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C3F4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Statična vrv 9,5 mm 92 m</w:t>
            </w:r>
          </w:p>
          <w:p w14:paraId="27EE09E7" w14:textId="77777777" w:rsidR="00E407AA" w:rsidRDefault="00E407AA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71FEA60E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/>
                <w:szCs w:val="20"/>
              </w:rPr>
              <w:t>Proizvajalec in model ponujenega gradiva</w:t>
            </w:r>
            <w:r w:rsidRPr="00E407AA">
              <w:rPr>
                <w:bCs/>
                <w:szCs w:val="20"/>
              </w:rPr>
              <w:t>:</w:t>
            </w:r>
          </w:p>
          <w:p w14:paraId="51354E56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__________________________________</w:t>
            </w:r>
          </w:p>
          <w:p w14:paraId="607E1FEA" w14:textId="050B1EC6" w:rsidR="00E407AA" w:rsidRPr="009B3DCA" w:rsidRDefault="00E407AA" w:rsidP="00E407AA">
            <w:pPr>
              <w:spacing w:line="360" w:lineRule="auto"/>
              <w:ind w:right="142"/>
              <w:jc w:val="center"/>
              <w:rPr>
                <w:b/>
                <w:szCs w:val="20"/>
              </w:rPr>
            </w:pPr>
            <w:r w:rsidRPr="00E407AA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3200" w14:textId="0E0B54CD" w:rsidR="00E42454" w:rsidRPr="009B3DCA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215D" w14:textId="7C3DA963" w:rsidR="00E42454" w:rsidRPr="009B3DCA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3EADD2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9F449A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17B6B0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8699C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42454" w:rsidRPr="009B3DCA" w14:paraId="4275E330" w14:textId="77777777" w:rsidTr="00860EC2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D16DCD" w14:textId="063BAB69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537B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Dinamična vrv 9,2 mm 60 m</w:t>
            </w:r>
          </w:p>
          <w:p w14:paraId="7D545431" w14:textId="77777777" w:rsidR="00E407AA" w:rsidRDefault="00E407AA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272ED6D6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/>
                <w:szCs w:val="20"/>
              </w:rPr>
              <w:t>Proizvajalec in model ponujenega gradiva</w:t>
            </w:r>
            <w:r w:rsidRPr="00E407AA">
              <w:rPr>
                <w:bCs/>
                <w:szCs w:val="20"/>
              </w:rPr>
              <w:t>:</w:t>
            </w:r>
          </w:p>
          <w:p w14:paraId="4AF48D1C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__________________________________</w:t>
            </w:r>
          </w:p>
          <w:p w14:paraId="666E5725" w14:textId="22D63BF2" w:rsidR="00E407AA" w:rsidRDefault="00E407AA" w:rsidP="00E407AA">
            <w:pPr>
              <w:spacing w:line="360" w:lineRule="auto"/>
              <w:ind w:right="142"/>
              <w:jc w:val="center"/>
              <w:rPr>
                <w:b/>
                <w:szCs w:val="20"/>
              </w:rPr>
            </w:pPr>
            <w:r w:rsidRPr="00E407AA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0214" w14:textId="649822F7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98B9" w14:textId="3B823C11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7DDAC7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3F01F3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3A9235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7C74F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42454" w:rsidRPr="009B3DCA" w14:paraId="42B74378" w14:textId="77777777" w:rsidTr="00860EC2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DDC375" w14:textId="3A2B9178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4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E56A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Dinamična vrv 9,2 mm 80 m</w:t>
            </w:r>
          </w:p>
          <w:p w14:paraId="3F9B8338" w14:textId="77777777" w:rsidR="00E407AA" w:rsidRDefault="00E407AA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4C05D4BC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/>
                <w:szCs w:val="20"/>
              </w:rPr>
              <w:t>Proizvajalec in model ponujenega gradiva</w:t>
            </w:r>
            <w:r w:rsidRPr="00E407AA">
              <w:rPr>
                <w:bCs/>
                <w:szCs w:val="20"/>
              </w:rPr>
              <w:t>:</w:t>
            </w:r>
          </w:p>
          <w:p w14:paraId="16BEFE86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__________________________________</w:t>
            </w:r>
          </w:p>
          <w:p w14:paraId="53A03598" w14:textId="3837266F" w:rsidR="00E407AA" w:rsidRDefault="00E407AA" w:rsidP="00E407AA">
            <w:pPr>
              <w:spacing w:line="360" w:lineRule="auto"/>
              <w:ind w:right="142"/>
              <w:jc w:val="center"/>
              <w:rPr>
                <w:b/>
                <w:szCs w:val="20"/>
              </w:rPr>
            </w:pPr>
            <w:r w:rsidRPr="00E407AA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FD1B" w14:textId="0E4725F4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DC6F" w14:textId="5A87C9F2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B702E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B7718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A49A27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A9A1D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42454" w:rsidRPr="009B3DCA" w14:paraId="2E31E3EA" w14:textId="77777777" w:rsidTr="00860EC2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9490D8" w14:textId="7ED42468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lastRenderedPageBreak/>
              <w:t>5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FA56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Debela vrv za hitro spuščanje (</w:t>
            </w:r>
            <w:proofErr w:type="spellStart"/>
            <w:r>
              <w:rPr>
                <w:color w:val="000000"/>
                <w:szCs w:val="20"/>
              </w:rPr>
              <w:t>Fast</w:t>
            </w:r>
            <w:proofErr w:type="spellEnd"/>
            <w:r>
              <w:rPr>
                <w:color w:val="000000"/>
                <w:szCs w:val="20"/>
              </w:rPr>
              <w:t xml:space="preserve"> Rope) </w:t>
            </w:r>
          </w:p>
          <w:p w14:paraId="0D6F9927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 mm 15 m</w:t>
            </w:r>
          </w:p>
          <w:p w14:paraId="4C934386" w14:textId="77777777" w:rsidR="00E407AA" w:rsidRDefault="00E407AA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48923988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/>
                <w:szCs w:val="20"/>
              </w:rPr>
              <w:t>Proizvajalec in model ponujenega gradiva</w:t>
            </w:r>
            <w:r w:rsidRPr="00E407AA">
              <w:rPr>
                <w:bCs/>
                <w:szCs w:val="20"/>
              </w:rPr>
              <w:t>:</w:t>
            </w:r>
          </w:p>
          <w:p w14:paraId="2CB5E5AF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__________________________________</w:t>
            </w:r>
          </w:p>
          <w:p w14:paraId="56859FC2" w14:textId="593924CB" w:rsidR="00E407AA" w:rsidRDefault="00E407AA" w:rsidP="00E407AA">
            <w:pPr>
              <w:spacing w:line="360" w:lineRule="auto"/>
              <w:ind w:right="142"/>
              <w:jc w:val="center"/>
              <w:rPr>
                <w:b/>
                <w:szCs w:val="20"/>
              </w:rPr>
            </w:pPr>
            <w:r w:rsidRPr="00E407AA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C7E4" w14:textId="265B2D9F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5DAD" w14:textId="12F1E509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B1AC9B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37B2C4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D1D7CE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50C211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42454" w:rsidRPr="009B3DCA" w14:paraId="46464A50" w14:textId="77777777" w:rsidTr="00860EC2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4C9F6D" w14:textId="2B85AF88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6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626D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Debela vrv za hitro spuščanje (</w:t>
            </w:r>
            <w:proofErr w:type="spellStart"/>
            <w:r>
              <w:rPr>
                <w:color w:val="000000"/>
                <w:szCs w:val="20"/>
              </w:rPr>
              <w:t>Fast</w:t>
            </w:r>
            <w:proofErr w:type="spellEnd"/>
            <w:r>
              <w:rPr>
                <w:color w:val="000000"/>
                <w:szCs w:val="20"/>
              </w:rPr>
              <w:t xml:space="preserve"> Rope) </w:t>
            </w:r>
          </w:p>
          <w:p w14:paraId="39F3BBF2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 mm 18 m</w:t>
            </w:r>
          </w:p>
          <w:p w14:paraId="3CF59733" w14:textId="77777777" w:rsidR="00E407AA" w:rsidRDefault="00E407AA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34B65339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/>
                <w:szCs w:val="20"/>
              </w:rPr>
              <w:t>Proizvajalec in model ponujenega gradiva</w:t>
            </w:r>
            <w:r w:rsidRPr="00E407AA">
              <w:rPr>
                <w:bCs/>
                <w:szCs w:val="20"/>
              </w:rPr>
              <w:t>:</w:t>
            </w:r>
          </w:p>
          <w:p w14:paraId="51A3876D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__________________________________</w:t>
            </w:r>
          </w:p>
          <w:p w14:paraId="7B8CECAA" w14:textId="098F32A6" w:rsidR="00E407AA" w:rsidRDefault="00E407AA" w:rsidP="00E407AA">
            <w:pPr>
              <w:spacing w:line="360" w:lineRule="auto"/>
              <w:ind w:right="142"/>
              <w:jc w:val="center"/>
              <w:rPr>
                <w:b/>
                <w:szCs w:val="20"/>
              </w:rPr>
            </w:pPr>
            <w:r w:rsidRPr="00E407AA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2E51" w14:textId="64EC4D8E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BD4E" w14:textId="58681EC5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B4380B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D6EE9D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8CD72D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7A087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42454" w:rsidRPr="009B3DCA" w14:paraId="304BB21C" w14:textId="77777777" w:rsidTr="00860EC2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F08CAB" w14:textId="42ABB0B9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7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0A3B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Pomožna vrv 6 mm 200 m</w:t>
            </w:r>
          </w:p>
          <w:p w14:paraId="12630C59" w14:textId="77777777" w:rsidR="00E407AA" w:rsidRDefault="00E407AA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7CDD77CA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/>
                <w:szCs w:val="20"/>
              </w:rPr>
              <w:t>Proizvajalec in model ponujenega gradiva</w:t>
            </w:r>
            <w:r w:rsidRPr="00E407AA">
              <w:rPr>
                <w:bCs/>
                <w:szCs w:val="20"/>
              </w:rPr>
              <w:t>:</w:t>
            </w:r>
          </w:p>
          <w:p w14:paraId="574968D5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__________________________________</w:t>
            </w:r>
          </w:p>
          <w:p w14:paraId="255127A8" w14:textId="36479550" w:rsidR="00E407AA" w:rsidRDefault="00E407AA" w:rsidP="00E407AA">
            <w:pPr>
              <w:spacing w:line="360" w:lineRule="auto"/>
              <w:ind w:right="142"/>
              <w:jc w:val="center"/>
              <w:rPr>
                <w:b/>
                <w:szCs w:val="20"/>
              </w:rPr>
            </w:pPr>
            <w:r w:rsidRPr="00E407AA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1FF7" w14:textId="2D7151C5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m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0897" w14:textId="6F5AC31D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747C19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C98C7F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1FAD91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526DD0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42454" w:rsidRPr="009B3DCA" w14:paraId="2BD655F7" w14:textId="77777777" w:rsidTr="00860EC2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9A01E0" w14:textId="4FA78B83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8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2C86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Vrv za hitro </w:t>
            </w:r>
            <w:proofErr w:type="spellStart"/>
            <w:r>
              <w:rPr>
                <w:color w:val="000000"/>
                <w:szCs w:val="20"/>
              </w:rPr>
              <w:t>izvleko</w:t>
            </w:r>
            <w:proofErr w:type="spellEnd"/>
            <w:r>
              <w:rPr>
                <w:color w:val="000000"/>
                <w:szCs w:val="20"/>
              </w:rPr>
              <w:t xml:space="preserve"> po zraku 30 mm 18 m</w:t>
            </w:r>
          </w:p>
          <w:p w14:paraId="6D821C0E" w14:textId="77777777" w:rsidR="00E407AA" w:rsidRDefault="00E407AA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337B2765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/>
                <w:szCs w:val="20"/>
              </w:rPr>
              <w:t>Proizvajalec in model ponujenega gradiva</w:t>
            </w:r>
            <w:r w:rsidRPr="00E407AA">
              <w:rPr>
                <w:bCs/>
                <w:szCs w:val="20"/>
              </w:rPr>
              <w:t>:</w:t>
            </w:r>
          </w:p>
          <w:p w14:paraId="16A30D29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__________________________________</w:t>
            </w:r>
          </w:p>
          <w:p w14:paraId="3546C8E4" w14:textId="083C8B9B" w:rsidR="00E407AA" w:rsidRDefault="00E407AA" w:rsidP="00E407AA">
            <w:pPr>
              <w:spacing w:line="360" w:lineRule="auto"/>
              <w:ind w:right="142"/>
              <w:jc w:val="center"/>
              <w:rPr>
                <w:b/>
                <w:szCs w:val="20"/>
              </w:rPr>
            </w:pPr>
            <w:r w:rsidRPr="00E407AA">
              <w:rPr>
                <w:bCs/>
                <w:szCs w:val="20"/>
              </w:rPr>
              <w:t>(izpolni ponudnik)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967C" w14:textId="07FC137E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1413" w14:textId="6C84883C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FDEEA6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B936AA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72E1DD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A76A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42454" w:rsidRPr="009B3DCA" w14:paraId="6C71BF1D" w14:textId="77777777" w:rsidTr="00860EC2">
        <w:trPr>
          <w:cantSplit/>
          <w:trHeight w:val="263"/>
        </w:trPr>
        <w:tc>
          <w:tcPr>
            <w:tcW w:w="578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D54D7" w14:textId="69A0066A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9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7FD2" w14:textId="77777777" w:rsidR="00E42454" w:rsidRDefault="00E42454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Vrv za hitro </w:t>
            </w:r>
            <w:proofErr w:type="spellStart"/>
            <w:r>
              <w:rPr>
                <w:color w:val="000000"/>
                <w:szCs w:val="20"/>
              </w:rPr>
              <w:t>izvleko</w:t>
            </w:r>
            <w:proofErr w:type="spellEnd"/>
            <w:r>
              <w:rPr>
                <w:color w:val="000000"/>
                <w:szCs w:val="20"/>
              </w:rPr>
              <w:t xml:space="preserve"> po zraku 30 mm 27 m</w:t>
            </w:r>
          </w:p>
          <w:p w14:paraId="09B584FB" w14:textId="77777777" w:rsidR="00E407AA" w:rsidRDefault="00E407AA" w:rsidP="00E42454">
            <w:pPr>
              <w:spacing w:line="360" w:lineRule="auto"/>
              <w:ind w:right="142"/>
              <w:jc w:val="center"/>
              <w:rPr>
                <w:color w:val="000000"/>
                <w:szCs w:val="20"/>
              </w:rPr>
            </w:pPr>
          </w:p>
          <w:p w14:paraId="13BB3800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/>
                <w:szCs w:val="20"/>
              </w:rPr>
              <w:t>Proizvajalec in model ponujenega gradiva</w:t>
            </w:r>
            <w:r w:rsidRPr="00E407AA">
              <w:rPr>
                <w:bCs/>
                <w:szCs w:val="20"/>
              </w:rPr>
              <w:t>:</w:t>
            </w:r>
          </w:p>
          <w:p w14:paraId="10600EED" w14:textId="77777777" w:rsidR="00E407AA" w:rsidRPr="00E407AA" w:rsidRDefault="00E407AA" w:rsidP="00E407AA">
            <w:pPr>
              <w:spacing w:line="24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__________________________________</w:t>
            </w:r>
          </w:p>
          <w:p w14:paraId="3FFA5581" w14:textId="77777777" w:rsidR="00E407AA" w:rsidRDefault="00E407AA" w:rsidP="00E407AA">
            <w:pPr>
              <w:spacing w:line="360" w:lineRule="auto"/>
              <w:ind w:right="142"/>
              <w:jc w:val="center"/>
              <w:rPr>
                <w:bCs/>
                <w:szCs w:val="20"/>
              </w:rPr>
            </w:pPr>
            <w:r w:rsidRPr="00E407AA">
              <w:rPr>
                <w:bCs/>
                <w:szCs w:val="20"/>
              </w:rPr>
              <w:t>(izpolni ponudnik)</w:t>
            </w:r>
          </w:p>
          <w:p w14:paraId="50FC7FEA" w14:textId="5029530B" w:rsidR="00E407AA" w:rsidRDefault="00E407AA" w:rsidP="00E407AA">
            <w:pPr>
              <w:spacing w:line="360" w:lineRule="auto"/>
              <w:ind w:right="142"/>
              <w:jc w:val="center"/>
              <w:rPr>
                <w:b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1C9D" w14:textId="336B603B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kos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5606" w14:textId="395789C8" w:rsidR="00E42454" w:rsidRDefault="00E42454" w:rsidP="00E42454">
            <w:pPr>
              <w:spacing w:line="360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31DB7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67D7CA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CE1FDA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A89BE6" w14:textId="77777777" w:rsidR="00E42454" w:rsidRPr="009B3DCA" w:rsidRDefault="00E42454" w:rsidP="00E42454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D65184" w:rsidRPr="009B3DCA" w14:paraId="7EC93258" w14:textId="77777777" w:rsidTr="000F2BEF">
        <w:trPr>
          <w:cantSplit/>
          <w:trHeight w:val="368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5E1B4F9" w14:textId="77777777" w:rsidR="00D65184" w:rsidRPr="009B3DCA" w:rsidRDefault="00D65184" w:rsidP="000F2BEF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EE864A4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</w:p>
          <w:p w14:paraId="04699331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1406756" w14:textId="77777777" w:rsidR="00D65184" w:rsidRPr="009B3DCA" w:rsidRDefault="00D65184" w:rsidP="000F2BEF">
            <w:pPr>
              <w:spacing w:line="288" w:lineRule="auto"/>
              <w:rPr>
                <w:b/>
                <w:szCs w:val="20"/>
              </w:rPr>
            </w:pPr>
          </w:p>
        </w:tc>
      </w:tr>
      <w:tr w:rsidR="00D65184" w:rsidRPr="009B3DCA" w14:paraId="1128264A" w14:textId="77777777" w:rsidTr="000F2BEF">
        <w:trPr>
          <w:cantSplit/>
          <w:trHeight w:val="290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79D4D96" w14:textId="77777777" w:rsidR="00D65184" w:rsidRPr="009B3DCA" w:rsidRDefault="00D65184" w:rsidP="000F2BEF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8B63175" w14:textId="77777777" w:rsidR="00D65184" w:rsidRPr="009B3DCA" w:rsidRDefault="00D65184" w:rsidP="000F2BEF">
            <w:pPr>
              <w:spacing w:before="240"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09437A9" w14:textId="77777777" w:rsidR="00D65184" w:rsidRPr="009B3DCA" w:rsidRDefault="00D65184" w:rsidP="000F2BEF">
            <w:pPr>
              <w:spacing w:line="288" w:lineRule="auto"/>
              <w:rPr>
                <w:b/>
                <w:szCs w:val="20"/>
              </w:rPr>
            </w:pPr>
          </w:p>
        </w:tc>
      </w:tr>
      <w:tr w:rsidR="00D65184" w:rsidRPr="009B3DCA" w14:paraId="778038B9" w14:textId="77777777" w:rsidTr="000F2BEF">
        <w:trPr>
          <w:cantSplit/>
          <w:trHeight w:val="646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C519AD5" w14:textId="77777777" w:rsidR="00D65184" w:rsidRPr="009B3DCA" w:rsidRDefault="00D65184" w:rsidP="000F2BEF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  <w:tc>
          <w:tcPr>
            <w:tcW w:w="1161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1ADAED3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</w:p>
          <w:p w14:paraId="2F18BF80" w14:textId="77777777" w:rsidR="00D65184" w:rsidRPr="009B3DCA" w:rsidRDefault="00D65184" w:rsidP="000F2BEF">
            <w:pPr>
              <w:spacing w:line="240" w:lineRule="auto"/>
              <w:jc w:val="right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3776C3C" w14:textId="77777777" w:rsidR="00D65184" w:rsidRPr="00FB73E9" w:rsidRDefault="00D65184" w:rsidP="000F2BEF">
            <w:pPr>
              <w:spacing w:line="240" w:lineRule="auto"/>
              <w:jc w:val="center"/>
              <w:rPr>
                <w:bCs/>
                <w:szCs w:val="20"/>
              </w:rPr>
            </w:pPr>
            <w:r w:rsidRPr="00FB73E9">
              <w:rPr>
                <w:bCs/>
                <w:sz w:val="16"/>
                <w:szCs w:val="20"/>
              </w:rPr>
              <w:t>Podatek za ocenjevanje</w:t>
            </w:r>
          </w:p>
        </w:tc>
      </w:tr>
    </w:tbl>
    <w:p w14:paraId="0D0D05E0" w14:textId="77777777" w:rsidR="00D65184" w:rsidRDefault="00D65184" w:rsidP="00D65184">
      <w:pPr>
        <w:spacing w:line="288" w:lineRule="auto"/>
        <w:rPr>
          <w:b/>
          <w:szCs w:val="20"/>
        </w:rPr>
      </w:pPr>
    </w:p>
    <w:p w14:paraId="6DECA5E9" w14:textId="77777777" w:rsidR="00E42454" w:rsidRDefault="00E42454" w:rsidP="00D65184">
      <w:pPr>
        <w:spacing w:line="288" w:lineRule="auto"/>
        <w:rPr>
          <w:b/>
          <w:szCs w:val="20"/>
        </w:rPr>
      </w:pPr>
    </w:p>
    <w:p w14:paraId="3549841A" w14:textId="77777777" w:rsidR="00E42454" w:rsidRPr="009B3DCA" w:rsidRDefault="00E42454" w:rsidP="00D65184">
      <w:pPr>
        <w:spacing w:line="288" w:lineRule="auto"/>
        <w:rPr>
          <w:b/>
          <w:szCs w:val="20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0"/>
      </w:tblGrid>
      <w:tr w:rsidR="00D65184" w:rsidRPr="009B3DCA" w14:paraId="04F1C552" w14:textId="77777777" w:rsidTr="000F2BEF">
        <w:tc>
          <w:tcPr>
            <w:tcW w:w="2835" w:type="dxa"/>
          </w:tcPr>
          <w:p w14:paraId="47A70ECF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KRAJ DOBAVE:</w:t>
            </w:r>
          </w:p>
        </w:tc>
        <w:tc>
          <w:tcPr>
            <w:tcW w:w="11340" w:type="dxa"/>
          </w:tcPr>
          <w:p w14:paraId="6EEFEA05" w14:textId="77777777" w:rsidR="00D65184" w:rsidRPr="009B3DCA" w:rsidRDefault="00D65184" w:rsidP="000F2BEF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D65184">
              <w:rPr>
                <w:szCs w:val="20"/>
              </w:rPr>
              <w:t>Centralno skladišča MORS, Koščeva 6, 1210 Ljubljana - Šentvid</w:t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</w:p>
        </w:tc>
      </w:tr>
      <w:tr w:rsidR="00D65184" w:rsidRPr="009B3DCA" w14:paraId="73FD2082" w14:textId="77777777" w:rsidTr="000F2BEF">
        <w:trPr>
          <w:cantSplit/>
          <w:trHeight w:val="213"/>
        </w:trPr>
        <w:tc>
          <w:tcPr>
            <w:tcW w:w="2835" w:type="dxa"/>
          </w:tcPr>
          <w:p w14:paraId="4A2B85DF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PLAČILO:</w:t>
            </w:r>
          </w:p>
        </w:tc>
        <w:tc>
          <w:tcPr>
            <w:tcW w:w="11340" w:type="dxa"/>
          </w:tcPr>
          <w:p w14:paraId="02BBA6DD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>Najkasneje v 30ih dneh. Rok plačila začne teči naslednji dan od uradnega prejema e-računa na naslovu naročnika.</w:t>
            </w:r>
          </w:p>
        </w:tc>
      </w:tr>
      <w:tr w:rsidR="00D65184" w:rsidRPr="009B3DCA" w14:paraId="5118AC9A" w14:textId="77777777" w:rsidTr="000F2BEF">
        <w:trPr>
          <w:cantSplit/>
          <w:trHeight w:val="373"/>
        </w:trPr>
        <w:tc>
          <w:tcPr>
            <w:tcW w:w="2835" w:type="dxa"/>
          </w:tcPr>
          <w:p w14:paraId="50D50C38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 xml:space="preserve">DOBAVNI ROK: </w:t>
            </w:r>
          </w:p>
        </w:tc>
        <w:tc>
          <w:tcPr>
            <w:tcW w:w="11340" w:type="dxa"/>
          </w:tcPr>
          <w:p w14:paraId="1842ADF7" w14:textId="77777777" w:rsidR="00D65184" w:rsidRPr="00D65184" w:rsidRDefault="00D65184" w:rsidP="000F2BEF">
            <w:pPr>
              <w:spacing w:line="240" w:lineRule="auto"/>
              <w:rPr>
                <w:rFonts w:ascii="Times New Roman" w:hAnsi="Times New Roman" w:cs="Times New Roman"/>
                <w:sz w:val="24"/>
                <w:lang w:eastAsia="sl-SI"/>
              </w:rPr>
            </w:pPr>
            <w:r w:rsidRPr="009B3DCA">
              <w:rPr>
                <w:szCs w:val="20"/>
              </w:rPr>
              <w:t xml:space="preserve">________ </w:t>
            </w:r>
            <w:r>
              <w:rPr>
                <w:szCs w:val="20"/>
              </w:rPr>
              <w:t xml:space="preserve">(največ 180) </w:t>
            </w:r>
            <w:r w:rsidRPr="00D65184">
              <w:rPr>
                <w:szCs w:val="20"/>
              </w:rPr>
              <w:t>koledarskih dni od dne podpisa pogodbe s strani obeh pogodbenih strank.</w:t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  <w:r w:rsidRPr="00D65184">
              <w:rPr>
                <w:szCs w:val="20"/>
              </w:rPr>
              <w:tab/>
            </w:r>
          </w:p>
        </w:tc>
      </w:tr>
      <w:tr w:rsidR="00D65184" w:rsidRPr="009B3DCA" w14:paraId="55FB317C" w14:textId="77777777" w:rsidTr="000F2BEF">
        <w:trPr>
          <w:cantSplit/>
          <w:trHeight w:val="352"/>
        </w:trPr>
        <w:tc>
          <w:tcPr>
            <w:tcW w:w="2835" w:type="dxa"/>
          </w:tcPr>
          <w:p w14:paraId="3AA281E9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GARANCIJSKI ROK:</w:t>
            </w:r>
          </w:p>
        </w:tc>
        <w:tc>
          <w:tcPr>
            <w:tcW w:w="11340" w:type="dxa"/>
          </w:tcPr>
          <w:p w14:paraId="075EAC0D" w14:textId="0B7C7745" w:rsidR="00D65184" w:rsidRPr="009B3DCA" w:rsidRDefault="00D65184" w:rsidP="000F2BEF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</w:t>
            </w:r>
            <w:r>
              <w:rPr>
                <w:szCs w:val="20"/>
              </w:rPr>
              <w:t xml:space="preserve">(minimalno 12) </w:t>
            </w:r>
            <w:r w:rsidRPr="009B3DCA">
              <w:rPr>
                <w:szCs w:val="20"/>
              </w:rPr>
              <w:t xml:space="preserve">mesecev šteto od dneva podpisa </w:t>
            </w:r>
            <w:r w:rsidR="00CA7DC9">
              <w:rPr>
                <w:szCs w:val="20"/>
              </w:rPr>
              <w:t xml:space="preserve">količinskega in </w:t>
            </w:r>
            <w:r w:rsidRPr="009B3DCA">
              <w:rPr>
                <w:szCs w:val="20"/>
              </w:rPr>
              <w:t>kakovostnega prevzema blaga s strani naročnika.</w:t>
            </w:r>
          </w:p>
        </w:tc>
      </w:tr>
      <w:tr w:rsidR="00D65184" w:rsidRPr="009B3DCA" w14:paraId="6BA5A7F5" w14:textId="77777777" w:rsidTr="000F2BEF">
        <w:trPr>
          <w:cantSplit/>
          <w:trHeight w:val="213"/>
        </w:trPr>
        <w:tc>
          <w:tcPr>
            <w:tcW w:w="2835" w:type="dxa"/>
          </w:tcPr>
          <w:p w14:paraId="20A635D2" w14:textId="77777777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B3DCA">
              <w:rPr>
                <w:b/>
                <w:szCs w:val="20"/>
              </w:rPr>
              <w:t>ŽIVLJENJSKA DOBA:</w:t>
            </w:r>
          </w:p>
        </w:tc>
        <w:tc>
          <w:tcPr>
            <w:tcW w:w="11340" w:type="dxa"/>
          </w:tcPr>
          <w:p w14:paraId="236B6F9D" w14:textId="40F84C5C" w:rsidR="00D65184" w:rsidRPr="009B3DCA" w:rsidRDefault="00D65184" w:rsidP="000F2BEF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B3DCA">
              <w:rPr>
                <w:szCs w:val="20"/>
              </w:rPr>
              <w:t xml:space="preserve">________ </w:t>
            </w:r>
            <w:r>
              <w:rPr>
                <w:szCs w:val="20"/>
              </w:rPr>
              <w:t xml:space="preserve">(minimalno 60) </w:t>
            </w:r>
            <w:r w:rsidRPr="009B3DCA">
              <w:rPr>
                <w:szCs w:val="20"/>
              </w:rPr>
              <w:t xml:space="preserve">mesecev šteto od dneva podpisa </w:t>
            </w:r>
            <w:r w:rsidR="00CA7DC9">
              <w:rPr>
                <w:szCs w:val="20"/>
              </w:rPr>
              <w:t xml:space="preserve">količinskega in </w:t>
            </w:r>
            <w:r w:rsidRPr="009B3DCA">
              <w:rPr>
                <w:szCs w:val="20"/>
              </w:rPr>
              <w:t>kakovostnega prevzema blaga s strani naročnika.</w:t>
            </w:r>
          </w:p>
        </w:tc>
      </w:tr>
    </w:tbl>
    <w:p w14:paraId="4D295E9C" w14:textId="77777777" w:rsidR="00D65184" w:rsidRPr="009B3DCA" w:rsidRDefault="00D65184" w:rsidP="00D65184">
      <w:pPr>
        <w:spacing w:line="288" w:lineRule="auto"/>
        <w:rPr>
          <w:b/>
          <w:szCs w:val="20"/>
        </w:rPr>
      </w:pPr>
    </w:p>
    <w:p w14:paraId="425DA165" w14:textId="77777777" w:rsidR="00E42454" w:rsidRDefault="00E42454" w:rsidP="00D65184">
      <w:pPr>
        <w:pStyle w:val="Telobesedila2"/>
        <w:ind w:right="-578"/>
        <w:rPr>
          <w:rFonts w:cs="Arial"/>
          <w:color w:val="auto"/>
          <w:sz w:val="20"/>
          <w:szCs w:val="20"/>
          <w:lang w:val="sl-SI"/>
        </w:rPr>
      </w:pPr>
    </w:p>
    <w:p w14:paraId="471F6335" w14:textId="1BA5CAB1" w:rsidR="00D65184" w:rsidRPr="009B3DCA" w:rsidRDefault="00D65184" w:rsidP="00D65184">
      <w:pPr>
        <w:pStyle w:val="Telobesedila2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9B3DCA">
        <w:rPr>
          <w:rFonts w:cs="Arial"/>
          <w:color w:val="auto"/>
          <w:sz w:val="20"/>
          <w:szCs w:val="20"/>
          <w:lang w:val="sl-SI"/>
        </w:rPr>
        <w:t>Veljavnost ponudbe:</w:t>
      </w:r>
      <w:r w:rsidRPr="009B3DCA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szCs w:val="20"/>
          <w:lang w:val="sl-SI"/>
        </w:rPr>
        <w:t>120</w:t>
      </w:r>
      <w:r w:rsidRPr="009B3DCA">
        <w:rPr>
          <w:rFonts w:cs="Arial"/>
          <w:color w:val="auto"/>
          <w:sz w:val="20"/>
          <w:szCs w:val="20"/>
          <w:lang w:val="sl-SI"/>
        </w:rPr>
        <w:t xml:space="preserve"> dni od datuma določenega za oddajo ponudbe</w:t>
      </w:r>
      <w:r w:rsidRPr="009B3DCA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63E4BD75" w14:textId="77777777" w:rsidR="00D65184" w:rsidRDefault="00D65184" w:rsidP="00D65184">
      <w:pPr>
        <w:spacing w:line="240" w:lineRule="auto"/>
        <w:jc w:val="both"/>
        <w:rPr>
          <w:szCs w:val="20"/>
          <w:u w:val="single"/>
        </w:rPr>
      </w:pPr>
    </w:p>
    <w:p w14:paraId="594517EE" w14:textId="77777777" w:rsidR="00D65184" w:rsidRPr="009B3DCA" w:rsidRDefault="00D65184" w:rsidP="00D65184">
      <w:pPr>
        <w:spacing w:line="240" w:lineRule="auto"/>
        <w:jc w:val="both"/>
        <w:rPr>
          <w:szCs w:val="20"/>
          <w:u w:val="single"/>
        </w:rPr>
      </w:pPr>
      <w:r w:rsidRPr="009B3DCA">
        <w:rPr>
          <w:szCs w:val="20"/>
          <w:u w:val="single"/>
        </w:rPr>
        <w:t>Ponudnik mora izpolniti vse zahtevane podatke v predračunu!</w:t>
      </w:r>
    </w:p>
    <w:p w14:paraId="4AB3EAEA" w14:textId="77777777" w:rsidR="00D65184" w:rsidRPr="009B3DCA" w:rsidRDefault="00D65184" w:rsidP="00D65184">
      <w:pPr>
        <w:spacing w:line="240" w:lineRule="auto"/>
        <w:jc w:val="both"/>
        <w:rPr>
          <w:szCs w:val="20"/>
        </w:rPr>
      </w:pPr>
      <w:r w:rsidRPr="009B3DCA">
        <w:rPr>
          <w:szCs w:val="20"/>
        </w:rPr>
        <w:t>Predmet JN mora v celoti ustrezati tehničnemu opisu, ki je naveden v poglavju V</w:t>
      </w:r>
      <w:r w:rsidRPr="009B3DCA">
        <w:rPr>
          <w:b/>
          <w:bCs/>
          <w:szCs w:val="20"/>
        </w:rPr>
        <w:t>.</w:t>
      </w:r>
      <w:r w:rsidRPr="009B3DCA">
        <w:rPr>
          <w:szCs w:val="20"/>
        </w:rPr>
        <w:t xml:space="preserve"> razpisne dokumentacije.</w:t>
      </w:r>
    </w:p>
    <w:p w14:paraId="00005A8A" w14:textId="28FFD663" w:rsidR="00D65184" w:rsidRPr="00B112B8" w:rsidRDefault="00D65184" w:rsidP="00D65184">
      <w:pPr>
        <w:spacing w:line="240" w:lineRule="auto"/>
        <w:jc w:val="both"/>
        <w:rPr>
          <w:szCs w:val="20"/>
        </w:rPr>
      </w:pPr>
      <w:r w:rsidRPr="009B3DCA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sectPr w:rsidR="00D65184" w:rsidRPr="00B112B8" w:rsidSect="00D65184">
      <w:pgSz w:w="16840" w:h="11907" w:orient="landscape"/>
      <w:pgMar w:top="567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95811" w14:textId="77777777" w:rsidR="0038497D" w:rsidRDefault="0038497D">
      <w:r>
        <w:separator/>
      </w:r>
    </w:p>
  </w:endnote>
  <w:endnote w:type="continuationSeparator" w:id="0">
    <w:p w14:paraId="6D4EEB6F" w14:textId="77777777" w:rsidR="0038497D" w:rsidRDefault="0038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6F020" w14:textId="77777777" w:rsidR="0038497D" w:rsidRDefault="0038497D">
      <w:r>
        <w:separator/>
      </w:r>
    </w:p>
  </w:footnote>
  <w:footnote w:type="continuationSeparator" w:id="0">
    <w:p w14:paraId="7B75B936" w14:textId="77777777" w:rsidR="0038497D" w:rsidRDefault="00384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9171341">
    <w:abstractNumId w:val="7"/>
  </w:num>
  <w:num w:numId="2" w16cid:durableId="1464034242">
    <w:abstractNumId w:val="27"/>
  </w:num>
  <w:num w:numId="3" w16cid:durableId="981813110">
    <w:abstractNumId w:val="29"/>
  </w:num>
  <w:num w:numId="4" w16cid:durableId="323121311">
    <w:abstractNumId w:val="21"/>
  </w:num>
  <w:num w:numId="5" w16cid:durableId="185980798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607486">
    <w:abstractNumId w:val="14"/>
  </w:num>
  <w:num w:numId="7" w16cid:durableId="1231188985">
    <w:abstractNumId w:val="26"/>
    <w:lvlOverride w:ilvl="0">
      <w:startOverride w:val="1"/>
    </w:lvlOverride>
  </w:num>
  <w:num w:numId="8" w16cid:durableId="2025864672">
    <w:abstractNumId w:val="38"/>
  </w:num>
  <w:num w:numId="9" w16cid:durableId="360404351">
    <w:abstractNumId w:val="6"/>
  </w:num>
  <w:num w:numId="10" w16cid:durableId="1433474522">
    <w:abstractNumId w:val="22"/>
  </w:num>
  <w:num w:numId="11" w16cid:durableId="143402087">
    <w:abstractNumId w:val="18"/>
  </w:num>
  <w:num w:numId="12" w16cid:durableId="1754008279">
    <w:abstractNumId w:val="30"/>
  </w:num>
  <w:num w:numId="13" w16cid:durableId="1445080829">
    <w:abstractNumId w:val="10"/>
  </w:num>
  <w:num w:numId="14" w16cid:durableId="2142992263">
    <w:abstractNumId w:val="28"/>
  </w:num>
  <w:num w:numId="15" w16cid:durableId="36721875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88367">
    <w:abstractNumId w:val="32"/>
  </w:num>
  <w:num w:numId="17" w16cid:durableId="544369182">
    <w:abstractNumId w:val="11"/>
  </w:num>
  <w:num w:numId="18" w16cid:durableId="126911704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5002057">
    <w:abstractNumId w:val="24"/>
  </w:num>
  <w:num w:numId="20" w16cid:durableId="156309047">
    <w:abstractNumId w:val="8"/>
  </w:num>
  <w:num w:numId="21" w16cid:durableId="658927184">
    <w:abstractNumId w:val="33"/>
  </w:num>
  <w:num w:numId="22" w16cid:durableId="2130969150">
    <w:abstractNumId w:val="19"/>
  </w:num>
  <w:num w:numId="23" w16cid:durableId="259333363">
    <w:abstractNumId w:val="37"/>
  </w:num>
  <w:num w:numId="24" w16cid:durableId="703021478">
    <w:abstractNumId w:val="36"/>
  </w:num>
  <w:num w:numId="25" w16cid:durableId="1582180449">
    <w:abstractNumId w:val="34"/>
  </w:num>
  <w:num w:numId="26" w16cid:durableId="1505824425">
    <w:abstractNumId w:val="0"/>
  </w:num>
  <w:num w:numId="27" w16cid:durableId="114837415">
    <w:abstractNumId w:val="12"/>
  </w:num>
  <w:num w:numId="28" w16cid:durableId="1372534977">
    <w:abstractNumId w:val="23"/>
  </w:num>
  <w:num w:numId="29" w16cid:durableId="954216117">
    <w:abstractNumId w:val="9"/>
  </w:num>
  <w:num w:numId="30" w16cid:durableId="1478256643">
    <w:abstractNumId w:val="14"/>
  </w:num>
  <w:num w:numId="31" w16cid:durableId="281041801">
    <w:abstractNumId w:val="0"/>
  </w:num>
  <w:num w:numId="32" w16cid:durableId="1049888348">
    <w:abstractNumId w:val="5"/>
  </w:num>
  <w:num w:numId="33" w16cid:durableId="1115949580">
    <w:abstractNumId w:val="31"/>
  </w:num>
  <w:num w:numId="34" w16cid:durableId="541408419">
    <w:abstractNumId w:val="38"/>
  </w:num>
  <w:num w:numId="35" w16cid:durableId="629022128">
    <w:abstractNumId w:val="3"/>
  </w:num>
  <w:num w:numId="36" w16cid:durableId="7298130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57866461">
    <w:abstractNumId w:val="37"/>
  </w:num>
  <w:num w:numId="38" w16cid:durableId="1240141003">
    <w:abstractNumId w:val="2"/>
  </w:num>
  <w:num w:numId="39" w16cid:durableId="486408736">
    <w:abstractNumId w:val="35"/>
  </w:num>
  <w:num w:numId="40" w16cid:durableId="393744001">
    <w:abstractNumId w:val="1"/>
  </w:num>
  <w:num w:numId="41" w16cid:durableId="6246558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900690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4250414">
    <w:abstractNumId w:val="20"/>
  </w:num>
  <w:num w:numId="44" w16cid:durableId="12249506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0235E"/>
    <w:rsid w:val="00022B2B"/>
    <w:rsid w:val="00044246"/>
    <w:rsid w:val="00052A70"/>
    <w:rsid w:val="00054078"/>
    <w:rsid w:val="000614CC"/>
    <w:rsid w:val="000658A6"/>
    <w:rsid w:val="000724BE"/>
    <w:rsid w:val="00073114"/>
    <w:rsid w:val="00073214"/>
    <w:rsid w:val="000733EA"/>
    <w:rsid w:val="000828B0"/>
    <w:rsid w:val="00095B18"/>
    <w:rsid w:val="000A2090"/>
    <w:rsid w:val="000A2652"/>
    <w:rsid w:val="000A5AC4"/>
    <w:rsid w:val="000B1997"/>
    <w:rsid w:val="000C2D2F"/>
    <w:rsid w:val="000E39E7"/>
    <w:rsid w:val="000E3F0C"/>
    <w:rsid w:val="000F327C"/>
    <w:rsid w:val="00104CB7"/>
    <w:rsid w:val="00104F9A"/>
    <w:rsid w:val="00105559"/>
    <w:rsid w:val="00110720"/>
    <w:rsid w:val="00117611"/>
    <w:rsid w:val="00133913"/>
    <w:rsid w:val="00134376"/>
    <w:rsid w:val="0013638D"/>
    <w:rsid w:val="001376A5"/>
    <w:rsid w:val="001415C0"/>
    <w:rsid w:val="00141C73"/>
    <w:rsid w:val="00143070"/>
    <w:rsid w:val="00155D39"/>
    <w:rsid w:val="001609F6"/>
    <w:rsid w:val="00177457"/>
    <w:rsid w:val="00187ABF"/>
    <w:rsid w:val="001A4DEB"/>
    <w:rsid w:val="001B22CF"/>
    <w:rsid w:val="001B4134"/>
    <w:rsid w:val="001C046A"/>
    <w:rsid w:val="001C7259"/>
    <w:rsid w:val="001C7DB2"/>
    <w:rsid w:val="001D217E"/>
    <w:rsid w:val="001E2B11"/>
    <w:rsid w:val="00215929"/>
    <w:rsid w:val="002276D6"/>
    <w:rsid w:val="00236169"/>
    <w:rsid w:val="00243E63"/>
    <w:rsid w:val="00251B4E"/>
    <w:rsid w:val="00260A55"/>
    <w:rsid w:val="00271A92"/>
    <w:rsid w:val="00284F71"/>
    <w:rsid w:val="00285CFF"/>
    <w:rsid w:val="002A7278"/>
    <w:rsid w:val="002B0C00"/>
    <w:rsid w:val="002C4734"/>
    <w:rsid w:val="002D326E"/>
    <w:rsid w:val="002E4515"/>
    <w:rsid w:val="002F5E2E"/>
    <w:rsid w:val="002F6207"/>
    <w:rsid w:val="003037E5"/>
    <w:rsid w:val="003079CD"/>
    <w:rsid w:val="00312D43"/>
    <w:rsid w:val="00314A21"/>
    <w:rsid w:val="00321450"/>
    <w:rsid w:val="0035685D"/>
    <w:rsid w:val="003638EF"/>
    <w:rsid w:val="00363EED"/>
    <w:rsid w:val="0038497D"/>
    <w:rsid w:val="003A1FA3"/>
    <w:rsid w:val="003B46DB"/>
    <w:rsid w:val="003B74EC"/>
    <w:rsid w:val="003C38B3"/>
    <w:rsid w:val="003D1DAE"/>
    <w:rsid w:val="003D3F90"/>
    <w:rsid w:val="00406BC7"/>
    <w:rsid w:val="00414E9F"/>
    <w:rsid w:val="00437A9F"/>
    <w:rsid w:val="0045100F"/>
    <w:rsid w:val="00460B2D"/>
    <w:rsid w:val="004635D2"/>
    <w:rsid w:val="004655AD"/>
    <w:rsid w:val="004711B3"/>
    <w:rsid w:val="00481E4A"/>
    <w:rsid w:val="00482D4D"/>
    <w:rsid w:val="00491228"/>
    <w:rsid w:val="004C60DF"/>
    <w:rsid w:val="004D06DF"/>
    <w:rsid w:val="004D53DE"/>
    <w:rsid w:val="004E5C5A"/>
    <w:rsid w:val="004F3279"/>
    <w:rsid w:val="004F348D"/>
    <w:rsid w:val="004F68DE"/>
    <w:rsid w:val="00501087"/>
    <w:rsid w:val="0050757D"/>
    <w:rsid w:val="00512A1B"/>
    <w:rsid w:val="00522FBF"/>
    <w:rsid w:val="0053466D"/>
    <w:rsid w:val="005363E3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3CD2"/>
    <w:rsid w:val="005A415B"/>
    <w:rsid w:val="005C2811"/>
    <w:rsid w:val="005C2F87"/>
    <w:rsid w:val="005C32BE"/>
    <w:rsid w:val="005C425F"/>
    <w:rsid w:val="005D1DA9"/>
    <w:rsid w:val="005D29EF"/>
    <w:rsid w:val="005D2D68"/>
    <w:rsid w:val="005D4D3E"/>
    <w:rsid w:val="005D6411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2A5E"/>
    <w:rsid w:val="00675D6A"/>
    <w:rsid w:val="00686818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57F85"/>
    <w:rsid w:val="00763FBA"/>
    <w:rsid w:val="00775506"/>
    <w:rsid w:val="00777D63"/>
    <w:rsid w:val="007872E1"/>
    <w:rsid w:val="00792784"/>
    <w:rsid w:val="007A086F"/>
    <w:rsid w:val="007A1A9C"/>
    <w:rsid w:val="007C4E23"/>
    <w:rsid w:val="007E7AC5"/>
    <w:rsid w:val="00801754"/>
    <w:rsid w:val="00813A8F"/>
    <w:rsid w:val="00835E33"/>
    <w:rsid w:val="008419A2"/>
    <w:rsid w:val="00842F03"/>
    <w:rsid w:val="00850B5B"/>
    <w:rsid w:val="00856CD1"/>
    <w:rsid w:val="00862287"/>
    <w:rsid w:val="00863710"/>
    <w:rsid w:val="0087068B"/>
    <w:rsid w:val="008714EB"/>
    <w:rsid w:val="00892C6D"/>
    <w:rsid w:val="008B1C8A"/>
    <w:rsid w:val="008C24F6"/>
    <w:rsid w:val="008D0ED8"/>
    <w:rsid w:val="008D70C7"/>
    <w:rsid w:val="008E0167"/>
    <w:rsid w:val="008F2E71"/>
    <w:rsid w:val="00900588"/>
    <w:rsid w:val="009009F2"/>
    <w:rsid w:val="00914A6C"/>
    <w:rsid w:val="009163BF"/>
    <w:rsid w:val="00927144"/>
    <w:rsid w:val="00930321"/>
    <w:rsid w:val="00933456"/>
    <w:rsid w:val="00935E1E"/>
    <w:rsid w:val="00940F7A"/>
    <w:rsid w:val="00943490"/>
    <w:rsid w:val="00955621"/>
    <w:rsid w:val="00956082"/>
    <w:rsid w:val="00957B4F"/>
    <w:rsid w:val="00975EA1"/>
    <w:rsid w:val="00981BB6"/>
    <w:rsid w:val="00984D8C"/>
    <w:rsid w:val="009A0A64"/>
    <w:rsid w:val="009A0E2F"/>
    <w:rsid w:val="009A50D3"/>
    <w:rsid w:val="009A76AA"/>
    <w:rsid w:val="009B0CFB"/>
    <w:rsid w:val="009B3DCA"/>
    <w:rsid w:val="009C05EB"/>
    <w:rsid w:val="009C0CFD"/>
    <w:rsid w:val="009C6DA4"/>
    <w:rsid w:val="009D1FDB"/>
    <w:rsid w:val="009E59DD"/>
    <w:rsid w:val="009F3950"/>
    <w:rsid w:val="00A169BE"/>
    <w:rsid w:val="00A318A4"/>
    <w:rsid w:val="00A4527E"/>
    <w:rsid w:val="00A4734D"/>
    <w:rsid w:val="00A64009"/>
    <w:rsid w:val="00A7200E"/>
    <w:rsid w:val="00A74D30"/>
    <w:rsid w:val="00A859A4"/>
    <w:rsid w:val="00AB13C1"/>
    <w:rsid w:val="00AC126D"/>
    <w:rsid w:val="00AD5297"/>
    <w:rsid w:val="00AF6FF7"/>
    <w:rsid w:val="00B04188"/>
    <w:rsid w:val="00B063A9"/>
    <w:rsid w:val="00B112B8"/>
    <w:rsid w:val="00B3373F"/>
    <w:rsid w:val="00B55200"/>
    <w:rsid w:val="00B63F3F"/>
    <w:rsid w:val="00B64A39"/>
    <w:rsid w:val="00B67CA9"/>
    <w:rsid w:val="00B820FF"/>
    <w:rsid w:val="00B865AE"/>
    <w:rsid w:val="00BA262A"/>
    <w:rsid w:val="00BA2B34"/>
    <w:rsid w:val="00BB543A"/>
    <w:rsid w:val="00BC2603"/>
    <w:rsid w:val="00BC290F"/>
    <w:rsid w:val="00BD13FA"/>
    <w:rsid w:val="00BE0739"/>
    <w:rsid w:val="00BF5127"/>
    <w:rsid w:val="00C71E95"/>
    <w:rsid w:val="00C80B25"/>
    <w:rsid w:val="00C81391"/>
    <w:rsid w:val="00CA2081"/>
    <w:rsid w:val="00CA237B"/>
    <w:rsid w:val="00CA7DC9"/>
    <w:rsid w:val="00CC4F56"/>
    <w:rsid w:val="00CF1F3B"/>
    <w:rsid w:val="00CF3A99"/>
    <w:rsid w:val="00D235AE"/>
    <w:rsid w:val="00D324AD"/>
    <w:rsid w:val="00D401E3"/>
    <w:rsid w:val="00D45F48"/>
    <w:rsid w:val="00D47A29"/>
    <w:rsid w:val="00D55666"/>
    <w:rsid w:val="00D65184"/>
    <w:rsid w:val="00D702F1"/>
    <w:rsid w:val="00D84404"/>
    <w:rsid w:val="00D91744"/>
    <w:rsid w:val="00D9709C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07AA"/>
    <w:rsid w:val="00E42454"/>
    <w:rsid w:val="00E44319"/>
    <w:rsid w:val="00E44A00"/>
    <w:rsid w:val="00E46D46"/>
    <w:rsid w:val="00E728C8"/>
    <w:rsid w:val="00E74B1A"/>
    <w:rsid w:val="00E74FA2"/>
    <w:rsid w:val="00E8415C"/>
    <w:rsid w:val="00E9545B"/>
    <w:rsid w:val="00EC26B3"/>
    <w:rsid w:val="00F007D5"/>
    <w:rsid w:val="00F106A4"/>
    <w:rsid w:val="00F24F7E"/>
    <w:rsid w:val="00F25C19"/>
    <w:rsid w:val="00F346BB"/>
    <w:rsid w:val="00F564FA"/>
    <w:rsid w:val="00F61035"/>
    <w:rsid w:val="00F64C91"/>
    <w:rsid w:val="00F70612"/>
    <w:rsid w:val="00F76472"/>
    <w:rsid w:val="00F95848"/>
    <w:rsid w:val="00FB73E9"/>
    <w:rsid w:val="00FC2959"/>
    <w:rsid w:val="00FC2A53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76472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uiPriority w:val="99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  <w:style w:type="paragraph" w:styleId="Revizija">
    <w:name w:val="Revision"/>
    <w:hidden/>
    <w:uiPriority w:val="99"/>
    <w:semiHidden/>
    <w:rsid w:val="00981BB6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A1D0-F1C8-445A-BE9B-F1C2E49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57</TotalTime>
  <Pages>12</Pages>
  <Words>1584</Words>
  <Characters>10497</Characters>
  <Application>Microsoft Office Word</Application>
  <DocSecurity>0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KOCJANČIČ Nina</cp:lastModifiedBy>
  <cp:revision>12</cp:revision>
  <cp:lastPrinted>2016-08-22T05:47:00Z</cp:lastPrinted>
  <dcterms:created xsi:type="dcterms:W3CDTF">2025-05-12T11:17:00Z</dcterms:created>
  <dcterms:modified xsi:type="dcterms:W3CDTF">2025-05-21T08:38:00Z</dcterms:modified>
</cp:coreProperties>
</file>