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D5EDB" w:rsidP="00020A56" w:rsidRDefault="00DD5EDB" w14:paraId="2A2BE40D" w14:textId="77777777">
      <w:pPr>
        <w:tabs>
          <w:tab w:val="left" w:pos="993"/>
          <w:tab w:val="left" w:pos="1134"/>
        </w:tabs>
        <w:rPr>
          <w:rFonts w:cs="Arial"/>
        </w:rPr>
      </w:pPr>
    </w:p>
    <w:p w:rsidR="00020A56" w:rsidP="00020A56" w:rsidRDefault="00020A56" w14:paraId="6A29D876" w14:textId="55AAD24D">
      <w:pPr>
        <w:tabs>
          <w:tab w:val="left" w:pos="993"/>
          <w:tab w:val="left" w:pos="1134"/>
        </w:tabs>
        <w:rPr>
          <w:rFonts w:cs="Arial"/>
        </w:rPr>
      </w:pPr>
      <w:r w:rsidRPr="74B540E1" w:rsidR="00020A56">
        <w:rPr>
          <w:rFonts w:cs="Arial"/>
        </w:rPr>
        <w:t>Številka:</w:t>
      </w:r>
      <w:r w:rsidRPr="74B540E1" w:rsidR="11294E31">
        <w:rPr>
          <w:rFonts w:cs="Arial"/>
        </w:rPr>
        <w:t xml:space="preserve"> </w:t>
      </w:r>
      <w:r w:rsidRPr="74B540E1" w:rsidR="50108EF5">
        <w:rPr>
          <w:rFonts w:cs="Arial"/>
        </w:rPr>
        <w:t>1</w:t>
      </w:r>
      <w:r w:rsidRPr="74B540E1" w:rsidR="00615CAD">
        <w:rPr>
          <w:rFonts w:cs="Arial"/>
        </w:rPr>
        <w:t>7</w:t>
      </w:r>
      <w:r w:rsidRPr="74B540E1" w:rsidR="744C7F3E">
        <w:rPr>
          <w:rFonts w:cs="Arial"/>
        </w:rPr>
        <w:t>0</w:t>
      </w:r>
      <w:r w:rsidRPr="74B540E1" w:rsidR="002E7AEF">
        <w:rPr>
          <w:rFonts w:cs="Arial"/>
        </w:rPr>
        <w:t>.2025</w:t>
      </w:r>
    </w:p>
    <w:p w:rsidR="00020A56" w:rsidP="00020A56" w:rsidRDefault="00020A56" w14:paraId="692B9E99" w14:textId="77777777">
      <w:pPr>
        <w:tabs>
          <w:tab w:val="left" w:pos="1026"/>
        </w:tabs>
        <w:jc w:val="both"/>
        <w:rPr>
          <w:rFonts w:cs="Arial"/>
        </w:rPr>
      </w:pPr>
    </w:p>
    <w:p w:rsidRPr="0011436A" w:rsidR="00C13B94" w:rsidP="00C13B94" w:rsidRDefault="00C13B94" w14:paraId="42221FDA" w14:textId="77777777">
      <w:pPr>
        <w:tabs>
          <w:tab w:val="left" w:pos="1026"/>
        </w:tabs>
        <w:jc w:val="both"/>
        <w:rPr>
          <w:rFonts w:cs="Arial"/>
        </w:rPr>
      </w:pPr>
    </w:p>
    <w:p w:rsidR="00C13B94" w:rsidP="00C13B94" w:rsidRDefault="00C13B94" w14:paraId="322CB6A7" w14:textId="77777777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:rsidR="00C13B94" w:rsidP="00C13B94" w:rsidRDefault="00C13B94" w14:paraId="46934A4E" w14:textId="77777777">
      <w:pPr>
        <w:tabs>
          <w:tab w:val="left" w:pos="1083"/>
        </w:tabs>
        <w:rPr>
          <w:rFonts w:cs="Arial"/>
        </w:rPr>
      </w:pPr>
    </w:p>
    <w:p w:rsidR="00C13B94" w:rsidP="00C13B94" w:rsidRDefault="00C13B94" w14:paraId="1B967CD0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:rsidR="00C13B94" w:rsidP="00C13B94" w:rsidRDefault="00C13B94" w14:paraId="773EEF4E" w14:textId="77777777">
      <w:pPr>
        <w:tabs>
          <w:tab w:val="left" w:pos="1083"/>
        </w:tabs>
        <w:rPr>
          <w:rFonts w:cs="Arial"/>
        </w:rPr>
      </w:pPr>
    </w:p>
    <w:p w:rsidR="00C13B94" w:rsidP="00C13B94" w:rsidRDefault="00C13B94" w14:paraId="446F88EF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:rsidR="00C13B94" w:rsidP="00C13B94" w:rsidRDefault="00C13B94" w14:paraId="05E50D92" w14:textId="77777777">
      <w:pPr>
        <w:tabs>
          <w:tab w:val="left" w:pos="1083"/>
        </w:tabs>
        <w:rPr>
          <w:rFonts w:cs="Arial"/>
        </w:rPr>
      </w:pPr>
    </w:p>
    <w:p w:rsidR="00C13B94" w:rsidP="00C13B94" w:rsidRDefault="00C13B94" w14:paraId="099995CA" w14:textId="77777777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C13B94" w:rsidTr="00F35CB9" w14:paraId="2A854EC0" w14:textId="77777777">
        <w:trPr>
          <w:trHeight w:val="1281"/>
        </w:trPr>
        <w:tc>
          <w:tcPr>
            <w:tcW w:w="4481" w:type="dxa"/>
            <w:vAlign w:val="center"/>
          </w:tcPr>
          <w:p w:rsidRPr="00E96386" w:rsidR="00C13B94" w:rsidP="00E96386" w:rsidRDefault="00C13B94" w14:paraId="64141B21" w14:textId="6E1DEDA8">
            <w:pPr>
              <w:jc w:val="both"/>
              <w:rPr>
                <w:rFonts w:cs="Arial"/>
              </w:rPr>
            </w:pPr>
            <w:r w:rsidRPr="00E96386">
              <w:rPr>
                <w:rFonts w:cs="Arial"/>
              </w:rPr>
              <w:t xml:space="preserve">Skupna ponudbena vrednost v EUR </w:t>
            </w:r>
            <w:r w:rsidRPr="00E96386" w:rsidR="00E96386">
              <w:rPr>
                <w:rFonts w:cs="Arial"/>
                <w:u w:val="single"/>
              </w:rPr>
              <w:t>bre</w:t>
            </w:r>
            <w:r w:rsidRPr="00E96386">
              <w:rPr>
                <w:rFonts w:cs="Arial"/>
                <w:u w:val="single"/>
              </w:rPr>
              <w:t>z</w:t>
            </w:r>
            <w:r w:rsidRPr="00E96386">
              <w:rPr>
                <w:rFonts w:cs="Arial"/>
              </w:rPr>
              <w:t xml:space="preserve"> DDV</w:t>
            </w:r>
            <w:r w:rsidRPr="00E96386">
              <w:rPr>
                <w:rFonts w:cs="Arial"/>
              </w:rPr>
              <w:tab/>
            </w:r>
            <w:r w:rsidRPr="00E96386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:rsidR="00C13B94" w:rsidP="00F35CB9" w:rsidRDefault="00C13B94" w14:paraId="7261BC64" w14:textId="2624F6C5">
            <w:pPr>
              <w:jc w:val="both"/>
              <w:rPr>
                <w:rFonts w:cs="Arial"/>
              </w:rPr>
            </w:pPr>
          </w:p>
        </w:tc>
      </w:tr>
    </w:tbl>
    <w:p w:rsidR="00C13B94" w:rsidP="00C13B94" w:rsidRDefault="00C13B94" w14:paraId="572AF07E" w14:textId="77777777">
      <w:pPr>
        <w:jc w:val="both"/>
        <w:rPr>
          <w:rFonts w:cs="Arial"/>
        </w:rPr>
      </w:pPr>
    </w:p>
    <w:p w:rsidR="00C13B94" w:rsidP="00C13B94" w:rsidRDefault="00C13B94" w14:paraId="2558FC53" w14:textId="77777777">
      <w:pPr>
        <w:jc w:val="both"/>
        <w:rPr>
          <w:rFonts w:cs="Arial"/>
        </w:rPr>
      </w:pPr>
    </w:p>
    <w:p w:rsidR="00C13B94" w:rsidP="00C13B94" w:rsidRDefault="00C13B94" w14:paraId="61D4BADE" w14:textId="77777777">
      <w:pPr>
        <w:jc w:val="both"/>
        <w:rPr>
          <w:rFonts w:cs="Arial"/>
        </w:rPr>
      </w:pPr>
    </w:p>
    <w:p w:rsidR="00C13B94" w:rsidP="00C13B94" w:rsidRDefault="00C13B94" w14:paraId="3911B1C3" w14:textId="77777777">
      <w:pPr>
        <w:jc w:val="both"/>
        <w:rPr>
          <w:rFonts w:cs="Arial"/>
        </w:rPr>
      </w:pPr>
    </w:p>
    <w:p w:rsidR="00C13B94" w:rsidP="00C13B94" w:rsidRDefault="00C13B94" w14:paraId="76DD5AE1" w14:textId="77777777">
      <w:pPr>
        <w:jc w:val="both"/>
        <w:rPr>
          <w:rFonts w:cs="Arial"/>
        </w:rPr>
      </w:pPr>
    </w:p>
    <w:p w:rsidR="00C13B94" w:rsidP="00C13B94" w:rsidRDefault="00C13B94" w14:paraId="24F47029" w14:textId="77777777">
      <w:pPr>
        <w:jc w:val="both"/>
        <w:rPr>
          <w:rFonts w:cs="Arial"/>
        </w:rPr>
      </w:pPr>
    </w:p>
    <w:p w:rsidR="00C13B94" w:rsidP="00C13B94" w:rsidRDefault="00C13B94" w14:paraId="507FA9A3" w14:textId="77777777">
      <w:pPr>
        <w:jc w:val="both"/>
        <w:rPr>
          <w:rFonts w:cs="Arial"/>
        </w:rPr>
      </w:pPr>
    </w:p>
    <w:p w:rsidR="00C13B94" w:rsidP="00C13B94" w:rsidRDefault="00C13B94" w14:paraId="4C9BBCC3" w14:textId="77777777">
      <w:pPr>
        <w:jc w:val="both"/>
        <w:rPr>
          <w:rFonts w:cs="Arial"/>
        </w:rPr>
      </w:pPr>
    </w:p>
    <w:p w:rsidRPr="00F35A6C" w:rsidR="00C13B94" w:rsidP="00C13B94" w:rsidRDefault="00C13B94" w14:paraId="0DA569EC" w14:textId="77777777">
      <w:pPr>
        <w:jc w:val="both"/>
        <w:rPr>
          <w:rFonts w:cs="Arial"/>
        </w:rPr>
      </w:pPr>
    </w:p>
    <w:p w:rsidRPr="00F35A6C" w:rsidR="00C13B94" w:rsidP="00C13B94" w:rsidRDefault="00C13B94" w14:paraId="1DDD377C" w14:textId="77777777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:rsidR="00C13B94" w:rsidP="00C13B94" w:rsidRDefault="00C13B94" w14:paraId="4AA66517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            </w:t>
      </w:r>
      <w:r>
        <w:rPr>
          <w:rFonts w:cs="Arial"/>
        </w:rPr>
        <w:tab/>
      </w:r>
      <w:r>
        <w:rPr>
          <w:rFonts w:cs="Arial"/>
        </w:rPr>
        <w:t>Podpis zakonitega zastopnika in žig</w:t>
      </w:r>
    </w:p>
    <w:p w:rsidRPr="007838D2" w:rsidR="00C13B94" w:rsidP="00C13B94" w:rsidRDefault="00C13B94" w14:paraId="6C810369" w14:textId="77777777">
      <w:pPr>
        <w:rPr>
          <w:rFonts w:cs="Arial"/>
        </w:rPr>
      </w:pPr>
    </w:p>
    <w:p w:rsidRPr="007838D2" w:rsidR="00C13B94" w:rsidP="00C13B94" w:rsidRDefault="00C13B94" w14:paraId="2C6CCE1A" w14:textId="77777777">
      <w:pPr>
        <w:rPr>
          <w:rFonts w:cs="Arial"/>
        </w:rPr>
      </w:pPr>
    </w:p>
    <w:p w:rsidR="00C13B94" w:rsidP="00C13B94" w:rsidRDefault="00C13B94" w14:paraId="652B9821" w14:textId="77777777">
      <w:pPr>
        <w:rPr>
          <w:rFonts w:cs="Arial"/>
        </w:rPr>
      </w:pPr>
    </w:p>
    <w:p w:rsidR="00C13B94" w:rsidP="00C13B94" w:rsidRDefault="00C13B94" w14:paraId="54781E47" w14:textId="77777777">
      <w:pPr>
        <w:rPr>
          <w:rFonts w:cs="Arial"/>
          <w:i/>
        </w:rPr>
      </w:pPr>
    </w:p>
    <w:p w:rsidR="00C13B94" w:rsidP="00C13B94" w:rsidRDefault="00C13B94" w14:paraId="1F2E600A" w14:textId="77777777">
      <w:pPr>
        <w:jc w:val="both"/>
        <w:rPr>
          <w:rFonts w:cs="Arial"/>
          <w:i/>
        </w:rPr>
      </w:pPr>
    </w:p>
    <w:p w:rsidR="00C13B94" w:rsidP="00C13B94" w:rsidRDefault="00C13B94" w14:paraId="512715BB" w14:textId="77777777">
      <w:pPr>
        <w:jc w:val="both"/>
        <w:rPr>
          <w:rFonts w:cs="Arial"/>
          <w:i/>
        </w:rPr>
      </w:pPr>
    </w:p>
    <w:p w:rsidR="00C13B94" w:rsidP="00C13B94" w:rsidRDefault="00C13B94" w14:paraId="63798651" w14:textId="77777777">
      <w:pPr>
        <w:jc w:val="both"/>
        <w:rPr>
          <w:rFonts w:cs="Arial"/>
          <w:i/>
        </w:rPr>
      </w:pPr>
    </w:p>
    <w:p w:rsidR="00C13B94" w:rsidP="00C13B94" w:rsidRDefault="00C13B94" w14:paraId="4822B408" w14:textId="77777777">
      <w:pPr>
        <w:jc w:val="both"/>
        <w:rPr>
          <w:rFonts w:cs="Arial"/>
          <w:i/>
        </w:rPr>
      </w:pPr>
    </w:p>
    <w:p w:rsidR="00C13B94" w:rsidP="00C13B94" w:rsidRDefault="00C13B94" w14:paraId="7661723E" w14:textId="77777777">
      <w:pPr>
        <w:jc w:val="both"/>
        <w:rPr>
          <w:rFonts w:cs="Arial"/>
          <w:i/>
        </w:rPr>
      </w:pPr>
    </w:p>
    <w:p w:rsidR="00C13B94" w:rsidP="00C13B94" w:rsidRDefault="00C13B94" w14:paraId="13689E7A" w14:textId="77777777">
      <w:pPr>
        <w:jc w:val="both"/>
        <w:rPr>
          <w:rFonts w:cs="Arial"/>
          <w:i/>
        </w:rPr>
      </w:pPr>
    </w:p>
    <w:p w:rsidR="00C13B94" w:rsidP="00C13B94" w:rsidRDefault="00C13B94" w14:paraId="2F945BCE" w14:textId="77777777">
      <w:pPr>
        <w:jc w:val="both"/>
        <w:rPr>
          <w:rFonts w:cs="Arial"/>
          <w:i/>
        </w:rPr>
      </w:pPr>
    </w:p>
    <w:p w:rsidR="00C13B94" w:rsidP="00C13B94" w:rsidRDefault="00C13B94" w14:paraId="6992AB20" w14:textId="77777777">
      <w:pPr>
        <w:jc w:val="both"/>
        <w:rPr>
          <w:rFonts w:cs="Arial"/>
          <w:i/>
        </w:rPr>
      </w:pPr>
    </w:p>
    <w:p w:rsidR="00C13B94" w:rsidP="00C13B94" w:rsidRDefault="00C13B94" w14:paraId="3ABBDACB" w14:textId="77777777">
      <w:pPr>
        <w:jc w:val="both"/>
        <w:rPr>
          <w:rFonts w:cs="Arial"/>
          <w:i/>
        </w:rPr>
      </w:pPr>
    </w:p>
    <w:p w:rsidR="00C13B94" w:rsidP="00C13B94" w:rsidRDefault="00C13B94" w14:paraId="53C5745D" w14:textId="77777777">
      <w:pPr>
        <w:jc w:val="both"/>
        <w:rPr>
          <w:rFonts w:cs="Arial"/>
          <w:i/>
        </w:rPr>
      </w:pPr>
    </w:p>
    <w:p w:rsidR="00C13B94" w:rsidP="00C13B94" w:rsidRDefault="00C13B94" w14:paraId="590DECB9" w14:textId="77777777">
      <w:pPr>
        <w:jc w:val="both"/>
        <w:rPr>
          <w:rFonts w:cs="Arial"/>
          <w:i/>
        </w:rPr>
      </w:pPr>
    </w:p>
    <w:p w:rsidR="00C13B94" w:rsidP="00C13B94" w:rsidRDefault="00C13B94" w14:paraId="063F665A" w14:textId="77777777">
      <w:pPr>
        <w:jc w:val="both"/>
        <w:rPr>
          <w:rFonts w:cs="Arial"/>
          <w:i/>
        </w:rPr>
      </w:pPr>
    </w:p>
    <w:p w:rsidR="00C13B94" w:rsidP="00C13B94" w:rsidRDefault="00C13B94" w14:paraId="494648D0" w14:textId="77777777">
      <w:pPr>
        <w:jc w:val="both"/>
        <w:rPr>
          <w:rFonts w:cs="Arial"/>
          <w:i/>
        </w:rPr>
      </w:pPr>
    </w:p>
    <w:p w:rsidR="00C13B94" w:rsidP="00C13B94" w:rsidRDefault="00C13B94" w14:paraId="28641D4B" w14:textId="77777777">
      <w:pPr>
        <w:jc w:val="both"/>
        <w:rPr>
          <w:rFonts w:cs="Arial"/>
          <w:i/>
        </w:rPr>
      </w:pPr>
    </w:p>
    <w:p w:rsidR="00C13B94" w:rsidP="00C13B94" w:rsidRDefault="00C13B94" w14:paraId="23C495E6" w14:textId="77777777">
      <w:pPr>
        <w:jc w:val="both"/>
        <w:rPr>
          <w:rFonts w:cs="Arial"/>
          <w:i/>
        </w:rPr>
      </w:pPr>
    </w:p>
    <w:p w:rsidRPr="00E81DF5" w:rsidR="00C13B94" w:rsidP="00C13B94" w:rsidRDefault="00C13B94" w14:paraId="47B74F41" w14:textId="77777777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:rsidRPr="00B20754" w:rsidR="00C13B94" w:rsidP="00C13B94" w:rsidRDefault="00C13B94" w14:paraId="5E683B04" w14:textId="77777777"/>
    <w:p w:rsidRPr="00020A56" w:rsidR="00D47195" w:rsidP="00C13B94" w:rsidRDefault="00D47195" w14:paraId="18BF8984" w14:textId="098C65CB">
      <w:pPr>
        <w:tabs>
          <w:tab w:val="left" w:pos="1026"/>
        </w:tabs>
        <w:jc w:val="both"/>
      </w:pPr>
    </w:p>
    <w:sectPr w:rsidRPr="00020A56" w:rsidR="00D47195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C658C" w:rsidRDefault="007C658C" w14:paraId="62CB40EC" w14:textId="77777777">
      <w:r>
        <w:separator/>
      </w:r>
    </w:p>
  </w:endnote>
  <w:endnote w:type="continuationSeparator" w:id="0">
    <w:p w:rsidR="007C658C" w:rsidRDefault="007C658C" w14:paraId="03B4736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01218" w:rsidR="00370866" w:rsidP="00001218" w:rsidRDefault="00370866" w14:paraId="24BD5FBD" w14:textId="575A08C4">
    <w:pPr>
      <w:pStyle w:val="Noga"/>
      <w:pBdr>
        <w:top w:val="single" w:color="auto" w:sz="4" w:space="1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509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509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434"/>
      <w:gridCol w:w="4598"/>
    </w:tblGrid>
    <w:tr w:rsidRPr="00A1445A" w:rsidR="00370866" w:rsidTr="00F87B30" w14:paraId="5F8449D8" w14:textId="77777777">
      <w:tc>
        <w:tcPr>
          <w:tcW w:w="4605" w:type="dxa"/>
          <w:shd w:val="clear" w:color="auto" w:fill="auto"/>
        </w:tcPr>
        <w:p w:rsidRPr="005A785E" w:rsidR="005A785E" w:rsidP="002618E0" w:rsidRDefault="005A785E" w14:paraId="2F10F644" w14:textId="7DCE41FD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:rsidR="00F87B30" w:rsidP="00A1445A" w:rsidRDefault="00F87B30" w14:paraId="41223B8C" w14:textId="05CE9A56">
          <w:pPr>
            <w:jc w:val="right"/>
            <w:rPr>
              <w:rStyle w:val="tevilkastrani"/>
              <w:rFonts w:cs="Arial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497B1ACB" wp14:editId="25714772">
                <wp:extent cx="2670175" cy="433070"/>
                <wp:effectExtent l="0" t="0" r="0" b="508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:rsidRPr="00A1445A" w:rsidR="00370866" w:rsidP="00A1445A" w:rsidRDefault="00370866" w14:paraId="38C45882" w14:textId="714A0EAF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871E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</w:t>
          </w:r>
        </w:p>
      </w:tc>
    </w:tr>
  </w:tbl>
  <w:p w:rsidRPr="00FC6CF0" w:rsidR="00370866" w:rsidRDefault="00370866" w14:paraId="7111BC68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C658C" w:rsidRDefault="007C658C" w14:paraId="7273A109" w14:textId="77777777">
      <w:r>
        <w:separator/>
      </w:r>
    </w:p>
  </w:footnote>
  <w:footnote w:type="continuationSeparator" w:id="0">
    <w:p w:rsidR="007C658C" w:rsidRDefault="007C658C" w14:paraId="6A06939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D8E4157" w:rsidTr="1D8E4157" w14:paraId="14F7A193" w14:textId="77777777">
      <w:trPr>
        <w:trHeight w:val="300"/>
      </w:trPr>
      <w:tc>
        <w:tcPr>
          <w:tcW w:w="3020" w:type="dxa"/>
        </w:tcPr>
        <w:p w:rsidR="1D8E4157" w:rsidP="1D8E4157" w:rsidRDefault="1D8E4157" w14:paraId="1BFC287A" w14:textId="7F70D7DF">
          <w:pPr>
            <w:pStyle w:val="Glava"/>
            <w:ind w:left="-115"/>
          </w:pPr>
        </w:p>
      </w:tc>
      <w:tc>
        <w:tcPr>
          <w:tcW w:w="3020" w:type="dxa"/>
        </w:tcPr>
        <w:p w:rsidR="1D8E4157" w:rsidP="1D8E4157" w:rsidRDefault="1D8E4157" w14:paraId="77A7FA0B" w14:textId="7726CA9A">
          <w:pPr>
            <w:pStyle w:val="Glava"/>
            <w:jc w:val="center"/>
          </w:pPr>
        </w:p>
      </w:tc>
      <w:tc>
        <w:tcPr>
          <w:tcW w:w="3020" w:type="dxa"/>
        </w:tcPr>
        <w:p w:rsidR="1D8E4157" w:rsidP="1D8E4157" w:rsidRDefault="1D8E4157" w14:paraId="41641072" w14:textId="1EFACDC0">
          <w:pPr>
            <w:pStyle w:val="Glava"/>
            <w:ind w:right="-115"/>
            <w:jc w:val="right"/>
          </w:pPr>
        </w:p>
      </w:tc>
    </w:tr>
  </w:tbl>
  <w:p w:rsidR="1D8E4157" w:rsidP="1D8E4157" w:rsidRDefault="1D8E4157" w14:paraId="67DC797B" w14:textId="2A08D0F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370866" w:rsidTr="00C13B94" w14:paraId="4EA2647B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C0552D" w:rsidR="00370866" w:rsidP="00A1445A" w:rsidRDefault="00F87B30" w14:paraId="33E632B2" w14:textId="5CDEEB64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2903A5E8" wp14:editId="10E30F30">
                <wp:extent cx="1322094" cy="499356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0335" cy="5024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370866" w:rsidP="00A1445A" w:rsidRDefault="00370866" w14:paraId="2133A125" w14:textId="6271E4B4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BD218F" w:rsidP="00A04B00" w:rsidRDefault="00BD218F" w14:paraId="215ED872" w14:textId="7777777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8607A0" w:rsidR="00C0552D" w:rsidTr="00C13B94" w14:paraId="55D6A11C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8607A0" w:rsidR="00C0552D" w:rsidP="00F27D5A" w:rsidRDefault="0044268A" w14:paraId="46F59F12" w14:textId="19B9495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8607A0" w:rsidR="00C0552D" w:rsidP="00C0552D" w:rsidRDefault="00C0552D" w14:paraId="57E44DF4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8607A0" w:rsidR="00C0552D" w:rsidP="00C13B94" w:rsidRDefault="00144B8D" w14:paraId="6C8F705D" w14:textId="4A97EE38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Pr="008607A0" w:rsidR="005564B9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Pr="008607A0" w:rsidR="005564B9">
            <w:rPr>
              <w:rFonts w:cs="Arial"/>
              <w:sz w:val="16"/>
              <w:szCs w:val="16"/>
            </w:rPr>
            <w:t>2.</w:t>
          </w:r>
          <w:r w:rsidR="00C13B94">
            <w:rPr>
              <w:rFonts w:cs="Arial"/>
              <w:sz w:val="16"/>
              <w:szCs w:val="16"/>
            </w:rPr>
            <w:t>14</w:t>
          </w:r>
        </w:p>
      </w:tc>
    </w:tr>
  </w:tbl>
  <w:p w:rsidRPr="00FC6CF0" w:rsidR="00370866" w:rsidP="00001218" w:rsidRDefault="00370866" w14:paraId="25EF9CCB" w14:textId="77777777">
    <w:pPr>
      <w:pStyle w:val="Glava"/>
      <w:rPr>
        <w:rFonts w:cs="Arial"/>
        <w:sz w:val="2"/>
        <w:szCs w:val="2"/>
      </w:rPr>
    </w:pPr>
  </w:p>
  <w:p w:rsidRPr="00FC6CF0" w:rsidR="00370866" w:rsidRDefault="00370866" w14:paraId="745EE79E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678316440">
    <w:abstractNumId w:val="3"/>
  </w:num>
  <w:num w:numId="2" w16cid:durableId="457146287">
    <w:abstractNumId w:val="5"/>
  </w:num>
  <w:num w:numId="3" w16cid:durableId="219830071">
    <w:abstractNumId w:val="2"/>
  </w:num>
  <w:num w:numId="4" w16cid:durableId="1038628414">
    <w:abstractNumId w:val="1"/>
  </w:num>
  <w:num w:numId="5" w16cid:durableId="1300258922">
    <w:abstractNumId w:val="4"/>
  </w:num>
  <w:num w:numId="6" w16cid:durableId="604650287">
    <w:abstractNumId w:val="0"/>
  </w:num>
  <w:num w:numId="7" w16cid:durableId="1494759829">
    <w:abstractNumId w:val="7"/>
  </w:num>
  <w:num w:numId="8" w16cid:durableId="82726669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515"/>
    <w:rsid w:val="00024ACE"/>
    <w:rsid w:val="00027F8E"/>
    <w:rsid w:val="00034D21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50951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E7AEF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289C"/>
    <w:rsid w:val="00367250"/>
    <w:rsid w:val="00370866"/>
    <w:rsid w:val="0037231D"/>
    <w:rsid w:val="00381651"/>
    <w:rsid w:val="003871E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51B2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5CAD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C658C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60C51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8F4BCD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2BAF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9E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0136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3B94"/>
    <w:rsid w:val="00C16A39"/>
    <w:rsid w:val="00C1734E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96305"/>
    <w:rsid w:val="00DA0B86"/>
    <w:rsid w:val="00DB3E61"/>
    <w:rsid w:val="00DC7B90"/>
    <w:rsid w:val="00DD5EDB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96386"/>
    <w:rsid w:val="00EA1749"/>
    <w:rsid w:val="00EA7B9C"/>
    <w:rsid w:val="00EB0DA9"/>
    <w:rsid w:val="00EC3D4E"/>
    <w:rsid w:val="00ED583F"/>
    <w:rsid w:val="00EE11D6"/>
    <w:rsid w:val="00EE1D9A"/>
    <w:rsid w:val="00EE7F32"/>
    <w:rsid w:val="00EF0493"/>
    <w:rsid w:val="00EF1787"/>
    <w:rsid w:val="00EF18FD"/>
    <w:rsid w:val="00F0171E"/>
    <w:rsid w:val="00F0300D"/>
    <w:rsid w:val="00F0401D"/>
    <w:rsid w:val="00F1264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7B30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11294E31"/>
    <w:rsid w:val="1D8E4157"/>
    <w:rsid w:val="50108EF5"/>
    <w:rsid w:val="6B63A36D"/>
    <w:rsid w:val="744C7F3E"/>
    <w:rsid w:val="74B5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avaden" w:default="1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a" w:customStyle="1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a0" w:customStyle="1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Naslov2Znak" w:customStyle="1">
    <w:name w:val="Naslov 2 Znak"/>
    <w:basedOn w:val="Privzetapisavaodstavka"/>
    <w:link w:val="Naslov2"/>
    <w:rsid w:val="00F35A6C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E7AEF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0C77CF-B40E-4E7B-AA75-F5E119BD56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39AB1-F977-446B-AF6E-67663D47F5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Matej Maček</lastModifiedBy>
  <revision>5</revision>
  <lastPrinted>2016-06-20T06:30:00.0000000Z</lastPrinted>
  <dcterms:created xsi:type="dcterms:W3CDTF">2025-02-18T11:14:00.0000000Z</dcterms:created>
  <dcterms:modified xsi:type="dcterms:W3CDTF">2025-04-22T08:50:40.7118252Z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