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E40D" w14:textId="77777777" w:rsidR="00DD5EDB" w:rsidRDefault="00DD5EDB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25799E60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74B540E1">
        <w:rPr>
          <w:rFonts w:cs="Arial"/>
        </w:rPr>
        <w:t>Številka:</w:t>
      </w:r>
      <w:r w:rsidR="11294E31" w:rsidRPr="74B540E1">
        <w:rPr>
          <w:rFonts w:cs="Arial"/>
        </w:rPr>
        <w:t xml:space="preserve"> </w:t>
      </w:r>
      <w:r w:rsidR="004C1649">
        <w:rPr>
          <w:rFonts w:cs="Arial"/>
        </w:rPr>
        <w:t>202</w:t>
      </w:r>
      <w:r w:rsidR="002E7AEF" w:rsidRPr="74B540E1">
        <w:rPr>
          <w:rFonts w:cs="Arial"/>
        </w:rPr>
        <w:t>.2025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6E1DEDA8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 xml:space="preserve">Skupna ponudbena vrednost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2624F6C5" w:rsidR="00C13B94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40EC" w14:textId="77777777" w:rsidR="007C658C" w:rsidRDefault="007C658C">
      <w:r>
        <w:separator/>
      </w:r>
    </w:p>
  </w:endnote>
  <w:endnote w:type="continuationSeparator" w:id="0">
    <w:p w14:paraId="03B4736E" w14:textId="77777777" w:rsidR="007C658C" w:rsidRDefault="007C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73"/>
      <w:gridCol w:w="4559"/>
    </w:tblGrid>
    <w:tr w:rsidR="00370866" w:rsidRPr="00A1445A" w14:paraId="5F8449D8" w14:textId="77777777" w:rsidTr="00F87B30">
      <w:tc>
        <w:tcPr>
          <w:tcW w:w="4605" w:type="dxa"/>
          <w:shd w:val="clear" w:color="auto" w:fill="auto"/>
        </w:tcPr>
        <w:p w14:paraId="7831681F" w14:textId="34A4EAA7" w:rsidR="00F06A4F" w:rsidRPr="00DC613E" w:rsidRDefault="00F06A4F" w:rsidP="00F06A4F">
          <w:pPr>
            <w:pStyle w:val="Noga"/>
          </w:pPr>
          <w:r>
            <w:rPr>
              <w:noProof/>
              <w14:ligatures w14:val="standardContextual"/>
            </w:rPr>
            <w:drawing>
              <wp:inline distT="0" distB="0" distL="0" distR="0" wp14:anchorId="1A7452CB" wp14:editId="7B98EE04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</w:t>
          </w:r>
        </w:p>
        <w:p w14:paraId="2F10F644" w14:textId="7E82BA48" w:rsidR="00F06A4F" w:rsidRPr="00F06A4F" w:rsidRDefault="00F06A4F" w:rsidP="00F06A4F">
          <w:pPr>
            <w:tabs>
              <w:tab w:val="left" w:pos="1268"/>
            </w:tabs>
          </w:pPr>
        </w:p>
      </w:tc>
      <w:tc>
        <w:tcPr>
          <w:tcW w:w="4605" w:type="dxa"/>
          <w:shd w:val="clear" w:color="auto" w:fill="auto"/>
        </w:tcPr>
        <w:p w14:paraId="38C45882" w14:textId="7F4D1F16" w:rsidR="00370866" w:rsidRPr="00A1445A" w:rsidRDefault="00F06A4F" w:rsidP="00A1445A">
          <w:pPr>
            <w:jc w:val="right"/>
            <w:rPr>
              <w:rFonts w:cs="Arial"/>
              <w:color w:val="000000"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4CAE99E9" wp14:editId="6153507E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A109" w14:textId="77777777" w:rsidR="007C658C" w:rsidRDefault="007C658C">
      <w:r>
        <w:separator/>
      </w:r>
    </w:p>
  </w:footnote>
  <w:footnote w:type="continuationSeparator" w:id="0">
    <w:p w14:paraId="6A069391" w14:textId="77777777" w:rsidR="007C658C" w:rsidRDefault="007C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3A176192" w:rsidR="00370866" w:rsidRPr="00C0552D" w:rsidRDefault="00CC4C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2E06E84B" wp14:editId="5A0A5F4F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8316440">
    <w:abstractNumId w:val="3"/>
  </w:num>
  <w:num w:numId="2" w16cid:durableId="457146287">
    <w:abstractNumId w:val="5"/>
  </w:num>
  <w:num w:numId="3" w16cid:durableId="219830071">
    <w:abstractNumId w:val="2"/>
  </w:num>
  <w:num w:numId="4" w16cid:durableId="1038628414">
    <w:abstractNumId w:val="1"/>
  </w:num>
  <w:num w:numId="5" w16cid:durableId="1300258922">
    <w:abstractNumId w:val="4"/>
  </w:num>
  <w:num w:numId="6" w16cid:durableId="604650287">
    <w:abstractNumId w:val="0"/>
  </w:num>
  <w:num w:numId="7" w16cid:durableId="1494759829">
    <w:abstractNumId w:val="7"/>
  </w:num>
  <w:num w:numId="8" w16cid:durableId="8272666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4D21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6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E7311"/>
    <w:rsid w:val="002E7AEF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1649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51B2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5CAD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C658C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60C51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9E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D6C32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4D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1734E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C4CF4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305"/>
    <w:rsid w:val="00DA0B86"/>
    <w:rsid w:val="00DB3E61"/>
    <w:rsid w:val="00DC7B90"/>
    <w:rsid w:val="00DD5ED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1D6"/>
    <w:rsid w:val="00EE1D9A"/>
    <w:rsid w:val="00EE7F32"/>
    <w:rsid w:val="00EF0493"/>
    <w:rsid w:val="00EF1787"/>
    <w:rsid w:val="00EF18FD"/>
    <w:rsid w:val="00F0171E"/>
    <w:rsid w:val="00F0300D"/>
    <w:rsid w:val="00F0401D"/>
    <w:rsid w:val="00F06A4F"/>
    <w:rsid w:val="00F1264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7B30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50108EF5"/>
    <w:rsid w:val="6B63A36D"/>
    <w:rsid w:val="744C7F3E"/>
    <w:rsid w:val="74B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E7AEF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F06A4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0C77CF-B40E-4E7B-AA75-F5E119BD5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C39AB1-F977-446B-AF6E-67663D47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47</Words>
  <Characters>478</Characters>
  <Application>Microsoft Office Word</Application>
  <DocSecurity>0</DocSecurity>
  <Lines>3</Lines>
  <Paragraphs>1</Paragraphs>
  <ScaleCrop>false</ScaleCrop>
  <Company>ZRSBR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9</cp:revision>
  <cp:lastPrinted>2016-06-20T06:30:00Z</cp:lastPrinted>
  <dcterms:created xsi:type="dcterms:W3CDTF">2025-02-18T11:14:00Z</dcterms:created>
  <dcterms:modified xsi:type="dcterms:W3CDTF">2025-07-11T05:54:00Z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