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7840D847" w:rsidR="004E0985" w:rsidRPr="00D640F1" w:rsidRDefault="004E0985" w:rsidP="004E0985">
            <w:pPr>
              <w:rPr>
                <w:rFonts w:cs="Arial"/>
                <w:lang w:eastAsia="en-US"/>
              </w:rPr>
            </w:pPr>
            <w:r w:rsidRPr="00D640F1">
              <w:rPr>
                <w:rFonts w:cs="Arial"/>
                <w:lang w:eastAsia="en-US"/>
              </w:rPr>
              <w:t xml:space="preserve">Številka JN:  </w:t>
            </w:r>
            <w:r w:rsidR="00EE0A3A">
              <w:rPr>
                <w:rFonts w:cs="Arial"/>
                <w:b/>
                <w:lang w:eastAsia="en-US"/>
              </w:rPr>
              <w:t>JN-0027/2025</w:t>
            </w:r>
          </w:p>
          <w:p w14:paraId="5CDA07B8" w14:textId="0251EC68" w:rsidR="004E0985" w:rsidRPr="00D640F1" w:rsidRDefault="004E0985" w:rsidP="004E0985">
            <w:pPr>
              <w:rPr>
                <w:rFonts w:cs="Arial"/>
                <w:lang w:eastAsia="en-US"/>
              </w:rPr>
            </w:pPr>
            <w:r w:rsidRPr="00D640F1">
              <w:rPr>
                <w:rFonts w:cs="Arial"/>
                <w:lang w:eastAsia="en-US"/>
              </w:rPr>
              <w:t xml:space="preserve">Št. dokumenta:  </w:t>
            </w:r>
            <w:r>
              <w:rPr>
                <w:rFonts w:cs="Arial"/>
                <w:b/>
                <w:lang w:eastAsia="en-US"/>
              </w:rPr>
              <w:t>JN-P-</w:t>
            </w:r>
            <w:r w:rsidR="007D29F9">
              <w:rPr>
                <w:rFonts w:cs="Arial"/>
                <w:b/>
                <w:lang w:eastAsia="en-US"/>
              </w:rPr>
              <w:t>14</w:t>
            </w:r>
            <w:r>
              <w:rPr>
                <w:rFonts w:cs="Arial"/>
                <w:b/>
                <w:lang w:eastAsia="en-US"/>
              </w:rPr>
              <w:t>/2025-N</w:t>
            </w:r>
          </w:p>
          <w:p w14:paraId="19CE503A" w14:textId="741489F6" w:rsidR="00C0714E" w:rsidRPr="00E62CD5" w:rsidRDefault="004E0985" w:rsidP="004E0985">
            <w:pPr>
              <w:rPr>
                <w:rFonts w:cs="Arial"/>
                <w:lang w:eastAsia="en-US"/>
              </w:rPr>
            </w:pPr>
            <w:r w:rsidRPr="008436A5">
              <w:rPr>
                <w:rFonts w:cs="Arial"/>
                <w:lang w:eastAsia="en-US"/>
              </w:rPr>
              <w:t xml:space="preserve">Datum:  </w:t>
            </w:r>
            <w:r w:rsidR="00421BEB">
              <w:rPr>
                <w:rFonts w:cs="Arial"/>
                <w:b/>
                <w:lang w:eastAsia="en-US"/>
              </w:rPr>
              <w:t>23</w:t>
            </w:r>
            <w:r w:rsidR="001F0134">
              <w:rPr>
                <w:rFonts w:cs="Arial"/>
                <w:b/>
                <w:lang w:eastAsia="en-US"/>
              </w:rPr>
              <w:t>.</w:t>
            </w:r>
            <w:r w:rsidRPr="008436A5">
              <w:rPr>
                <w:rFonts w:cs="Arial"/>
                <w:b/>
                <w:lang w:eastAsia="en-US"/>
              </w:rPr>
              <w:t xml:space="preserve"> </w:t>
            </w:r>
            <w:r w:rsidR="007D29F9">
              <w:rPr>
                <w:rFonts w:cs="Arial"/>
                <w:b/>
                <w:lang w:eastAsia="en-US"/>
              </w:rPr>
              <w:t>6</w:t>
            </w:r>
            <w:r w:rsidRPr="008436A5">
              <w:rPr>
                <w:rFonts w:cs="Arial"/>
                <w:b/>
                <w:lang w:eastAsia="en-US"/>
              </w:rPr>
              <w:t>. 2025</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04C73A6B" w14:textId="77777777" w:rsidR="00645107" w:rsidRDefault="00645107"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6203A3A7" w:rsidR="00E85890" w:rsidRPr="008436A5" w:rsidRDefault="007D5570"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AA3594B" w14:textId="28E10BC2" w:rsidR="00E85890" w:rsidRDefault="00EE0A3A" w:rsidP="00905C8D">
      <w:pPr>
        <w:jc w:val="center"/>
        <w:rPr>
          <w:rFonts w:cs="Arial"/>
          <w:sz w:val="20"/>
          <w:szCs w:val="20"/>
        </w:rPr>
      </w:pPr>
      <w:r>
        <w:rPr>
          <w:rFonts w:cs="Arial"/>
          <w:b/>
          <w:sz w:val="28"/>
          <w:szCs w:val="28"/>
        </w:rPr>
        <w:t>Nabava novih osnovnih sredstev v skladu s planom nabav za leto 2025 (ponovitev neoddanih sklopov)</w:t>
      </w:r>
    </w:p>
    <w:p w14:paraId="37A53F47" w14:textId="77777777" w:rsidR="00D659C6" w:rsidRDefault="00D659C6" w:rsidP="00E85890">
      <w:pPr>
        <w:rPr>
          <w:rFonts w:cs="Arial"/>
          <w:sz w:val="20"/>
          <w:szCs w:val="20"/>
        </w:rPr>
      </w:pPr>
    </w:p>
    <w:p w14:paraId="59796700" w14:textId="77777777" w:rsidR="00E62CD5" w:rsidRDefault="00E62CD5"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6770F68D" w:rsidR="00E62CD5" w:rsidRDefault="00EE0A3A" w:rsidP="004E0985">
      <w:pPr>
        <w:jc w:val="center"/>
        <w:rPr>
          <w:rFonts w:cs="Arial"/>
          <w:sz w:val="20"/>
          <w:szCs w:val="20"/>
        </w:rPr>
      </w:pPr>
      <w:r>
        <w:rPr>
          <w:rFonts w:cs="Arial"/>
          <w:color w:val="auto"/>
        </w:rPr>
        <w:t>JN-0027/2025</w:t>
      </w:r>
    </w:p>
    <w:p w14:paraId="4AF4E352" w14:textId="77777777" w:rsidR="00E62CD5" w:rsidRDefault="00E62CD5" w:rsidP="00E85890">
      <w:pPr>
        <w:rPr>
          <w:rFonts w:cs="Arial"/>
          <w:sz w:val="20"/>
          <w:szCs w:val="20"/>
        </w:rPr>
      </w:pPr>
    </w:p>
    <w:p w14:paraId="2FC19A08" w14:textId="77777777" w:rsidR="00E62CD5" w:rsidRDefault="00E62CD5" w:rsidP="00E85890">
      <w:pPr>
        <w:rPr>
          <w:rFonts w:cs="Arial"/>
          <w:sz w:val="20"/>
          <w:szCs w:val="20"/>
        </w:rPr>
      </w:pPr>
    </w:p>
    <w:p w14:paraId="313EE532" w14:textId="77777777" w:rsidR="00E62CD5" w:rsidRDefault="00E62CD5" w:rsidP="00E85890">
      <w:pPr>
        <w:rPr>
          <w:rFonts w:cs="Arial"/>
          <w:sz w:val="20"/>
          <w:szCs w:val="20"/>
        </w:rPr>
      </w:pPr>
    </w:p>
    <w:p w14:paraId="54EB8328" w14:textId="77777777" w:rsidR="00E62CD5" w:rsidRPr="00E62CD5" w:rsidRDefault="00E62CD5" w:rsidP="00E85890">
      <w:pPr>
        <w:rPr>
          <w:rFonts w:cs="Arial"/>
          <w:sz w:val="20"/>
          <w:szCs w:val="20"/>
        </w:rPr>
      </w:pPr>
    </w:p>
    <w:p w14:paraId="0A339831" w14:textId="66C31CD3" w:rsidR="00E85890"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EE0A3A">
        <w:rPr>
          <w:rFonts w:cs="Arial"/>
        </w:rPr>
        <w:t>Nabava novih osnovnih sredstev v skladu s planom nabav za leto 2025 (ponovitev neoddanih sklopov)</w:t>
      </w:r>
      <w:r w:rsidR="00E85890" w:rsidRPr="00E62CD5">
        <w:rPr>
          <w:rFonts w:cs="Arial"/>
        </w:rPr>
        <w:t xml:space="preserve">« na osnovi pooblastila št. </w:t>
      </w:r>
      <w:r w:rsidR="004E0985" w:rsidRPr="004E0985">
        <w:rPr>
          <w:rFonts w:cs="Arial"/>
        </w:rPr>
        <w:t>JN-P-</w:t>
      </w:r>
      <w:r w:rsidR="00EE0A3A">
        <w:rPr>
          <w:rFonts w:cs="Arial"/>
        </w:rPr>
        <w:t>14</w:t>
      </w:r>
      <w:r w:rsidR="004E0985" w:rsidRPr="004E0985">
        <w:rPr>
          <w:rFonts w:cs="Arial"/>
        </w:rPr>
        <w:t>/2025-N</w:t>
      </w:r>
      <w:r>
        <w:rPr>
          <w:rFonts w:cs="Arial"/>
        </w:rPr>
        <w:t>,</w:t>
      </w:r>
      <w:r w:rsidR="00E85890" w:rsidRPr="00E62CD5">
        <w:rPr>
          <w:rFonts w:cs="Arial"/>
        </w:rPr>
        <w:t xml:space="preserve"> izdanega s strani podjetja </w:t>
      </w:r>
      <w:r w:rsidR="00F8002E" w:rsidRPr="00F8002E">
        <w:rPr>
          <w:rFonts w:cs="Arial"/>
        </w:rPr>
        <w:t>Javno podjetje Nigrad, komunalno podjetje, d. o. o</w:t>
      </w:r>
      <w:r w:rsidR="00F8002E">
        <w:rPr>
          <w:rFonts w:cs="Arial"/>
        </w:rPr>
        <w:t>.</w:t>
      </w:r>
    </w:p>
    <w:p w14:paraId="339E3F75" w14:textId="72F33AF0" w:rsidR="003E7004" w:rsidRDefault="003E7004">
      <w:pPr>
        <w:spacing w:line="240" w:lineRule="auto"/>
        <w:rPr>
          <w:rFonts w:cs="Arial"/>
        </w:rPr>
      </w:pPr>
      <w:r>
        <w:rPr>
          <w:rFonts w:cs="Arial"/>
        </w:rPr>
        <w:br w:type="page"/>
      </w:r>
    </w:p>
    <w:p w14:paraId="3B122F73" w14:textId="40AA1B54" w:rsidR="00E85890" w:rsidRPr="00E62CD5" w:rsidRDefault="00E85890" w:rsidP="002522E4">
      <w:pPr>
        <w:pStyle w:val="Poglavje1"/>
        <w:numPr>
          <w:ilvl w:val="0"/>
          <w:numId w:val="0"/>
        </w:num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t>Obrazec št. 1</w:t>
            </w:r>
          </w:p>
        </w:tc>
      </w:tr>
    </w:tbl>
    <w:p w14:paraId="24F3A74B" w14:textId="77777777" w:rsidR="00E85890" w:rsidRPr="00E62CD5" w:rsidRDefault="00E85890"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7FB1A8CB" w:rsidR="00E85890" w:rsidRPr="00E62CD5" w:rsidRDefault="00E85890" w:rsidP="00E85890">
      <w:pPr>
        <w:rPr>
          <w:rFonts w:cs="Arial"/>
        </w:rPr>
      </w:pPr>
      <w:r w:rsidRPr="00E62CD5">
        <w:rPr>
          <w:rFonts w:cs="Arial"/>
        </w:rPr>
        <w:t xml:space="preserve">Na osnovi javnega naročila št. </w:t>
      </w:r>
      <w:r w:rsidR="00EE0A3A">
        <w:rPr>
          <w:rFonts w:cs="Arial"/>
        </w:rPr>
        <w:t>JN-0027/2025</w:t>
      </w:r>
      <w:r w:rsidR="004E0985">
        <w:rPr>
          <w:rFonts w:cs="Arial"/>
        </w:rPr>
        <w:t xml:space="preserve"> </w:t>
      </w:r>
      <w:r w:rsidRPr="00E62CD5">
        <w:rPr>
          <w:rFonts w:cs="Arial"/>
        </w:rPr>
        <w:t>po odprtem postopku, za »</w:t>
      </w:r>
      <w:r w:rsidR="00EE0A3A">
        <w:rPr>
          <w:rFonts w:cs="Arial"/>
        </w:rPr>
        <w:t>Nabava novih osnovnih sredstev v skladu s planom nabav za leto 2025 (ponovitev neoddanih sklopov)</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Pr="00B350D9" w:rsidRDefault="009A42AF" w:rsidP="009A42AF">
      <w:pPr>
        <w:numPr>
          <w:ilvl w:val="0"/>
          <w:numId w:val="71"/>
        </w:numPr>
        <w:spacing w:line="240" w:lineRule="auto"/>
        <w:jc w:val="both"/>
        <w:rPr>
          <w:rFonts w:cs="Arial"/>
        </w:rPr>
      </w:pPr>
      <w:r w:rsidRPr="00B350D9">
        <w:rPr>
          <w:rFonts w:cs="Arial"/>
        </w:rPr>
        <w:t>Na celotno javno naročilo;</w:t>
      </w:r>
    </w:p>
    <w:p w14:paraId="78FAC44B" w14:textId="77777777" w:rsidR="009A42AF" w:rsidRPr="00B350D9" w:rsidRDefault="009A42AF" w:rsidP="009A42AF">
      <w:pPr>
        <w:numPr>
          <w:ilvl w:val="0"/>
          <w:numId w:val="71"/>
        </w:numPr>
        <w:spacing w:line="240" w:lineRule="auto"/>
        <w:jc w:val="both"/>
        <w:rPr>
          <w:rFonts w:cs="Arial"/>
        </w:rPr>
      </w:pPr>
      <w:r w:rsidRPr="00B350D9">
        <w:rPr>
          <w:rFonts w:cs="Arial"/>
        </w:rPr>
        <w:t>Na posamezen sklop št. __________</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6239F768" w14:textId="77777777" w:rsidR="003C2BF4" w:rsidRDefault="003C2BF4" w:rsidP="00E85890">
      <w:pPr>
        <w:rPr>
          <w:rFonts w:eastAsia="Calibri" w:cs="Arial"/>
          <w:color w:val="auto"/>
          <w:sz w:val="20"/>
          <w:lang w:eastAsia="en-US"/>
        </w:rPr>
      </w:pPr>
    </w:p>
    <w:p w14:paraId="13D25356" w14:textId="77777777" w:rsidR="005D2525" w:rsidRDefault="005D2525" w:rsidP="00E85890">
      <w:pPr>
        <w:rPr>
          <w:rFonts w:eastAsia="Calibri" w:cs="Arial"/>
          <w:color w:val="auto"/>
          <w:sz w:val="20"/>
          <w:lang w:eastAsia="en-US"/>
        </w:rPr>
      </w:pPr>
    </w:p>
    <w:p w14:paraId="03FCAF33" w14:textId="77777777" w:rsidR="005D2525" w:rsidRPr="00E62CD5" w:rsidRDefault="005D2525" w:rsidP="00E85890">
      <w:pPr>
        <w:rPr>
          <w:rFonts w:eastAsia="Calibri" w:cs="Arial"/>
          <w:color w:val="auto"/>
          <w:sz w:val="20"/>
          <w:lang w:eastAsia="en-US"/>
        </w:rPr>
      </w:pPr>
    </w:p>
    <w:p w14:paraId="64D52EF7" w14:textId="77777777" w:rsidR="004A23A3" w:rsidRDefault="004A23A3" w:rsidP="004A23A3">
      <w:pPr>
        <w:rPr>
          <w:rFonts w:cs="Arial"/>
          <w:b/>
          <w:noProof/>
        </w:rPr>
      </w:pPr>
      <w:r>
        <w:rPr>
          <w:rFonts w:cs="Arial"/>
          <w:b/>
          <w:noProof/>
        </w:rPr>
        <w:t>2. IZJAVA</w:t>
      </w:r>
    </w:p>
    <w:p w14:paraId="6177AB65" w14:textId="77777777" w:rsidR="004A23A3" w:rsidRDefault="004A23A3" w:rsidP="004A23A3">
      <w:pPr>
        <w:rPr>
          <w:rFonts w:cs="Arial"/>
          <w:color w:val="auto"/>
        </w:rPr>
      </w:pPr>
    </w:p>
    <w:p w14:paraId="46F73096" w14:textId="319A095D"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EE0A3A">
        <w:rPr>
          <w:rFonts w:cs="Arial"/>
        </w:rPr>
        <w:t>JN-0027/2025</w:t>
      </w:r>
      <w:r w:rsidR="004E0985" w:rsidRPr="004E0985">
        <w:rPr>
          <w:rFonts w:cs="Arial"/>
        </w:rPr>
        <w:t xml:space="preserve"> </w:t>
      </w:r>
      <w:r w:rsidRPr="00EE770A">
        <w:rPr>
          <w:rFonts w:cs="Arial"/>
        </w:rPr>
        <w:t>»</w:t>
      </w:r>
      <w:r w:rsidR="00EE0A3A">
        <w:rPr>
          <w:rFonts w:cs="Arial"/>
        </w:rPr>
        <w:t>Nabava novih osnovnih sredstev v skladu s planom nabav za leto 2025 (ponovitev neoddanih sklopov)</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2"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2"/>
          </w:p>
        </w:tc>
      </w:tr>
    </w:tbl>
    <w:p w14:paraId="1E3872EE" w14:textId="77777777" w:rsidR="00850863" w:rsidRPr="00E732A0" w:rsidRDefault="00850863"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3"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3"/>
    </w:p>
    <w:p w14:paraId="4B969BA9" w14:textId="77777777" w:rsidR="00E64748" w:rsidRDefault="00EE0A3A" w:rsidP="009809F1">
      <w:pPr>
        <w:jc w:val="center"/>
        <w:rPr>
          <w:b/>
          <w:bCs/>
          <w:color w:val="auto"/>
          <w:sz w:val="24"/>
          <w:szCs w:val="24"/>
        </w:rPr>
      </w:pPr>
      <w:r>
        <w:rPr>
          <w:b/>
          <w:bCs/>
          <w:color w:val="auto"/>
          <w:sz w:val="24"/>
          <w:szCs w:val="24"/>
        </w:rPr>
        <w:t xml:space="preserve">Nabava novih osnovnih sredstev v skladu s planom nabav za leto 2025 </w:t>
      </w:r>
    </w:p>
    <w:p w14:paraId="10028115" w14:textId="3C05F50C" w:rsidR="005E2C80" w:rsidRPr="009809F1" w:rsidRDefault="00EE0A3A" w:rsidP="009809F1">
      <w:pPr>
        <w:jc w:val="center"/>
        <w:rPr>
          <w:b/>
          <w:bCs/>
          <w:color w:val="auto"/>
          <w:sz w:val="24"/>
          <w:szCs w:val="24"/>
        </w:rPr>
      </w:pPr>
      <w:r>
        <w:rPr>
          <w:b/>
          <w:bCs/>
          <w:color w:val="auto"/>
          <w:sz w:val="24"/>
          <w:szCs w:val="24"/>
        </w:rPr>
        <w:t>(ponovitev neoddanih sklopov)</w:t>
      </w:r>
    </w:p>
    <w:p w14:paraId="0BB2450C" w14:textId="77777777" w:rsidR="009809F1" w:rsidRDefault="009809F1" w:rsidP="001259BA">
      <w:pPr>
        <w:jc w:val="both"/>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ED2275" w:rsidRPr="002261C3" w14:paraId="787C8CC8" w14:textId="439DF5E7" w:rsidTr="009809F1">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1DEF6FB1" w14:textId="42D9A5F2" w:rsidR="00ED2275" w:rsidRPr="002261C3" w:rsidRDefault="00ED2275" w:rsidP="00D103E4">
            <w:pPr>
              <w:ind w:left="94" w:hanging="61"/>
              <w:jc w:val="center"/>
              <w:rPr>
                <w:b/>
                <w:bCs/>
                <w:sz w:val="20"/>
                <w:szCs w:val="20"/>
              </w:rPr>
            </w:pPr>
            <w:r w:rsidRPr="002261C3">
              <w:rPr>
                <w:b/>
                <w:bCs/>
              </w:rPr>
              <w:t>SKLOP 1: Pick up vozilo z dvojno kabino in s povišanim podvozjem (pogon 4x4)</w:t>
            </w:r>
          </w:p>
        </w:tc>
      </w:tr>
      <w:tr w:rsidR="009809F1" w:rsidRPr="002261C3" w14:paraId="7AFCE9B1" w14:textId="059CABCD" w:rsidTr="00980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31C785" w14:textId="17ACC0D3" w:rsidR="0076209C" w:rsidRPr="002261C3" w:rsidRDefault="0076209C" w:rsidP="00D103E4">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4C58F1" w14:textId="59F57D57" w:rsidR="0076209C" w:rsidRPr="002261C3" w:rsidRDefault="0076209C" w:rsidP="009809F1">
            <w:pPr>
              <w:spacing w:before="60" w:after="60" w:line="240" w:lineRule="auto"/>
              <w:ind w:hanging="11"/>
              <w:jc w:val="center"/>
              <w:rPr>
                <w:color w:val="auto"/>
                <w:sz w:val="20"/>
                <w:szCs w:val="20"/>
              </w:rPr>
            </w:pPr>
            <w:r w:rsidRPr="002261C3">
              <w:rPr>
                <w:b/>
                <w:bCs/>
                <w:color w:val="auto"/>
                <w:sz w:val="20"/>
                <w:szCs w:val="20"/>
              </w:rPr>
              <w:t>MERSK</w:t>
            </w:r>
            <w:r w:rsidR="009809F1">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A379749" w14:textId="1FFABFBE"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50C5D2C" w14:textId="77777777"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3FCCD368" w14:textId="47D5FC76"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782A3440" w14:textId="77777777"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208C8628" w14:textId="0778132B"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66778A6C" w14:textId="4D39E9BB" w:rsidR="0076209C" w:rsidRPr="0076209C" w:rsidRDefault="0076209C" w:rsidP="00D103E4">
            <w:pPr>
              <w:spacing w:before="60" w:after="60" w:line="240" w:lineRule="auto"/>
              <w:ind w:left="94" w:hanging="94"/>
              <w:jc w:val="center"/>
              <w:rPr>
                <w:b/>
                <w:bCs/>
                <w:color w:val="auto"/>
                <w:sz w:val="20"/>
                <w:szCs w:val="20"/>
              </w:rPr>
            </w:pPr>
            <w:r>
              <w:rPr>
                <w:b/>
                <w:bCs/>
                <w:color w:val="auto"/>
                <w:sz w:val="20"/>
                <w:szCs w:val="20"/>
              </w:rPr>
              <w:t>ČISTO LAHKO VOZILO:</w:t>
            </w:r>
            <w:r>
              <w:rPr>
                <w:rStyle w:val="Sprotnaopomba-sklic"/>
                <w:b/>
                <w:bCs/>
                <w:color w:val="auto"/>
                <w:sz w:val="20"/>
                <w:szCs w:val="20"/>
              </w:rPr>
              <w:footnoteReference w:id="2"/>
            </w:r>
          </w:p>
        </w:tc>
      </w:tr>
      <w:tr w:rsidR="009809F1" w:rsidRPr="002261C3" w14:paraId="5CEDF8E2" w14:textId="13063EDC" w:rsidTr="00980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39E2AD4" w14:textId="1F4B89B0" w:rsidR="0076209C" w:rsidRPr="002261C3" w:rsidRDefault="0073249E" w:rsidP="005D2525">
            <w:pPr>
              <w:spacing w:before="60" w:after="60" w:line="240" w:lineRule="auto"/>
              <w:ind w:left="34"/>
              <w:rPr>
                <w:b/>
                <w:color w:val="auto"/>
                <w:sz w:val="20"/>
                <w:szCs w:val="20"/>
              </w:rPr>
            </w:pPr>
            <w:r>
              <w:rPr>
                <w:b/>
                <w:bCs/>
                <w:sz w:val="20"/>
                <w:szCs w:val="20"/>
              </w:rPr>
              <w:t>PROIZVAJALEC, MODEL VOZILA</w:t>
            </w:r>
            <w:r w:rsidR="0076209C" w:rsidRPr="002261C3">
              <w:rPr>
                <w:b/>
                <w:bCs/>
                <w:sz w:val="20"/>
                <w:szCs w:val="20"/>
              </w:rPr>
              <w:t>:</w:t>
            </w:r>
            <w:r w:rsidR="005D2525">
              <w:rPr>
                <w:b/>
                <w:bCs/>
                <w:sz w:val="20"/>
                <w:szCs w:val="20"/>
              </w:rPr>
              <w:t xml:space="preserve"> </w:t>
            </w:r>
            <w:r w:rsidR="005D2525" w:rsidRPr="00D103E4">
              <w:rPr>
                <w:color w:val="auto"/>
                <w:sz w:val="20"/>
                <w:szCs w:val="20"/>
              </w:rPr>
              <w:fldChar w:fldCharType="begin">
                <w:ffData>
                  <w:name w:val="Besedilo14"/>
                  <w:enabled/>
                  <w:calcOnExit w:val="0"/>
                  <w:textInput/>
                </w:ffData>
              </w:fldChar>
            </w:r>
            <w:r w:rsidR="005D2525" w:rsidRPr="00D103E4">
              <w:rPr>
                <w:color w:val="auto"/>
                <w:sz w:val="20"/>
                <w:szCs w:val="20"/>
              </w:rPr>
              <w:instrText xml:space="preserve"> FORMTEXT </w:instrText>
            </w:r>
            <w:r w:rsidR="005D2525" w:rsidRPr="00D103E4">
              <w:rPr>
                <w:color w:val="auto"/>
                <w:sz w:val="20"/>
                <w:szCs w:val="20"/>
              </w:rPr>
            </w:r>
            <w:r w:rsidR="005D2525" w:rsidRPr="00D103E4">
              <w:rPr>
                <w:color w:val="auto"/>
                <w:sz w:val="20"/>
                <w:szCs w:val="20"/>
              </w:rPr>
              <w:fldChar w:fldCharType="separate"/>
            </w:r>
            <w:r w:rsidR="005D2525" w:rsidRPr="00D103E4">
              <w:rPr>
                <w:noProof/>
                <w:color w:val="auto"/>
                <w:sz w:val="20"/>
                <w:szCs w:val="20"/>
              </w:rPr>
              <w:t> </w:t>
            </w:r>
            <w:r w:rsidR="005D2525" w:rsidRPr="00D103E4">
              <w:rPr>
                <w:noProof/>
                <w:color w:val="auto"/>
                <w:sz w:val="20"/>
                <w:szCs w:val="20"/>
              </w:rPr>
              <w:t> </w:t>
            </w:r>
            <w:r w:rsidR="005D2525" w:rsidRPr="00D103E4">
              <w:rPr>
                <w:noProof/>
                <w:color w:val="auto"/>
                <w:sz w:val="20"/>
                <w:szCs w:val="20"/>
              </w:rPr>
              <w:t> </w:t>
            </w:r>
            <w:r w:rsidR="005D2525" w:rsidRPr="00D103E4">
              <w:rPr>
                <w:noProof/>
                <w:color w:val="auto"/>
                <w:sz w:val="20"/>
                <w:szCs w:val="20"/>
              </w:rPr>
              <w:t> </w:t>
            </w:r>
            <w:r w:rsidR="005D2525" w:rsidRPr="00D103E4">
              <w:rPr>
                <w:noProof/>
                <w:color w:val="auto"/>
                <w:sz w:val="20"/>
                <w:szCs w:val="20"/>
              </w:rPr>
              <w:t> </w:t>
            </w:r>
            <w:r w:rsidR="005D2525"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75DDE6D9" w14:textId="7B8E9D3D" w:rsidR="0076209C" w:rsidRPr="002261C3" w:rsidRDefault="0076209C" w:rsidP="00D103E4">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6BE4ADC" w14:textId="29333562" w:rsidR="0076209C" w:rsidRPr="002261C3" w:rsidRDefault="0076209C" w:rsidP="00D103E4">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6E541F4" w14:textId="61C1C7A8" w:rsidR="0076209C" w:rsidRPr="002261C3" w:rsidRDefault="0076209C"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sidR="00D103E4">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E86FE65" w14:textId="75179806" w:rsidR="0076209C" w:rsidRPr="002261C3" w:rsidRDefault="00D103E4"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2FC817B4" w14:textId="48329E81" w:rsidR="0076209C" w:rsidRPr="002261C3" w:rsidRDefault="003E7004" w:rsidP="00D103E4">
            <w:pPr>
              <w:spacing w:before="60" w:after="60" w:line="240" w:lineRule="auto"/>
              <w:ind w:left="94" w:hanging="94"/>
              <w:jc w:val="center"/>
              <w:rPr>
                <w:bCs/>
                <w:color w:val="auto"/>
                <w:sz w:val="20"/>
                <w:szCs w:val="20"/>
              </w:rPr>
            </w:pPr>
            <w:sdt>
              <w:sdtPr>
                <w:rPr>
                  <w:bCs/>
                  <w:color w:val="auto"/>
                  <w:sz w:val="20"/>
                  <w:szCs w:val="20"/>
                </w:rPr>
                <w:id w:val="1306434150"/>
                <w14:checkbox>
                  <w14:checked w14:val="0"/>
                  <w14:checkedState w14:val="2612" w14:font="MS Gothic"/>
                  <w14:uncheckedState w14:val="2610" w14:font="MS Gothic"/>
                </w14:checkbox>
              </w:sdtPr>
              <w:sdtEndPr/>
              <w:sdtContent>
                <w:r w:rsidR="001810F6">
                  <w:rPr>
                    <w:rFonts w:ascii="MS Gothic" w:eastAsia="MS Gothic" w:hAnsi="MS Gothic" w:hint="eastAsia"/>
                    <w:bCs/>
                    <w:color w:val="auto"/>
                    <w:sz w:val="20"/>
                    <w:szCs w:val="20"/>
                  </w:rPr>
                  <w:t>☐</w:t>
                </w:r>
              </w:sdtContent>
            </w:sdt>
            <w:r w:rsidR="0076209C" w:rsidRPr="002261C3">
              <w:rPr>
                <w:bCs/>
                <w:color w:val="auto"/>
                <w:sz w:val="20"/>
                <w:szCs w:val="20"/>
              </w:rPr>
              <w:t xml:space="preserve"> DA</w:t>
            </w:r>
          </w:p>
          <w:p w14:paraId="2A4227A3" w14:textId="120D305A" w:rsidR="0076209C" w:rsidRPr="002261C3" w:rsidRDefault="003E7004" w:rsidP="00D103E4">
            <w:pPr>
              <w:spacing w:before="60" w:after="60" w:line="240" w:lineRule="auto"/>
              <w:ind w:left="94" w:hanging="94"/>
              <w:jc w:val="center"/>
              <w:rPr>
                <w:bCs/>
                <w:color w:val="auto"/>
                <w:sz w:val="20"/>
                <w:szCs w:val="20"/>
              </w:rPr>
            </w:pPr>
            <w:sdt>
              <w:sdtPr>
                <w:rPr>
                  <w:bCs/>
                  <w:color w:val="auto"/>
                  <w:sz w:val="20"/>
                  <w:szCs w:val="20"/>
                </w:rPr>
                <w:id w:val="-1895507227"/>
                <w14:checkbox>
                  <w14:checked w14:val="0"/>
                  <w14:checkedState w14:val="2612" w14:font="MS Gothic"/>
                  <w14:uncheckedState w14:val="2610" w14:font="MS Gothic"/>
                </w14:checkbox>
              </w:sdtPr>
              <w:sdtEndPr/>
              <w:sdtContent>
                <w:r w:rsidR="001810F6">
                  <w:rPr>
                    <w:rFonts w:ascii="MS Gothic" w:eastAsia="MS Gothic" w:hAnsi="MS Gothic" w:hint="eastAsia"/>
                    <w:bCs/>
                    <w:color w:val="auto"/>
                    <w:sz w:val="20"/>
                    <w:szCs w:val="20"/>
                  </w:rPr>
                  <w:t>☐</w:t>
                </w:r>
              </w:sdtContent>
            </w:sdt>
            <w:r w:rsidR="0076209C" w:rsidRPr="002261C3">
              <w:rPr>
                <w:bCs/>
                <w:color w:val="auto"/>
                <w:sz w:val="20"/>
                <w:szCs w:val="20"/>
              </w:rPr>
              <w:t xml:space="preserve"> NE</w:t>
            </w:r>
          </w:p>
          <w:p w14:paraId="71A6276E" w14:textId="46F76A7C" w:rsidR="0076209C" w:rsidRPr="002261C3" w:rsidRDefault="0076209C" w:rsidP="00D103E4">
            <w:pPr>
              <w:spacing w:before="60" w:after="60" w:line="240" w:lineRule="auto"/>
              <w:ind w:left="94" w:hanging="94"/>
              <w:jc w:val="center"/>
              <w:rPr>
                <w:bCs/>
                <w:color w:val="auto"/>
                <w:sz w:val="20"/>
                <w:szCs w:val="20"/>
              </w:rPr>
            </w:pPr>
            <w:r w:rsidRPr="0076209C">
              <w:rPr>
                <w:bCs/>
                <w:color w:val="auto"/>
                <w:sz w:val="16"/>
                <w:szCs w:val="16"/>
              </w:rPr>
              <w:t>(ustrezno označiti)</w:t>
            </w:r>
          </w:p>
        </w:tc>
      </w:tr>
    </w:tbl>
    <w:p w14:paraId="38925C53" w14:textId="77777777" w:rsidR="009809F1" w:rsidRDefault="009809F1">
      <w:pPr>
        <w:spacing w:line="240" w:lineRule="auto"/>
      </w:pPr>
    </w:p>
    <w:p w14:paraId="3E22FBFA" w14:textId="77777777" w:rsidR="00630CD0" w:rsidRDefault="00630CD0">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9809F1" w:rsidRPr="002261C3" w14:paraId="77F4706F" w14:textId="77777777" w:rsidTr="0069198A">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72D1DC11" w14:textId="7FE0064B" w:rsidR="009809F1" w:rsidRPr="002261C3" w:rsidRDefault="009809F1" w:rsidP="0069198A">
            <w:pPr>
              <w:ind w:left="94" w:hanging="61"/>
              <w:jc w:val="center"/>
              <w:rPr>
                <w:b/>
                <w:bCs/>
                <w:sz w:val="20"/>
                <w:szCs w:val="20"/>
              </w:rPr>
            </w:pPr>
            <w:r w:rsidRPr="001F3FFA">
              <w:rPr>
                <w:b/>
                <w:bCs/>
              </w:rPr>
              <w:t xml:space="preserve">SKLOP </w:t>
            </w:r>
            <w:r>
              <w:rPr>
                <w:b/>
                <w:bCs/>
              </w:rPr>
              <w:t>2:</w:t>
            </w:r>
            <w:r w:rsidRPr="001F3FFA">
              <w:rPr>
                <w:b/>
                <w:bCs/>
              </w:rPr>
              <w:t xml:space="preserve"> </w:t>
            </w:r>
            <w:r w:rsidRPr="00A840AB">
              <w:rPr>
                <w:b/>
                <w:bCs/>
              </w:rPr>
              <w:t>Tovorno vozilo izvedbe furgon</w:t>
            </w:r>
          </w:p>
        </w:tc>
      </w:tr>
      <w:tr w:rsidR="009809F1" w:rsidRPr="002261C3" w14:paraId="7A94EBF2"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8A40B1" w14:textId="77777777" w:rsidR="009809F1" w:rsidRPr="002261C3" w:rsidRDefault="009809F1" w:rsidP="0069198A">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0DE0B593" w14:textId="77777777" w:rsidR="009809F1" w:rsidRPr="002261C3" w:rsidRDefault="009809F1"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00A271D8"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2F609BD"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63E0802F"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36A27F70"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12FFC8E7"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79CAF7E4" w14:textId="4FE59CC4" w:rsidR="009809F1" w:rsidRPr="0076209C" w:rsidRDefault="009809F1" w:rsidP="0069198A">
            <w:pPr>
              <w:spacing w:before="60" w:after="60" w:line="240" w:lineRule="auto"/>
              <w:ind w:left="94" w:hanging="94"/>
              <w:jc w:val="center"/>
              <w:rPr>
                <w:b/>
                <w:bCs/>
                <w:color w:val="auto"/>
                <w:sz w:val="20"/>
                <w:szCs w:val="20"/>
              </w:rPr>
            </w:pPr>
            <w:r>
              <w:rPr>
                <w:b/>
                <w:bCs/>
                <w:color w:val="auto"/>
                <w:sz w:val="20"/>
                <w:szCs w:val="20"/>
              </w:rPr>
              <w:t>ČISTO LAHKO VOZILO:¹</w:t>
            </w:r>
          </w:p>
        </w:tc>
      </w:tr>
      <w:tr w:rsidR="009809F1" w:rsidRPr="002261C3" w14:paraId="3885586E"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8806D6D" w14:textId="572BD749" w:rsidR="009809F1" w:rsidRPr="002261C3" w:rsidRDefault="005D2525" w:rsidP="005D2525">
            <w:pPr>
              <w:spacing w:before="60" w:after="60" w:line="240" w:lineRule="auto"/>
              <w:ind w:left="34"/>
              <w:rPr>
                <w:b/>
                <w:color w:val="auto"/>
                <w:sz w:val="20"/>
                <w:szCs w:val="20"/>
              </w:rPr>
            </w:pPr>
            <w:r>
              <w:rPr>
                <w:b/>
                <w:bCs/>
                <w:sz w:val="20"/>
                <w:szCs w:val="20"/>
              </w:rPr>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21F2D3AE"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7BAF6EF5"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1440A86A"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0F89A448"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2E70135B" w14:textId="58F7A676" w:rsidR="009809F1" w:rsidRPr="002261C3" w:rsidRDefault="003E7004" w:rsidP="0069198A">
            <w:pPr>
              <w:spacing w:before="60" w:after="60" w:line="240" w:lineRule="auto"/>
              <w:ind w:left="94" w:hanging="94"/>
              <w:jc w:val="center"/>
              <w:rPr>
                <w:bCs/>
                <w:color w:val="auto"/>
                <w:sz w:val="20"/>
                <w:szCs w:val="20"/>
              </w:rPr>
            </w:pPr>
            <w:sdt>
              <w:sdtPr>
                <w:rPr>
                  <w:bCs/>
                  <w:color w:val="auto"/>
                  <w:sz w:val="20"/>
                  <w:szCs w:val="20"/>
                </w:rPr>
                <w:id w:val="-306552063"/>
                <w14:checkbox>
                  <w14:checked w14:val="0"/>
                  <w14:checkedState w14:val="2612" w14:font="MS Gothic"/>
                  <w14:uncheckedState w14:val="2610" w14:font="MS Gothic"/>
                </w14:checkbox>
              </w:sdtPr>
              <w:sdtEndPr/>
              <w:sdtContent>
                <w:r w:rsidR="00205D8F">
                  <w:rPr>
                    <w:rFonts w:ascii="MS Gothic" w:eastAsia="MS Gothic" w:hAnsi="MS Gothic" w:hint="eastAsia"/>
                    <w:bCs/>
                    <w:color w:val="auto"/>
                    <w:sz w:val="20"/>
                    <w:szCs w:val="20"/>
                  </w:rPr>
                  <w:t>☐</w:t>
                </w:r>
              </w:sdtContent>
            </w:sdt>
            <w:r w:rsidR="009809F1" w:rsidRPr="002261C3">
              <w:rPr>
                <w:bCs/>
                <w:color w:val="auto"/>
                <w:sz w:val="20"/>
                <w:szCs w:val="20"/>
              </w:rPr>
              <w:t xml:space="preserve"> DA</w:t>
            </w:r>
          </w:p>
          <w:p w14:paraId="1CA3628D" w14:textId="77777777" w:rsidR="009809F1" w:rsidRPr="002261C3" w:rsidRDefault="003E7004" w:rsidP="0069198A">
            <w:pPr>
              <w:spacing w:before="60" w:after="60" w:line="240" w:lineRule="auto"/>
              <w:ind w:left="94" w:hanging="94"/>
              <w:jc w:val="center"/>
              <w:rPr>
                <w:bCs/>
                <w:color w:val="auto"/>
                <w:sz w:val="20"/>
                <w:szCs w:val="20"/>
              </w:rPr>
            </w:pPr>
            <w:sdt>
              <w:sdtPr>
                <w:rPr>
                  <w:bCs/>
                  <w:color w:val="auto"/>
                  <w:sz w:val="20"/>
                  <w:szCs w:val="20"/>
                </w:rPr>
                <w:id w:val="1760943949"/>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NE</w:t>
            </w:r>
          </w:p>
          <w:p w14:paraId="4308828E" w14:textId="77777777" w:rsidR="009809F1" w:rsidRPr="002261C3" w:rsidRDefault="009809F1" w:rsidP="0069198A">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9809F1" w:rsidRPr="002261C3" w14:paraId="1F123D92"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B19EEC3" w14:textId="332F689A" w:rsidR="009809F1" w:rsidRPr="009809F1" w:rsidRDefault="005D2525" w:rsidP="005D2525">
            <w:pPr>
              <w:spacing w:before="60" w:after="60" w:line="240" w:lineRule="auto"/>
              <w:ind w:left="34"/>
              <w:rPr>
                <w:sz w:val="20"/>
                <w:szCs w:val="20"/>
              </w:rPr>
            </w:pPr>
            <w:r>
              <w:rPr>
                <w:b/>
                <w:bCs/>
                <w:sz w:val="20"/>
                <w:szCs w:val="20"/>
              </w:rPr>
              <w:t>PROIZVAJALEC, MODEL VOZILA</w:t>
            </w:r>
            <w:r w:rsidRPr="002261C3">
              <w:rPr>
                <w:b/>
                <w:bCs/>
                <w:sz w:val="20"/>
                <w:szCs w:val="20"/>
              </w:rPr>
              <w:t>:</w:t>
            </w:r>
            <w:r>
              <w:rPr>
                <w:b/>
                <w:bCs/>
                <w:sz w:val="20"/>
                <w:szCs w:val="20"/>
              </w:rPr>
              <w:t xml:space="preserve"> </w:t>
            </w: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7CE95832" w14:textId="064E5002" w:rsidR="009809F1" w:rsidRPr="002261C3" w:rsidRDefault="009809F1" w:rsidP="009809F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EE9808F" w14:textId="0560045E" w:rsidR="009809F1" w:rsidRPr="002261C3" w:rsidRDefault="009809F1" w:rsidP="009809F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7EF5B44E" w14:textId="4F9440FF" w:rsidR="009809F1" w:rsidRPr="00D103E4" w:rsidRDefault="009809F1" w:rsidP="009809F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331303AE" w14:textId="058E4EFB" w:rsidR="009809F1" w:rsidRPr="00D103E4" w:rsidRDefault="009809F1" w:rsidP="009809F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3F78AC94" w14:textId="2FB9D06A" w:rsidR="009809F1" w:rsidRPr="002261C3" w:rsidRDefault="003E7004" w:rsidP="009809F1">
            <w:pPr>
              <w:spacing w:before="60" w:after="60" w:line="240" w:lineRule="auto"/>
              <w:ind w:left="94" w:hanging="94"/>
              <w:jc w:val="center"/>
              <w:rPr>
                <w:bCs/>
                <w:color w:val="auto"/>
                <w:sz w:val="20"/>
                <w:szCs w:val="20"/>
              </w:rPr>
            </w:pPr>
            <w:sdt>
              <w:sdtPr>
                <w:rPr>
                  <w:bCs/>
                  <w:color w:val="auto"/>
                  <w:sz w:val="20"/>
                  <w:szCs w:val="20"/>
                </w:rPr>
                <w:id w:val="-2084363522"/>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DA</w:t>
            </w:r>
          </w:p>
          <w:p w14:paraId="138188DA" w14:textId="77777777" w:rsidR="009809F1" w:rsidRPr="002261C3" w:rsidRDefault="003E7004" w:rsidP="009809F1">
            <w:pPr>
              <w:spacing w:before="60" w:after="60" w:line="240" w:lineRule="auto"/>
              <w:ind w:left="94" w:hanging="94"/>
              <w:jc w:val="center"/>
              <w:rPr>
                <w:bCs/>
                <w:color w:val="auto"/>
                <w:sz w:val="20"/>
                <w:szCs w:val="20"/>
              </w:rPr>
            </w:pPr>
            <w:sdt>
              <w:sdtPr>
                <w:rPr>
                  <w:bCs/>
                  <w:color w:val="auto"/>
                  <w:sz w:val="20"/>
                  <w:szCs w:val="20"/>
                </w:rPr>
                <w:id w:val="-1177800403"/>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NE</w:t>
            </w:r>
          </w:p>
          <w:p w14:paraId="7B81010D" w14:textId="6B6BD9ED" w:rsidR="009809F1" w:rsidRPr="002261C3" w:rsidRDefault="009809F1" w:rsidP="009809F1">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9809F1" w:rsidRPr="002261C3" w14:paraId="00063A81" w14:textId="77777777" w:rsidTr="009809F1">
        <w:trPr>
          <w:trHeight w:val="668"/>
          <w:jc w:val="center"/>
        </w:trPr>
        <w:tc>
          <w:tcPr>
            <w:tcW w:w="10343" w:type="dxa"/>
            <w:gridSpan w:val="6"/>
            <w:tcBorders>
              <w:top w:val="single" w:sz="4" w:space="0" w:color="auto"/>
              <w:left w:val="single" w:sz="4" w:space="0" w:color="auto"/>
              <w:bottom w:val="single" w:sz="4" w:space="0" w:color="auto"/>
              <w:right w:val="single" w:sz="4" w:space="0" w:color="auto"/>
            </w:tcBorders>
            <w:vAlign w:val="center"/>
          </w:tcPr>
          <w:p w14:paraId="1E2B591C" w14:textId="6E3F6229" w:rsidR="009809F1" w:rsidRPr="002261C3" w:rsidRDefault="009809F1" w:rsidP="009809F1">
            <w:pPr>
              <w:spacing w:before="60" w:after="60" w:line="240" w:lineRule="auto"/>
              <w:ind w:left="94" w:hanging="94"/>
              <w:jc w:val="right"/>
              <w:rPr>
                <w:bCs/>
                <w:color w:val="auto"/>
                <w:sz w:val="20"/>
                <w:szCs w:val="20"/>
              </w:rPr>
            </w:pPr>
            <w:r w:rsidRPr="002261C3">
              <w:rPr>
                <w:b/>
                <w:bCs/>
                <w:color w:val="auto"/>
                <w:sz w:val="20"/>
                <w:szCs w:val="20"/>
              </w:rPr>
              <w:t>SKUPNA VREDNOST</w:t>
            </w:r>
            <w:r>
              <w:rPr>
                <w:b/>
                <w:bCs/>
                <w:color w:val="auto"/>
                <w:sz w:val="20"/>
                <w:szCs w:val="20"/>
              </w:rPr>
              <w:t xml:space="preserve">: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brez DDV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z DDV</w:t>
            </w:r>
          </w:p>
        </w:tc>
      </w:tr>
    </w:tbl>
    <w:p w14:paraId="74C5378E" w14:textId="77777777" w:rsidR="009809F1" w:rsidRDefault="009809F1">
      <w:pPr>
        <w:spacing w:line="240" w:lineRule="auto"/>
      </w:pPr>
    </w:p>
    <w:p w14:paraId="635007EC" w14:textId="77777777" w:rsidR="00867DE6" w:rsidRDefault="00867DE6">
      <w:pPr>
        <w:spacing w:line="240" w:lineRule="auto"/>
      </w:pPr>
    </w:p>
    <w:p w14:paraId="6D04E53C" w14:textId="77777777" w:rsidR="00867DE6" w:rsidRDefault="00867DE6">
      <w:pPr>
        <w:spacing w:line="240" w:lineRule="auto"/>
      </w:pPr>
    </w:p>
    <w:p w14:paraId="1F3FEE2A" w14:textId="6DC7CD4B" w:rsidR="001259BA" w:rsidRPr="001259BA" w:rsidRDefault="001259BA" w:rsidP="008A3126">
      <w:pPr>
        <w:numPr>
          <w:ilvl w:val="0"/>
          <w:numId w:val="47"/>
        </w:numPr>
        <w:spacing w:after="120" w:line="240" w:lineRule="auto"/>
        <w:ind w:left="142"/>
        <w:jc w:val="both"/>
      </w:pPr>
      <w:r w:rsidRPr="001259BA">
        <w:lastRenderedPageBreak/>
        <w:t xml:space="preserve">Ponujena cena </w:t>
      </w:r>
      <w:r>
        <w:t>zajema</w:t>
      </w:r>
      <w:r w:rsidRPr="001259BA">
        <w:t xml:space="preserve"> vse popuste in </w:t>
      </w:r>
      <w:r>
        <w:t xml:space="preserve">stroške v zvezi z izvedbo javnega </w:t>
      </w:r>
      <w:r w:rsidRPr="00DB1FC3">
        <w:rPr>
          <w:color w:val="auto"/>
        </w:rPr>
        <w:t>naročila</w:t>
      </w:r>
      <w:r w:rsidR="00563A47">
        <w:rPr>
          <w:color w:val="auto"/>
        </w:rPr>
        <w:t>.</w:t>
      </w:r>
    </w:p>
    <w:p w14:paraId="5176BD76" w14:textId="333BCB36" w:rsidR="000E0DE5" w:rsidRDefault="000E0DE5" w:rsidP="008A3126">
      <w:pPr>
        <w:pStyle w:val="Odstavekseznama"/>
        <w:numPr>
          <w:ilvl w:val="0"/>
          <w:numId w:val="47"/>
        </w:numPr>
        <w:spacing w:after="120"/>
        <w:ind w:left="142" w:hanging="357"/>
        <w:rPr>
          <w:rFonts w:ascii="Titillium Web" w:hAnsi="Titillium Web" w:cs="Calibri"/>
          <w:color w:val="000000"/>
          <w:szCs w:val="22"/>
        </w:rPr>
      </w:pPr>
      <w:r w:rsidRPr="000E0DE5">
        <w:rPr>
          <w:rFonts w:ascii="Titillium Web" w:hAnsi="Titillium Web" w:cs="Calibri"/>
          <w:color w:val="000000"/>
          <w:szCs w:val="22"/>
        </w:rPr>
        <w:t>Ponujeno vozilo</w:t>
      </w:r>
      <w:r>
        <w:rPr>
          <w:rFonts w:ascii="Titillium Web" w:hAnsi="Titillium Web" w:cs="Calibri"/>
          <w:color w:val="000000"/>
          <w:szCs w:val="22"/>
        </w:rPr>
        <w:t xml:space="preserve"> je</w:t>
      </w:r>
      <w:r w:rsidRPr="000E0DE5">
        <w:rPr>
          <w:rFonts w:ascii="Titillium Web" w:hAnsi="Titillium Web" w:cs="Calibri"/>
          <w:color w:val="000000"/>
          <w:szCs w:val="22"/>
        </w:rPr>
        <w:t xml:space="preserve"> novo, tehnično brezhibno in homologirano</w:t>
      </w:r>
      <w:r>
        <w:rPr>
          <w:rFonts w:ascii="Titillium Web" w:hAnsi="Titillium Web" w:cs="Calibri"/>
          <w:color w:val="000000"/>
          <w:szCs w:val="22"/>
        </w:rPr>
        <w:t xml:space="preserve"> ter </w:t>
      </w:r>
      <w:r w:rsidRPr="000E0DE5">
        <w:rPr>
          <w:rFonts w:ascii="Titillium Web" w:hAnsi="Titillium Web" w:cs="Calibri"/>
          <w:color w:val="000000"/>
          <w:szCs w:val="22"/>
        </w:rPr>
        <w:t xml:space="preserve">v celoti ustreza zahtevam, </w:t>
      </w:r>
      <w:r w:rsidRPr="00257B83">
        <w:rPr>
          <w:rFonts w:ascii="Titillium Web" w:hAnsi="Titillium Web" w:cs="Calibri"/>
          <w:color w:val="000000"/>
          <w:szCs w:val="22"/>
        </w:rPr>
        <w:t>določenim v dokumentaciji v zvezi z oddajo javnega naročila</w:t>
      </w:r>
      <w:r w:rsidR="00563A47">
        <w:rPr>
          <w:rFonts w:ascii="Titillium Web" w:hAnsi="Titillium Web" w:cs="Calibri"/>
          <w:color w:val="000000"/>
          <w:szCs w:val="22"/>
        </w:rPr>
        <w:t>.</w:t>
      </w:r>
    </w:p>
    <w:p w14:paraId="3660060F" w14:textId="0920FF78" w:rsidR="00E74E35" w:rsidRDefault="00E74E35" w:rsidP="008A3126">
      <w:pPr>
        <w:numPr>
          <w:ilvl w:val="0"/>
          <w:numId w:val="47"/>
        </w:numPr>
        <w:spacing w:after="120" w:line="240" w:lineRule="auto"/>
        <w:ind w:left="142" w:hanging="357"/>
        <w:jc w:val="both"/>
      </w:pPr>
      <w:r>
        <w:t>Ob prevzemu</w:t>
      </w:r>
      <w:r w:rsidRPr="00257B83">
        <w:t xml:space="preserve"> je potrebno </w:t>
      </w:r>
      <w:r w:rsidRPr="00257B83">
        <w:rPr>
          <w:rFonts w:cs="Arial"/>
        </w:rPr>
        <w:t xml:space="preserve">predložiti </w:t>
      </w:r>
      <w:r w:rsidR="00563A47">
        <w:t xml:space="preserve">vso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0106F1DA" w14:textId="5A3F931E" w:rsidR="007E69EF" w:rsidRPr="002155B4" w:rsidRDefault="004A23A3" w:rsidP="008A3126">
      <w:pPr>
        <w:numPr>
          <w:ilvl w:val="0"/>
          <w:numId w:val="47"/>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Pr="002155B4" w:rsidRDefault="002155B4"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A23A3" w14:paraId="7A21A758" w14:textId="77777777" w:rsidTr="00FC3549">
        <w:tc>
          <w:tcPr>
            <w:tcW w:w="3430" w:type="dxa"/>
            <w:hideMark/>
          </w:tcPr>
          <w:p w14:paraId="0278FC02"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6689AF6" w14:textId="77777777" w:rsidR="004A23A3"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260DCA96"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4A23A3" w14:paraId="5BC3C699" w14:textId="77777777" w:rsidTr="00FC3549">
        <w:tc>
          <w:tcPr>
            <w:tcW w:w="3430" w:type="dxa"/>
            <w:tcBorders>
              <w:top w:val="nil"/>
              <w:left w:val="nil"/>
              <w:bottom w:val="single" w:sz="4" w:space="0" w:color="auto"/>
              <w:right w:val="nil"/>
            </w:tcBorders>
          </w:tcPr>
          <w:p w14:paraId="781DC66A" w14:textId="77777777" w:rsidR="004A23A3" w:rsidRDefault="004A23A3" w:rsidP="00FC3549">
            <w:pPr>
              <w:widowControl w:val="0"/>
              <w:tabs>
                <w:tab w:val="left" w:pos="5580"/>
              </w:tabs>
              <w:autoSpaceDE w:val="0"/>
              <w:autoSpaceDN w:val="0"/>
              <w:adjustRightInd w:val="0"/>
              <w:spacing w:before="48"/>
              <w:jc w:val="both"/>
              <w:rPr>
                <w:rFonts w:cs="Arial"/>
              </w:rPr>
            </w:pPr>
          </w:p>
          <w:p w14:paraId="2951BCA2" w14:textId="77777777" w:rsidR="004A23A3" w:rsidRDefault="004A23A3" w:rsidP="00FC3549">
            <w:pPr>
              <w:widowControl w:val="0"/>
              <w:tabs>
                <w:tab w:val="left" w:pos="5580"/>
              </w:tabs>
              <w:autoSpaceDE w:val="0"/>
              <w:autoSpaceDN w:val="0"/>
              <w:adjustRightInd w:val="0"/>
              <w:spacing w:before="48"/>
              <w:jc w:val="both"/>
              <w:rPr>
                <w:rFonts w:cs="Arial"/>
              </w:rPr>
            </w:pPr>
          </w:p>
        </w:tc>
        <w:tc>
          <w:tcPr>
            <w:tcW w:w="2067" w:type="dxa"/>
          </w:tcPr>
          <w:p w14:paraId="3FBE4A86" w14:textId="77777777" w:rsidR="004A23A3" w:rsidRDefault="004A23A3" w:rsidP="00FC354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23DCEF3" w14:textId="77777777" w:rsidR="004A23A3" w:rsidRDefault="004A23A3" w:rsidP="00FC3549">
            <w:pPr>
              <w:widowControl w:val="0"/>
              <w:tabs>
                <w:tab w:val="left" w:pos="5580"/>
              </w:tabs>
              <w:autoSpaceDE w:val="0"/>
              <w:autoSpaceDN w:val="0"/>
              <w:adjustRightInd w:val="0"/>
              <w:spacing w:before="48"/>
              <w:jc w:val="both"/>
              <w:rPr>
                <w:rFonts w:cs="Arial"/>
              </w:rPr>
            </w:pPr>
          </w:p>
          <w:p w14:paraId="1838F2B5" w14:textId="77777777" w:rsidR="004A23A3" w:rsidRDefault="004A23A3"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p w14:paraId="5F0FE9E9" w14:textId="008D812A" w:rsidR="00ED2275" w:rsidRDefault="00ED2275" w:rsidP="00E85890">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t xml:space="preserve">Obrazec št. </w:t>
            </w:r>
            <w:r w:rsidR="00F67667">
              <w:rPr>
                <w:b/>
              </w:rPr>
              <w:t>3</w:t>
            </w:r>
          </w:p>
        </w:tc>
      </w:tr>
    </w:tbl>
    <w:p w14:paraId="0A5400C6" w14:textId="77777777" w:rsidR="004A23A3" w:rsidRDefault="004A23A3" w:rsidP="004A23A3">
      <w:pPr>
        <w:rPr>
          <w:sz w:val="20"/>
          <w:lang w:eastAsia="en-US"/>
        </w:rPr>
      </w:pPr>
    </w:p>
    <w:p w14:paraId="0ECB38C0" w14:textId="77777777" w:rsidR="004426CC" w:rsidRDefault="004426CC" w:rsidP="004A23A3">
      <w:pPr>
        <w:rPr>
          <w:sz w:val="20"/>
          <w:lang w:eastAsia="en-US"/>
        </w:rPr>
      </w:pPr>
    </w:p>
    <w:p w14:paraId="661D79EB" w14:textId="3EB9A561" w:rsidR="004426CC" w:rsidRDefault="004426CC" w:rsidP="004426CC">
      <w:pPr>
        <w:jc w:val="both"/>
      </w:pPr>
      <w:r w:rsidRPr="00B350D9">
        <w:rPr>
          <w:rFonts w:cs="Arial"/>
          <w:lang w:eastAsia="en-US"/>
        </w:rPr>
        <w:t xml:space="preserve">Obrazec št. </w:t>
      </w:r>
      <w:r>
        <w:rPr>
          <w:rFonts w:cs="Arial"/>
          <w:lang w:eastAsia="en-US"/>
        </w:rPr>
        <w:t>3</w:t>
      </w:r>
      <w:r w:rsidRPr="00B350D9">
        <w:rPr>
          <w:rFonts w:cs="Arial"/>
          <w:lang w:eastAsia="en-US"/>
        </w:rPr>
        <w:t xml:space="preserve"> predstavlja obrazec </w:t>
      </w:r>
      <w:r>
        <w:rPr>
          <w:rFonts w:cs="Arial"/>
          <w:lang w:eastAsia="en-US"/>
        </w:rPr>
        <w:t>TEHNIČNE SPECIFIKACIJE</w:t>
      </w:r>
      <w:r w:rsidR="00CF2542">
        <w:rPr>
          <w:rFonts w:cs="Arial"/>
          <w:lang w:eastAsia="en-US"/>
        </w:rPr>
        <w:t xml:space="preserve"> (datoteka </w:t>
      </w:r>
      <w:r w:rsidR="00CF2542" w:rsidRPr="00CF2542">
        <w:rPr>
          <w:rFonts w:cs="Arial"/>
          <w:lang w:eastAsia="en-US"/>
        </w:rPr>
        <w:t>JN-00</w:t>
      </w:r>
      <w:r w:rsidR="00E64748">
        <w:rPr>
          <w:rFonts w:cs="Arial"/>
          <w:lang w:eastAsia="en-US"/>
        </w:rPr>
        <w:t>27</w:t>
      </w:r>
      <w:r w:rsidR="00CF2542" w:rsidRPr="00CF2542">
        <w:rPr>
          <w:rFonts w:cs="Arial"/>
          <w:lang w:eastAsia="en-US"/>
        </w:rPr>
        <w:t>-2025_TEHNICNE_SPECIFIK</w:t>
      </w:r>
      <w:r w:rsidR="00BA2B5F">
        <w:rPr>
          <w:rFonts w:cs="Arial"/>
          <w:lang w:eastAsia="en-US"/>
        </w:rPr>
        <w:t>A</w:t>
      </w:r>
      <w:r w:rsidR="00CF2542" w:rsidRPr="00CF2542">
        <w:rPr>
          <w:rFonts w:cs="Arial"/>
          <w:lang w:eastAsia="en-US"/>
        </w:rPr>
        <w:t>CIJE</w:t>
      </w:r>
      <w:r w:rsidR="00CF2542">
        <w:rPr>
          <w:rFonts w:cs="Arial"/>
          <w:lang w:eastAsia="en-US"/>
        </w:rPr>
        <w:t>)</w:t>
      </w:r>
      <w:r>
        <w:rPr>
          <w:rFonts w:cs="Arial"/>
          <w:lang w:eastAsia="en-US"/>
        </w:rPr>
        <w:t xml:space="preserve">, v katerega ponudnik </w:t>
      </w:r>
      <w:r w:rsidRPr="00B350D9">
        <w:t>neposredno vnese zahtevane podatke</w:t>
      </w:r>
      <w:r w:rsidR="008E6923">
        <w:t xml:space="preserve"> </w:t>
      </w:r>
      <w:r w:rsidR="008764D0">
        <w:t xml:space="preserve">ga izpolnjenega </w:t>
      </w:r>
      <w:r w:rsidR="008E6923">
        <w:t>odda v</w:t>
      </w:r>
      <w:r w:rsidR="008E6923" w:rsidRPr="00CE507A">
        <w:t xml:space="preserve"> </w:t>
      </w:r>
      <w:r w:rsidR="00CF2542">
        <w:t>.</w:t>
      </w:r>
      <w:proofErr w:type="spellStart"/>
      <w:r w:rsidR="00931A3A" w:rsidRPr="00931A3A">
        <w:t>xlsx</w:t>
      </w:r>
      <w:proofErr w:type="spellEnd"/>
      <w:r w:rsidR="00931A3A">
        <w:t xml:space="preserve"> </w:t>
      </w:r>
      <w:r w:rsidR="008E6923">
        <w:t>formatu.</w:t>
      </w:r>
    </w:p>
    <w:p w14:paraId="5F088211" w14:textId="77777777" w:rsidR="005C6DC0" w:rsidRDefault="005C6DC0" w:rsidP="004426CC">
      <w:pPr>
        <w:jc w:val="both"/>
      </w:pPr>
    </w:p>
    <w:p w14:paraId="0DAB0A94" w14:textId="6A3C92D6" w:rsidR="00943655" w:rsidRPr="00461AB2" w:rsidRDefault="00943655" w:rsidP="004426CC">
      <w:pPr>
        <w:jc w:val="both"/>
        <w:rPr>
          <w:b/>
          <w:bCs/>
        </w:rPr>
      </w:pPr>
      <w:r w:rsidRPr="00461AB2">
        <w:rPr>
          <w:b/>
          <w:bCs/>
        </w:rPr>
        <w:t>Naročnik opozarja ponudnike, da v primeru, da ponudnik k ponudbi ne predloži izpolnjenega obrazca TEHNIČNE SPECIFIKACIJE ali po vsebini in obliki enak</w:t>
      </w:r>
      <w:r w:rsidR="00461AB2">
        <w:rPr>
          <w:b/>
          <w:bCs/>
        </w:rPr>
        <w:t xml:space="preserve">ega </w:t>
      </w:r>
      <w:r w:rsidRPr="00461AB2">
        <w:rPr>
          <w:b/>
          <w:bCs/>
        </w:rPr>
        <w:t>obrazc</w:t>
      </w:r>
      <w:r w:rsidR="00461AB2">
        <w:rPr>
          <w:b/>
          <w:bCs/>
        </w:rPr>
        <w:t>a</w:t>
      </w:r>
      <w:r w:rsidRPr="00461AB2">
        <w:rPr>
          <w:b/>
          <w:bCs/>
        </w:rPr>
        <w:t>, izdelan</w:t>
      </w:r>
      <w:r w:rsidR="00461AB2">
        <w:rPr>
          <w:b/>
          <w:bCs/>
        </w:rPr>
        <w:t>ega</w:t>
      </w:r>
      <w:r w:rsidRPr="00461AB2">
        <w:rPr>
          <w:b/>
          <w:bCs/>
        </w:rPr>
        <w:t xml:space="preserve"> s strani ponudnika, ali da bo iz predložene ponudbene dokumentacije razvidno, da ponujeno blago ne ustreza zahtevam, določenim v tehničnih specifikacijah, bo takšna ponudba izključena oziroma zavrnjena.</w:t>
      </w:r>
    </w:p>
    <w:p w14:paraId="13DB159C" w14:textId="77777777" w:rsidR="004426CC" w:rsidRDefault="004426CC" w:rsidP="004426CC">
      <w:pPr>
        <w:jc w:val="both"/>
      </w:pPr>
    </w:p>
    <w:p w14:paraId="15760F7B" w14:textId="77777777" w:rsidR="004426CC" w:rsidRPr="00B350D9" w:rsidRDefault="004426CC" w:rsidP="004426CC">
      <w:pPr>
        <w:jc w:val="both"/>
      </w:pP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37FBCF2A" w:rsidR="004426CC" w:rsidRPr="00EE770A" w:rsidRDefault="004426CC" w:rsidP="0069198A">
            <w:pPr>
              <w:rPr>
                <w:rFonts w:cs="Times New Roman"/>
                <w:b/>
              </w:rPr>
            </w:pPr>
            <w:r w:rsidRPr="00EE770A">
              <w:rPr>
                <w:b/>
              </w:rPr>
              <w:t xml:space="preserve">Obrazec št. </w:t>
            </w:r>
            <w:r>
              <w:rPr>
                <w:b/>
              </w:rPr>
              <w:t>4</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77777777" w:rsidR="000342ED" w:rsidRPr="00B350D9" w:rsidRDefault="000342ED" w:rsidP="000342ED">
      <w:pPr>
        <w:jc w:val="both"/>
      </w:pPr>
      <w:r w:rsidRPr="00B350D9">
        <w:rPr>
          <w:rFonts w:cs="Arial"/>
          <w:lang w:eastAsia="en-US"/>
        </w:rPr>
        <w:t xml:space="preserve">Obrazec št. 4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p w14:paraId="73D86502" w14:textId="6343DF63" w:rsidR="004A23A3" w:rsidRPr="00911148" w:rsidRDefault="004A23A3" w:rsidP="00E64748">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4F671359" w:rsidR="004A23A3" w:rsidRDefault="004A23A3" w:rsidP="00FC3549">
            <w:pPr>
              <w:rPr>
                <w:rFonts w:cs="Times New Roman"/>
                <w:b/>
              </w:rPr>
            </w:pPr>
            <w:bookmarkStart w:id="4" w:name="_Hlk129257107"/>
            <w:r>
              <w:rPr>
                <w:b/>
              </w:rPr>
              <w:t xml:space="preserve">Obrazec št. </w:t>
            </w:r>
            <w:r w:rsidR="00E64748">
              <w:rPr>
                <w:b/>
              </w:rPr>
              <w:t>5</w:t>
            </w:r>
          </w:p>
        </w:tc>
      </w:tr>
      <w:bookmarkEnd w:id="4"/>
    </w:tbl>
    <w:p w14:paraId="19E458AF" w14:textId="77777777" w:rsidR="004A23A3" w:rsidRPr="00EE770A" w:rsidRDefault="004A23A3" w:rsidP="004A23A3">
      <w:pPr>
        <w:rPr>
          <w:sz w:val="20"/>
          <w:lang w:eastAsia="en-US"/>
        </w:rPr>
      </w:pPr>
    </w:p>
    <w:p w14:paraId="682AF070" w14:textId="679B51F5" w:rsidR="004A23A3" w:rsidRPr="00EE770A" w:rsidRDefault="004A23A3" w:rsidP="004A23A3">
      <w:pPr>
        <w:jc w:val="both"/>
      </w:pPr>
      <w:r w:rsidRPr="00EE770A">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EE0A3A">
        <w:t>JN-0027/2025</w:t>
      </w:r>
      <w:r w:rsidRPr="00EE770A">
        <w:t>, katerega predmet je »</w:t>
      </w:r>
      <w:r w:rsidR="00EE0A3A">
        <w:rPr>
          <w:rFonts w:cs="Arial"/>
        </w:rPr>
        <w:t>Nabava novih osnovnih sredstev v skladu s planom nabav za leto 2025 (ponovitev neoddanih sklopov)</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5"/>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5E68688" w:rsidR="003E556A" w:rsidRPr="00E62CD5" w:rsidRDefault="003E556A">
            <w:pPr>
              <w:rPr>
                <w:b/>
                <w:color w:val="auto"/>
                <w:szCs w:val="24"/>
              </w:rPr>
            </w:pPr>
            <w:r w:rsidRPr="00E62CD5">
              <w:rPr>
                <w:b/>
              </w:rPr>
              <w:lastRenderedPageBreak/>
              <w:t xml:space="preserve">Obrazec št. </w:t>
            </w:r>
            <w:r w:rsidR="00E64748">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6"/>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7"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7"/>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0BD24D5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F8002E" w:rsidRPr="00F8002E">
        <w:t>Javno podjetje Nigrad, komunalno podjetje, d. o. o., Zagrebška cesta 30,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4E6FE98C" w:rsidR="003E556A" w:rsidRPr="00E62CD5" w:rsidRDefault="003E556A" w:rsidP="004A23A3">
      <w:pPr>
        <w:jc w:val="both"/>
        <w:rPr>
          <w:rFonts w:cs="Arial"/>
          <w:sz w:val="20"/>
          <w:lang w:eastAsia="en-US"/>
        </w:rPr>
      </w:pPr>
      <w:r w:rsidRPr="00E62CD5">
        <w:t>neposredno plačuje nam, kot podizvajalcu za javno naročilo »</w:t>
      </w:r>
      <w:r w:rsidR="00EE0A3A">
        <w:t>Nabava novih osnovnih sredstev v skladu s planom nabav za leto 2025 (ponovitev neoddanih sklopov)</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215C951B" w:rsidR="003E556A" w:rsidRPr="00E62CD5" w:rsidRDefault="003E556A" w:rsidP="004A23A3">
      <w:pPr>
        <w:jc w:val="both"/>
        <w:rPr>
          <w:rFonts w:cs="Times New Roman"/>
        </w:rPr>
      </w:pPr>
      <w:r w:rsidRPr="00E62CD5">
        <w:t xml:space="preserve">Soglašamo, da naročnik </w:t>
      </w:r>
      <w:r w:rsidR="00F8002E" w:rsidRPr="00F8002E">
        <w:rPr>
          <w:rFonts w:cs="Arial"/>
        </w:rPr>
        <w:t>Javno podjetje Nigrad, komunalno podjetje, d. o. o., Zagrebška cesta 30,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4"/>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0A6D3B71" w:rsidR="003E556A" w:rsidRPr="00E62CD5" w:rsidRDefault="003E556A" w:rsidP="004A23A3">
      <w:pPr>
        <w:jc w:val="both"/>
        <w:rPr>
          <w:rFonts w:cs="Arial"/>
          <w:szCs w:val="24"/>
        </w:rPr>
      </w:pPr>
      <w:r w:rsidRPr="00E62CD5">
        <w:rPr>
          <w:rFonts w:cs="Arial"/>
        </w:rPr>
        <w:t xml:space="preserve">Izjavljamo, da za izvajanje javnega naročila </w:t>
      </w:r>
      <w:r w:rsidR="00EE0A3A">
        <w:t>Nabava novih osnovnih sredstev v skladu s planom nabav za leto 2025 (ponovitev neoddanih sklopov)</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297770B9"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F8002E" w:rsidRPr="00F8002E">
        <w:t>Javno podjetje Nigrad, komunalno podjetje, d. o. o., Zagrebška cesta 30,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8"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2673" w14:textId="23A992AF" w:rsidR="00C0184E" w:rsidRPr="006C4681" w:rsidRDefault="00C0184E" w:rsidP="00F75D10">
            <w:pPr>
              <w:rPr>
                <w:b/>
                <w:color w:val="auto"/>
                <w:szCs w:val="24"/>
                <w:lang w:eastAsia="en-US"/>
              </w:rPr>
            </w:pPr>
            <w:r w:rsidRPr="006C4681">
              <w:rPr>
                <w:b/>
                <w:lang w:eastAsia="en-US"/>
              </w:rPr>
              <w:lastRenderedPageBreak/>
              <w:t xml:space="preserve">Obrazec št. </w:t>
            </w:r>
            <w:r w:rsidR="00E64748">
              <w:rPr>
                <w:b/>
                <w:lang w:eastAsia="en-US"/>
              </w:rPr>
              <w:t>7</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4DCCB5F4" w:rsidR="00F8002E" w:rsidRPr="00040A9B" w:rsidRDefault="00F8002E" w:rsidP="00A30ACC">
      <w:pPr>
        <w:jc w:val="both"/>
        <w:rPr>
          <w:rFonts w:cs="Arial"/>
          <w:b/>
          <w:color w:val="auto"/>
          <w:sz w:val="20"/>
          <w:szCs w:val="20"/>
        </w:rPr>
      </w:pPr>
      <w:r w:rsidRPr="00040A9B">
        <w:rPr>
          <w:rFonts w:cs="Arial"/>
          <w:b/>
          <w:color w:val="auto"/>
          <w:sz w:val="20"/>
          <w:szCs w:val="20"/>
        </w:rPr>
        <w:t>Javno podjetje Nigrad, komunalno podjetje, d. o. o.</w:t>
      </w:r>
    </w:p>
    <w:p w14:paraId="1A435400" w14:textId="736D6DEA" w:rsidR="00A30ACC" w:rsidRPr="00040A9B" w:rsidRDefault="00F8002E" w:rsidP="00A30ACC">
      <w:pPr>
        <w:jc w:val="both"/>
        <w:rPr>
          <w:rFonts w:cs="Arial"/>
          <w:b/>
          <w:color w:val="auto"/>
          <w:sz w:val="20"/>
          <w:szCs w:val="20"/>
        </w:rPr>
      </w:pPr>
      <w:r w:rsidRPr="00040A9B">
        <w:rPr>
          <w:rFonts w:cs="Arial"/>
          <w:b/>
          <w:color w:val="auto"/>
          <w:sz w:val="20"/>
          <w:szCs w:val="20"/>
        </w:rPr>
        <w:t>Zagrebška cesta 30, 2000 Maribor</w:t>
      </w:r>
      <w:r w:rsidR="00A30ACC" w:rsidRPr="00040A9B">
        <w:rPr>
          <w:rFonts w:cs="Arial"/>
          <w:bCs/>
          <w:color w:val="auto"/>
          <w:sz w:val="20"/>
          <w:szCs w:val="20"/>
        </w:rPr>
        <w:t>,</w:t>
      </w:r>
      <w:r w:rsidR="00A30ACC" w:rsidRPr="00040A9B">
        <w:rPr>
          <w:rFonts w:cs="Arial"/>
          <w:color w:val="auto"/>
          <w:sz w:val="20"/>
          <w:szCs w:val="20"/>
        </w:rPr>
        <w:t xml:space="preserve"> ki ga zastopa </w:t>
      </w:r>
      <w:r w:rsidR="00A30ACC" w:rsidRPr="00040A9B">
        <w:rPr>
          <w:color w:val="auto"/>
          <w:sz w:val="20"/>
          <w:szCs w:val="20"/>
        </w:rPr>
        <w:t xml:space="preserve">direktor </w:t>
      </w:r>
      <w:r w:rsidRPr="00040A9B">
        <w:rPr>
          <w:color w:val="auto"/>
          <w:sz w:val="20"/>
          <w:szCs w:val="20"/>
        </w:rPr>
        <w:t>Dušan Slapnik, univ. dipl. inž. grad.</w:t>
      </w:r>
    </w:p>
    <w:p w14:paraId="23FA4617" w14:textId="77777777" w:rsidR="00A30ACC" w:rsidRPr="00040A9B" w:rsidRDefault="00A30ACC" w:rsidP="00A30ACC">
      <w:pPr>
        <w:jc w:val="both"/>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5F9BC6" w14:textId="77777777" w:rsidR="00A30ACC" w:rsidRPr="00040A9B" w:rsidRDefault="00A30ACC" w:rsidP="00A30ACC">
      <w:pPr>
        <w:jc w:val="both"/>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77777777" w:rsidR="00A30ACC" w:rsidRPr="00040A9B" w:rsidRDefault="00A30ACC" w:rsidP="00A30ACC">
      <w:pPr>
        <w:rPr>
          <w:rFonts w:cs="Arial"/>
          <w:color w:val="auto"/>
          <w:sz w:val="20"/>
          <w:szCs w:val="20"/>
        </w:rPr>
      </w:pPr>
      <w:r w:rsidRPr="00040A9B">
        <w:rPr>
          <w:rFonts w:cs="Arial"/>
          <w:color w:val="auto"/>
          <w:sz w:val="20"/>
          <w:szCs w:val="20"/>
        </w:rPr>
        <w:t>sklepa</w:t>
      </w:r>
      <w:r w:rsidR="002941CD" w:rsidRPr="00040A9B">
        <w:rPr>
          <w:rFonts w:cs="Arial"/>
          <w:color w:val="auto"/>
          <w:sz w:val="20"/>
          <w:szCs w:val="20"/>
        </w:rPr>
        <w:t>jo</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359131CD"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EE0A3A">
        <w:rPr>
          <w:rFonts w:cs="Arial"/>
          <w:b/>
          <w:bCs/>
          <w:color w:val="auto"/>
          <w:sz w:val="24"/>
          <w:szCs w:val="24"/>
        </w:rPr>
        <w:t>JN-0027/2025</w:t>
      </w:r>
      <w:r w:rsidR="00AC7C35" w:rsidRPr="00040A9B">
        <w:rPr>
          <w:rFonts w:cs="Arial"/>
          <w:b/>
          <w:bCs/>
          <w:color w:val="auto"/>
          <w:sz w:val="24"/>
          <w:szCs w:val="24"/>
        </w:rPr>
        <w:t xml:space="preserve">, SKLOP </w:t>
      </w:r>
      <w:r w:rsidR="00AC7C35" w:rsidRPr="00040A9B">
        <w:rPr>
          <w:rFonts w:cs="Arial"/>
          <w:b/>
          <w:bCs/>
          <w:color w:val="auto"/>
          <w:sz w:val="24"/>
          <w:szCs w:val="24"/>
        </w:rPr>
        <w:fldChar w:fldCharType="begin">
          <w:ffData>
            <w:name w:val="Besedilo40"/>
            <w:enabled/>
            <w:calcOnExit w:val="0"/>
            <w:textInput/>
          </w:ffData>
        </w:fldChar>
      </w:r>
      <w:r w:rsidR="00AC7C35" w:rsidRPr="00040A9B">
        <w:rPr>
          <w:rFonts w:cs="Arial"/>
          <w:b/>
          <w:bCs/>
          <w:color w:val="auto"/>
          <w:sz w:val="24"/>
          <w:szCs w:val="24"/>
        </w:rPr>
        <w:instrText xml:space="preserve"> FORMTEXT </w:instrText>
      </w:r>
      <w:r w:rsidR="00AC7C35" w:rsidRPr="00040A9B">
        <w:rPr>
          <w:rFonts w:cs="Arial"/>
          <w:b/>
          <w:bCs/>
          <w:color w:val="auto"/>
          <w:sz w:val="24"/>
          <w:szCs w:val="24"/>
        </w:rPr>
      </w:r>
      <w:r w:rsidR="00AC7C35" w:rsidRPr="00040A9B">
        <w:rPr>
          <w:rFonts w:cs="Arial"/>
          <w:b/>
          <w:bCs/>
          <w:color w:val="auto"/>
          <w:sz w:val="24"/>
          <w:szCs w:val="24"/>
        </w:rPr>
        <w:fldChar w:fldCharType="separate"/>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fldChar w:fldCharType="end"/>
      </w:r>
    </w:p>
    <w:p w14:paraId="7BFF508A" w14:textId="7CADF257" w:rsidR="00A30ACC" w:rsidRPr="00040A9B" w:rsidRDefault="00CC7912" w:rsidP="00AC7C35">
      <w:pPr>
        <w:jc w:val="center"/>
        <w:rPr>
          <w:rFonts w:eastAsia="Calibri" w:cs="Arial"/>
          <w:b/>
          <w:color w:val="auto"/>
          <w:sz w:val="24"/>
          <w:szCs w:val="24"/>
        </w:rPr>
      </w:pPr>
      <w:r w:rsidRPr="00040A9B">
        <w:rPr>
          <w:rFonts w:cs="Arial"/>
          <w:b/>
          <w:bCs/>
          <w:color w:val="auto"/>
          <w:sz w:val="24"/>
          <w:szCs w:val="24"/>
        </w:rPr>
        <w:t xml:space="preserve">Dobava </w:t>
      </w:r>
      <w:r w:rsidR="00AC7C35" w:rsidRPr="00040A9B">
        <w:rPr>
          <w:rFonts w:cs="Arial"/>
          <w:b/>
          <w:bCs/>
          <w:color w:val="auto"/>
          <w:sz w:val="24"/>
          <w:szCs w:val="24"/>
        </w:rPr>
        <w:fldChar w:fldCharType="begin">
          <w:ffData>
            <w:name w:val="Besedilo40"/>
            <w:enabled/>
            <w:calcOnExit w:val="0"/>
            <w:textInput/>
          </w:ffData>
        </w:fldChar>
      </w:r>
      <w:r w:rsidR="00AC7C35" w:rsidRPr="00040A9B">
        <w:rPr>
          <w:rFonts w:cs="Arial"/>
          <w:b/>
          <w:bCs/>
          <w:color w:val="auto"/>
          <w:sz w:val="24"/>
          <w:szCs w:val="24"/>
        </w:rPr>
        <w:instrText xml:space="preserve"> FORMTEXT </w:instrText>
      </w:r>
      <w:r w:rsidR="00AC7C35" w:rsidRPr="00040A9B">
        <w:rPr>
          <w:rFonts w:cs="Arial"/>
          <w:b/>
          <w:bCs/>
          <w:color w:val="auto"/>
          <w:sz w:val="24"/>
          <w:szCs w:val="24"/>
        </w:rPr>
      </w:r>
      <w:r w:rsidR="00AC7C35" w:rsidRPr="00040A9B">
        <w:rPr>
          <w:rFonts w:cs="Arial"/>
          <w:b/>
          <w:bCs/>
          <w:color w:val="auto"/>
          <w:sz w:val="24"/>
          <w:szCs w:val="24"/>
        </w:rPr>
        <w:fldChar w:fldCharType="separate"/>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fldChar w:fldCharType="end"/>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38B3C017"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004E0985" w:rsidRPr="00040A9B">
        <w:rPr>
          <w:rFonts w:cs="Arial"/>
          <w:bCs/>
          <w:iCs/>
          <w:color w:val="auto"/>
          <w:sz w:val="20"/>
          <w:szCs w:val="20"/>
        </w:rPr>
        <w:t>JN-P-</w:t>
      </w:r>
      <w:r w:rsidR="001E7E44">
        <w:rPr>
          <w:rFonts w:cs="Arial"/>
          <w:bCs/>
          <w:iCs/>
          <w:color w:val="auto"/>
          <w:sz w:val="20"/>
          <w:szCs w:val="20"/>
        </w:rPr>
        <w:t>14</w:t>
      </w:r>
      <w:r w:rsidR="004E0985" w:rsidRPr="00040A9B">
        <w:rPr>
          <w:rFonts w:cs="Arial"/>
          <w:bCs/>
          <w:iCs/>
          <w:color w:val="auto"/>
          <w:sz w:val="20"/>
          <w:szCs w:val="20"/>
        </w:rPr>
        <w:t>/2025-N</w:t>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izvedel postopek oddaje javnega naročila št. </w:t>
      </w:r>
      <w:r w:rsidR="00EE0A3A">
        <w:rPr>
          <w:rFonts w:cs="Arial"/>
          <w:iCs/>
          <w:color w:val="auto"/>
          <w:sz w:val="20"/>
          <w:szCs w:val="20"/>
        </w:rPr>
        <w:t>JN-0027/2025</w:t>
      </w:r>
      <w:r w:rsidR="004E0985" w:rsidRPr="00040A9B">
        <w:rPr>
          <w:rFonts w:cs="Arial"/>
          <w:iCs/>
          <w:color w:val="auto"/>
          <w:sz w:val="20"/>
          <w:szCs w:val="20"/>
        </w:rPr>
        <w:t xml:space="preserve"> </w:t>
      </w:r>
      <w:r w:rsidR="00B229A3" w:rsidRPr="00040A9B">
        <w:rPr>
          <w:rFonts w:cs="Arial"/>
          <w:iCs/>
          <w:color w:val="auto"/>
          <w:sz w:val="20"/>
          <w:szCs w:val="20"/>
        </w:rPr>
        <w:t>»</w:t>
      </w:r>
      <w:r w:rsidR="00EE0A3A">
        <w:rPr>
          <w:color w:val="auto"/>
          <w:sz w:val="20"/>
          <w:szCs w:val="20"/>
        </w:rPr>
        <w:t>Nabava novih osnovnih sredstev v skladu s planom nabav za leto 2025 (ponovitev neoddanih sklopov)</w:t>
      </w:r>
      <w:r w:rsidR="00B229A3" w:rsidRPr="00040A9B">
        <w:rPr>
          <w:rFonts w:cs="Arial"/>
          <w:iCs/>
          <w:color w:val="auto"/>
          <w:sz w:val="20"/>
          <w:szCs w:val="20"/>
        </w:rPr>
        <w:t>«</w:t>
      </w:r>
      <w:r w:rsidR="00AC7C35" w:rsidRPr="00040A9B">
        <w:rPr>
          <w:rFonts w:cs="Arial"/>
          <w:iCs/>
          <w:color w:val="auto"/>
          <w:sz w:val="20"/>
          <w:szCs w:val="20"/>
        </w:rPr>
        <w:t xml:space="preserve"> </w:t>
      </w:r>
      <w:r w:rsidRPr="00040A9B">
        <w:rPr>
          <w:rFonts w:cs="Arial"/>
          <w:color w:val="auto"/>
          <w:sz w:val="20"/>
          <w:szCs w:val="20"/>
        </w:rPr>
        <w:t xml:space="preserve">po odprtem postopku, v skladu s 40. členom Zakona o javnem naročanju </w:t>
      </w:r>
      <w:r w:rsidR="00AC7C35" w:rsidRPr="00040A9B">
        <w:rPr>
          <w:rFonts w:cs="Arial"/>
          <w:color w:val="auto"/>
          <w:sz w:val="20"/>
          <w:szCs w:val="20"/>
        </w:rPr>
        <w:t xml:space="preserve">Uradni list RS, št. 91/15, 14/18, 121/21, 10/22, 74/22 – </w:t>
      </w:r>
      <w:proofErr w:type="spellStart"/>
      <w:r w:rsidR="00AC7C35" w:rsidRPr="00040A9B">
        <w:rPr>
          <w:rFonts w:cs="Arial"/>
          <w:color w:val="auto"/>
          <w:sz w:val="20"/>
          <w:szCs w:val="20"/>
        </w:rPr>
        <w:t>odl</w:t>
      </w:r>
      <w:proofErr w:type="spellEnd"/>
      <w:r w:rsidR="00AC7C35" w:rsidRPr="00040A9B">
        <w:rPr>
          <w:rFonts w:cs="Arial"/>
          <w:color w:val="auto"/>
          <w:sz w:val="20"/>
          <w:szCs w:val="20"/>
        </w:rPr>
        <w:t>. US, 100/22 – ZNUZSZS, 28/23 in 88/23 – ZOPNN-F</w:t>
      </w:r>
      <w:r w:rsidRPr="00040A9B">
        <w:rPr>
          <w:rFonts w:cs="Arial"/>
          <w:color w:val="auto"/>
          <w:sz w:val="20"/>
          <w:szCs w:val="20"/>
        </w:rPr>
        <w:t xml:space="preserve">; v nadaljevanju besedila: ZJN-3), </w:t>
      </w:r>
    </w:p>
    <w:p w14:paraId="1772959C" w14:textId="29423BD4"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bilo javno naročilo št. </w:t>
      </w:r>
      <w:r w:rsidR="00EE0A3A">
        <w:rPr>
          <w:rFonts w:cs="Arial"/>
          <w:color w:val="auto"/>
          <w:sz w:val="20"/>
          <w:szCs w:val="20"/>
        </w:rPr>
        <w:t>JN-0027/2025</w:t>
      </w:r>
      <w:r w:rsidR="004E0985" w:rsidRPr="00040A9B">
        <w:rPr>
          <w:rFonts w:cs="Arial"/>
          <w:color w:val="auto"/>
          <w:sz w:val="20"/>
          <w:szCs w:val="20"/>
        </w:rPr>
        <w:t xml:space="preserve"> </w:t>
      </w:r>
      <w:r w:rsidR="00B229A3" w:rsidRPr="00040A9B">
        <w:rPr>
          <w:rFonts w:cs="Arial"/>
          <w:iCs/>
          <w:color w:val="auto"/>
          <w:sz w:val="20"/>
          <w:szCs w:val="20"/>
        </w:rPr>
        <w:t>»</w:t>
      </w:r>
      <w:r w:rsidR="00EE0A3A">
        <w:rPr>
          <w:color w:val="auto"/>
          <w:sz w:val="20"/>
          <w:szCs w:val="20"/>
        </w:rPr>
        <w:t>Nabava novih osnovnih sredstev v skladu s planom nabav za leto 2025 (ponovitev neoddanih sklopov)</w:t>
      </w:r>
      <w:r w:rsidR="00B229A3" w:rsidRPr="00040A9B">
        <w:rPr>
          <w:color w:val="auto"/>
          <w:sz w:val="20"/>
          <w:szCs w:val="20"/>
        </w:rPr>
        <w:t>«</w:t>
      </w:r>
      <w:r w:rsidRPr="00040A9B">
        <w:rPr>
          <w:rFonts w:cs="Arial"/>
          <w:iCs/>
          <w:color w:val="auto"/>
          <w:sz w:val="20"/>
          <w:szCs w:val="20"/>
        </w:rPr>
        <w:t xml:space="preserve"> </w:t>
      </w:r>
      <w:r w:rsidRPr="00040A9B">
        <w:rPr>
          <w:rFonts w:cs="Arial"/>
          <w:color w:val="auto"/>
          <w:sz w:val="20"/>
          <w:szCs w:val="20"/>
        </w:rPr>
        <w:t xml:space="preserve">objavljeno na Portalu javnih naročil, pod številko objave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040A9B">
        <w:rPr>
          <w:rFonts w:cs="Arial"/>
          <w:color w:val="auto"/>
          <w:sz w:val="20"/>
          <w:szCs w:val="20"/>
        </w:rPr>
        <w:t xml:space="preserve">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(v nadaljevanju besedila: javno naročilo)</w:t>
      </w:r>
      <w:r w:rsidRPr="00040A9B">
        <w:rPr>
          <w:rFonts w:cs="Arial"/>
          <w:color w:val="auto"/>
          <w:sz w:val="20"/>
          <w:szCs w:val="20"/>
        </w:rPr>
        <w:t>,</w:t>
      </w:r>
    </w:p>
    <w:p w14:paraId="21E24137" w14:textId="225739CC" w:rsidR="00A30ACC" w:rsidRPr="00040A9B" w:rsidRDefault="00A30ACC" w:rsidP="009809F1">
      <w:pPr>
        <w:numPr>
          <w:ilvl w:val="0"/>
          <w:numId w:val="41"/>
        </w:numPr>
        <w:jc w:val="both"/>
        <w:rPr>
          <w:rFonts w:cs="Arial"/>
          <w:bCs/>
          <w:iCs/>
          <w:color w:val="auto"/>
          <w:sz w:val="20"/>
          <w:szCs w:val="20"/>
        </w:rPr>
      </w:pPr>
      <w:r w:rsidRPr="00040A9B">
        <w:rPr>
          <w:rFonts w:cs="Arial"/>
          <w:bCs/>
          <w:iCs/>
          <w:color w:val="auto"/>
          <w:sz w:val="20"/>
          <w:szCs w:val="20"/>
        </w:rPr>
        <w:lastRenderedPageBreak/>
        <w:t>je bil</w:t>
      </w:r>
      <w:r w:rsidR="00106BE7" w:rsidRPr="00040A9B">
        <w:rPr>
          <w:rFonts w:cs="Arial"/>
          <w:bCs/>
          <w:iCs/>
          <w:color w:val="auto"/>
          <w:sz w:val="20"/>
          <w:szCs w:val="20"/>
        </w:rPr>
        <w:t xml:space="preserve"> </w:t>
      </w:r>
      <w:r w:rsidR="002C3E9E"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w:t>
      </w:r>
      <w:r w:rsidR="00106BE7" w:rsidRPr="00040A9B">
        <w:rPr>
          <w:rFonts w:cs="Arial"/>
          <w:bCs/>
          <w:iCs/>
          <w:color w:val="auto"/>
          <w:sz w:val="20"/>
          <w:szCs w:val="20"/>
        </w:rPr>
        <w:t xml:space="preserve"> </w:t>
      </w:r>
      <w:r w:rsidRPr="00040A9B">
        <w:rPr>
          <w:rFonts w:cs="Arial"/>
          <w:bCs/>
          <w:iCs/>
          <w:color w:val="auto"/>
          <w:sz w:val="20"/>
          <w:szCs w:val="20"/>
        </w:rPr>
        <w:t>za izvedbo javnega naročila,</w:t>
      </w:r>
      <w:r w:rsidR="0097046F" w:rsidRPr="00040A9B">
        <w:rPr>
          <w:rFonts w:cs="Arial"/>
          <w:bCs/>
          <w:iCs/>
          <w:color w:val="auto"/>
          <w:sz w:val="20"/>
          <w:szCs w:val="20"/>
        </w:rPr>
        <w:t xml:space="preserve"> </w:t>
      </w:r>
      <w:r w:rsidR="005B615F" w:rsidRPr="00040A9B">
        <w:rPr>
          <w:rFonts w:cs="Arial"/>
          <w:bCs/>
          <w:iCs/>
          <w:color w:val="auto"/>
          <w:sz w:val="20"/>
          <w:szCs w:val="20"/>
        </w:rPr>
        <w:t xml:space="preserve">in sicer za sklop </w:t>
      </w:r>
      <w:r w:rsidR="005B615F" w:rsidRPr="00040A9B">
        <w:rPr>
          <w:rFonts w:cs="Arial"/>
          <w:bCs/>
          <w:iCs/>
          <w:color w:val="auto"/>
          <w:sz w:val="20"/>
          <w:szCs w:val="20"/>
        </w:rPr>
        <w:fldChar w:fldCharType="begin">
          <w:ffData>
            <w:name w:val="Besedilo18"/>
            <w:enabled/>
            <w:calcOnExit w:val="0"/>
            <w:textInput/>
          </w:ffData>
        </w:fldChar>
      </w:r>
      <w:r w:rsidR="005B615F" w:rsidRPr="00040A9B">
        <w:rPr>
          <w:rFonts w:cs="Arial"/>
          <w:bCs/>
          <w:iCs/>
          <w:color w:val="auto"/>
          <w:sz w:val="20"/>
          <w:szCs w:val="20"/>
        </w:rPr>
        <w:instrText xml:space="preserve"> FORMTEXT </w:instrText>
      </w:r>
      <w:r w:rsidR="005B615F" w:rsidRPr="00040A9B">
        <w:rPr>
          <w:rFonts w:cs="Arial"/>
          <w:bCs/>
          <w:iCs/>
          <w:color w:val="auto"/>
          <w:sz w:val="20"/>
          <w:szCs w:val="20"/>
        </w:rPr>
      </w:r>
      <w:r w:rsidR="005B615F" w:rsidRPr="00040A9B">
        <w:rPr>
          <w:rFonts w:cs="Arial"/>
          <w:bCs/>
          <w:iCs/>
          <w:color w:val="auto"/>
          <w:sz w:val="20"/>
          <w:szCs w:val="20"/>
        </w:rPr>
        <w:fldChar w:fldCharType="separate"/>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color w:val="auto"/>
          <w:sz w:val="20"/>
          <w:szCs w:val="20"/>
        </w:rPr>
        <w:fldChar w:fldCharType="end"/>
      </w:r>
      <w:r w:rsidR="005B615F" w:rsidRPr="00040A9B">
        <w:rPr>
          <w:rFonts w:cs="Arial"/>
          <w:bCs/>
          <w:iCs/>
          <w:color w:val="auto"/>
          <w:sz w:val="20"/>
          <w:szCs w:val="20"/>
        </w:rPr>
        <w:t>,</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D68A187" w14:textId="77777777" w:rsidR="006227A1" w:rsidRPr="00040A9B" w:rsidRDefault="006227A1" w:rsidP="00AC7C35">
      <w:pPr>
        <w:jc w:val="both"/>
        <w:rPr>
          <w:rFonts w:cs="Arial"/>
          <w:sz w:val="20"/>
          <w:szCs w:val="20"/>
        </w:rPr>
      </w:pPr>
    </w:p>
    <w:p w14:paraId="7D0C4B36" w14:textId="7D1DA751" w:rsidR="00A30ACC" w:rsidRPr="00040A9B" w:rsidRDefault="0097046F" w:rsidP="00AC7C35">
      <w:pPr>
        <w:jc w:val="both"/>
        <w:rPr>
          <w:rFonts w:cs="Arial"/>
          <w:b/>
          <w:i/>
          <w:color w:val="auto"/>
          <w:sz w:val="20"/>
          <w:szCs w:val="20"/>
        </w:rPr>
      </w:pPr>
      <w:r w:rsidRPr="00040A9B">
        <w:rPr>
          <w:rFonts w:cs="Arial"/>
          <w:sz w:val="20"/>
          <w:szCs w:val="20"/>
        </w:rPr>
        <w:t xml:space="preserve">Predmet pogodbe je </w:t>
      </w:r>
      <w:r w:rsidR="00AC7C35" w:rsidRPr="00040A9B">
        <w:rPr>
          <w:rFonts w:cs="Arial"/>
          <w:sz w:val="20"/>
          <w:szCs w:val="20"/>
        </w:rPr>
        <w:t>dobava</w:t>
      </w:r>
      <w:r w:rsidRPr="00040A9B">
        <w:rPr>
          <w:rFonts w:cs="Arial"/>
          <w:sz w:val="20"/>
          <w:szCs w:val="20"/>
        </w:rPr>
        <w:t xml:space="preserve"> </w:t>
      </w:r>
      <w:r w:rsidR="005B615F" w:rsidRPr="00040A9B">
        <w:rPr>
          <w:rFonts w:cs="Arial"/>
          <w:bCs/>
          <w:iCs/>
          <w:color w:val="auto"/>
          <w:sz w:val="20"/>
          <w:szCs w:val="20"/>
        </w:rPr>
        <w:fldChar w:fldCharType="begin">
          <w:ffData>
            <w:name w:val="Besedilo18"/>
            <w:enabled/>
            <w:calcOnExit w:val="0"/>
            <w:textInput/>
          </w:ffData>
        </w:fldChar>
      </w:r>
      <w:r w:rsidR="005B615F" w:rsidRPr="00040A9B">
        <w:rPr>
          <w:rFonts w:cs="Arial"/>
          <w:bCs/>
          <w:iCs/>
          <w:color w:val="auto"/>
          <w:sz w:val="20"/>
          <w:szCs w:val="20"/>
        </w:rPr>
        <w:instrText xml:space="preserve"> FORMTEXT </w:instrText>
      </w:r>
      <w:r w:rsidR="005B615F" w:rsidRPr="00040A9B">
        <w:rPr>
          <w:rFonts w:cs="Arial"/>
          <w:bCs/>
          <w:iCs/>
          <w:color w:val="auto"/>
          <w:sz w:val="20"/>
          <w:szCs w:val="20"/>
        </w:rPr>
      </w:r>
      <w:r w:rsidR="005B615F" w:rsidRPr="00040A9B">
        <w:rPr>
          <w:rFonts w:cs="Arial"/>
          <w:bCs/>
          <w:iCs/>
          <w:color w:val="auto"/>
          <w:sz w:val="20"/>
          <w:szCs w:val="20"/>
        </w:rPr>
        <w:fldChar w:fldCharType="separate"/>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color w:val="auto"/>
          <w:sz w:val="20"/>
          <w:szCs w:val="20"/>
        </w:rPr>
        <w:fldChar w:fldCharType="end"/>
      </w:r>
      <w:r w:rsidR="005B615F" w:rsidRPr="00040A9B">
        <w:rPr>
          <w:rFonts w:cs="Arial"/>
          <w:bCs/>
          <w:iCs/>
          <w:color w:val="auto"/>
          <w:sz w:val="20"/>
          <w:szCs w:val="20"/>
        </w:rPr>
        <w:t xml:space="preserve"> </w:t>
      </w:r>
      <w:r w:rsidR="00B23CAC" w:rsidRPr="00040A9B">
        <w:rPr>
          <w:rFonts w:cs="Arial"/>
          <w:b/>
          <w:i/>
          <w:color w:val="auto"/>
          <w:sz w:val="20"/>
          <w:szCs w:val="20"/>
        </w:rPr>
        <w:t>opomba: navedba za sklop 1: »pick up vozila z dvojno kabino in s povišanim podvozjem (pogon 4x4)«; sklop 2: »dveh tovornih vozil izvedbe furgon«</w:t>
      </w:r>
      <w:r w:rsidR="00B23CAC" w:rsidRPr="00CE2C36">
        <w:rPr>
          <w:rFonts w:cs="Arial"/>
          <w:bCs/>
          <w:i/>
          <w:color w:val="auto"/>
          <w:sz w:val="20"/>
          <w:szCs w:val="20"/>
        </w:rPr>
        <w:t>;</w:t>
      </w:r>
      <w:r w:rsidR="00CE2C36" w:rsidRPr="00CE2C36">
        <w:rPr>
          <w:rFonts w:cs="Arial"/>
          <w:bCs/>
          <w:i/>
          <w:color w:val="auto"/>
          <w:sz w:val="20"/>
          <w:szCs w:val="20"/>
        </w:rPr>
        <w:t>,</w:t>
      </w:r>
      <w:r w:rsidR="00CE2C36">
        <w:rPr>
          <w:rFonts w:cs="Arial"/>
          <w:b/>
          <w:i/>
          <w:color w:val="auto"/>
          <w:sz w:val="20"/>
          <w:szCs w:val="20"/>
        </w:rPr>
        <w:t xml:space="preserve"> </w:t>
      </w:r>
      <w:r w:rsidR="0063118A" w:rsidRPr="0063118A">
        <w:rPr>
          <w:rFonts w:cs="Arial"/>
          <w:bCs/>
          <w:iCs/>
          <w:color w:val="auto"/>
          <w:sz w:val="20"/>
          <w:szCs w:val="20"/>
        </w:rPr>
        <w:t>proizvaja</w:t>
      </w:r>
      <w:r w:rsidR="0063118A">
        <w:rPr>
          <w:rFonts w:cs="Arial"/>
          <w:bCs/>
          <w:iCs/>
          <w:color w:val="auto"/>
          <w:sz w:val="20"/>
          <w:szCs w:val="20"/>
        </w:rPr>
        <w:t>lca</w:t>
      </w:r>
      <w:r w:rsidR="0063118A" w:rsidRPr="0063118A">
        <w:rPr>
          <w:rFonts w:cs="Arial"/>
          <w:bCs/>
          <w:iCs/>
          <w:color w:val="auto"/>
          <w:sz w:val="20"/>
          <w:szCs w:val="20"/>
        </w:rPr>
        <w:t xml:space="preserve"> </w:t>
      </w:r>
      <w:r w:rsidR="0063118A" w:rsidRPr="0063118A">
        <w:rPr>
          <w:rFonts w:cs="Arial"/>
          <w:bCs/>
          <w:iCs/>
          <w:color w:val="auto"/>
          <w:sz w:val="20"/>
          <w:szCs w:val="20"/>
        </w:rPr>
        <w:fldChar w:fldCharType="begin">
          <w:ffData>
            <w:name w:val="Besedilo18"/>
            <w:enabled/>
            <w:calcOnExit w:val="0"/>
            <w:textInput/>
          </w:ffData>
        </w:fldChar>
      </w:r>
      <w:r w:rsidR="0063118A" w:rsidRPr="0063118A">
        <w:rPr>
          <w:rFonts w:cs="Arial"/>
          <w:bCs/>
          <w:iCs/>
          <w:color w:val="auto"/>
          <w:sz w:val="20"/>
          <w:szCs w:val="20"/>
        </w:rPr>
        <w:instrText xml:space="preserve"> FORMTEXT </w:instrText>
      </w:r>
      <w:r w:rsidR="0063118A" w:rsidRPr="0063118A">
        <w:rPr>
          <w:rFonts w:cs="Arial"/>
          <w:bCs/>
          <w:iCs/>
          <w:color w:val="auto"/>
          <w:sz w:val="20"/>
          <w:szCs w:val="20"/>
        </w:rPr>
      </w:r>
      <w:r w:rsidR="0063118A" w:rsidRPr="0063118A">
        <w:rPr>
          <w:rFonts w:cs="Arial"/>
          <w:bCs/>
          <w:iCs/>
          <w:color w:val="auto"/>
          <w:sz w:val="20"/>
          <w:szCs w:val="20"/>
        </w:rPr>
        <w:fldChar w:fldCharType="separate"/>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color w:val="auto"/>
          <w:sz w:val="20"/>
          <w:szCs w:val="20"/>
        </w:rPr>
        <w:fldChar w:fldCharType="end"/>
      </w:r>
      <w:r w:rsidR="0063118A">
        <w:rPr>
          <w:rFonts w:cs="Arial"/>
          <w:bCs/>
          <w:iCs/>
          <w:color w:val="auto"/>
          <w:sz w:val="20"/>
          <w:szCs w:val="20"/>
        </w:rPr>
        <w:t xml:space="preserve">, model: </w:t>
      </w:r>
      <w:r w:rsidR="0063118A" w:rsidRPr="0063118A">
        <w:rPr>
          <w:rFonts w:cs="Arial"/>
          <w:bCs/>
          <w:iCs/>
          <w:color w:val="auto"/>
          <w:sz w:val="20"/>
          <w:szCs w:val="20"/>
        </w:rPr>
        <w:fldChar w:fldCharType="begin">
          <w:ffData>
            <w:name w:val="Besedilo18"/>
            <w:enabled/>
            <w:calcOnExit w:val="0"/>
            <w:textInput/>
          </w:ffData>
        </w:fldChar>
      </w:r>
      <w:r w:rsidR="0063118A" w:rsidRPr="0063118A">
        <w:rPr>
          <w:rFonts w:cs="Arial"/>
          <w:bCs/>
          <w:iCs/>
          <w:color w:val="auto"/>
          <w:sz w:val="20"/>
          <w:szCs w:val="20"/>
        </w:rPr>
        <w:instrText xml:space="preserve"> FORMTEXT </w:instrText>
      </w:r>
      <w:r w:rsidR="0063118A" w:rsidRPr="0063118A">
        <w:rPr>
          <w:rFonts w:cs="Arial"/>
          <w:bCs/>
          <w:iCs/>
          <w:color w:val="auto"/>
          <w:sz w:val="20"/>
          <w:szCs w:val="20"/>
        </w:rPr>
      </w:r>
      <w:r w:rsidR="0063118A" w:rsidRPr="0063118A">
        <w:rPr>
          <w:rFonts w:cs="Arial"/>
          <w:bCs/>
          <w:iCs/>
          <w:color w:val="auto"/>
          <w:sz w:val="20"/>
          <w:szCs w:val="20"/>
        </w:rPr>
        <w:fldChar w:fldCharType="separate"/>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color w:val="auto"/>
          <w:sz w:val="20"/>
          <w:szCs w:val="20"/>
        </w:rPr>
        <w:fldChar w:fldCharType="end"/>
      </w:r>
      <w:r w:rsidR="0063118A" w:rsidRPr="0063118A">
        <w:rPr>
          <w:rFonts w:cs="Arial"/>
          <w:bCs/>
          <w:iCs/>
          <w:color w:val="auto"/>
          <w:sz w:val="20"/>
          <w:szCs w:val="20"/>
        </w:rPr>
        <w:t xml:space="preserve">, </w:t>
      </w:r>
      <w:r w:rsidR="00764DFA" w:rsidRPr="0063118A">
        <w:rPr>
          <w:rFonts w:cs="Arial"/>
          <w:iCs/>
          <w:sz w:val="20"/>
          <w:szCs w:val="20"/>
        </w:rPr>
        <w:t>skladno z določili razpisne dokumentacije</w:t>
      </w:r>
      <w:r w:rsidR="009B33A4" w:rsidRPr="0063118A">
        <w:rPr>
          <w:rFonts w:cs="Arial"/>
          <w:iCs/>
          <w:sz w:val="20"/>
          <w:szCs w:val="20"/>
        </w:rPr>
        <w:t xml:space="preserve"> </w:t>
      </w:r>
      <w:r w:rsidR="00A30ACC" w:rsidRPr="0063118A">
        <w:rPr>
          <w:rFonts w:cs="Arial"/>
          <w:iCs/>
          <w:sz w:val="20"/>
          <w:szCs w:val="20"/>
        </w:rPr>
        <w:t xml:space="preserve">(v nadaljevanju besedila: </w:t>
      </w:r>
      <w:r w:rsidR="00AC7C35" w:rsidRPr="0063118A">
        <w:rPr>
          <w:rFonts w:cs="Arial"/>
          <w:iCs/>
          <w:sz w:val="20"/>
          <w:szCs w:val="20"/>
        </w:rPr>
        <w:t>blago</w:t>
      </w:r>
      <w:r w:rsidR="00A30ACC" w:rsidRPr="0063118A">
        <w:rPr>
          <w:rFonts w:cs="Arial"/>
          <w:iCs/>
          <w:sz w:val="20"/>
          <w:szCs w:val="20"/>
        </w:rPr>
        <w:t>).</w:t>
      </w:r>
    </w:p>
    <w:p w14:paraId="38E96E63" w14:textId="77777777" w:rsidR="00A30ACC" w:rsidRPr="00040A9B" w:rsidRDefault="00A30ACC" w:rsidP="00A30ACC">
      <w:pPr>
        <w:jc w:val="both"/>
        <w:rPr>
          <w:rFonts w:cs="Arial"/>
          <w:iCs/>
          <w:sz w:val="20"/>
          <w:szCs w:val="20"/>
        </w:rPr>
      </w:pPr>
    </w:p>
    <w:p w14:paraId="6E3C8B47" w14:textId="7DDCBF6F" w:rsidR="002229B3" w:rsidRPr="00040A9B" w:rsidRDefault="00AC7C35" w:rsidP="00A30ACC">
      <w:pPr>
        <w:jc w:val="both"/>
        <w:rPr>
          <w:rFonts w:cs="Arial"/>
          <w:iCs/>
          <w:sz w:val="20"/>
          <w:szCs w:val="20"/>
        </w:rPr>
      </w:pPr>
      <w:r w:rsidRPr="00040A9B">
        <w:rPr>
          <w:rFonts w:cs="Arial"/>
          <w:iCs/>
          <w:sz w:val="20"/>
          <w:szCs w:val="20"/>
        </w:rPr>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28A662CA" w14:textId="77777777" w:rsidR="0088449F" w:rsidRDefault="0088449F" w:rsidP="00A30ACC">
      <w:pPr>
        <w:jc w:val="both"/>
        <w:rPr>
          <w:rFonts w:cs="Arial"/>
          <w:iCs/>
          <w:sz w:val="20"/>
          <w:szCs w:val="20"/>
        </w:rPr>
      </w:pPr>
    </w:p>
    <w:p w14:paraId="69F1924D" w14:textId="77777777" w:rsidR="00CE2C36" w:rsidRDefault="00CE2C36" w:rsidP="00A30ACC">
      <w:pPr>
        <w:jc w:val="both"/>
        <w:rPr>
          <w:rFonts w:cs="Arial"/>
          <w:iCs/>
          <w:sz w:val="20"/>
          <w:szCs w:val="20"/>
        </w:rPr>
      </w:pPr>
    </w:p>
    <w:p w14:paraId="0BFDDEE3" w14:textId="77777777" w:rsidR="00CE2C36" w:rsidRPr="00040A9B" w:rsidRDefault="00CE2C36"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52097D93" w:rsidR="00A30ACC" w:rsidRPr="00040A9B" w:rsidRDefault="00A30ACC" w:rsidP="00A30ACC">
      <w:pPr>
        <w:jc w:val="both"/>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002C3E9E" w:rsidRPr="00040A9B">
        <w:rPr>
          <w:rFonts w:cs="Arial"/>
          <w:sz w:val="20"/>
          <w:szCs w:val="20"/>
        </w:rPr>
        <w:t>dobavitelja</w:t>
      </w:r>
      <w:r w:rsidR="0092247E"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39337884" w:rsidR="006227A1" w:rsidRPr="00040A9B" w:rsidRDefault="00A30ACC" w:rsidP="00040A9B">
      <w:pPr>
        <w:spacing w:after="295"/>
        <w:ind w:left="40" w:right="20"/>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ki so potrebni za popolno in kvalitetno izvedbo prevzetih pogodbenih obveznosti</w:t>
      </w:r>
      <w:r w:rsidR="003667DA" w:rsidRPr="00040A9B">
        <w:rPr>
          <w:rFonts w:cs="Arial"/>
          <w:sz w:val="20"/>
          <w:szCs w:val="20"/>
        </w:rPr>
        <w:t xml:space="preserve">, vključno </w:t>
      </w:r>
      <w:r w:rsidR="0063118A">
        <w:rPr>
          <w:rFonts w:cs="Arial"/>
          <w:sz w:val="20"/>
          <w:szCs w:val="20"/>
        </w:rPr>
        <w:t xml:space="preserve">s transportnimi stroški, </w:t>
      </w:r>
      <w:r w:rsidR="0063118A" w:rsidRPr="00040A9B">
        <w:rPr>
          <w:rFonts w:cs="Arial"/>
          <w:sz w:val="20"/>
          <w:szCs w:val="20"/>
        </w:rPr>
        <w:t>stroški homologacije</w:t>
      </w:r>
      <w:r w:rsidR="0063118A">
        <w:rPr>
          <w:rFonts w:cs="Arial"/>
          <w:sz w:val="20"/>
          <w:szCs w:val="20"/>
        </w:rPr>
        <w:t xml:space="preserve">, stroški davka na motorna vozila, </w:t>
      </w:r>
      <w:r w:rsidR="003667DA" w:rsidRPr="00040A9B">
        <w:rPr>
          <w:rFonts w:cs="Arial"/>
          <w:sz w:val="20"/>
          <w:szCs w:val="20"/>
        </w:rPr>
        <w:t xml:space="preserve">stroški dela, stroški predelave, stroški materiala, carine, stroški izdelave ponudbene dokumentacije </w:t>
      </w:r>
      <w:r w:rsidR="00801C10">
        <w:rPr>
          <w:rFonts w:cs="Arial"/>
          <w:sz w:val="20"/>
          <w:szCs w:val="20"/>
        </w:rPr>
        <w:t>ter</w:t>
      </w:r>
      <w:r w:rsidR="003667DA" w:rsidRPr="00040A9B">
        <w:rPr>
          <w:rFonts w:cs="Arial"/>
          <w:sz w:val="20"/>
          <w:szCs w:val="20"/>
        </w:rPr>
        <w:t xml:space="preserve"> stroški dostave na lokacijo naročnika.</w:t>
      </w: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4CD25935"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 xml:space="preserve">dobaviti v roku </w:t>
      </w:r>
      <w:r w:rsidR="001935B9" w:rsidRPr="00040A9B">
        <w:rPr>
          <w:rFonts w:cs="Arial"/>
          <w:color w:val="auto"/>
          <w:sz w:val="20"/>
          <w:szCs w:val="20"/>
        </w:rPr>
        <w:fldChar w:fldCharType="begin">
          <w:ffData>
            <w:name w:val="Besedilo37"/>
            <w:enabled/>
            <w:calcOnExit w:val="0"/>
            <w:textInput/>
          </w:ffData>
        </w:fldChar>
      </w:r>
      <w:bookmarkStart w:id="9" w:name="Besedilo37"/>
      <w:r w:rsidR="001935B9" w:rsidRPr="00040A9B">
        <w:rPr>
          <w:rFonts w:cs="Arial"/>
          <w:color w:val="auto"/>
          <w:sz w:val="20"/>
          <w:szCs w:val="20"/>
        </w:rPr>
        <w:instrText xml:space="preserve"> FORMTEXT </w:instrText>
      </w:r>
      <w:r w:rsidR="001935B9" w:rsidRPr="00040A9B">
        <w:rPr>
          <w:rFonts w:cs="Arial"/>
          <w:color w:val="auto"/>
          <w:sz w:val="20"/>
          <w:szCs w:val="20"/>
        </w:rPr>
      </w:r>
      <w:r w:rsidR="001935B9" w:rsidRPr="00040A9B">
        <w:rPr>
          <w:rFonts w:cs="Arial"/>
          <w:color w:val="auto"/>
          <w:sz w:val="20"/>
          <w:szCs w:val="20"/>
        </w:rPr>
        <w:fldChar w:fldCharType="separate"/>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color w:val="auto"/>
          <w:sz w:val="20"/>
          <w:szCs w:val="20"/>
        </w:rPr>
        <w:fldChar w:fldCharType="end"/>
      </w:r>
      <w:bookmarkEnd w:id="9"/>
      <w:r w:rsidR="001935B9" w:rsidRPr="00040A9B">
        <w:rPr>
          <w:rFonts w:cs="Arial"/>
          <w:color w:val="auto"/>
          <w:sz w:val="20"/>
          <w:szCs w:val="20"/>
        </w:rPr>
        <w:t xml:space="preserve"> od podpisa pogodbe.</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3AFD68D0" w14:textId="5FDDE1C0" w:rsidR="00B51C54" w:rsidRPr="00040A9B"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187F49" w:rsidRPr="00040A9B">
        <w:rPr>
          <w:rFonts w:cs="Arial"/>
          <w:iCs/>
          <w:color w:val="auto"/>
          <w:sz w:val="20"/>
          <w:szCs w:val="20"/>
        </w:rPr>
        <w:t xml:space="preserve">na </w:t>
      </w:r>
      <w:r w:rsidR="00DF12D6">
        <w:rPr>
          <w:rFonts w:cs="Arial"/>
          <w:iCs/>
          <w:color w:val="auto"/>
          <w:sz w:val="20"/>
          <w:szCs w:val="20"/>
        </w:rPr>
        <w:t>FCO naročnik razloženo</w:t>
      </w:r>
      <w:r w:rsidR="00B23CAC" w:rsidRPr="00040A9B">
        <w:rPr>
          <w:rFonts w:cs="Arial"/>
          <w:iCs/>
          <w:color w:val="auto"/>
          <w:sz w:val="20"/>
          <w:szCs w:val="20"/>
        </w:rPr>
        <w:t>:</w:t>
      </w:r>
      <w:r w:rsidR="009B33A4" w:rsidRPr="00040A9B">
        <w:rPr>
          <w:rFonts w:cs="Arial"/>
          <w:iCs/>
          <w:color w:val="auto"/>
          <w:sz w:val="20"/>
          <w:szCs w:val="20"/>
        </w:rPr>
        <w:t xml:space="preserve"> </w:t>
      </w:r>
      <w:r w:rsidR="00B23CAC" w:rsidRPr="00040A9B">
        <w:rPr>
          <w:rFonts w:cs="Arial"/>
          <w:iCs/>
          <w:color w:val="auto"/>
          <w:sz w:val="20"/>
          <w:szCs w:val="20"/>
        </w:rPr>
        <w:t>Zagrebška cesta 30</w:t>
      </w:r>
      <w:r w:rsidR="009B33A4" w:rsidRPr="00040A9B">
        <w:rPr>
          <w:rFonts w:cs="Arial"/>
          <w:iCs/>
          <w:color w:val="auto"/>
          <w:sz w:val="20"/>
          <w:szCs w:val="20"/>
        </w:rPr>
        <w:t>, 2000 Maribor.</w:t>
      </w:r>
    </w:p>
    <w:p w14:paraId="26AAB9EC" w14:textId="77777777" w:rsidR="001935B9" w:rsidRPr="00040A9B" w:rsidRDefault="001935B9"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040A9B">
        <w:rPr>
          <w:rFonts w:cs="Arial"/>
          <w:iCs/>
          <w:color w:val="auto"/>
          <w:sz w:val="20"/>
          <w:szCs w:val="20"/>
        </w:rPr>
        <w:t xml:space="preserve">Naročnik prevzame </w:t>
      </w:r>
      <w:r w:rsidR="007A41C8" w:rsidRPr="00040A9B">
        <w:rPr>
          <w:rFonts w:cs="Arial"/>
          <w:iCs/>
          <w:color w:val="auto"/>
          <w:sz w:val="20"/>
          <w:szCs w:val="20"/>
        </w:rPr>
        <w:t>blago</w:t>
      </w:r>
      <w:r w:rsidRPr="00040A9B">
        <w:rPr>
          <w:rFonts w:cs="Arial"/>
          <w:iCs/>
          <w:color w:val="auto"/>
          <w:sz w:val="20"/>
          <w:szCs w:val="20"/>
        </w:rPr>
        <w:t xml:space="preserve"> pod pogojem, da je </w:t>
      </w:r>
      <w:r w:rsidR="007A41C8" w:rsidRPr="00040A9B">
        <w:rPr>
          <w:rFonts w:cs="Arial"/>
          <w:iCs/>
          <w:color w:val="auto"/>
          <w:sz w:val="20"/>
          <w:szCs w:val="20"/>
        </w:rPr>
        <w:t xml:space="preserve">blago </w:t>
      </w:r>
      <w:r w:rsidRPr="00040A9B">
        <w:rPr>
          <w:rFonts w:cs="Arial"/>
          <w:iCs/>
          <w:color w:val="auto"/>
          <w:sz w:val="20"/>
          <w:szCs w:val="20"/>
        </w:rPr>
        <w:t>novo,</w:t>
      </w:r>
      <w:r w:rsidR="00C43345" w:rsidRPr="00040A9B">
        <w:rPr>
          <w:rFonts w:cs="Arial"/>
          <w:iCs/>
          <w:color w:val="auto"/>
          <w:sz w:val="20"/>
          <w:szCs w:val="20"/>
        </w:rPr>
        <w:t xml:space="preserve"> </w:t>
      </w:r>
      <w:r w:rsidRPr="00040A9B">
        <w:rPr>
          <w:rFonts w:cs="Arial"/>
          <w:iCs/>
          <w:color w:val="auto"/>
          <w:sz w:val="20"/>
          <w:szCs w:val="20"/>
        </w:rPr>
        <w:t xml:space="preserve">tehnično brezhibno, nekarambolirano, nepoškodovano in opremljeno z obvezno opremo ter </w:t>
      </w:r>
      <w:r w:rsidR="00ED2127" w:rsidRPr="00040A9B">
        <w:rPr>
          <w:rFonts w:cs="Arial"/>
          <w:iCs/>
          <w:color w:val="auto"/>
          <w:sz w:val="20"/>
          <w:szCs w:val="20"/>
        </w:rPr>
        <w:t xml:space="preserve">da </w:t>
      </w:r>
      <w:r w:rsidR="002C3E9E" w:rsidRPr="00040A9B">
        <w:rPr>
          <w:rFonts w:cs="Arial"/>
          <w:color w:val="auto"/>
          <w:sz w:val="20"/>
          <w:szCs w:val="20"/>
        </w:rPr>
        <w:t>dobavitelj</w:t>
      </w:r>
      <w:r w:rsidR="00ED2127" w:rsidRPr="00040A9B">
        <w:rPr>
          <w:rFonts w:cs="Arial"/>
          <w:iCs/>
          <w:color w:val="auto"/>
          <w:sz w:val="20"/>
          <w:szCs w:val="20"/>
        </w:rPr>
        <w:t xml:space="preserve"> naročniku preda</w:t>
      </w:r>
      <w:r w:rsidR="007A41C8" w:rsidRPr="00040A9B">
        <w:rPr>
          <w:rFonts w:cs="Arial"/>
          <w:iCs/>
          <w:color w:val="auto"/>
          <w:sz w:val="20"/>
          <w:szCs w:val="20"/>
        </w:rPr>
        <w:t xml:space="preserve"> vso</w:t>
      </w:r>
      <w:r w:rsidR="00ED2127" w:rsidRPr="00040A9B">
        <w:rPr>
          <w:rFonts w:cs="Arial"/>
          <w:iCs/>
          <w:color w:val="auto"/>
          <w:sz w:val="20"/>
          <w:szCs w:val="20"/>
        </w:rPr>
        <w:t xml:space="preserve"> </w:t>
      </w:r>
      <w:r w:rsidR="00467650">
        <w:rPr>
          <w:rFonts w:cs="Arial"/>
          <w:iCs/>
          <w:color w:val="auto"/>
          <w:sz w:val="20"/>
          <w:szCs w:val="20"/>
        </w:rPr>
        <w:t>zahtevano</w:t>
      </w:r>
      <w:r w:rsidR="00B23CAC" w:rsidRPr="00040A9B">
        <w:rPr>
          <w:rFonts w:cs="Arial"/>
          <w:iCs/>
          <w:color w:val="auto"/>
          <w:sz w:val="20"/>
          <w:szCs w:val="20"/>
        </w:rPr>
        <w:t xml:space="preserve"> </w:t>
      </w:r>
      <w:r w:rsidR="002C2346" w:rsidRPr="00040A9B">
        <w:rPr>
          <w:rFonts w:cs="Arial"/>
          <w:iCs/>
          <w:color w:val="auto"/>
          <w:sz w:val="20"/>
          <w:szCs w:val="20"/>
        </w:rPr>
        <w:t>dokumentacijo</w:t>
      </w:r>
      <w:r w:rsidR="00467650">
        <w:rPr>
          <w:rFonts w:cs="Arial"/>
          <w:iCs/>
          <w:color w:val="auto"/>
          <w:sz w:val="20"/>
          <w:szCs w:val="20"/>
        </w:rPr>
        <w:t xml:space="preserve"> in opravi vse storitve, kot je to </w:t>
      </w:r>
      <w:r w:rsidR="00A02738">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29BA30" w14:textId="77777777" w:rsidR="006227A1" w:rsidRPr="00040A9B" w:rsidRDefault="006227A1" w:rsidP="001935B9">
      <w:pPr>
        <w:jc w:val="both"/>
        <w:rPr>
          <w:rFonts w:cs="Arial"/>
          <w:iCs/>
          <w:color w:val="auto"/>
          <w:sz w:val="20"/>
          <w:szCs w:val="20"/>
        </w:rPr>
      </w:pPr>
    </w:p>
    <w:p w14:paraId="491B701A" w14:textId="34E6BB6B"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predpisi </w:t>
      </w:r>
      <w:r w:rsidRPr="00040A9B">
        <w:rPr>
          <w:rFonts w:cs="Arial"/>
          <w:iCs/>
          <w:color w:val="auto"/>
          <w:sz w:val="20"/>
          <w:szCs w:val="20"/>
        </w:rPr>
        <w:t>potrebna za takojšnjo registracijo ter nemoteno uporabo</w:t>
      </w:r>
      <w:r w:rsidR="008A3542" w:rsidRPr="00040A9B">
        <w:rPr>
          <w:rFonts w:cs="Arial"/>
          <w:iCs/>
          <w:color w:val="auto"/>
          <w:sz w:val="20"/>
          <w:szCs w:val="20"/>
        </w:rPr>
        <w:t xml:space="preserve"> blaga</w:t>
      </w:r>
      <w:r w:rsidRPr="00040A9B">
        <w:rPr>
          <w:rFonts w:cs="Arial"/>
          <w:iCs/>
          <w:color w:val="auto"/>
          <w:sz w:val="20"/>
          <w:szCs w:val="20"/>
        </w:rPr>
        <w:t>,</w:t>
      </w:r>
      <w:r w:rsidR="008A3542" w:rsidRPr="00040A9B">
        <w:rPr>
          <w:rFonts w:cs="Arial"/>
          <w:iCs/>
          <w:color w:val="auto"/>
          <w:sz w:val="20"/>
          <w:szCs w:val="20"/>
        </w:rPr>
        <w:t xml:space="preserve"> </w:t>
      </w:r>
      <w:r w:rsidRPr="00040A9B">
        <w:rPr>
          <w:rFonts w:cs="Arial"/>
          <w:iCs/>
          <w:color w:val="auto"/>
          <w:sz w:val="20"/>
          <w:szCs w:val="20"/>
        </w:rPr>
        <w:t xml:space="preserve">kar pogodbeni stranki oziroma njuna pooblaščena predstavnika potrdita s podpisom </w:t>
      </w:r>
      <w:r w:rsidR="005F5A36" w:rsidRPr="00040A9B">
        <w:rPr>
          <w:rFonts w:cs="Arial"/>
          <w:iCs/>
          <w:color w:val="auto"/>
          <w:sz w:val="20"/>
          <w:szCs w:val="20"/>
        </w:rPr>
        <w:t xml:space="preserve">primopredajnega </w:t>
      </w:r>
      <w:r w:rsidRPr="00040A9B">
        <w:rPr>
          <w:rFonts w:cs="Arial"/>
          <w:iCs/>
          <w:color w:val="auto"/>
          <w:sz w:val="20"/>
          <w:szCs w:val="20"/>
        </w:rPr>
        <w:t>zapisnika, ki postane priloga in sestavni del te pogodbe.</w:t>
      </w:r>
      <w:r w:rsidR="00911C12">
        <w:rPr>
          <w:rFonts w:cs="Arial"/>
          <w:iCs/>
          <w:color w:val="auto"/>
          <w:sz w:val="20"/>
          <w:szCs w:val="20"/>
        </w:rPr>
        <w:t xml:space="preserve"> P</w:t>
      </w:r>
      <w:r w:rsidR="00911C12" w:rsidRPr="00911C12">
        <w:rPr>
          <w:rFonts w:cs="Arial"/>
          <w:iCs/>
          <w:color w:val="auto"/>
          <w:sz w:val="20"/>
          <w:szCs w:val="20"/>
        </w:rPr>
        <w:t>odpis prevzemnika na primopredajnem zapisniku mora biti čitljiv (tiskano ime in priimek).</w:t>
      </w:r>
    </w:p>
    <w:p w14:paraId="4CB4E6D3" w14:textId="77777777" w:rsidR="008A3542" w:rsidRPr="00040A9B" w:rsidRDefault="008A3542" w:rsidP="001935B9">
      <w:pPr>
        <w:jc w:val="both"/>
        <w:rPr>
          <w:rFonts w:cs="Arial"/>
          <w:iCs/>
          <w:color w:val="auto"/>
          <w:sz w:val="20"/>
          <w:szCs w:val="20"/>
        </w:rPr>
      </w:pPr>
    </w:p>
    <w:p w14:paraId="4E5F41F8" w14:textId="35C91EF1"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r w:rsidR="00911C12">
        <w:rPr>
          <w:rFonts w:cs="Arial"/>
          <w:iCs/>
          <w:color w:val="auto"/>
          <w:sz w:val="20"/>
          <w:szCs w:val="20"/>
        </w:rPr>
        <w:t xml:space="preserve"> </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68535CB" w14:textId="5BAC9D8F" w:rsidR="007A41C8" w:rsidRPr="00040A9B" w:rsidRDefault="007A41C8" w:rsidP="007A41C8">
      <w:pPr>
        <w:jc w:val="both"/>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2F6D7760" w14:textId="77777777" w:rsidR="007A41C8" w:rsidRPr="00040A9B" w:rsidRDefault="007A41C8" w:rsidP="007A41C8">
      <w:pPr>
        <w:jc w:val="both"/>
        <w:rPr>
          <w:sz w:val="20"/>
          <w:szCs w:val="20"/>
        </w:rPr>
      </w:pPr>
    </w:p>
    <w:p w14:paraId="1589746C" w14:textId="6357E237" w:rsidR="007A41C8" w:rsidRPr="00040A9B" w:rsidRDefault="007A41C8" w:rsidP="007A41C8">
      <w:pPr>
        <w:numPr>
          <w:ilvl w:val="12"/>
          <w:numId w:val="0"/>
        </w:numPr>
        <w:jc w:val="both"/>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5543FED7" w14:textId="46C485D9"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2C94735F" w14:textId="6F0C0005"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561AC140" w14:textId="7203A464"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5B74A7DD" w14:textId="77777777"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73CA28CC" w14:textId="1D458F55" w:rsidR="00911C12" w:rsidRDefault="007A41C8" w:rsidP="00911C12">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dokazila o prejemu izjav o lastnostih, atestov in garancijskih listov ter navodil za uporabo in vzdrževanje blaga in opreme</w:t>
      </w:r>
      <w:r w:rsidR="00911C12">
        <w:rPr>
          <w:rFonts w:ascii="Titillium Web" w:hAnsi="Titillium Web"/>
          <w:sz w:val="20"/>
        </w:rPr>
        <w:t>.</w:t>
      </w:r>
    </w:p>
    <w:p w14:paraId="4319B55B" w14:textId="77777777" w:rsidR="00911C12" w:rsidRPr="00911C12" w:rsidRDefault="00911C12" w:rsidP="00911C12">
      <w:pPr>
        <w:spacing w:line="240" w:lineRule="auto"/>
        <w:contextualSpacing/>
        <w:rPr>
          <w:sz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lastRenderedPageBreak/>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559BB9A9"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41847763" w:rsidR="00EB5AEB" w:rsidRPr="00EB5AEB" w:rsidRDefault="00911C12" w:rsidP="00EB5AEB">
      <w:pPr>
        <w:spacing w:line="240" w:lineRule="auto"/>
        <w:jc w:val="both"/>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00EB5AEB" w:rsidRPr="00EB5AEB">
        <w:rPr>
          <w:iCs/>
          <w:sz w:val="20"/>
          <w:szCs w:val="20"/>
        </w:rPr>
        <w:t xml:space="preserve">Dobavitelj mora na e-računu obvezno navesti številko pogodbe, številko javnega naročila in številko naročilnice. V nasprotnem primeru bo </w:t>
      </w:r>
      <w:r w:rsidR="00460A42" w:rsidRPr="00EB5AEB">
        <w:rPr>
          <w:iCs/>
          <w:sz w:val="20"/>
          <w:szCs w:val="20"/>
        </w:rPr>
        <w:t>e-račun</w:t>
      </w:r>
      <w:r w:rsidR="00460A42">
        <w:rPr>
          <w:iCs/>
          <w:sz w:val="20"/>
          <w:szCs w:val="20"/>
        </w:rPr>
        <w:t xml:space="preserve"> </w:t>
      </w:r>
      <w:r w:rsidR="00EB5AEB" w:rsidRPr="00EB5AEB">
        <w:rPr>
          <w:iCs/>
          <w:sz w:val="20"/>
          <w:szCs w:val="20"/>
        </w:rPr>
        <w:t>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72E507E6"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00460A42">
        <w:rPr>
          <w:rFonts w:eastAsia="Calibri"/>
          <w:iCs/>
          <w:sz w:val="20"/>
          <w:szCs w:val="20"/>
        </w:rPr>
        <w:t>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00460A42"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2514C51B"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40675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sidR="00460A42">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06294024" w14:textId="77777777" w:rsidR="00EC6153" w:rsidRDefault="00EC6153" w:rsidP="00A30ACC">
      <w:pPr>
        <w:overflowPunct w:val="0"/>
        <w:autoSpaceDE w:val="0"/>
        <w:autoSpaceDN w:val="0"/>
        <w:adjustRightInd w:val="0"/>
        <w:textAlignment w:val="baseline"/>
        <w:rPr>
          <w:rFonts w:cstheme="minorHAnsi"/>
          <w:color w:val="000000" w:themeColor="text1"/>
        </w:rPr>
      </w:pPr>
    </w:p>
    <w:p w14:paraId="294A23E2" w14:textId="2F750A55" w:rsidR="00EC6153" w:rsidRPr="00911C12" w:rsidRDefault="00911C12" w:rsidP="00911C12">
      <w:pPr>
        <w:spacing w:line="240" w:lineRule="auto"/>
        <w:jc w:val="both"/>
        <w:rPr>
          <w:sz w:val="20"/>
          <w:szCs w:val="20"/>
        </w:rPr>
      </w:pPr>
      <w:r w:rsidRPr="00911C12">
        <w:rPr>
          <w:sz w:val="20"/>
          <w:szCs w:val="20"/>
        </w:rPr>
        <w:t xml:space="preserve">Plačilo </w:t>
      </w:r>
      <w:r w:rsidR="00460A42">
        <w:rPr>
          <w:sz w:val="20"/>
          <w:szCs w:val="20"/>
        </w:rPr>
        <w:t>e-</w:t>
      </w:r>
      <w:r w:rsidRPr="00911C12">
        <w:rPr>
          <w:sz w:val="20"/>
          <w:szCs w:val="20"/>
        </w:rPr>
        <w:t>računa izbranega ponudnika je pogojeno s pravočasno predajo ustreznega finančnega zavarovanja za garancijsko dobo.</w:t>
      </w:r>
    </w:p>
    <w:p w14:paraId="20C33659" w14:textId="77777777" w:rsidR="00EC6153" w:rsidRDefault="00EC6153" w:rsidP="00A30ACC">
      <w:pPr>
        <w:overflowPunct w:val="0"/>
        <w:autoSpaceDE w:val="0"/>
        <w:autoSpaceDN w:val="0"/>
        <w:adjustRightInd w:val="0"/>
        <w:textAlignment w:val="baseline"/>
        <w:rPr>
          <w:rFonts w:cstheme="minorHAnsi"/>
          <w:color w:val="000000" w:themeColor="text1"/>
        </w:rPr>
      </w:pPr>
    </w:p>
    <w:p w14:paraId="6B3C8EED" w14:textId="77777777" w:rsidR="00911C12" w:rsidRPr="00040A9B" w:rsidRDefault="00911C12" w:rsidP="00A30ACC">
      <w:pPr>
        <w:overflowPunct w:val="0"/>
        <w:autoSpaceDE w:val="0"/>
        <w:autoSpaceDN w:val="0"/>
        <w:adjustRightInd w:val="0"/>
        <w:textAlignment w:val="baseline"/>
        <w:rPr>
          <w:rFonts w:cs="Arial"/>
          <w:color w:val="auto"/>
          <w:sz w:val="20"/>
          <w:szCs w:val="20"/>
        </w:rPr>
      </w:pPr>
    </w:p>
    <w:p w14:paraId="63807010"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GARANCIJA IN ODPRAVA NAPAK</w:t>
      </w:r>
    </w:p>
    <w:p w14:paraId="5157EE87" w14:textId="77777777" w:rsidR="00C8214C" w:rsidRPr="00040A9B" w:rsidRDefault="00C8214C" w:rsidP="00C8214C">
      <w:pPr>
        <w:rPr>
          <w:rFonts w:eastAsia="Calibri"/>
          <w:sz w:val="20"/>
          <w:szCs w:val="20"/>
        </w:rPr>
      </w:pPr>
    </w:p>
    <w:p w14:paraId="35668D4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8240AF8" w14:textId="77777777" w:rsidR="00875BBE" w:rsidRDefault="00875BBE" w:rsidP="00A30ACC">
      <w:pPr>
        <w:tabs>
          <w:tab w:val="left" w:pos="1418"/>
          <w:tab w:val="left" w:pos="1702"/>
        </w:tabs>
        <w:jc w:val="both"/>
        <w:rPr>
          <w:rFonts w:cs="Arial"/>
          <w:color w:val="auto"/>
          <w:sz w:val="20"/>
          <w:szCs w:val="20"/>
        </w:rPr>
      </w:pPr>
    </w:p>
    <w:p w14:paraId="27F4F0B9" w14:textId="5D6D60B6" w:rsidR="006227A1" w:rsidRPr="00040A9B" w:rsidRDefault="00040A9B" w:rsidP="00A30ACC">
      <w:pPr>
        <w:tabs>
          <w:tab w:val="left" w:pos="1418"/>
          <w:tab w:val="left" w:pos="1702"/>
        </w:tabs>
        <w:jc w:val="both"/>
        <w:rPr>
          <w:rFonts w:cs="Arial"/>
          <w:color w:val="auto"/>
          <w:sz w:val="20"/>
          <w:szCs w:val="20"/>
        </w:rPr>
      </w:pPr>
      <w:r w:rsidRPr="00040A9B">
        <w:rPr>
          <w:rFonts w:cs="Arial"/>
          <w:color w:val="auto"/>
          <w:sz w:val="20"/>
          <w:szCs w:val="20"/>
        </w:rPr>
        <w:t xml:space="preserve">Garancijski rok traja </w:t>
      </w:r>
      <w:r>
        <w:rPr>
          <w:rFonts w:cs="Arial"/>
          <w:color w:val="auto"/>
          <w:sz w:val="20"/>
          <w:szCs w:val="20"/>
        </w:rPr>
        <w:fldChar w:fldCharType="begin">
          <w:ffData>
            <w:name w:val="Besedilo492"/>
            <w:enabled/>
            <w:calcOnExit w:val="0"/>
            <w:textInput/>
          </w:ffData>
        </w:fldChar>
      </w:r>
      <w:bookmarkStart w:id="10" w:name="Besedilo492"/>
      <w:r>
        <w:rPr>
          <w:rFonts w:cs="Arial"/>
          <w:color w:val="auto"/>
          <w:sz w:val="20"/>
          <w:szCs w:val="20"/>
        </w:rPr>
        <w:instrText xml:space="preserve"> FORMTEXT </w:instrText>
      </w:r>
      <w:r>
        <w:rPr>
          <w:rFonts w:cs="Arial"/>
          <w:color w:val="auto"/>
          <w:sz w:val="20"/>
          <w:szCs w:val="20"/>
        </w:rPr>
      </w:r>
      <w:r>
        <w:rPr>
          <w:rFonts w:cs="Arial"/>
          <w:color w:val="auto"/>
          <w:sz w:val="20"/>
          <w:szCs w:val="20"/>
        </w:rPr>
        <w:fldChar w:fldCharType="separate"/>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color w:val="auto"/>
          <w:sz w:val="20"/>
          <w:szCs w:val="20"/>
        </w:rPr>
        <w:fldChar w:fldCharType="end"/>
      </w:r>
      <w:bookmarkEnd w:id="10"/>
      <w:r>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00B63E21" w:rsidRPr="00040A9B">
        <w:rPr>
          <w:rFonts w:cs="Arial"/>
          <w:color w:val="auto"/>
          <w:sz w:val="20"/>
          <w:szCs w:val="20"/>
        </w:rPr>
        <w:t xml:space="preserve">oziroma s podpisom </w:t>
      </w:r>
      <w:r w:rsidR="005F5A36" w:rsidRPr="00040A9B">
        <w:rPr>
          <w:rFonts w:cs="Arial"/>
          <w:color w:val="auto"/>
          <w:sz w:val="20"/>
          <w:szCs w:val="20"/>
        </w:rPr>
        <w:t xml:space="preserve">primopredajnega </w:t>
      </w:r>
      <w:r w:rsidR="00C43345" w:rsidRPr="00040A9B">
        <w:rPr>
          <w:rFonts w:cs="Arial"/>
          <w:color w:val="auto"/>
          <w:sz w:val="20"/>
          <w:szCs w:val="20"/>
        </w:rPr>
        <w:t>zapisnika</w:t>
      </w:r>
      <w:r w:rsidR="00A30ACC" w:rsidRPr="00040A9B">
        <w:rPr>
          <w:rFonts w:cs="Arial"/>
          <w:color w:val="auto"/>
          <w:sz w:val="20"/>
          <w:szCs w:val="20"/>
        </w:rPr>
        <w:t xml:space="preserve">. </w:t>
      </w:r>
      <w:r w:rsidR="006227A1" w:rsidRPr="00040A9B">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1C5EF80C" w:rsidR="006227A1" w:rsidRPr="00040A9B" w:rsidRDefault="006227A1" w:rsidP="00032A92">
      <w:pPr>
        <w:jc w:val="both"/>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lastRenderedPageBreak/>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638D892D"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5"/>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E8565A">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E8565A">
            <w:pPr>
              <w:spacing w:line="240" w:lineRule="auto"/>
              <w:jc w:val="both"/>
              <w:rPr>
                <w:rFonts w:cs="Arial"/>
                <w:sz w:val="20"/>
                <w:szCs w:val="20"/>
              </w:rPr>
            </w:pPr>
          </w:p>
        </w:tc>
      </w:tr>
      <w:tr w:rsidR="009D5DCE" w:rsidRPr="00AE32F0" w14:paraId="522CC393"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E8565A">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E8565A">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lastRenderedPageBreak/>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w:t>
      </w:r>
      <w:r w:rsidRPr="00AE32F0">
        <w:rPr>
          <w:rFonts w:cs="Arial"/>
          <w:sz w:val="20"/>
          <w:szCs w:val="20"/>
        </w:rPr>
        <w:lastRenderedPageBreak/>
        <w:t>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Dobavitelj je dolžan najkasneje v petnajstih (15)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20EB4612" w14:textId="77777777" w:rsidR="00EB5AEB" w:rsidRPr="00AE32F0" w:rsidRDefault="00EB5AEB" w:rsidP="00EB5AEB">
      <w:pPr>
        <w:spacing w:line="240" w:lineRule="auto"/>
        <w:jc w:val="both"/>
        <w:rPr>
          <w:rFonts w:eastAsia="Calibri"/>
          <w:sz w:val="20"/>
          <w:szCs w:val="20"/>
        </w:rPr>
      </w:pPr>
    </w:p>
    <w:p w14:paraId="7CEBDC07"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7F650149"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60EF3A63"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49FE552"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99153FF" w14:textId="568BE1E4" w:rsidR="00EF1AFD" w:rsidRDefault="00EF1AFD" w:rsidP="00EB5AEB">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52D5036" w14:textId="37F05248"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Pr="00AE32F0"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423FB654" w14:textId="77777777" w:rsidR="00162AAD" w:rsidRDefault="00162AAD"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Pr="00AE32F0" w:rsidRDefault="00EB5AEB"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 xml:space="preserve">5) delovnih dni od </w:t>
      </w:r>
      <w:r w:rsidRPr="00AE32F0">
        <w:rPr>
          <w:rFonts w:cs="Times New Roman"/>
          <w:color w:val="auto"/>
          <w:sz w:val="20"/>
          <w:szCs w:val="20"/>
          <w:lang w:eastAsia="en-US"/>
        </w:rPr>
        <w:lastRenderedPageBreak/>
        <w:t>naročnikovega poziva, naročniku predložiti novo finančno zavarovanje za dobro izvedbo pogodbenih obveznosti – bianco menico z menično izjavo, v višini ne unovčene vrednosti.</w:t>
      </w:r>
    </w:p>
    <w:p w14:paraId="557EA88F" w14:textId="77777777" w:rsidR="00CE2C36" w:rsidRDefault="00CE2C36"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6C29421" w14:textId="77777777" w:rsidR="00EB5AEB" w:rsidRDefault="00EB5AEB" w:rsidP="00EB5AEB">
      <w:pPr>
        <w:spacing w:line="240" w:lineRule="auto"/>
        <w:jc w:val="both"/>
        <w:rPr>
          <w:rFonts w:cs="Times New Roman"/>
          <w:color w:val="auto"/>
          <w:sz w:val="20"/>
          <w:szCs w:val="20"/>
          <w:lang w:eastAsia="en-US"/>
        </w:rPr>
      </w:pPr>
    </w:p>
    <w:p w14:paraId="01B99E38" w14:textId="2B8D9EE0"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48F770DB" w14:textId="77777777" w:rsidR="00EB5AEB" w:rsidRPr="009A023F" w:rsidRDefault="00EB5AEB" w:rsidP="00EB5AEB">
      <w:pPr>
        <w:spacing w:line="240" w:lineRule="auto"/>
        <w:jc w:val="both"/>
        <w:rPr>
          <w:rFonts w:cs="Times New Roman"/>
          <w:color w:val="auto"/>
          <w:sz w:val="20"/>
          <w:szCs w:val="20"/>
          <w:lang w:eastAsia="en-US"/>
        </w:rPr>
      </w:pPr>
    </w:p>
    <w:p w14:paraId="57B16956" w14:textId="77777777" w:rsidR="00EB5AEB" w:rsidRPr="0081352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4C22E8AD" w14:textId="77777777" w:rsidR="00EB5AEB" w:rsidRDefault="00EB5AEB" w:rsidP="00EB5AEB">
      <w:pPr>
        <w:spacing w:line="240" w:lineRule="auto"/>
        <w:jc w:val="both"/>
        <w:rPr>
          <w:rFonts w:eastAsia="Calibri"/>
          <w:sz w:val="20"/>
          <w:szCs w:val="20"/>
        </w:rPr>
      </w:pPr>
    </w:p>
    <w:p w14:paraId="56CE1CED" w14:textId="56ADB699" w:rsidR="00CF3F40" w:rsidRPr="00875BBE" w:rsidRDefault="00EB5AEB" w:rsidP="00EB5AEB">
      <w:pPr>
        <w:spacing w:line="240" w:lineRule="auto"/>
        <w:jc w:val="both"/>
        <w:rPr>
          <w:rFonts w:eastAsia="Calibri"/>
          <w:color w:val="auto"/>
          <w:sz w:val="20"/>
          <w:szCs w:val="20"/>
        </w:rPr>
      </w:pPr>
      <w:r w:rsidRPr="00AE32F0">
        <w:rPr>
          <w:rFonts w:eastAsia="Calibri"/>
          <w:sz w:val="20"/>
          <w:szCs w:val="20"/>
        </w:rPr>
        <w:t xml:space="preserve">Dobavitelj je dolžan najkasneje v petnajstih (15) dneh </w:t>
      </w:r>
      <w:r>
        <w:rPr>
          <w:rFonts w:eastAsia="Calibri"/>
          <w:sz w:val="20"/>
          <w:szCs w:val="20"/>
        </w:rPr>
        <w:t xml:space="preserve">po podpisu </w:t>
      </w:r>
      <w:r w:rsidR="00CF3F40">
        <w:rPr>
          <w:rFonts w:eastAsia="Calibri"/>
          <w:sz w:val="20"/>
          <w:szCs w:val="20"/>
        </w:rPr>
        <w:t>primopredajnega</w:t>
      </w:r>
      <w:r>
        <w:rPr>
          <w:rFonts w:eastAsia="Calibri"/>
          <w:sz w:val="20"/>
          <w:szCs w:val="20"/>
        </w:rPr>
        <w:t xml:space="preserve"> zapisnika</w:t>
      </w:r>
      <w:r w:rsidRPr="00AE32F0">
        <w:rPr>
          <w:rFonts w:eastAsia="Calibri"/>
          <w:sz w:val="20"/>
          <w:szCs w:val="20"/>
        </w:rPr>
        <w:t xml:space="preserve">, naročniku predložiti bianco </w:t>
      </w:r>
      <w:r w:rsidRPr="00875BBE">
        <w:rPr>
          <w:rFonts w:eastAsia="Calibri"/>
          <w:color w:val="auto"/>
          <w:sz w:val="20"/>
          <w:szCs w:val="20"/>
        </w:rPr>
        <w:t xml:space="preserve">menico s podpisano in žigosano menično izjavo, v višini pet odstotkov (5 %) pogodbene vrednosti (z DDV). Finančno zavarovanje za odpravo napak v garancijskem roku mora veljati še najmanj 30 dni po poteku </w:t>
      </w:r>
      <w:r w:rsidR="00CF3F40" w:rsidRPr="00875BBE">
        <w:rPr>
          <w:rFonts w:eastAsia="Calibri"/>
          <w:color w:val="auto"/>
          <w:sz w:val="20"/>
          <w:szCs w:val="20"/>
        </w:rPr>
        <w:t>garancijskega roka</w:t>
      </w:r>
      <w:r w:rsidR="00875BBE">
        <w:rPr>
          <w:rFonts w:eastAsia="Calibri"/>
          <w:color w:val="auto"/>
          <w:sz w:val="20"/>
          <w:szCs w:val="20"/>
        </w:rPr>
        <w:t xml:space="preserve"> iz </w:t>
      </w:r>
      <w:r w:rsidR="00875BBE" w:rsidRPr="00875BBE">
        <w:rPr>
          <w:rFonts w:eastAsia="Calibri"/>
          <w:color w:val="auto"/>
          <w:sz w:val="20"/>
          <w:szCs w:val="20"/>
        </w:rPr>
        <w:t>12</w:t>
      </w:r>
      <w:r w:rsidR="00CF3F40" w:rsidRPr="00875BBE">
        <w:rPr>
          <w:rFonts w:eastAsia="Calibri"/>
          <w:color w:val="auto"/>
          <w:sz w:val="20"/>
          <w:szCs w:val="20"/>
        </w:rPr>
        <w:t>. člen</w:t>
      </w:r>
      <w:r w:rsidR="00875BBE">
        <w:rPr>
          <w:rFonts w:eastAsia="Calibri"/>
          <w:color w:val="auto"/>
          <w:sz w:val="20"/>
          <w:szCs w:val="20"/>
        </w:rPr>
        <w:t>a</w:t>
      </w:r>
      <w:r w:rsidR="00CF3F40" w:rsidRPr="00875BBE">
        <w:rPr>
          <w:rFonts w:eastAsia="Calibri"/>
          <w:color w:val="auto"/>
          <w:sz w:val="20"/>
          <w:szCs w:val="20"/>
        </w:rPr>
        <w:t xml:space="preserve"> te pogodbe.</w:t>
      </w:r>
    </w:p>
    <w:p w14:paraId="5D00F6BD" w14:textId="77777777" w:rsidR="00EB5AEB" w:rsidRPr="00AE32F0" w:rsidRDefault="00EB5AEB" w:rsidP="00EB5AEB">
      <w:pPr>
        <w:spacing w:line="240" w:lineRule="auto"/>
        <w:jc w:val="both"/>
        <w:rPr>
          <w:rFonts w:eastAsia="Calibri"/>
          <w:sz w:val="20"/>
          <w:szCs w:val="20"/>
        </w:rPr>
      </w:pPr>
    </w:p>
    <w:p w14:paraId="09069FEF" w14:textId="77777777" w:rsidR="00EB5AEB" w:rsidRDefault="00EB5AEB" w:rsidP="00EB5AEB">
      <w:pPr>
        <w:spacing w:line="240" w:lineRule="auto"/>
        <w:jc w:val="both"/>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5E323D2F" w14:textId="77777777" w:rsidR="00EB5AEB" w:rsidRPr="00323B73" w:rsidRDefault="00EB5AEB" w:rsidP="00EB5AEB">
      <w:pPr>
        <w:pStyle w:val="Odstavekseznama"/>
        <w:numPr>
          <w:ilvl w:val="0"/>
          <w:numId w:val="65"/>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862181A" w14:textId="77777777" w:rsidR="00EB5AEB" w:rsidRPr="00323B73" w:rsidRDefault="00EB5AEB" w:rsidP="00EB5AEB">
      <w:pPr>
        <w:pStyle w:val="Odstavekseznama"/>
        <w:numPr>
          <w:ilvl w:val="0"/>
          <w:numId w:val="65"/>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76438A17" w14:textId="77777777" w:rsidR="00EB5AEB" w:rsidRDefault="00EB5AEB" w:rsidP="00EB5AEB">
      <w:pPr>
        <w:spacing w:line="240" w:lineRule="auto"/>
        <w:jc w:val="both"/>
        <w:rPr>
          <w:rFonts w:eastAsia="Calibri"/>
          <w:sz w:val="20"/>
          <w:szCs w:val="20"/>
        </w:rPr>
      </w:pPr>
    </w:p>
    <w:p w14:paraId="1372F119" w14:textId="77777777" w:rsidR="00CF3F40" w:rsidRDefault="00EB5AEB" w:rsidP="00EB5AEB">
      <w:pPr>
        <w:spacing w:line="240" w:lineRule="auto"/>
        <w:jc w:val="both"/>
        <w:rPr>
          <w:rFonts w:eastAsia="Calibri"/>
          <w:sz w:val="20"/>
          <w:szCs w:val="20"/>
        </w:rPr>
      </w:pPr>
      <w:r>
        <w:rPr>
          <w:rFonts w:eastAsia="Calibri"/>
          <w:sz w:val="20"/>
          <w:szCs w:val="20"/>
        </w:rPr>
        <w:t>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w:t>
      </w:r>
      <w:r w:rsidR="00CF3F40">
        <w:rPr>
          <w:rFonts w:eastAsia="Calibri"/>
          <w:sz w:val="20"/>
          <w:szCs w:val="20"/>
        </w:rPr>
        <w:t xml:space="preserve"> </w:t>
      </w:r>
    </w:p>
    <w:p w14:paraId="5114440B" w14:textId="77777777" w:rsidR="00CF3F40" w:rsidRDefault="00CF3F40" w:rsidP="00EB5AEB">
      <w:pPr>
        <w:spacing w:line="240" w:lineRule="auto"/>
        <w:jc w:val="both"/>
        <w:rPr>
          <w:rFonts w:eastAsia="Calibri"/>
          <w:sz w:val="20"/>
          <w:szCs w:val="20"/>
        </w:rPr>
      </w:pPr>
    </w:p>
    <w:p w14:paraId="18157CBC" w14:textId="2FCEA663" w:rsidR="00EB5AEB" w:rsidRDefault="00CF3F40" w:rsidP="00EB5AEB">
      <w:pPr>
        <w:spacing w:line="240" w:lineRule="auto"/>
        <w:jc w:val="both"/>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0B5EECD3" w14:textId="77777777" w:rsidR="00EB5AEB" w:rsidRDefault="00EB5AEB" w:rsidP="00EB5AEB">
      <w:pPr>
        <w:spacing w:line="240" w:lineRule="auto"/>
        <w:jc w:val="both"/>
        <w:rPr>
          <w:rFonts w:eastAsia="Calibri"/>
          <w:sz w:val="20"/>
          <w:szCs w:val="20"/>
        </w:rPr>
      </w:pPr>
    </w:p>
    <w:p w14:paraId="53B01ACA" w14:textId="77777777" w:rsidR="00EB5AEB" w:rsidRDefault="00EB5AEB" w:rsidP="00EB5AEB">
      <w:pPr>
        <w:spacing w:line="240" w:lineRule="auto"/>
        <w:jc w:val="both"/>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2600A3CE" w14:textId="77777777" w:rsidR="00EB5AEB" w:rsidRDefault="00EB5AEB" w:rsidP="00EB5AEB">
      <w:pPr>
        <w:spacing w:line="240" w:lineRule="auto"/>
        <w:jc w:val="both"/>
        <w:rPr>
          <w:rFonts w:eastAsia="Calibri"/>
          <w:sz w:val="20"/>
          <w:szCs w:val="20"/>
        </w:rPr>
      </w:pPr>
    </w:p>
    <w:p w14:paraId="0198E94F" w14:textId="77777777" w:rsidR="00EB5AEB" w:rsidRDefault="00EB5AEB" w:rsidP="00EB5AEB">
      <w:pPr>
        <w:spacing w:line="240" w:lineRule="auto"/>
        <w:jc w:val="both"/>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332D3F5F" w14:textId="77777777" w:rsidR="00CF3F40" w:rsidRPr="00040A9B" w:rsidRDefault="00CF3F40" w:rsidP="00CF3F40">
      <w:pPr>
        <w:jc w:val="both"/>
        <w:rPr>
          <w:sz w:val="20"/>
          <w:szCs w:val="20"/>
        </w:rPr>
      </w:pPr>
    </w:p>
    <w:p w14:paraId="09F8AF29" w14:textId="77777777" w:rsidR="00CE2C36" w:rsidRDefault="00CE2C36" w:rsidP="00A30ACC">
      <w:pPr>
        <w:jc w:val="both"/>
        <w:rPr>
          <w:rFonts w:cs="Arial"/>
          <w:sz w:val="20"/>
          <w:szCs w:val="20"/>
          <w:lang w:eastAsia="ar-SA"/>
        </w:rPr>
      </w:pPr>
    </w:p>
    <w:p w14:paraId="39728477" w14:textId="77777777" w:rsidR="00CE2C36" w:rsidRPr="00040A9B" w:rsidRDefault="00CE2C36"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1" w:name="_Hlk95739917"/>
      <w:r w:rsidRPr="009D5DCE">
        <w:rPr>
          <w:rFonts w:cs="Arial"/>
          <w:b/>
          <w:bCs/>
          <w:color w:val="auto"/>
          <w:sz w:val="20"/>
          <w:szCs w:val="20"/>
        </w:rPr>
        <w:t>člen</w:t>
      </w:r>
    </w:p>
    <w:bookmarkEnd w:id="11"/>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215751A1"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w:t>
      </w:r>
      <w:r w:rsidR="00911C12" w:rsidRPr="00911C12">
        <w:rPr>
          <w:rFonts w:eastAsia="Calibri" w:cstheme="minorHAnsi"/>
          <w:sz w:val="20"/>
          <w:szCs w:val="20"/>
        </w:rPr>
        <w:t xml:space="preserve">enega odstotka (1 %) pogodbene vrednosti z DDV </w:t>
      </w:r>
      <w:r w:rsidRPr="009A023F">
        <w:rPr>
          <w:rFonts w:eastAsia="Calibri" w:cstheme="minorHAnsi"/>
          <w:sz w:val="20"/>
          <w:szCs w:val="20"/>
        </w:rPr>
        <w:t xml:space="preserve">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3593408E" w14:textId="5B9DD13E" w:rsidR="00FD0B64"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lastRenderedPageBreak/>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2"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2"/>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10111024" w14:textId="77777777" w:rsidR="00222A75" w:rsidRDefault="00222A75" w:rsidP="00A30ACC">
      <w:pPr>
        <w:jc w:val="both"/>
        <w:rPr>
          <w:rFonts w:cs="Arial"/>
          <w:sz w:val="20"/>
          <w:szCs w:val="20"/>
        </w:rPr>
      </w:pPr>
    </w:p>
    <w:p w14:paraId="70B9CD68" w14:textId="77777777" w:rsidR="00157E7C" w:rsidRPr="00040A9B" w:rsidRDefault="00157E7C"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 xml:space="preserve">Pridobljene podatke oziroma informacije ne bo razmnoževal, niti jih ne bo izkoriščal za svoje namene ter bo na zahtevo </w:t>
      </w:r>
      <w:r w:rsidRPr="001A5B36">
        <w:rPr>
          <w:sz w:val="20"/>
          <w:szCs w:val="20"/>
        </w:rPr>
        <w:lastRenderedPageBreak/>
        <w:t>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lastRenderedPageBreak/>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241AE6CF"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F23EF" w:rsidRPr="00040A9B">
        <w:rPr>
          <w:rFonts w:cs="Arial"/>
          <w:sz w:val="20"/>
          <w:szCs w:val="20"/>
          <w:lang w:eastAsia="ar-SA"/>
        </w:rPr>
        <w:t>e</w:t>
      </w:r>
      <w:r w:rsidRPr="00040A9B">
        <w:rPr>
          <w:rFonts w:cs="Arial"/>
          <w:sz w:val="20"/>
          <w:szCs w:val="20"/>
          <w:lang w:eastAsia="ar-SA"/>
        </w:rPr>
        <w:t xml:space="preserve"> strank</w:t>
      </w:r>
      <w:r w:rsidR="002F23EF" w:rsidRPr="00040A9B">
        <w:rPr>
          <w:rFonts w:cs="Arial"/>
          <w:sz w:val="20"/>
          <w:szCs w:val="20"/>
          <w:lang w:eastAsia="ar-SA"/>
        </w:rPr>
        <w:t xml:space="preserve">e so </w:t>
      </w:r>
      <w:r w:rsidRPr="00040A9B">
        <w:rPr>
          <w:rFonts w:cs="Arial"/>
          <w:sz w:val="20"/>
          <w:szCs w:val="20"/>
          <w:lang w:eastAsia="ar-SA"/>
        </w:rPr>
        <w:t>sporazumn</w:t>
      </w:r>
      <w:r w:rsidR="002F23EF" w:rsidRPr="00040A9B">
        <w:rPr>
          <w:rFonts w:cs="Arial"/>
          <w:sz w:val="20"/>
          <w:szCs w:val="20"/>
          <w:lang w:eastAsia="ar-SA"/>
        </w:rPr>
        <w:t>e,</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3B98B4B2" w14:textId="77777777" w:rsidR="00A30ACC" w:rsidRDefault="00A30ACC" w:rsidP="00A30ACC">
      <w:pPr>
        <w:rPr>
          <w:rFonts w:cs="Arial"/>
          <w:sz w:val="20"/>
          <w:szCs w:val="20"/>
          <w:lang w:eastAsia="ar-SA"/>
        </w:rPr>
      </w:pPr>
    </w:p>
    <w:p w14:paraId="0494CD8A" w14:textId="77777777" w:rsidR="00D03DFB" w:rsidRPr="00040A9B" w:rsidRDefault="00D03DFB"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lastRenderedPageBreak/>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okoljske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FF9AD1" w14:textId="77777777" w:rsidR="00984A69" w:rsidRDefault="00984A69" w:rsidP="00984A69">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43EA9269" w14:textId="77777777" w:rsidR="00984A69" w:rsidRDefault="00984A69"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22D94BF" w14:textId="77777777" w:rsidR="00984A69" w:rsidRDefault="00984A69" w:rsidP="00984A69">
      <w:pPr>
        <w:spacing w:line="240" w:lineRule="auto"/>
        <w:jc w:val="both"/>
        <w:rPr>
          <w:sz w:val="20"/>
          <w:szCs w:val="20"/>
        </w:rPr>
      </w:pPr>
      <w:r>
        <w:rPr>
          <w:sz w:val="20"/>
          <w:szCs w:val="20"/>
        </w:rPr>
        <w:t>Vsaka sprememba oziroma dopolnitev določil te pogodbe mora biti pisno dogovorjena, v obliki aneksa, ki ga podpišeta obe stranki, sicer je brez pravnega učinka.</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Pr="00040A9B" w:rsidRDefault="00A30ACC" w:rsidP="00A30ACC">
      <w:pPr>
        <w:keepNext/>
        <w:keepLines/>
        <w:jc w:val="both"/>
        <w:rPr>
          <w:rFonts w:cs="Arial"/>
          <w:color w:val="auto"/>
          <w:sz w:val="20"/>
          <w:szCs w:val="20"/>
        </w:rPr>
      </w:pPr>
    </w:p>
    <w:p w14:paraId="02750A8F" w14:textId="1305435A" w:rsidR="00A30ACC" w:rsidRPr="00040A9B" w:rsidRDefault="00A30ACC" w:rsidP="00A30ACC">
      <w:pPr>
        <w:jc w:val="both"/>
        <w:rPr>
          <w:rFonts w:eastAsia="Calibri" w:cs="Arial"/>
          <w:color w:val="auto"/>
          <w:sz w:val="20"/>
          <w:szCs w:val="20"/>
        </w:rPr>
      </w:pPr>
      <w:r w:rsidRPr="00040A9B">
        <w:rPr>
          <w:rFonts w:eastAsia="Calibri" w:cs="Arial"/>
          <w:color w:val="auto"/>
          <w:sz w:val="20"/>
          <w:szCs w:val="20"/>
        </w:rPr>
        <w:t xml:space="preserve">Pogodba je sestavljena in podpisana v </w:t>
      </w:r>
      <w:r w:rsidR="00213CDD" w:rsidRPr="00040A9B">
        <w:rPr>
          <w:rFonts w:eastAsia="Calibri" w:cs="Arial"/>
          <w:color w:val="auto"/>
          <w:sz w:val="20"/>
          <w:szCs w:val="20"/>
        </w:rPr>
        <w:t>2 (dveh)</w:t>
      </w:r>
      <w:r w:rsidRPr="00040A9B">
        <w:rPr>
          <w:rFonts w:eastAsia="Calibri" w:cs="Arial"/>
          <w:color w:val="auto"/>
          <w:sz w:val="20"/>
          <w:szCs w:val="20"/>
        </w:rPr>
        <w:t xml:space="preserve"> enakih izvodih, od katerih prejme vsaka </w:t>
      </w:r>
      <w:r w:rsidR="00613197">
        <w:rPr>
          <w:rFonts w:eastAsia="Calibri" w:cs="Arial"/>
          <w:color w:val="auto"/>
          <w:sz w:val="20"/>
          <w:szCs w:val="20"/>
        </w:rPr>
        <w:t xml:space="preserve">pogodbena </w:t>
      </w:r>
      <w:r w:rsidRPr="00040A9B">
        <w:rPr>
          <w:rFonts w:eastAsia="Calibri" w:cs="Arial"/>
          <w:color w:val="auto"/>
          <w:sz w:val="20"/>
          <w:szCs w:val="20"/>
        </w:rPr>
        <w:t>stranka</w:t>
      </w:r>
      <w:r w:rsidR="00E15431">
        <w:rPr>
          <w:rFonts w:eastAsia="Calibri" w:cs="Arial"/>
          <w:color w:val="auto"/>
          <w:sz w:val="20"/>
          <w:szCs w:val="20"/>
        </w:rPr>
        <w:t xml:space="preserve"> po</w:t>
      </w:r>
      <w:r w:rsidRPr="00040A9B">
        <w:rPr>
          <w:rFonts w:eastAsia="Calibri" w:cs="Arial"/>
          <w:color w:val="auto"/>
          <w:sz w:val="20"/>
          <w:szCs w:val="20"/>
        </w:rPr>
        <w:t xml:space="preserve"> 1 (en) izvod.</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shd w:val="clear" w:color="auto" w:fill="auto"/>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shd w:val="clear" w:color="auto" w:fill="auto"/>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shd w:val="clear" w:color="auto" w:fill="auto"/>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shd w:val="clear" w:color="auto" w:fill="auto"/>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Naročnik:</w:t>
            </w:r>
          </w:p>
        </w:tc>
        <w:tc>
          <w:tcPr>
            <w:tcW w:w="2355" w:type="dxa"/>
            <w:shd w:val="clear" w:color="auto" w:fill="auto"/>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shd w:val="clear" w:color="auto" w:fill="auto"/>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Dobavitelj</w:t>
            </w:r>
            <w:r w:rsidR="00446E47" w:rsidRPr="00040A9B">
              <w:rPr>
                <w:rFonts w:eastAsia="Calibri" w:cs="Arial"/>
                <w:color w:val="auto"/>
                <w:sz w:val="20"/>
                <w:szCs w:val="20"/>
              </w:rPr>
              <w:t>:</w:t>
            </w:r>
          </w:p>
        </w:tc>
      </w:tr>
      <w:tr w:rsidR="00DC29E6" w:rsidRPr="00040A9B" w14:paraId="4166A547" w14:textId="77777777" w:rsidTr="00F75D10">
        <w:tc>
          <w:tcPr>
            <w:tcW w:w="3423" w:type="dxa"/>
            <w:shd w:val="clear" w:color="auto" w:fill="auto"/>
          </w:tcPr>
          <w:p w14:paraId="1620BAD9" w14:textId="26CBAFDA"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Javno podjetje Nigrad, komunalno podjetje, d. o. o.</w:t>
            </w:r>
          </w:p>
        </w:tc>
        <w:tc>
          <w:tcPr>
            <w:tcW w:w="2355" w:type="dxa"/>
            <w:shd w:val="clear" w:color="auto" w:fill="auto"/>
          </w:tcPr>
          <w:p w14:paraId="00ACCC1C" w14:textId="77777777" w:rsidR="00A30ACC" w:rsidRPr="00040A9B" w:rsidRDefault="00A30ACC" w:rsidP="00F75D10">
            <w:pPr>
              <w:rPr>
                <w:rFonts w:eastAsia="Calibri" w:cs="Arial"/>
                <w:b/>
                <w:color w:val="auto"/>
                <w:sz w:val="20"/>
                <w:szCs w:val="20"/>
              </w:rPr>
            </w:pPr>
          </w:p>
        </w:tc>
        <w:tc>
          <w:tcPr>
            <w:tcW w:w="3409" w:type="dxa"/>
            <w:shd w:val="clear" w:color="auto" w:fill="auto"/>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shd w:val="clear" w:color="auto" w:fill="auto"/>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shd w:val="clear" w:color="auto" w:fill="auto"/>
          </w:tcPr>
          <w:p w14:paraId="2CF89B15" w14:textId="77777777" w:rsidR="00A30ACC" w:rsidRPr="00040A9B" w:rsidRDefault="00A30ACC" w:rsidP="00F75D10">
            <w:pPr>
              <w:rPr>
                <w:rFonts w:eastAsia="Calibri" w:cs="Arial"/>
                <w:b/>
                <w:color w:val="auto"/>
                <w:sz w:val="20"/>
                <w:szCs w:val="20"/>
              </w:rPr>
            </w:pPr>
          </w:p>
        </w:tc>
        <w:tc>
          <w:tcPr>
            <w:tcW w:w="3409" w:type="dxa"/>
            <w:shd w:val="clear" w:color="auto" w:fill="auto"/>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shd w:val="clear" w:color="auto" w:fill="auto"/>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shd w:val="clear" w:color="auto" w:fill="auto"/>
          </w:tcPr>
          <w:p w14:paraId="4A346ED2" w14:textId="77777777" w:rsidR="00A30ACC" w:rsidRPr="00040A9B" w:rsidRDefault="00A30ACC" w:rsidP="00F75D10">
            <w:pPr>
              <w:rPr>
                <w:rFonts w:eastAsia="Calibri" w:cs="Arial"/>
                <w:color w:val="auto"/>
                <w:sz w:val="20"/>
                <w:szCs w:val="20"/>
              </w:rPr>
            </w:pPr>
          </w:p>
        </w:tc>
        <w:tc>
          <w:tcPr>
            <w:tcW w:w="3409" w:type="dxa"/>
            <w:shd w:val="clear" w:color="auto" w:fill="auto"/>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shd w:val="clear" w:color="auto" w:fill="auto"/>
          </w:tcPr>
          <w:p w14:paraId="1A498980" w14:textId="4F17DF96"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shd w:val="clear" w:color="auto" w:fill="auto"/>
          </w:tcPr>
          <w:p w14:paraId="122CAB66" w14:textId="77777777" w:rsidR="00A30ACC" w:rsidRPr="00040A9B" w:rsidRDefault="00A30ACC" w:rsidP="00F75D10">
            <w:pPr>
              <w:rPr>
                <w:rFonts w:eastAsia="Calibri" w:cs="Arial"/>
                <w:color w:val="auto"/>
                <w:sz w:val="20"/>
                <w:szCs w:val="20"/>
              </w:rPr>
            </w:pPr>
          </w:p>
        </w:tc>
        <w:tc>
          <w:tcPr>
            <w:tcW w:w="3409" w:type="dxa"/>
            <w:shd w:val="clear" w:color="auto" w:fill="auto"/>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shd w:val="clear" w:color="auto" w:fill="auto"/>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22D26DCD" w14:textId="77777777" w:rsidR="00A30ACC" w:rsidRPr="00040A9B" w:rsidRDefault="00A30ACC" w:rsidP="00F75D10">
            <w:pPr>
              <w:rPr>
                <w:rFonts w:eastAsia="Calibri" w:cs="Arial"/>
                <w:color w:val="auto"/>
                <w:sz w:val="20"/>
                <w:szCs w:val="20"/>
              </w:rPr>
            </w:pPr>
          </w:p>
        </w:tc>
        <w:tc>
          <w:tcPr>
            <w:tcW w:w="3409" w:type="dxa"/>
            <w:shd w:val="clear" w:color="auto" w:fill="auto"/>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shd w:val="clear" w:color="auto" w:fill="auto"/>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shd w:val="clear" w:color="auto" w:fill="auto"/>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shd w:val="clear" w:color="auto" w:fill="auto"/>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shd w:val="clear" w:color="auto" w:fill="auto"/>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shd w:val="clear" w:color="auto" w:fill="auto"/>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7BFFD2E4" w14:textId="77777777" w:rsidR="007E46AC" w:rsidRPr="00040A9B" w:rsidRDefault="007E46AC" w:rsidP="00F75D10">
            <w:pPr>
              <w:rPr>
                <w:rFonts w:eastAsia="Calibri" w:cs="Arial"/>
                <w:color w:val="auto"/>
                <w:sz w:val="20"/>
                <w:szCs w:val="20"/>
              </w:rPr>
            </w:pPr>
          </w:p>
        </w:tc>
        <w:tc>
          <w:tcPr>
            <w:tcW w:w="3409" w:type="dxa"/>
            <w:shd w:val="clear" w:color="auto" w:fill="auto"/>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shd w:val="clear" w:color="auto" w:fill="auto"/>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5B8F53F0" w14:textId="77777777" w:rsidR="007E46AC" w:rsidRPr="00040A9B" w:rsidRDefault="007E46AC" w:rsidP="00F75D10">
            <w:pPr>
              <w:rPr>
                <w:rFonts w:eastAsia="Calibri" w:cs="Arial"/>
                <w:color w:val="auto"/>
                <w:sz w:val="20"/>
                <w:szCs w:val="20"/>
              </w:rPr>
            </w:pPr>
          </w:p>
        </w:tc>
        <w:tc>
          <w:tcPr>
            <w:tcW w:w="3409" w:type="dxa"/>
            <w:shd w:val="clear" w:color="auto" w:fill="auto"/>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8"/>
    <w:p w14:paraId="7E885C69" w14:textId="11AE1655" w:rsidR="00EB5AEB" w:rsidRPr="00E64748" w:rsidRDefault="00C94BF4" w:rsidP="00E64748">
      <w:pPr>
        <w:spacing w:line="240" w:lineRule="auto"/>
        <w:rPr>
          <w:rFonts w:cs="Arial"/>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3BB263E1" w:rsidR="00EB5AEB" w:rsidRDefault="00EB5AEB" w:rsidP="00E8565A">
            <w:pPr>
              <w:rPr>
                <w:rFonts w:cs="Times New Roman"/>
                <w:b/>
                <w:sz w:val="20"/>
                <w:szCs w:val="20"/>
              </w:rPr>
            </w:pPr>
            <w:r>
              <w:rPr>
                <w:b/>
                <w:sz w:val="20"/>
                <w:szCs w:val="20"/>
              </w:rPr>
              <w:lastRenderedPageBreak/>
              <w:t xml:space="preserve">Obrazec št. </w:t>
            </w:r>
            <w:r w:rsidR="00E64748">
              <w:rPr>
                <w:b/>
                <w:sz w:val="20"/>
                <w:szCs w:val="20"/>
              </w:rPr>
              <w:t>8</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E8565A">
        <w:tc>
          <w:tcPr>
            <w:tcW w:w="1106" w:type="dxa"/>
            <w:hideMark/>
          </w:tcPr>
          <w:p w14:paraId="49F40E50"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3"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E8565A">
        <w:tc>
          <w:tcPr>
            <w:tcW w:w="4503" w:type="dxa"/>
            <w:hideMark/>
          </w:tcPr>
          <w:p w14:paraId="1B86748F"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0DDEB012" w:rsidR="00EB5AEB"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EE0A3A">
        <w:rPr>
          <w:sz w:val="20"/>
          <w:szCs w:val="20"/>
        </w:rPr>
        <w:t>Nabava novih osnovnih sredstev v skladu s planom nabav za leto 2025 (ponovitev neoddanih sklopov)</w:t>
      </w:r>
      <w:r>
        <w:rPr>
          <w:sz w:val="20"/>
          <w:szCs w:val="20"/>
        </w:rPr>
        <w:t xml:space="preserve">«, </w:t>
      </w:r>
      <w:r>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Pr>
          <w:rFonts w:cs="Arial"/>
          <w:sz w:val="20"/>
          <w:szCs w:val="20"/>
        </w:rPr>
        <w:t xml:space="preserve">dokumentacije v zvezi z oddajo javnega naročila in ponudbe za predmetno javno naročilo, brez poprejšnjega obvestila izpolni v vseh neizpolnjenih delih za znesek v višini </w:t>
      </w:r>
      <w:r>
        <w:rPr>
          <w:sz w:val="20"/>
          <w:szCs w:val="20"/>
          <w:u w:val="single"/>
        </w:rPr>
        <w:t>10,00 % pogodbene vrednosti (z DDV)</w:t>
      </w:r>
      <w:r>
        <w:rPr>
          <w:rFonts w:cs="Arial"/>
          <w:sz w:val="20"/>
          <w:szCs w:val="20"/>
          <w:u w:val="single"/>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E8565A">
        <w:tc>
          <w:tcPr>
            <w:tcW w:w="9107" w:type="dxa"/>
            <w:tcBorders>
              <w:top w:val="nil"/>
              <w:left w:val="nil"/>
              <w:bottom w:val="single" w:sz="4" w:space="0" w:color="auto"/>
              <w:right w:val="nil"/>
            </w:tcBorders>
            <w:hideMark/>
          </w:tcPr>
          <w:p w14:paraId="10D96798" w14:textId="77777777" w:rsidR="00EB5AEB" w:rsidRDefault="00EB5AEB" w:rsidP="00E8565A">
            <w:pPr>
              <w:rPr>
                <w:rFonts w:cs="Arial"/>
                <w:sz w:val="20"/>
                <w:szCs w:val="20"/>
              </w:rPr>
            </w:pPr>
          </w:p>
        </w:tc>
      </w:tr>
      <w:tr w:rsidR="00EB5AEB" w14:paraId="7E45AB99" w14:textId="77777777" w:rsidTr="00E8565A">
        <w:tc>
          <w:tcPr>
            <w:tcW w:w="9107" w:type="dxa"/>
            <w:tcBorders>
              <w:top w:val="nil"/>
              <w:left w:val="nil"/>
              <w:bottom w:val="single" w:sz="4" w:space="0" w:color="auto"/>
              <w:right w:val="nil"/>
            </w:tcBorders>
            <w:hideMark/>
          </w:tcPr>
          <w:p w14:paraId="51567EA7"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E8565A">
        <w:tc>
          <w:tcPr>
            <w:tcW w:w="9107" w:type="dxa"/>
            <w:tcBorders>
              <w:top w:val="nil"/>
              <w:left w:val="nil"/>
              <w:bottom w:val="single" w:sz="4" w:space="0" w:color="auto"/>
              <w:right w:val="nil"/>
            </w:tcBorders>
            <w:hideMark/>
          </w:tcPr>
          <w:p w14:paraId="51D5121A"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E8565A">
        <w:tc>
          <w:tcPr>
            <w:tcW w:w="9107" w:type="dxa"/>
            <w:tcBorders>
              <w:top w:val="single" w:sz="4" w:space="0" w:color="auto"/>
              <w:left w:val="nil"/>
              <w:bottom w:val="nil"/>
              <w:right w:val="nil"/>
            </w:tcBorders>
            <w:hideMark/>
          </w:tcPr>
          <w:p w14:paraId="6D1019A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E8565A">
        <w:tc>
          <w:tcPr>
            <w:tcW w:w="9107" w:type="dxa"/>
            <w:tcBorders>
              <w:top w:val="nil"/>
              <w:left w:val="nil"/>
              <w:bottom w:val="nil"/>
              <w:right w:val="nil"/>
            </w:tcBorders>
            <w:hideMark/>
          </w:tcPr>
          <w:p w14:paraId="5A42B937" w14:textId="77777777" w:rsidR="00EB5AEB" w:rsidRDefault="00EB5AEB" w:rsidP="00E8565A">
            <w:pPr>
              <w:rPr>
                <w:rFonts w:cs="Arial"/>
                <w:sz w:val="20"/>
                <w:szCs w:val="20"/>
              </w:rPr>
            </w:pPr>
          </w:p>
        </w:tc>
      </w:tr>
      <w:tr w:rsidR="00EB5AEB" w14:paraId="3CECB5AF" w14:textId="77777777" w:rsidTr="00E8565A">
        <w:tc>
          <w:tcPr>
            <w:tcW w:w="9107" w:type="dxa"/>
            <w:tcBorders>
              <w:top w:val="nil"/>
              <w:left w:val="nil"/>
              <w:bottom w:val="single" w:sz="4" w:space="0" w:color="auto"/>
              <w:right w:val="nil"/>
            </w:tcBorders>
            <w:hideMark/>
          </w:tcPr>
          <w:p w14:paraId="3CDE72F3" w14:textId="77777777" w:rsidR="00EB5AEB" w:rsidRDefault="00EB5AEB" w:rsidP="00E8565A">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E8565A">
        <w:tc>
          <w:tcPr>
            <w:tcW w:w="3430" w:type="dxa"/>
            <w:hideMark/>
          </w:tcPr>
          <w:p w14:paraId="592E38C6"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lastRenderedPageBreak/>
              <w:t>Kraj in datum:</w:t>
            </w:r>
          </w:p>
        </w:tc>
        <w:tc>
          <w:tcPr>
            <w:tcW w:w="2067" w:type="dxa"/>
          </w:tcPr>
          <w:p w14:paraId="5D44F11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2EBA3"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E7F91"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59D14D2" w14:textId="77777777" w:rsidR="00B9021F" w:rsidRDefault="00B9021F" w:rsidP="00B9021F">
      <w:pPr>
        <w:jc w:val="both"/>
        <w:rPr>
          <w:sz w:val="20"/>
          <w:szCs w:val="20"/>
        </w:rPr>
      </w:pPr>
      <w:r w:rsidRPr="00A56A0B">
        <w:rPr>
          <w:sz w:val="20"/>
          <w:szCs w:val="20"/>
        </w:rPr>
        <w:t>Navodil</w:t>
      </w:r>
      <w:r>
        <w:rPr>
          <w:sz w:val="20"/>
          <w:szCs w:val="20"/>
        </w:rPr>
        <w:t>a</w:t>
      </w:r>
      <w:r w:rsidRPr="00A56A0B">
        <w:rPr>
          <w:sz w:val="20"/>
          <w:szCs w:val="20"/>
        </w:rPr>
        <w:t xml:space="preserve">: </w:t>
      </w:r>
    </w:p>
    <w:p w14:paraId="36348712" w14:textId="0F9191E5" w:rsidR="00B9021F" w:rsidRDefault="00B9021F" w:rsidP="00B9021F">
      <w:pPr>
        <w:numPr>
          <w:ilvl w:val="0"/>
          <w:numId w:val="69"/>
        </w:numPr>
        <w:jc w:val="both"/>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624A3D">
        <w:rPr>
          <w:sz w:val="20"/>
          <w:szCs w:val="20"/>
        </w:rPr>
        <w:t>pogodbo</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40CF6A75" w14:textId="5E9B70FA" w:rsidR="00B9021F"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48EAA6B3" w:rsidR="00EB5AEB" w:rsidRDefault="00EB5AEB" w:rsidP="00E8565A">
            <w:pPr>
              <w:rPr>
                <w:rFonts w:cs="Times New Roman"/>
                <w:b/>
                <w:sz w:val="20"/>
                <w:szCs w:val="20"/>
              </w:rPr>
            </w:pPr>
            <w:r>
              <w:rPr>
                <w:b/>
                <w:sz w:val="20"/>
                <w:szCs w:val="20"/>
              </w:rPr>
              <w:lastRenderedPageBreak/>
              <w:t xml:space="preserve">Obrazec št. </w:t>
            </w:r>
            <w:r w:rsidR="00E64748">
              <w:rPr>
                <w:b/>
                <w:sz w:val="20"/>
                <w:szCs w:val="20"/>
              </w:rPr>
              <w:t>9</w:t>
            </w:r>
          </w:p>
        </w:tc>
      </w:tr>
    </w:tbl>
    <w:p w14:paraId="339518B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4DBC8618" w14:textId="534FB79C" w:rsidR="00EB5AEB" w:rsidRDefault="00EB5AEB" w:rsidP="00EB5AEB">
      <w:pPr>
        <w:jc w:val="both"/>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EE0A3A">
        <w:rPr>
          <w:sz w:val="20"/>
          <w:szCs w:val="20"/>
        </w:rPr>
        <w:t>Nabava novih osnovnih sredstev v skladu s planom nabav za leto 2025 (ponovitev neoddanih sklopov)</w:t>
      </w:r>
      <w:r>
        <w:rPr>
          <w:sz w:val="20"/>
          <w:szCs w:val="20"/>
        </w:rPr>
        <w:t xml:space="preserve">«, </w:t>
      </w:r>
      <w:r w:rsidR="00B9021F">
        <w:rPr>
          <w:rFonts w:cs="Arial"/>
          <w:sz w:val="20"/>
          <w:szCs w:val="20"/>
        </w:rPr>
        <w:t xml:space="preserve">skladno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Pr>
          <w:sz w:val="20"/>
          <w:szCs w:val="20"/>
          <w:u w:val="single"/>
        </w:rPr>
        <w:t>5,00 % pogodbene vrednosti (z DDV)</w:t>
      </w:r>
      <w:r>
        <w:rPr>
          <w:rFonts w:cs="Arial"/>
          <w:sz w:val="20"/>
          <w:szCs w:val="20"/>
          <w:u w:val="single"/>
        </w:rPr>
        <w:t>.</w:t>
      </w:r>
    </w:p>
    <w:p w14:paraId="547125E0" w14:textId="77777777" w:rsidR="00EB5AEB" w:rsidRDefault="00EB5AEB" w:rsidP="00EB5AEB">
      <w:pPr>
        <w:jc w:val="both"/>
        <w:rPr>
          <w:rFonts w:cs="Arial"/>
          <w:sz w:val="20"/>
          <w:szCs w:val="20"/>
        </w:rPr>
      </w:pPr>
    </w:p>
    <w:p w14:paraId="13C6F671"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5D928FAB" w14:textId="77777777" w:rsidTr="00E8565A">
        <w:tc>
          <w:tcPr>
            <w:tcW w:w="9107" w:type="dxa"/>
            <w:tcBorders>
              <w:top w:val="single" w:sz="4" w:space="0" w:color="auto"/>
              <w:left w:val="nil"/>
              <w:bottom w:val="nil"/>
              <w:right w:val="nil"/>
            </w:tcBorders>
            <w:hideMark/>
          </w:tcPr>
          <w:p w14:paraId="6215134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6B3118A1" w14:textId="77777777" w:rsidR="00EB5AEB" w:rsidRDefault="00EB5AEB" w:rsidP="00EB5AEB">
      <w:pPr>
        <w:rPr>
          <w:sz w:val="20"/>
          <w:szCs w:val="20"/>
        </w:rPr>
      </w:pPr>
    </w:p>
    <w:p w14:paraId="388EAF53" w14:textId="186712A6" w:rsidR="00EB5AEB" w:rsidRPr="00211426"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B973"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977A9"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sectPr w:rsidR="00EB5AEB" w:rsidRPr="00211426"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ADF2" w14:textId="77777777" w:rsidR="005322D0" w:rsidRDefault="005322D0" w:rsidP="00CA17AB">
      <w:pPr>
        <w:spacing w:line="240" w:lineRule="auto"/>
      </w:pPr>
      <w:r>
        <w:separator/>
      </w:r>
    </w:p>
  </w:endnote>
  <w:endnote w:type="continuationSeparator" w:id="0">
    <w:p w14:paraId="1A1934AD" w14:textId="77777777" w:rsidR="005322D0" w:rsidRDefault="005322D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altName w:val="Calibri"/>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086D" w14:textId="3CC8DA1D" w:rsidR="00F21492" w:rsidRDefault="009809F1" w:rsidP="00681CD9">
    <w:pPr>
      <w:tabs>
        <w:tab w:val="center" w:pos="4862"/>
      </w:tabs>
      <w:jc w:val="both"/>
      <w:rPr>
        <w:color w:val="808080"/>
        <w:sz w:val="14"/>
        <w:szCs w:val="14"/>
      </w:rPr>
    </w:pPr>
    <w:r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22B34">
      <w:rPr>
        <w:color w:val="808080"/>
        <w:sz w:val="14"/>
        <w:szCs w:val="14"/>
      </w:rPr>
      <w:t>3.400.500,00 EUR</w:t>
    </w:r>
    <w:r w:rsidRPr="00976C55">
      <w:rPr>
        <w:color w:val="808080"/>
        <w:sz w:val="14"/>
        <w:szCs w:val="14"/>
      </w:rPr>
      <w:t>. Davčna št.: SI56143028. TRR pri OTP banka d. d. :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973C" w14:textId="77777777" w:rsidR="005322D0" w:rsidRDefault="005322D0" w:rsidP="00CA17AB">
      <w:pPr>
        <w:spacing w:line="240" w:lineRule="auto"/>
      </w:pPr>
      <w:r>
        <w:separator/>
      </w:r>
    </w:p>
  </w:footnote>
  <w:footnote w:type="continuationSeparator" w:id="0">
    <w:p w14:paraId="6CA75390" w14:textId="77777777" w:rsidR="005322D0" w:rsidRDefault="005322D0"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1C87DCF" w14:textId="3F93B050" w:rsidR="0076209C" w:rsidRPr="00E10378" w:rsidRDefault="0076209C" w:rsidP="001A0158">
      <w:pPr>
        <w:pStyle w:val="Sprotnaopomba-besedilo"/>
        <w:jc w:val="both"/>
        <w:rPr>
          <w:rFonts w:ascii="Titillium Web" w:hAnsi="Titillium Web"/>
          <w:sz w:val="18"/>
          <w:szCs w:val="18"/>
        </w:rPr>
      </w:pPr>
      <w:r>
        <w:rPr>
          <w:rStyle w:val="Sprotnaopomba-sklic"/>
        </w:rPr>
        <w:footnoteRef/>
      </w:r>
      <w:r>
        <w:t xml:space="preserve"> </w:t>
      </w:r>
      <w:r w:rsidRPr="00B838D4">
        <w:rPr>
          <w:rFonts w:ascii="Titillium Web" w:hAnsi="Titillium Web"/>
          <w:sz w:val="18"/>
          <w:szCs w:val="18"/>
        </w:rPr>
        <w:t>Čisto lahko vozilo pomeni vozilo kategorije M1</w:t>
      </w:r>
      <w:r w:rsidR="00E7485A">
        <w:rPr>
          <w:rFonts w:ascii="Titillium Web" w:hAnsi="Titillium Web"/>
          <w:sz w:val="18"/>
          <w:szCs w:val="18"/>
        </w:rPr>
        <w:t xml:space="preserve"> </w:t>
      </w:r>
      <w:r w:rsidRPr="00B838D4">
        <w:rPr>
          <w:rFonts w:ascii="Titillium Web" w:hAnsi="Titillium Web"/>
          <w:sz w:val="18"/>
          <w:szCs w:val="18"/>
        </w:rPr>
        <w:t>ali N1 z največjimi izpušnimi emisijami, izraženimi v CO</w:t>
      </w:r>
      <w:r w:rsidRPr="00185A35">
        <w:rPr>
          <w:rFonts w:ascii="Titillium Web" w:hAnsi="Titillium Web"/>
          <w:sz w:val="18"/>
          <w:szCs w:val="18"/>
          <w:vertAlign w:val="subscript"/>
        </w:rPr>
        <w:t>2</w:t>
      </w:r>
      <w:r w:rsidRPr="00B838D4">
        <w:rPr>
          <w:rFonts w:ascii="Titillium Web" w:hAnsi="Titillium Web"/>
          <w:sz w:val="18"/>
          <w:szCs w:val="18"/>
        </w:rPr>
        <w:t xml:space="preserve"> g/km, in emisijami onesnaževal pri dejanski vožnji pod odstotkom veljavnih mejnih vrednosti emisij iz Tabele 2 </w:t>
      </w:r>
      <w:hyperlink r:id="rId1" w:history="1">
        <w:r w:rsidR="00B838D4" w:rsidRPr="00B838D4">
          <w:rPr>
            <w:rStyle w:val="Hiperpovezava"/>
            <w:rFonts w:ascii="Titillium Web" w:hAnsi="Titillium Web"/>
            <w:sz w:val="18"/>
            <w:szCs w:val="18"/>
          </w:rPr>
          <w:t>Priloge 2</w:t>
        </w:r>
      </w:hyperlink>
      <w:r w:rsidR="00B838D4">
        <w:rPr>
          <w:rFonts w:ascii="Titillium Web" w:hAnsi="Titillium Web"/>
          <w:sz w:val="18"/>
          <w:szCs w:val="18"/>
        </w:rPr>
        <w:t xml:space="preserve"> </w:t>
      </w:r>
      <w:r w:rsidR="00B838D4" w:rsidRPr="00B838D4">
        <w:rPr>
          <w:rFonts w:ascii="Titillium Web" w:hAnsi="Titillium Web"/>
          <w:sz w:val="18"/>
          <w:szCs w:val="18"/>
        </w:rPr>
        <w:t>Uredbe o zelenem javnem naročanju (Uradni list RS, št. 51/17, 64/19, 121/21 in 132/23).</w:t>
      </w:r>
      <w:r w:rsidR="001810F6">
        <w:rPr>
          <w:rFonts w:ascii="Titillium Web" w:hAnsi="Titillium Web"/>
          <w:sz w:val="18"/>
          <w:szCs w:val="18"/>
        </w:rPr>
        <w:t xml:space="preserve"> </w:t>
      </w:r>
      <w:r w:rsidR="001810F6" w:rsidRPr="00630CD0">
        <w:rPr>
          <w:rFonts w:ascii="Titillium Web" w:hAnsi="Titillium Web"/>
          <w:sz w:val="18"/>
          <w:szCs w:val="18"/>
          <w:u w:val="single"/>
        </w:rPr>
        <w:t>Ponudnik mora k ponudbi predložiti ustrezna dokazila, iz katerih izhaja, da je ponujeno vozilo čisto lahko vozilo.</w:t>
      </w:r>
    </w:p>
    <w:p w14:paraId="07EDBCC6" w14:textId="77777777" w:rsidR="003B3FA7" w:rsidRDefault="003B3FA7">
      <w:pPr>
        <w:pStyle w:val="Sprotnaopomba-besedilo"/>
      </w:pPr>
    </w:p>
  </w:footnote>
  <w:footnote w:id="3">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BAD7D62"/>
    <w:multiLevelType w:val="hybridMultilevel"/>
    <w:tmpl w:val="6910F4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2"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9"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6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4"/>
  </w:num>
  <w:num w:numId="5" w16cid:durableId="1922136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6"/>
  </w:num>
  <w:num w:numId="7" w16cid:durableId="160854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3"/>
  </w:num>
  <w:num w:numId="9" w16cid:durableId="789399189">
    <w:abstractNumId w:val="27"/>
  </w:num>
  <w:num w:numId="10" w16cid:durableId="1576284596">
    <w:abstractNumId w:val="12"/>
  </w:num>
  <w:num w:numId="11" w16cid:durableId="171649741">
    <w:abstractNumId w:val="63"/>
  </w:num>
  <w:num w:numId="12" w16cid:durableId="1014694104">
    <w:abstractNumId w:val="11"/>
  </w:num>
  <w:num w:numId="13" w16cid:durableId="98528765">
    <w:abstractNumId w:val="41"/>
  </w:num>
  <w:num w:numId="14" w16cid:durableId="1618636899">
    <w:abstractNumId w:val="5"/>
  </w:num>
  <w:num w:numId="15" w16cid:durableId="1179732920">
    <w:abstractNumId w:val="64"/>
  </w:num>
  <w:num w:numId="16" w16cid:durableId="678847006">
    <w:abstractNumId w:val="10"/>
  </w:num>
  <w:num w:numId="17" w16cid:durableId="71902987">
    <w:abstractNumId w:val="17"/>
  </w:num>
  <w:num w:numId="18" w16cid:durableId="32583747">
    <w:abstractNumId w:val="7"/>
  </w:num>
  <w:num w:numId="19" w16cid:durableId="1056854245">
    <w:abstractNumId w:val="18"/>
  </w:num>
  <w:num w:numId="20" w16cid:durableId="2015570572">
    <w:abstractNumId w:val="49"/>
  </w:num>
  <w:num w:numId="21" w16cid:durableId="97331349">
    <w:abstractNumId w:val="20"/>
  </w:num>
  <w:num w:numId="22" w16cid:durableId="455179048">
    <w:abstractNumId w:val="47"/>
  </w:num>
  <w:num w:numId="23" w16cid:durableId="1943564532">
    <w:abstractNumId w:val="67"/>
  </w:num>
  <w:num w:numId="24" w16cid:durableId="57483997">
    <w:abstractNumId w:val="13"/>
  </w:num>
  <w:num w:numId="25" w16cid:durableId="687565712">
    <w:abstractNumId w:val="29"/>
  </w:num>
  <w:num w:numId="26" w16cid:durableId="915632854">
    <w:abstractNumId w:val="58"/>
  </w:num>
  <w:num w:numId="27" w16cid:durableId="1556970484">
    <w:abstractNumId w:val="55"/>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2"/>
  </w:num>
  <w:num w:numId="33" w16cid:durableId="1352487067">
    <w:abstractNumId w:val="28"/>
  </w:num>
  <w:num w:numId="34" w16cid:durableId="384984035">
    <w:abstractNumId w:val="38"/>
  </w:num>
  <w:num w:numId="35" w16cid:durableId="1112552892">
    <w:abstractNumId w:val="39"/>
  </w:num>
  <w:num w:numId="36" w16cid:durableId="478349673">
    <w:abstractNumId w:val="48"/>
  </w:num>
  <w:num w:numId="37" w16cid:durableId="907812336">
    <w:abstractNumId w:val="50"/>
  </w:num>
  <w:num w:numId="38" w16cid:durableId="1070351549">
    <w:abstractNumId w:val="53"/>
  </w:num>
  <w:num w:numId="39" w16cid:durableId="1390614936">
    <w:abstractNumId w:val="62"/>
  </w:num>
  <w:num w:numId="40" w16cid:durableId="2099908955">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31"/>
  </w:num>
  <w:num w:numId="42" w16cid:durableId="2085955682">
    <w:abstractNumId w:val="60"/>
  </w:num>
  <w:num w:numId="43" w16cid:durableId="2067992727">
    <w:abstractNumId w:val="16"/>
  </w:num>
  <w:num w:numId="44" w16cid:durableId="1787311014">
    <w:abstractNumId w:val="19"/>
  </w:num>
  <w:num w:numId="45" w16cid:durableId="1196385694">
    <w:abstractNumId w:val="59"/>
  </w:num>
  <w:num w:numId="46" w16cid:durableId="805665248">
    <w:abstractNumId w:val="35"/>
  </w:num>
  <w:num w:numId="47" w16cid:durableId="1004895722">
    <w:abstractNumId w:val="33"/>
  </w:num>
  <w:num w:numId="48" w16cid:durableId="1440249807">
    <w:abstractNumId w:val="15"/>
  </w:num>
  <w:num w:numId="49" w16cid:durableId="538712821">
    <w:abstractNumId w:val="46"/>
  </w:num>
  <w:num w:numId="50" w16cid:durableId="1294672853">
    <w:abstractNumId w:val="57"/>
  </w:num>
  <w:num w:numId="51" w16cid:durableId="1688949651">
    <w:abstractNumId w:val="52"/>
  </w:num>
  <w:num w:numId="52" w16cid:durableId="1646279983">
    <w:abstractNumId w:val="0"/>
  </w:num>
  <w:num w:numId="53" w16cid:durableId="101806330">
    <w:abstractNumId w:val="26"/>
  </w:num>
  <w:num w:numId="54" w16cid:durableId="1882352976">
    <w:abstractNumId w:val="44"/>
  </w:num>
  <w:num w:numId="55" w16cid:durableId="1693219805">
    <w:abstractNumId w:val="40"/>
  </w:num>
  <w:num w:numId="56" w16cid:durableId="1779641402">
    <w:abstractNumId w:val="66"/>
  </w:num>
  <w:num w:numId="57" w16cid:durableId="1596398903">
    <w:abstractNumId w:val="56"/>
  </w:num>
  <w:num w:numId="58" w16cid:durableId="1032418260">
    <w:abstractNumId w:val="21"/>
  </w:num>
  <w:num w:numId="59" w16cid:durableId="493187036">
    <w:abstractNumId w:val="25"/>
  </w:num>
  <w:num w:numId="60" w16cid:durableId="71002202">
    <w:abstractNumId w:val="34"/>
  </w:num>
  <w:num w:numId="61" w16cid:durableId="1286692135">
    <w:abstractNumId w:val="8"/>
  </w:num>
  <w:num w:numId="62" w16cid:durableId="241574630">
    <w:abstractNumId w:val="54"/>
  </w:num>
  <w:num w:numId="63" w16cid:durableId="1055160178">
    <w:abstractNumId w:val="45"/>
  </w:num>
  <w:num w:numId="64" w16cid:durableId="1909220778">
    <w:abstractNumId w:val="32"/>
  </w:num>
  <w:num w:numId="65" w16cid:durableId="1703286925">
    <w:abstractNumId w:val="68"/>
  </w:num>
  <w:num w:numId="66" w16cid:durableId="115148170">
    <w:abstractNumId w:val="37"/>
  </w:num>
  <w:num w:numId="67" w16cid:durableId="1951741528">
    <w:abstractNumId w:val="30"/>
  </w:num>
  <w:num w:numId="68" w16cid:durableId="461311669">
    <w:abstractNumId w:val="42"/>
  </w:num>
  <w:num w:numId="69" w16cid:durableId="1926114108">
    <w:abstractNumId w:val="51"/>
  </w:num>
  <w:num w:numId="70" w16cid:durableId="2096584742">
    <w:abstractNumId w:val="65"/>
  </w:num>
  <w:num w:numId="71"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7585"/>
    <w:rsid w:val="00017C8D"/>
    <w:rsid w:val="0002403E"/>
    <w:rsid w:val="00032A92"/>
    <w:rsid w:val="00033470"/>
    <w:rsid w:val="000342ED"/>
    <w:rsid w:val="00040A9B"/>
    <w:rsid w:val="0004667D"/>
    <w:rsid w:val="000525F3"/>
    <w:rsid w:val="000529FC"/>
    <w:rsid w:val="0006279B"/>
    <w:rsid w:val="00062B66"/>
    <w:rsid w:val="00064A67"/>
    <w:rsid w:val="000667AE"/>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B80"/>
    <w:rsid w:val="000B32BA"/>
    <w:rsid w:val="000B65D3"/>
    <w:rsid w:val="000B6884"/>
    <w:rsid w:val="000B7D0A"/>
    <w:rsid w:val="000C078B"/>
    <w:rsid w:val="000D532C"/>
    <w:rsid w:val="000D7C78"/>
    <w:rsid w:val="000E0DE5"/>
    <w:rsid w:val="000E1703"/>
    <w:rsid w:val="000E27DF"/>
    <w:rsid w:val="000E2BD0"/>
    <w:rsid w:val="000E2C93"/>
    <w:rsid w:val="000E4338"/>
    <w:rsid w:val="000E493F"/>
    <w:rsid w:val="000E6CD9"/>
    <w:rsid w:val="000E6E8E"/>
    <w:rsid w:val="000F0260"/>
    <w:rsid w:val="000F259B"/>
    <w:rsid w:val="001006BA"/>
    <w:rsid w:val="00102E2E"/>
    <w:rsid w:val="001049C2"/>
    <w:rsid w:val="00106BE7"/>
    <w:rsid w:val="00111965"/>
    <w:rsid w:val="001224F3"/>
    <w:rsid w:val="00124110"/>
    <w:rsid w:val="001259BA"/>
    <w:rsid w:val="00131F21"/>
    <w:rsid w:val="00133A73"/>
    <w:rsid w:val="001364CB"/>
    <w:rsid w:val="00141D67"/>
    <w:rsid w:val="001462FC"/>
    <w:rsid w:val="00155363"/>
    <w:rsid w:val="0015547D"/>
    <w:rsid w:val="00155F39"/>
    <w:rsid w:val="00156BE2"/>
    <w:rsid w:val="00157342"/>
    <w:rsid w:val="00157E7C"/>
    <w:rsid w:val="00162AAD"/>
    <w:rsid w:val="001636C6"/>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C196E"/>
    <w:rsid w:val="001C4393"/>
    <w:rsid w:val="001C7B8F"/>
    <w:rsid w:val="001D358A"/>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43EF"/>
    <w:rsid w:val="00205D8F"/>
    <w:rsid w:val="00207CF6"/>
    <w:rsid w:val="0021129C"/>
    <w:rsid w:val="00211426"/>
    <w:rsid w:val="00213908"/>
    <w:rsid w:val="00213CDD"/>
    <w:rsid w:val="002155B4"/>
    <w:rsid w:val="00216206"/>
    <w:rsid w:val="002229B3"/>
    <w:rsid w:val="00222A75"/>
    <w:rsid w:val="00222D31"/>
    <w:rsid w:val="002261C3"/>
    <w:rsid w:val="0022729A"/>
    <w:rsid w:val="00232247"/>
    <w:rsid w:val="00235C7E"/>
    <w:rsid w:val="00235CF7"/>
    <w:rsid w:val="00241D5D"/>
    <w:rsid w:val="00242AB5"/>
    <w:rsid w:val="00245455"/>
    <w:rsid w:val="002472EC"/>
    <w:rsid w:val="002522E4"/>
    <w:rsid w:val="00257660"/>
    <w:rsid w:val="00257729"/>
    <w:rsid w:val="00257B83"/>
    <w:rsid w:val="002606D7"/>
    <w:rsid w:val="002608E7"/>
    <w:rsid w:val="00260EB1"/>
    <w:rsid w:val="00266A57"/>
    <w:rsid w:val="0026767B"/>
    <w:rsid w:val="002836C9"/>
    <w:rsid w:val="00293DCE"/>
    <w:rsid w:val="002941CD"/>
    <w:rsid w:val="00295BD2"/>
    <w:rsid w:val="002A1BF3"/>
    <w:rsid w:val="002A2D9B"/>
    <w:rsid w:val="002B1084"/>
    <w:rsid w:val="002B2A82"/>
    <w:rsid w:val="002B3E66"/>
    <w:rsid w:val="002B7E42"/>
    <w:rsid w:val="002C052E"/>
    <w:rsid w:val="002C119F"/>
    <w:rsid w:val="002C2346"/>
    <w:rsid w:val="002C3C5A"/>
    <w:rsid w:val="002C3E9E"/>
    <w:rsid w:val="002C40EB"/>
    <w:rsid w:val="002C6D4D"/>
    <w:rsid w:val="002E3D4F"/>
    <w:rsid w:val="002F1A1A"/>
    <w:rsid w:val="002F23EF"/>
    <w:rsid w:val="002F29FD"/>
    <w:rsid w:val="002F3356"/>
    <w:rsid w:val="003013B9"/>
    <w:rsid w:val="00301DDB"/>
    <w:rsid w:val="003024D3"/>
    <w:rsid w:val="00302E0A"/>
    <w:rsid w:val="003074D5"/>
    <w:rsid w:val="00307B51"/>
    <w:rsid w:val="00307BCA"/>
    <w:rsid w:val="00310807"/>
    <w:rsid w:val="00314040"/>
    <w:rsid w:val="00315E8C"/>
    <w:rsid w:val="00322F1A"/>
    <w:rsid w:val="00330414"/>
    <w:rsid w:val="003332E7"/>
    <w:rsid w:val="00344083"/>
    <w:rsid w:val="00344CD8"/>
    <w:rsid w:val="00352FCD"/>
    <w:rsid w:val="00355119"/>
    <w:rsid w:val="00365609"/>
    <w:rsid w:val="003667DA"/>
    <w:rsid w:val="003716DC"/>
    <w:rsid w:val="00371E9D"/>
    <w:rsid w:val="00372201"/>
    <w:rsid w:val="00385231"/>
    <w:rsid w:val="00392E2E"/>
    <w:rsid w:val="0039455A"/>
    <w:rsid w:val="003A0C6A"/>
    <w:rsid w:val="003A0E06"/>
    <w:rsid w:val="003A2281"/>
    <w:rsid w:val="003A7255"/>
    <w:rsid w:val="003A7AE6"/>
    <w:rsid w:val="003B3FA7"/>
    <w:rsid w:val="003C1236"/>
    <w:rsid w:val="003C2BF4"/>
    <w:rsid w:val="003D11AB"/>
    <w:rsid w:val="003D42C0"/>
    <w:rsid w:val="003E4555"/>
    <w:rsid w:val="003E556A"/>
    <w:rsid w:val="003E7004"/>
    <w:rsid w:val="003E7C5E"/>
    <w:rsid w:val="003F1FF6"/>
    <w:rsid w:val="003F3F70"/>
    <w:rsid w:val="003F41EE"/>
    <w:rsid w:val="00400C64"/>
    <w:rsid w:val="004044B6"/>
    <w:rsid w:val="00421BEB"/>
    <w:rsid w:val="00423BA5"/>
    <w:rsid w:val="00423F1C"/>
    <w:rsid w:val="004251F7"/>
    <w:rsid w:val="00426014"/>
    <w:rsid w:val="00427735"/>
    <w:rsid w:val="00430850"/>
    <w:rsid w:val="0043124D"/>
    <w:rsid w:val="00432968"/>
    <w:rsid w:val="00433876"/>
    <w:rsid w:val="00436056"/>
    <w:rsid w:val="004426CC"/>
    <w:rsid w:val="0044431C"/>
    <w:rsid w:val="00446E47"/>
    <w:rsid w:val="00460A42"/>
    <w:rsid w:val="00461AB2"/>
    <w:rsid w:val="00462B2A"/>
    <w:rsid w:val="00466C6A"/>
    <w:rsid w:val="00467650"/>
    <w:rsid w:val="0047194C"/>
    <w:rsid w:val="004719B3"/>
    <w:rsid w:val="00471FB9"/>
    <w:rsid w:val="0047204E"/>
    <w:rsid w:val="00472EFB"/>
    <w:rsid w:val="00473F4E"/>
    <w:rsid w:val="00477EAF"/>
    <w:rsid w:val="00490E84"/>
    <w:rsid w:val="00494128"/>
    <w:rsid w:val="004A1A55"/>
    <w:rsid w:val="004A23A3"/>
    <w:rsid w:val="004A49C6"/>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F1796"/>
    <w:rsid w:val="00506CF2"/>
    <w:rsid w:val="00512D47"/>
    <w:rsid w:val="005210AD"/>
    <w:rsid w:val="00526605"/>
    <w:rsid w:val="00527E9F"/>
    <w:rsid w:val="005322D0"/>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7972"/>
    <w:rsid w:val="005A38F6"/>
    <w:rsid w:val="005A6C52"/>
    <w:rsid w:val="005B615F"/>
    <w:rsid w:val="005C0D29"/>
    <w:rsid w:val="005C45DD"/>
    <w:rsid w:val="005C6DC0"/>
    <w:rsid w:val="005D23B4"/>
    <w:rsid w:val="005D2525"/>
    <w:rsid w:val="005D4C90"/>
    <w:rsid w:val="005D4F15"/>
    <w:rsid w:val="005D73D5"/>
    <w:rsid w:val="005E1146"/>
    <w:rsid w:val="005E25B9"/>
    <w:rsid w:val="005E2C80"/>
    <w:rsid w:val="005F08C8"/>
    <w:rsid w:val="005F27C4"/>
    <w:rsid w:val="005F54E9"/>
    <w:rsid w:val="005F5A36"/>
    <w:rsid w:val="005F5D25"/>
    <w:rsid w:val="006045E3"/>
    <w:rsid w:val="006045F2"/>
    <w:rsid w:val="00613197"/>
    <w:rsid w:val="0061466C"/>
    <w:rsid w:val="006152AB"/>
    <w:rsid w:val="00621FA8"/>
    <w:rsid w:val="006227A1"/>
    <w:rsid w:val="00623219"/>
    <w:rsid w:val="00624A3D"/>
    <w:rsid w:val="00630CD0"/>
    <w:rsid w:val="0063118A"/>
    <w:rsid w:val="00633D07"/>
    <w:rsid w:val="00645107"/>
    <w:rsid w:val="006456CD"/>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C027F"/>
    <w:rsid w:val="006C0C7D"/>
    <w:rsid w:val="006C50B8"/>
    <w:rsid w:val="006D084F"/>
    <w:rsid w:val="006D12C7"/>
    <w:rsid w:val="006D48B7"/>
    <w:rsid w:val="006E057E"/>
    <w:rsid w:val="006E1F7F"/>
    <w:rsid w:val="006E2020"/>
    <w:rsid w:val="006F182D"/>
    <w:rsid w:val="006F2926"/>
    <w:rsid w:val="00703D83"/>
    <w:rsid w:val="007054F5"/>
    <w:rsid w:val="00706301"/>
    <w:rsid w:val="0071053C"/>
    <w:rsid w:val="00711AFC"/>
    <w:rsid w:val="00712517"/>
    <w:rsid w:val="007154BD"/>
    <w:rsid w:val="00716E1A"/>
    <w:rsid w:val="00720142"/>
    <w:rsid w:val="00720977"/>
    <w:rsid w:val="00721A97"/>
    <w:rsid w:val="00722F15"/>
    <w:rsid w:val="00723BEE"/>
    <w:rsid w:val="007248FC"/>
    <w:rsid w:val="00724D28"/>
    <w:rsid w:val="00727DB5"/>
    <w:rsid w:val="00730432"/>
    <w:rsid w:val="0073249E"/>
    <w:rsid w:val="00732934"/>
    <w:rsid w:val="007341A7"/>
    <w:rsid w:val="007355C6"/>
    <w:rsid w:val="0073579A"/>
    <w:rsid w:val="00737794"/>
    <w:rsid w:val="007479FD"/>
    <w:rsid w:val="00750E5D"/>
    <w:rsid w:val="00751DF0"/>
    <w:rsid w:val="00756F43"/>
    <w:rsid w:val="007612F7"/>
    <w:rsid w:val="0076209C"/>
    <w:rsid w:val="00763842"/>
    <w:rsid w:val="00764DFA"/>
    <w:rsid w:val="00766DEF"/>
    <w:rsid w:val="007722D1"/>
    <w:rsid w:val="00773B48"/>
    <w:rsid w:val="007831AA"/>
    <w:rsid w:val="007903AE"/>
    <w:rsid w:val="007A2EDD"/>
    <w:rsid w:val="007A41C8"/>
    <w:rsid w:val="007A6874"/>
    <w:rsid w:val="007A6F6E"/>
    <w:rsid w:val="007B029B"/>
    <w:rsid w:val="007B2CAA"/>
    <w:rsid w:val="007C0E9B"/>
    <w:rsid w:val="007C4804"/>
    <w:rsid w:val="007C4E8B"/>
    <w:rsid w:val="007C5C95"/>
    <w:rsid w:val="007D1C70"/>
    <w:rsid w:val="007D1CA9"/>
    <w:rsid w:val="007D29F9"/>
    <w:rsid w:val="007D460D"/>
    <w:rsid w:val="007D5570"/>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33566"/>
    <w:rsid w:val="008340B7"/>
    <w:rsid w:val="008436A5"/>
    <w:rsid w:val="00847681"/>
    <w:rsid w:val="00850863"/>
    <w:rsid w:val="00852846"/>
    <w:rsid w:val="00861EFC"/>
    <w:rsid w:val="00867DE6"/>
    <w:rsid w:val="008717CA"/>
    <w:rsid w:val="0087439D"/>
    <w:rsid w:val="008755A6"/>
    <w:rsid w:val="00875BBE"/>
    <w:rsid w:val="008764D0"/>
    <w:rsid w:val="008766D4"/>
    <w:rsid w:val="00876940"/>
    <w:rsid w:val="00876C7E"/>
    <w:rsid w:val="008808B3"/>
    <w:rsid w:val="00883475"/>
    <w:rsid w:val="0088449F"/>
    <w:rsid w:val="00886C21"/>
    <w:rsid w:val="0089043C"/>
    <w:rsid w:val="008973CD"/>
    <w:rsid w:val="008A0D23"/>
    <w:rsid w:val="008A160D"/>
    <w:rsid w:val="008A3126"/>
    <w:rsid w:val="008A3542"/>
    <w:rsid w:val="008B0B2B"/>
    <w:rsid w:val="008C15B3"/>
    <w:rsid w:val="008C5302"/>
    <w:rsid w:val="008C5996"/>
    <w:rsid w:val="008C61F2"/>
    <w:rsid w:val="008C6891"/>
    <w:rsid w:val="008D1519"/>
    <w:rsid w:val="008D1755"/>
    <w:rsid w:val="008D2B72"/>
    <w:rsid w:val="008D589F"/>
    <w:rsid w:val="008D6A53"/>
    <w:rsid w:val="008E03EE"/>
    <w:rsid w:val="008E0CEA"/>
    <w:rsid w:val="008E6923"/>
    <w:rsid w:val="008F1DAE"/>
    <w:rsid w:val="008F4D2C"/>
    <w:rsid w:val="008F7F7A"/>
    <w:rsid w:val="00900292"/>
    <w:rsid w:val="00901661"/>
    <w:rsid w:val="00901929"/>
    <w:rsid w:val="00905C8D"/>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1A3A"/>
    <w:rsid w:val="00932905"/>
    <w:rsid w:val="00940316"/>
    <w:rsid w:val="00943655"/>
    <w:rsid w:val="00945F4A"/>
    <w:rsid w:val="00946DA0"/>
    <w:rsid w:val="00951820"/>
    <w:rsid w:val="00952583"/>
    <w:rsid w:val="00954365"/>
    <w:rsid w:val="009621E5"/>
    <w:rsid w:val="009631DE"/>
    <w:rsid w:val="00963E5E"/>
    <w:rsid w:val="0097046F"/>
    <w:rsid w:val="00977FC4"/>
    <w:rsid w:val="009809F1"/>
    <w:rsid w:val="00984A69"/>
    <w:rsid w:val="009859C9"/>
    <w:rsid w:val="009A2726"/>
    <w:rsid w:val="009A42AF"/>
    <w:rsid w:val="009A4CF9"/>
    <w:rsid w:val="009B33A4"/>
    <w:rsid w:val="009B5A66"/>
    <w:rsid w:val="009C241D"/>
    <w:rsid w:val="009D27FE"/>
    <w:rsid w:val="009D486B"/>
    <w:rsid w:val="009D5DCE"/>
    <w:rsid w:val="009D6CE8"/>
    <w:rsid w:val="009E1E0B"/>
    <w:rsid w:val="009E259A"/>
    <w:rsid w:val="009E3557"/>
    <w:rsid w:val="009E36AF"/>
    <w:rsid w:val="009E497F"/>
    <w:rsid w:val="009E6906"/>
    <w:rsid w:val="009F1BA7"/>
    <w:rsid w:val="00A02738"/>
    <w:rsid w:val="00A051FC"/>
    <w:rsid w:val="00A12F80"/>
    <w:rsid w:val="00A21FF9"/>
    <w:rsid w:val="00A26718"/>
    <w:rsid w:val="00A30ACC"/>
    <w:rsid w:val="00A353E5"/>
    <w:rsid w:val="00A406FC"/>
    <w:rsid w:val="00A438B3"/>
    <w:rsid w:val="00A439CF"/>
    <w:rsid w:val="00A43B17"/>
    <w:rsid w:val="00A44A39"/>
    <w:rsid w:val="00A53FBD"/>
    <w:rsid w:val="00A671F0"/>
    <w:rsid w:val="00A70FF5"/>
    <w:rsid w:val="00A840AB"/>
    <w:rsid w:val="00A86984"/>
    <w:rsid w:val="00A87077"/>
    <w:rsid w:val="00A93FA4"/>
    <w:rsid w:val="00A94E1E"/>
    <w:rsid w:val="00AB4762"/>
    <w:rsid w:val="00AB4DA3"/>
    <w:rsid w:val="00AB51C6"/>
    <w:rsid w:val="00AB525C"/>
    <w:rsid w:val="00AB6701"/>
    <w:rsid w:val="00AB6E4D"/>
    <w:rsid w:val="00AC0448"/>
    <w:rsid w:val="00AC2C6A"/>
    <w:rsid w:val="00AC2CD1"/>
    <w:rsid w:val="00AC7C35"/>
    <w:rsid w:val="00AC7F39"/>
    <w:rsid w:val="00AD45B4"/>
    <w:rsid w:val="00AE0096"/>
    <w:rsid w:val="00AE0B37"/>
    <w:rsid w:val="00AE319A"/>
    <w:rsid w:val="00AE4B65"/>
    <w:rsid w:val="00AE5705"/>
    <w:rsid w:val="00AF551E"/>
    <w:rsid w:val="00B007C8"/>
    <w:rsid w:val="00B03CD5"/>
    <w:rsid w:val="00B07750"/>
    <w:rsid w:val="00B15348"/>
    <w:rsid w:val="00B21CD5"/>
    <w:rsid w:val="00B229A3"/>
    <w:rsid w:val="00B23CAC"/>
    <w:rsid w:val="00B24B7A"/>
    <w:rsid w:val="00B263CE"/>
    <w:rsid w:val="00B27CE5"/>
    <w:rsid w:val="00B30468"/>
    <w:rsid w:val="00B361D1"/>
    <w:rsid w:val="00B36D3F"/>
    <w:rsid w:val="00B41A1D"/>
    <w:rsid w:val="00B43573"/>
    <w:rsid w:val="00B447BC"/>
    <w:rsid w:val="00B45A5D"/>
    <w:rsid w:val="00B51C54"/>
    <w:rsid w:val="00B52A83"/>
    <w:rsid w:val="00B53903"/>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C08CA"/>
    <w:rsid w:val="00BC3FAD"/>
    <w:rsid w:val="00BC6BD8"/>
    <w:rsid w:val="00BD37C5"/>
    <w:rsid w:val="00BD4396"/>
    <w:rsid w:val="00BD6912"/>
    <w:rsid w:val="00BE24C5"/>
    <w:rsid w:val="00BE2B97"/>
    <w:rsid w:val="00BE52DD"/>
    <w:rsid w:val="00BE5DAF"/>
    <w:rsid w:val="00BE7EB0"/>
    <w:rsid w:val="00BF1D84"/>
    <w:rsid w:val="00C0184E"/>
    <w:rsid w:val="00C03F7A"/>
    <w:rsid w:val="00C05277"/>
    <w:rsid w:val="00C0714E"/>
    <w:rsid w:val="00C17797"/>
    <w:rsid w:val="00C227E4"/>
    <w:rsid w:val="00C30709"/>
    <w:rsid w:val="00C3670F"/>
    <w:rsid w:val="00C3793F"/>
    <w:rsid w:val="00C4121C"/>
    <w:rsid w:val="00C43345"/>
    <w:rsid w:val="00C447E8"/>
    <w:rsid w:val="00C46026"/>
    <w:rsid w:val="00C47D0B"/>
    <w:rsid w:val="00C52A40"/>
    <w:rsid w:val="00C55200"/>
    <w:rsid w:val="00C55276"/>
    <w:rsid w:val="00C558F2"/>
    <w:rsid w:val="00C57175"/>
    <w:rsid w:val="00C61DD5"/>
    <w:rsid w:val="00C62D10"/>
    <w:rsid w:val="00C64AC1"/>
    <w:rsid w:val="00C676D3"/>
    <w:rsid w:val="00C72F20"/>
    <w:rsid w:val="00C8214C"/>
    <w:rsid w:val="00C914B4"/>
    <w:rsid w:val="00C946A1"/>
    <w:rsid w:val="00C94BF4"/>
    <w:rsid w:val="00C97A73"/>
    <w:rsid w:val="00CA17AB"/>
    <w:rsid w:val="00CA5ACB"/>
    <w:rsid w:val="00CA5E22"/>
    <w:rsid w:val="00CB260D"/>
    <w:rsid w:val="00CB4648"/>
    <w:rsid w:val="00CC7912"/>
    <w:rsid w:val="00CD03AA"/>
    <w:rsid w:val="00CD0ED5"/>
    <w:rsid w:val="00CD263C"/>
    <w:rsid w:val="00CD3FFD"/>
    <w:rsid w:val="00CD5831"/>
    <w:rsid w:val="00CD7BAD"/>
    <w:rsid w:val="00CE2C36"/>
    <w:rsid w:val="00CF2542"/>
    <w:rsid w:val="00CF2A7D"/>
    <w:rsid w:val="00CF332C"/>
    <w:rsid w:val="00CF3F40"/>
    <w:rsid w:val="00D00AF7"/>
    <w:rsid w:val="00D03DFB"/>
    <w:rsid w:val="00D103E4"/>
    <w:rsid w:val="00D12567"/>
    <w:rsid w:val="00D1339C"/>
    <w:rsid w:val="00D13E1E"/>
    <w:rsid w:val="00D205C6"/>
    <w:rsid w:val="00D21E01"/>
    <w:rsid w:val="00D220E8"/>
    <w:rsid w:val="00D27829"/>
    <w:rsid w:val="00D32338"/>
    <w:rsid w:val="00D339CD"/>
    <w:rsid w:val="00D471F9"/>
    <w:rsid w:val="00D60603"/>
    <w:rsid w:val="00D60881"/>
    <w:rsid w:val="00D659C6"/>
    <w:rsid w:val="00D66072"/>
    <w:rsid w:val="00D70A88"/>
    <w:rsid w:val="00D772C9"/>
    <w:rsid w:val="00D77B15"/>
    <w:rsid w:val="00D77B64"/>
    <w:rsid w:val="00D93E5E"/>
    <w:rsid w:val="00D95C30"/>
    <w:rsid w:val="00D97A12"/>
    <w:rsid w:val="00DA1135"/>
    <w:rsid w:val="00DA4253"/>
    <w:rsid w:val="00DA4FBD"/>
    <w:rsid w:val="00DA60B6"/>
    <w:rsid w:val="00DA7A85"/>
    <w:rsid w:val="00DB0835"/>
    <w:rsid w:val="00DB1FC3"/>
    <w:rsid w:val="00DB2C01"/>
    <w:rsid w:val="00DB37A0"/>
    <w:rsid w:val="00DB4A9D"/>
    <w:rsid w:val="00DC29E6"/>
    <w:rsid w:val="00DC4910"/>
    <w:rsid w:val="00DC6933"/>
    <w:rsid w:val="00DD376D"/>
    <w:rsid w:val="00DD463C"/>
    <w:rsid w:val="00DD6378"/>
    <w:rsid w:val="00DD7C9C"/>
    <w:rsid w:val="00DE4092"/>
    <w:rsid w:val="00DF12D6"/>
    <w:rsid w:val="00DF301D"/>
    <w:rsid w:val="00E02182"/>
    <w:rsid w:val="00E0342E"/>
    <w:rsid w:val="00E0624D"/>
    <w:rsid w:val="00E10378"/>
    <w:rsid w:val="00E13036"/>
    <w:rsid w:val="00E14D49"/>
    <w:rsid w:val="00E15431"/>
    <w:rsid w:val="00E163FD"/>
    <w:rsid w:val="00E27490"/>
    <w:rsid w:val="00E373A7"/>
    <w:rsid w:val="00E456A3"/>
    <w:rsid w:val="00E464B6"/>
    <w:rsid w:val="00E61FC1"/>
    <w:rsid w:val="00E62CD5"/>
    <w:rsid w:val="00E64748"/>
    <w:rsid w:val="00E70FB9"/>
    <w:rsid w:val="00E732A0"/>
    <w:rsid w:val="00E7485A"/>
    <w:rsid w:val="00E74E35"/>
    <w:rsid w:val="00E85890"/>
    <w:rsid w:val="00E87840"/>
    <w:rsid w:val="00E90E76"/>
    <w:rsid w:val="00E911DC"/>
    <w:rsid w:val="00E92308"/>
    <w:rsid w:val="00EA233A"/>
    <w:rsid w:val="00EA3D42"/>
    <w:rsid w:val="00EB0E16"/>
    <w:rsid w:val="00EB42FC"/>
    <w:rsid w:val="00EB4E43"/>
    <w:rsid w:val="00EB5AEB"/>
    <w:rsid w:val="00EB5E9E"/>
    <w:rsid w:val="00EB6A96"/>
    <w:rsid w:val="00EC1CAD"/>
    <w:rsid w:val="00EC5C4D"/>
    <w:rsid w:val="00EC6153"/>
    <w:rsid w:val="00ED04AD"/>
    <w:rsid w:val="00ED18EF"/>
    <w:rsid w:val="00ED2127"/>
    <w:rsid w:val="00ED2275"/>
    <w:rsid w:val="00ED5E7E"/>
    <w:rsid w:val="00EE0A3A"/>
    <w:rsid w:val="00EE3591"/>
    <w:rsid w:val="00EE3D70"/>
    <w:rsid w:val="00EE4188"/>
    <w:rsid w:val="00EF1AFD"/>
    <w:rsid w:val="00EF630E"/>
    <w:rsid w:val="00F03582"/>
    <w:rsid w:val="00F03A21"/>
    <w:rsid w:val="00F05D63"/>
    <w:rsid w:val="00F070DC"/>
    <w:rsid w:val="00F07FDA"/>
    <w:rsid w:val="00F14A14"/>
    <w:rsid w:val="00F1617F"/>
    <w:rsid w:val="00F210C8"/>
    <w:rsid w:val="00F21492"/>
    <w:rsid w:val="00F22490"/>
    <w:rsid w:val="00F2278E"/>
    <w:rsid w:val="00F24467"/>
    <w:rsid w:val="00F25167"/>
    <w:rsid w:val="00F31F5E"/>
    <w:rsid w:val="00F4240B"/>
    <w:rsid w:val="00F4559F"/>
    <w:rsid w:val="00F507C2"/>
    <w:rsid w:val="00F52140"/>
    <w:rsid w:val="00F561D2"/>
    <w:rsid w:val="00F62F45"/>
    <w:rsid w:val="00F67667"/>
    <w:rsid w:val="00F71ACA"/>
    <w:rsid w:val="00F75704"/>
    <w:rsid w:val="00F75D10"/>
    <w:rsid w:val="00F776D4"/>
    <w:rsid w:val="00F8002E"/>
    <w:rsid w:val="00F8013E"/>
    <w:rsid w:val="00F82817"/>
    <w:rsid w:val="00F8285D"/>
    <w:rsid w:val="00F82F7C"/>
    <w:rsid w:val="00F85A01"/>
    <w:rsid w:val="00F93197"/>
    <w:rsid w:val="00F94103"/>
    <w:rsid w:val="00F95728"/>
    <w:rsid w:val="00FA5256"/>
    <w:rsid w:val="00FB1513"/>
    <w:rsid w:val="00FB5F8D"/>
    <w:rsid w:val="00FC0215"/>
    <w:rsid w:val="00FC0DDF"/>
    <w:rsid w:val="00FC0F7B"/>
    <w:rsid w:val="00FC3549"/>
    <w:rsid w:val="00FC6679"/>
    <w:rsid w:val="00FD0B64"/>
    <w:rsid w:val="00FD5855"/>
    <w:rsid w:val="00FE61E2"/>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Users/maja.drnovsek/Downloads/2023-01-4075-2017-01-2381-npb3-p2%20(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109</TotalTime>
  <Pages>34</Pages>
  <Words>7998</Words>
  <Characters>45593</Characters>
  <Application>Microsoft Office Word</Application>
  <DocSecurity>0</DocSecurity>
  <Lines>379</Lines>
  <Paragraphs>106</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53485</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37</cp:revision>
  <cp:lastPrinted>2024-08-08T12:39:00Z</cp:lastPrinted>
  <dcterms:created xsi:type="dcterms:W3CDTF">2025-04-11T05:17:00Z</dcterms:created>
  <dcterms:modified xsi:type="dcterms:W3CDTF">2025-06-23T07:30:00Z</dcterms:modified>
</cp:coreProperties>
</file>