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5CA6" w14:textId="488DDE21" w:rsidR="00B135F0" w:rsidRPr="008F7996" w:rsidRDefault="008F7996" w:rsidP="008F7996">
      <w:pPr>
        <w:jc w:val="center"/>
        <w:rPr>
          <w:rFonts w:cs="Arial"/>
          <w:b/>
          <w:bCs/>
          <w:sz w:val="28"/>
          <w:szCs w:val="36"/>
          <w:lang w:val="sl-SI"/>
        </w:rPr>
      </w:pPr>
      <w:r w:rsidRPr="008F7996">
        <w:rPr>
          <w:rFonts w:cs="Arial"/>
          <w:b/>
          <w:bCs/>
          <w:sz w:val="28"/>
          <w:szCs w:val="36"/>
          <w:lang w:val="sl-SI"/>
        </w:rPr>
        <w:t>OSNUTEK POGODBE</w:t>
      </w:r>
      <w:r w:rsidR="00AA076F">
        <w:rPr>
          <w:rFonts w:cs="Arial"/>
          <w:b/>
          <w:bCs/>
          <w:sz w:val="28"/>
          <w:szCs w:val="36"/>
          <w:lang w:val="sl-SI"/>
        </w:rPr>
        <w:t xml:space="preserve"> ZA DOBAVO OPREME</w:t>
      </w: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3A6CE9"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8"/>
        <w:gridCol w:w="4386"/>
      </w:tblGrid>
      <w:tr w:rsidR="00FF6C2C" w:rsidRPr="003A6CE9" w14:paraId="7179D549" w14:textId="77777777" w:rsidTr="00A0315A">
        <w:trPr>
          <w:trHeight w:val="2015"/>
        </w:trPr>
        <w:tc>
          <w:tcPr>
            <w:tcW w:w="4673" w:type="dxa"/>
          </w:tcPr>
          <w:p w14:paraId="63E1C144" w14:textId="77777777" w:rsidR="00F26449" w:rsidRPr="00FF6C2C" w:rsidRDefault="00F26449" w:rsidP="00A0315A">
            <w:pPr>
              <w:spacing w:line="260" w:lineRule="exact"/>
              <w:ind w:right="1"/>
              <w:rPr>
                <w:b/>
                <w:szCs w:val="20"/>
                <w:lang w:val="sl-SI"/>
              </w:rPr>
            </w:pPr>
            <w:bookmarkStart w:id="0" w:name="_Hlk199319726"/>
            <w:r w:rsidRPr="00FF6C2C">
              <w:rPr>
                <w:b/>
                <w:szCs w:val="20"/>
                <w:u w:val="single"/>
                <w:lang w:val="sl-SI"/>
              </w:rPr>
              <w:t>Uporabnik</w:t>
            </w:r>
            <w:r w:rsidRPr="00FF6C2C">
              <w:rPr>
                <w:b/>
                <w:szCs w:val="20"/>
                <w:lang w:val="sl-SI"/>
              </w:rPr>
              <w:t>:</w:t>
            </w:r>
          </w:p>
          <w:p w14:paraId="0772A3E9" w14:textId="0E0AD4BC" w:rsidR="00F26449" w:rsidRPr="00FF6C2C" w:rsidRDefault="008B529D" w:rsidP="00A0315A">
            <w:pPr>
              <w:spacing w:line="260" w:lineRule="exact"/>
              <w:ind w:right="1"/>
              <w:rPr>
                <w:szCs w:val="20"/>
                <w:lang w:val="sl-SI"/>
              </w:rPr>
            </w:pPr>
            <w:r w:rsidRPr="00FF6C2C">
              <w:rPr>
                <w:szCs w:val="20"/>
                <w:lang w:val="sl-SI"/>
              </w:rPr>
              <w:t>Univerzitetni klinični center Maribor</w:t>
            </w:r>
          </w:p>
          <w:p w14:paraId="756C0926" w14:textId="6932E3B4" w:rsidR="00F26449" w:rsidRPr="00FF6C2C" w:rsidRDefault="008B529D" w:rsidP="00A0315A">
            <w:pPr>
              <w:spacing w:line="260" w:lineRule="exact"/>
              <w:ind w:right="1"/>
              <w:rPr>
                <w:szCs w:val="20"/>
                <w:lang w:val="sl-SI"/>
              </w:rPr>
            </w:pPr>
            <w:r w:rsidRPr="00FF6C2C">
              <w:rPr>
                <w:szCs w:val="20"/>
                <w:lang w:val="sl-SI"/>
              </w:rPr>
              <w:t>Ljubljanska ulica 5, 2000 Maribor,</w:t>
            </w:r>
          </w:p>
          <w:p w14:paraId="4CA7DD3B" w14:textId="72CBF8E3" w:rsidR="00F26449" w:rsidRPr="00FF6C2C" w:rsidRDefault="00F26449" w:rsidP="00A0315A">
            <w:pPr>
              <w:spacing w:line="260" w:lineRule="exact"/>
              <w:ind w:right="1"/>
              <w:rPr>
                <w:szCs w:val="20"/>
                <w:lang w:val="sl-SI"/>
              </w:rPr>
            </w:pPr>
            <w:r w:rsidRPr="00FF6C2C">
              <w:rPr>
                <w:bCs/>
                <w:szCs w:val="20"/>
                <w:lang w:val="sl-SI"/>
              </w:rPr>
              <w:t xml:space="preserve">ki ga zastopa </w:t>
            </w:r>
            <w:r w:rsidR="008B529D" w:rsidRPr="00FF6C2C">
              <w:rPr>
                <w:bCs/>
                <w:szCs w:val="20"/>
                <w:lang w:val="sl-SI"/>
              </w:rPr>
              <w:t>prof. dr. Vojko Flis, dr. med., generalni direktor</w:t>
            </w:r>
            <w:r w:rsidR="001B2468" w:rsidRPr="00FF6C2C">
              <w:rPr>
                <w:bCs/>
                <w:szCs w:val="20"/>
                <w:lang w:val="sl-SI"/>
              </w:rPr>
              <w:t xml:space="preserve"> UKC</w:t>
            </w:r>
          </w:p>
          <w:p w14:paraId="5EDF05F6" w14:textId="0D6A945E" w:rsidR="00F26449" w:rsidRPr="00FF6C2C" w:rsidRDefault="00F26449" w:rsidP="00A0315A">
            <w:pPr>
              <w:spacing w:line="260" w:lineRule="exact"/>
              <w:ind w:right="1"/>
              <w:rPr>
                <w:bCs/>
                <w:szCs w:val="20"/>
                <w:lang w:val="sl-SI"/>
              </w:rPr>
            </w:pPr>
            <w:r w:rsidRPr="00FF6C2C">
              <w:rPr>
                <w:bCs/>
                <w:szCs w:val="20"/>
                <w:lang w:val="sl-SI"/>
              </w:rPr>
              <w:t xml:space="preserve">Matična številka: </w:t>
            </w:r>
            <w:r w:rsidR="008B529D" w:rsidRPr="006338A6">
              <w:rPr>
                <w:rFonts w:cs="Arial"/>
                <w:sz w:val="22"/>
                <w:szCs w:val="22"/>
                <w:lang w:val="sl-SI"/>
              </w:rPr>
              <w:t>5054150000</w:t>
            </w:r>
          </w:p>
          <w:p w14:paraId="2CF48CEE" w14:textId="3511C4AA" w:rsidR="00F26449" w:rsidRPr="00FF6C2C" w:rsidRDefault="00F26449" w:rsidP="00A0315A">
            <w:pPr>
              <w:spacing w:line="260" w:lineRule="exact"/>
              <w:ind w:right="1"/>
              <w:rPr>
                <w:bCs/>
                <w:szCs w:val="20"/>
                <w:lang w:val="sl-SI"/>
              </w:rPr>
            </w:pPr>
            <w:r w:rsidRPr="00FF6C2C">
              <w:rPr>
                <w:bCs/>
                <w:szCs w:val="20"/>
                <w:lang w:val="sl-SI"/>
              </w:rPr>
              <w:t xml:space="preserve">Davčna številka: </w:t>
            </w:r>
            <w:r w:rsidR="008B529D" w:rsidRPr="006338A6">
              <w:rPr>
                <w:rFonts w:cs="Arial"/>
                <w:sz w:val="22"/>
                <w:szCs w:val="22"/>
                <w:lang w:val="sl-SI"/>
              </w:rPr>
              <w:t>SI56644817</w:t>
            </w:r>
          </w:p>
        </w:tc>
        <w:tc>
          <w:tcPr>
            <w:tcW w:w="4389" w:type="dxa"/>
          </w:tcPr>
          <w:p w14:paraId="3CCF42C7" w14:textId="646A3EC4" w:rsidR="00F26449" w:rsidRPr="00FF6C2C" w:rsidRDefault="00F26449" w:rsidP="00A0315A">
            <w:pPr>
              <w:spacing w:line="260" w:lineRule="exact"/>
              <w:ind w:right="1"/>
              <w:rPr>
                <w:szCs w:val="20"/>
                <w:lang w:val="sl-SI"/>
              </w:rPr>
            </w:pPr>
            <w:r w:rsidRPr="00FF6C2C">
              <w:rPr>
                <w:szCs w:val="20"/>
                <w:lang w:val="sl-SI"/>
              </w:rPr>
              <w:t xml:space="preserve">Št.: </w:t>
            </w:r>
            <w:r w:rsidR="001B2468" w:rsidRPr="00FF6C2C">
              <w:rPr>
                <w:szCs w:val="20"/>
                <w:lang w:val="sl-SI"/>
              </w:rPr>
              <w:t>………………………</w:t>
            </w:r>
          </w:p>
          <w:p w14:paraId="7641AE99" w14:textId="77777777" w:rsidR="00F26449" w:rsidRPr="00FF6C2C" w:rsidRDefault="00F26449" w:rsidP="00A0315A">
            <w:pPr>
              <w:spacing w:line="260" w:lineRule="exact"/>
              <w:ind w:right="1"/>
              <w:rPr>
                <w:szCs w:val="20"/>
                <w:lang w:val="sl-SI"/>
              </w:rPr>
            </w:pPr>
            <w:r w:rsidRPr="00FF6C2C">
              <w:rPr>
                <w:szCs w:val="20"/>
                <w:lang w:val="sl-SI"/>
              </w:rPr>
              <w:t>Podpisnik pogodbe:</w:t>
            </w:r>
          </w:p>
          <w:p w14:paraId="50D40969" w14:textId="04C9B1A1" w:rsidR="00F26449" w:rsidRPr="00FF6C2C" w:rsidRDefault="001B2468" w:rsidP="00A0315A">
            <w:pPr>
              <w:spacing w:line="260" w:lineRule="exact"/>
              <w:ind w:right="1"/>
              <w:rPr>
                <w:szCs w:val="20"/>
                <w:lang w:val="sl-SI"/>
              </w:rPr>
            </w:pPr>
            <w:r w:rsidRPr="00FF6C2C">
              <w:rPr>
                <w:szCs w:val="20"/>
                <w:lang w:val="sl-SI"/>
              </w:rPr>
              <w:t>Prof. dr. Vojko Flis, dr. med., generalni direktor UKC</w:t>
            </w: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F6C2C" w:rsidRPr="00FF6C2C" w14:paraId="4387438F" w14:textId="77777777" w:rsidTr="00A0315A">
        <w:tc>
          <w:tcPr>
            <w:tcW w:w="3331" w:type="dxa"/>
          </w:tcPr>
          <w:p w14:paraId="69F8510C" w14:textId="77777777" w:rsidR="00F26449" w:rsidRPr="00FF6C2C" w:rsidRDefault="00F26449" w:rsidP="00A0315A">
            <w:pPr>
              <w:spacing w:line="260" w:lineRule="exact"/>
              <w:jc w:val="both"/>
              <w:rPr>
                <w:rFonts w:cs="Arial"/>
                <w:bCs/>
                <w:sz w:val="16"/>
                <w:szCs w:val="16"/>
                <w:lang w:val="sl-SI"/>
              </w:rPr>
            </w:pPr>
          </w:p>
          <w:p w14:paraId="764A1931" w14:textId="77777777" w:rsidR="00F26449" w:rsidRPr="00FF6C2C" w:rsidRDefault="00F26449" w:rsidP="00A0315A">
            <w:pPr>
              <w:spacing w:line="260" w:lineRule="exact"/>
              <w:jc w:val="both"/>
              <w:rPr>
                <w:rFonts w:cs="Arial"/>
                <w:bCs/>
                <w:szCs w:val="20"/>
                <w:lang w:val="sl-SI"/>
              </w:rPr>
            </w:pPr>
            <w:r w:rsidRPr="00FF6C2C">
              <w:rPr>
                <w:rFonts w:cs="Arial"/>
                <w:bCs/>
                <w:szCs w:val="20"/>
                <w:lang w:val="sl-SI"/>
              </w:rPr>
              <w:t>ter</w:t>
            </w:r>
          </w:p>
          <w:p w14:paraId="13B552DB" w14:textId="77777777" w:rsidR="00F26449" w:rsidRPr="00FF6C2C" w:rsidRDefault="00F26449" w:rsidP="00A0315A">
            <w:pPr>
              <w:spacing w:line="260" w:lineRule="exact"/>
              <w:jc w:val="both"/>
              <w:rPr>
                <w:rFonts w:cs="Arial"/>
                <w:bCs/>
                <w:sz w:val="16"/>
                <w:szCs w:val="16"/>
                <w:lang w:val="sl-SI"/>
              </w:rPr>
            </w:pPr>
          </w:p>
        </w:tc>
        <w:tc>
          <w:tcPr>
            <w:tcW w:w="6269" w:type="dxa"/>
          </w:tcPr>
          <w:p w14:paraId="2E385E52" w14:textId="77777777" w:rsidR="00F26449" w:rsidRPr="00FF6C2C"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F6C2C" w:rsidRPr="00FF6C2C" w14:paraId="3D714F90" w14:textId="77777777" w:rsidTr="00A0315A">
        <w:trPr>
          <w:trHeight w:val="2015"/>
        </w:trPr>
        <w:tc>
          <w:tcPr>
            <w:tcW w:w="4674" w:type="dxa"/>
          </w:tcPr>
          <w:p w14:paraId="3737A1A3" w14:textId="63222677" w:rsidR="00F26449" w:rsidRPr="00FF6C2C" w:rsidRDefault="00F26449" w:rsidP="00A0315A">
            <w:pPr>
              <w:spacing w:line="260" w:lineRule="exact"/>
              <w:ind w:right="1"/>
              <w:rPr>
                <w:b/>
                <w:szCs w:val="20"/>
                <w:lang w:val="sl-SI"/>
              </w:rPr>
            </w:pPr>
            <w:r w:rsidRPr="00FF6C2C">
              <w:rPr>
                <w:b/>
                <w:szCs w:val="20"/>
                <w:u w:val="single"/>
                <w:lang w:val="sl-SI"/>
              </w:rPr>
              <w:t>Dobavitelj</w:t>
            </w:r>
            <w:r w:rsidRPr="00FF6C2C">
              <w:rPr>
                <w:b/>
                <w:szCs w:val="20"/>
                <w:lang w:val="sl-SI"/>
              </w:rPr>
              <w:t>:</w:t>
            </w:r>
          </w:p>
          <w:p w14:paraId="096F2C7A" w14:textId="77777777" w:rsidR="001B2468" w:rsidRPr="00FF6C2C" w:rsidRDefault="001B2468" w:rsidP="001B2468">
            <w:pPr>
              <w:pStyle w:val="Telobesedila-zamik"/>
              <w:ind w:left="0"/>
              <w:rPr>
                <w:rFonts w:ascii="Arial" w:hAnsi="Arial" w:cs="Arial"/>
                <w:iCs/>
                <w:sz w:val="20"/>
                <w:szCs w:val="20"/>
                <w:lang w:val="x-none" w:eastAsia="x-none"/>
              </w:rPr>
            </w:pPr>
            <w:r w:rsidRPr="00FF6C2C">
              <w:rPr>
                <w:rFonts w:ascii="Arial" w:hAnsi="Arial" w:cs="Arial"/>
                <w:sz w:val="20"/>
                <w:szCs w:val="20"/>
              </w:rPr>
              <w:t xml:space="preserve">Naziv: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bookmarkStart w:id="1" w:name="_GoBack"/>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bookmarkEnd w:id="1"/>
            <w:r w:rsidRPr="00FF6C2C">
              <w:rPr>
                <w:rFonts w:ascii="Arial" w:hAnsi="Arial" w:cs="Arial"/>
                <w:i/>
                <w:sz w:val="20"/>
                <w:szCs w:val="20"/>
                <w:lang w:val="x-none" w:eastAsia="x-none"/>
              </w:rPr>
              <w:fldChar w:fldCharType="end"/>
            </w:r>
          </w:p>
          <w:p w14:paraId="090A0C7B" w14:textId="77777777" w:rsidR="001B2468" w:rsidRPr="00FF6C2C" w:rsidRDefault="001B2468" w:rsidP="001B2468">
            <w:pPr>
              <w:pStyle w:val="Telobesedila-zamik"/>
              <w:ind w:left="0"/>
              <w:rPr>
                <w:rFonts w:ascii="Arial" w:hAnsi="Arial" w:cs="Arial"/>
                <w:iCs/>
                <w:sz w:val="20"/>
                <w:szCs w:val="20"/>
              </w:rPr>
            </w:pPr>
            <w:r w:rsidRPr="00FF6C2C">
              <w:rPr>
                <w:rFonts w:ascii="Arial" w:hAnsi="Arial" w:cs="Arial"/>
                <w:iCs/>
                <w:sz w:val="20"/>
                <w:szCs w:val="20"/>
                <w:lang w:val="x-none" w:eastAsia="x-none"/>
              </w:rPr>
              <w:t>N</w:t>
            </w:r>
            <w:r w:rsidRPr="00FF6C2C">
              <w:rPr>
                <w:rFonts w:ascii="Arial" w:hAnsi="Arial" w:cs="Arial"/>
                <w:iCs/>
                <w:sz w:val="20"/>
                <w:szCs w:val="20"/>
                <w:lang w:eastAsia="x-none"/>
              </w:rPr>
              <w:t xml:space="preserve">aslov: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r w:rsidRPr="00FF6C2C">
              <w:rPr>
                <w:rFonts w:ascii="Arial" w:hAnsi="Arial" w:cs="Arial"/>
                <w:iCs/>
                <w:sz w:val="20"/>
                <w:szCs w:val="20"/>
                <w:lang w:eastAsia="x-none"/>
              </w:rPr>
              <w:t>,</w:t>
            </w:r>
          </w:p>
          <w:p w14:paraId="3FC30F81" w14:textId="4CEE1C56" w:rsidR="00F26449" w:rsidRPr="00FF6C2C" w:rsidRDefault="00F26449" w:rsidP="00A0315A">
            <w:pPr>
              <w:rPr>
                <w:rFonts w:cs="Arial"/>
                <w:bCs/>
                <w:iCs/>
                <w:szCs w:val="20"/>
                <w:lang w:val="sl-SI"/>
              </w:rPr>
            </w:pPr>
            <w:r w:rsidRPr="00FF6C2C">
              <w:rPr>
                <w:rFonts w:cs="Arial"/>
                <w:bCs/>
                <w:szCs w:val="20"/>
                <w:lang w:val="sl-SI"/>
              </w:rPr>
              <w:t>ki ga zastopa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3936A659" w14:textId="5DF49B52" w:rsidR="00F26449" w:rsidRPr="00FF6C2C" w:rsidRDefault="00F26449" w:rsidP="00A0315A">
            <w:pPr>
              <w:rPr>
                <w:rFonts w:cs="Arial"/>
                <w:b/>
                <w:iCs/>
                <w:szCs w:val="20"/>
                <w:lang w:val="sl-SI"/>
              </w:rPr>
            </w:pPr>
            <w:r w:rsidRPr="00FF6C2C">
              <w:rPr>
                <w:rFonts w:cs="Arial"/>
                <w:bCs/>
                <w:szCs w:val="20"/>
                <w:lang w:val="sl-SI"/>
              </w:rPr>
              <w:t>Matična številka: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098800C" w14:textId="77C192EF" w:rsidR="00F26449" w:rsidRPr="00FF6C2C" w:rsidRDefault="00F26449" w:rsidP="00A0315A">
            <w:pPr>
              <w:rPr>
                <w:rFonts w:cs="Arial"/>
                <w:b/>
                <w:iCs/>
                <w:szCs w:val="20"/>
                <w:lang w:val="sl-SI"/>
              </w:rPr>
            </w:pPr>
            <w:r w:rsidRPr="00FF6C2C">
              <w:rPr>
                <w:rFonts w:cs="Arial"/>
                <w:bCs/>
                <w:szCs w:val="20"/>
                <w:lang w:val="sl-SI"/>
              </w:rPr>
              <w:t>Davčna številka:</w:t>
            </w:r>
            <w:r w:rsidRPr="00FF6C2C">
              <w:rPr>
                <w:rFonts w:cs="Arial"/>
                <w:b/>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75750C6C" w14:textId="6992164F" w:rsidR="00F26449" w:rsidRPr="00FF6C2C" w:rsidRDefault="00F26449" w:rsidP="00A0315A">
            <w:pPr>
              <w:rPr>
                <w:rFonts w:cs="Arial"/>
                <w:b/>
                <w:iCs/>
                <w:szCs w:val="20"/>
                <w:lang w:val="sl-SI"/>
              </w:rPr>
            </w:pPr>
            <w:r w:rsidRPr="00FF6C2C">
              <w:rPr>
                <w:rFonts w:cs="Arial"/>
                <w:bCs/>
                <w:szCs w:val="20"/>
                <w:lang w:val="sl-SI"/>
              </w:rPr>
              <w:t>TRR: SI56</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r w:rsidRPr="00FF6C2C">
              <w:rPr>
                <w:rFonts w:cs="Arial"/>
                <w:bCs/>
                <w:szCs w:val="20"/>
                <w:lang w:val="sl-SI"/>
              </w:rPr>
              <w:t>, odprt pri</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tc>
        <w:tc>
          <w:tcPr>
            <w:tcW w:w="4388" w:type="dxa"/>
          </w:tcPr>
          <w:p w14:paraId="266A70B1" w14:textId="481C1D14" w:rsidR="00F26449" w:rsidRPr="00FF6C2C" w:rsidRDefault="00F26449" w:rsidP="00A0315A">
            <w:pPr>
              <w:spacing w:line="260" w:lineRule="exact"/>
              <w:ind w:right="1"/>
              <w:rPr>
                <w:szCs w:val="20"/>
                <w:lang w:val="sl-SI"/>
              </w:rPr>
            </w:pPr>
            <w:r w:rsidRPr="00FF6C2C">
              <w:rPr>
                <w:szCs w:val="20"/>
                <w:lang w:val="sl-SI"/>
              </w:rPr>
              <w:t xml:space="preserve">Št.: </w:t>
            </w:r>
            <w:r w:rsidR="001B2468" w:rsidRPr="00FF6C2C">
              <w:rPr>
                <w:szCs w:val="20"/>
                <w:lang w:val="sl-SI"/>
              </w:rPr>
              <w:t>…………………….</w:t>
            </w:r>
          </w:p>
          <w:p w14:paraId="31C0CF88" w14:textId="77777777" w:rsidR="00F26449" w:rsidRPr="00FF6C2C" w:rsidRDefault="00F26449" w:rsidP="00A0315A">
            <w:pPr>
              <w:spacing w:line="260" w:lineRule="exact"/>
              <w:ind w:right="1"/>
              <w:rPr>
                <w:szCs w:val="20"/>
                <w:lang w:val="sl-SI"/>
              </w:rPr>
            </w:pPr>
            <w:r w:rsidRPr="00FF6C2C">
              <w:rPr>
                <w:szCs w:val="20"/>
                <w:lang w:val="sl-SI"/>
              </w:rPr>
              <w:t>Podpisnik pogodbe:</w:t>
            </w:r>
          </w:p>
          <w:p w14:paraId="1A86B8EE" w14:textId="4CE657FE" w:rsidR="001B2468" w:rsidRPr="00FF6C2C" w:rsidRDefault="001B2468" w:rsidP="00A0315A">
            <w:pPr>
              <w:spacing w:line="260" w:lineRule="exact"/>
              <w:ind w:right="1"/>
              <w:rPr>
                <w:iCs/>
                <w:szCs w:val="20"/>
                <w:lang w:val="sl-SI"/>
              </w:rPr>
            </w:pP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tc>
      </w:tr>
    </w:tbl>
    <w:p w14:paraId="3F061DA1" w14:textId="77777777" w:rsidR="00F26449" w:rsidRPr="009A7EDB" w:rsidRDefault="00F26449" w:rsidP="00F26449">
      <w:pPr>
        <w:spacing w:line="260" w:lineRule="exact"/>
        <w:jc w:val="both"/>
        <w:rPr>
          <w:rFonts w:cs="Arial"/>
          <w:szCs w:val="20"/>
          <w:lang w:val="sl-SI"/>
        </w:rPr>
      </w:pPr>
    </w:p>
    <w:p w14:paraId="68AB8CEA" w14:textId="1CDFE644" w:rsidR="00F26449" w:rsidRDefault="007C52A9" w:rsidP="00F26449">
      <w:pPr>
        <w:spacing w:line="260" w:lineRule="exact"/>
        <w:jc w:val="both"/>
        <w:rPr>
          <w:rFonts w:cs="Arial"/>
          <w:szCs w:val="20"/>
          <w:lang w:val="sl-SI"/>
        </w:rPr>
      </w:pPr>
      <w:r>
        <w:rPr>
          <w:rFonts w:cs="Arial"/>
          <w:szCs w:val="20"/>
          <w:lang w:val="sl-SI"/>
        </w:rPr>
        <w:t>s</w:t>
      </w:r>
      <w:r w:rsidR="00F26449" w:rsidRPr="009A7EDB">
        <w:rPr>
          <w:rFonts w:cs="Arial"/>
          <w:szCs w:val="20"/>
          <w:lang w:val="sl-SI"/>
        </w:rPr>
        <w:t>klepajo</w:t>
      </w:r>
    </w:p>
    <w:p w14:paraId="6CAFE376" w14:textId="77777777" w:rsidR="007C52A9" w:rsidRPr="009A7EDB" w:rsidRDefault="007C52A9" w:rsidP="00F26449">
      <w:pPr>
        <w:spacing w:line="260" w:lineRule="exact"/>
        <w:jc w:val="both"/>
        <w:rPr>
          <w:rFonts w:cs="Arial"/>
          <w:szCs w:val="20"/>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5D4A331A"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A335CD">
        <w:rPr>
          <w:rFonts w:cs="Arial"/>
          <w:b/>
          <w:bCs/>
          <w:lang w:val="sl-SI"/>
        </w:rPr>
        <w:t>kirurškega robota</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78479BC"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C353AE" w:rsidRPr="00FF6C2C">
        <w:rPr>
          <w:lang w:val="sl-SI"/>
        </w:rPr>
        <w:t>»</w:t>
      </w:r>
      <w:r w:rsidR="001B2468" w:rsidRPr="00FF6C2C">
        <w:rPr>
          <w:lang w:val="sl-SI"/>
        </w:rPr>
        <w:t>Nakup kirurškega robota</w:t>
      </w:r>
      <w:r w:rsidR="00C353AE" w:rsidRPr="00FF6C2C">
        <w:rPr>
          <w:lang w:val="sl-SI"/>
        </w:rPr>
        <w:t>«</w:t>
      </w:r>
      <w:r w:rsidRPr="00FF6C2C">
        <w:rPr>
          <w:lang w:val="sl-SI"/>
        </w:rPr>
        <w:t xml:space="preserve">, z </w:t>
      </w:r>
      <w:r w:rsidR="00C353AE" w:rsidRPr="00FF6C2C">
        <w:rPr>
          <w:lang w:val="sl-SI"/>
        </w:rPr>
        <w:t xml:space="preserve">interno </w:t>
      </w:r>
      <w:r w:rsidRPr="00FF6C2C">
        <w:rPr>
          <w:lang w:val="sl-SI"/>
        </w:rPr>
        <w:t xml:space="preserve">oznako </w:t>
      </w:r>
      <w:r w:rsidR="001B2468" w:rsidRPr="00FF6C2C">
        <w:rPr>
          <w:lang w:val="sl-SI"/>
        </w:rPr>
        <w:t>V16-25/B</w:t>
      </w:r>
      <w:r w:rsidR="00C353AE" w:rsidRPr="00FF6C2C">
        <w:rPr>
          <w:b/>
          <w:lang w:val="sl-SI"/>
        </w:rPr>
        <w:t>;</w:t>
      </w:r>
      <w:r w:rsidRPr="00FF6C2C">
        <w:rPr>
          <w:b/>
          <w:bCs/>
          <w:lang w:val="sl-SI"/>
        </w:rPr>
        <w:t xml:space="preserve"> </w:t>
      </w:r>
      <w:r w:rsidRPr="00FF6C2C">
        <w:rPr>
          <w:lang w:val="sl-SI"/>
        </w:rPr>
        <w:t>objav</w:t>
      </w:r>
      <w:r w:rsidR="00C353AE" w:rsidRPr="00FF6C2C">
        <w:rPr>
          <w:lang w:val="sl-SI"/>
        </w:rPr>
        <w:t xml:space="preserve">a obvestila </w:t>
      </w:r>
      <w:r w:rsidR="00C353AE" w:rsidRPr="009A7EDB">
        <w:rPr>
          <w:lang w:val="sl-SI"/>
        </w:rPr>
        <w:t>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lastRenderedPageBreak/>
        <w:t>je bil dobavitelj na podlagi odločitve o oddaji naročila, št. ___________ z dne _________ (objava na portalu javnih naročil dne _______), izbran kot najugodnejši ponudnik predmetnega javnega naročila;</w:t>
      </w:r>
    </w:p>
    <w:p w14:paraId="7A179DBE" w14:textId="66E77716" w:rsidR="002729F9" w:rsidRPr="00F57D3B" w:rsidRDefault="0027730F">
      <w:pPr>
        <w:numPr>
          <w:ilvl w:val="0"/>
          <w:numId w:val="35"/>
        </w:numPr>
        <w:tabs>
          <w:tab w:val="clear" w:pos="720"/>
        </w:tabs>
        <w:spacing w:line="260" w:lineRule="exact"/>
        <w:ind w:left="567"/>
        <w:jc w:val="both"/>
        <w:rPr>
          <w:rFonts w:cs="Arial"/>
          <w:lang w:val="sl-SI"/>
        </w:rPr>
      </w:pPr>
      <w:r>
        <w:rPr>
          <w:lang w:val="sl-SI"/>
        </w:rPr>
        <w:t>sta</w:t>
      </w:r>
      <w:r w:rsidR="002729F9" w:rsidRPr="009A7EDB">
        <w:rPr>
          <w:lang w:val="sl-SI"/>
        </w:rPr>
        <w:t xml:space="preserve"> </w:t>
      </w:r>
      <w:r w:rsidR="002729F9" w:rsidRPr="003A2ADB">
        <w:rPr>
          <w:lang w:val="sl-SI"/>
        </w:rPr>
        <w:t>dokumentacija v zvezi z oddajo javnega naročila (v nadaljnjem besedilu: dokumentacija)</w:t>
      </w:r>
      <w:r w:rsidR="003A2ADB" w:rsidRPr="003A2ADB">
        <w:rPr>
          <w:lang w:val="sl-SI"/>
        </w:rPr>
        <w:t xml:space="preserve"> </w:t>
      </w:r>
      <w:r w:rsidR="003A2ADB" w:rsidRPr="003A2ADB">
        <w:rPr>
          <w:rFonts w:cs="Arial"/>
          <w:bCs/>
          <w:iCs/>
          <w:lang w:val="sl-SI"/>
        </w:rPr>
        <w:t>vključno z vsemi tehničnimi specifikacijami naročnika in ponudba dobavitelja št. …………… z dne ………….. sestavni del te pogodbe</w:t>
      </w:r>
      <w:r w:rsidR="002729F9" w:rsidRPr="003A2ADB">
        <w:rPr>
          <w:lang w:val="sl-SI"/>
        </w:rPr>
        <w:t>, zato so sestavni</w:t>
      </w:r>
      <w:r w:rsidR="002729F9" w:rsidRPr="009A7EDB">
        <w:rPr>
          <w:lang w:val="sl-SI"/>
        </w:rPr>
        <w:t xml:space="preserve"> del te pogodbe tudi vse zahteve in pogoji iz dokumentacije, ki niso izrecno navedeni v tej pogodbi;</w:t>
      </w:r>
    </w:p>
    <w:p w14:paraId="77BF6FB9" w14:textId="22EFFB08"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FF6C2C">
        <w:rPr>
          <w:rFonts w:cs="Arial"/>
          <w:lang w:val="sl-SI"/>
        </w:rPr>
        <w:t>.</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5D2AC7D6" w:rsidR="00261ED0" w:rsidRPr="006338A6" w:rsidRDefault="009A7EDB" w:rsidP="00FF6C2C">
      <w:pPr>
        <w:jc w:val="both"/>
        <w:rPr>
          <w:bCs/>
          <w:lang w:val="sl-SI"/>
        </w:rPr>
      </w:pPr>
      <w:r w:rsidRPr="009A7EDB">
        <w:rPr>
          <w:lang w:val="sl-SI"/>
        </w:rPr>
        <w:t xml:space="preserve">Predmet </w:t>
      </w:r>
      <w:r w:rsidR="00FF6C2C">
        <w:rPr>
          <w:lang w:val="sl-SI"/>
        </w:rPr>
        <w:t xml:space="preserve">te </w:t>
      </w:r>
      <w:r w:rsidRPr="009A7EDB">
        <w:rPr>
          <w:lang w:val="sl-SI"/>
        </w:rPr>
        <w:t xml:space="preserve">pogodbe </w:t>
      </w:r>
      <w:r w:rsidRPr="00412625">
        <w:rPr>
          <w:rFonts w:eastAsia="Arial Unicode MS"/>
          <w:lang w:val="sl-SI" w:eastAsia="x-none"/>
        </w:rPr>
        <w:t>je</w:t>
      </w:r>
      <w:r w:rsidR="00FF6C2C">
        <w:rPr>
          <w:rFonts w:eastAsia="Arial Unicode MS"/>
          <w:lang w:val="sl-SI" w:eastAsia="x-none"/>
        </w:rPr>
        <w:t xml:space="preserve"> </w:t>
      </w:r>
      <w:r w:rsidR="00F120C7" w:rsidRPr="006338A6">
        <w:rPr>
          <w:lang w:val="sl-SI"/>
        </w:rPr>
        <w:t xml:space="preserve">dobava </w:t>
      </w:r>
      <w:r w:rsidR="00A335CD">
        <w:rPr>
          <w:b/>
          <w:bCs/>
          <w:lang w:val="sl-SI"/>
        </w:rPr>
        <w:t>1</w:t>
      </w:r>
      <w:r w:rsidR="00A335CD" w:rsidRPr="006338A6">
        <w:rPr>
          <w:b/>
          <w:bCs/>
          <w:lang w:val="sl-SI"/>
        </w:rPr>
        <w:t xml:space="preserve"> </w:t>
      </w:r>
      <w:r w:rsidR="0030107B">
        <w:rPr>
          <w:b/>
          <w:bCs/>
          <w:lang w:val="sl-SI"/>
        </w:rPr>
        <w:t>kompleta</w:t>
      </w:r>
      <w:r w:rsidR="00917879" w:rsidRPr="006338A6">
        <w:rPr>
          <w:b/>
          <w:bCs/>
          <w:lang w:val="sl-SI"/>
        </w:rPr>
        <w:t xml:space="preserve"> </w:t>
      </w:r>
      <w:r w:rsidR="00A335CD">
        <w:rPr>
          <w:b/>
          <w:bCs/>
          <w:lang w:val="sl-SI"/>
        </w:rPr>
        <w:t>kirurškega robota</w:t>
      </w:r>
      <w:r w:rsidR="00655AC3" w:rsidRPr="006338A6">
        <w:rPr>
          <w:lang w:val="sl-SI"/>
        </w:rPr>
        <w:t>, znamke ________________, model ____________</w:t>
      </w:r>
      <w:r w:rsidR="00F120C7" w:rsidRPr="006338A6">
        <w:rPr>
          <w:rFonts w:eastAsia="Arial Unicode MS"/>
          <w:lang w:val="sl-SI"/>
        </w:rPr>
        <w:t xml:space="preserve"> </w:t>
      </w:r>
      <w:r w:rsidRPr="006338A6">
        <w:rPr>
          <w:lang w:val="sl-SI"/>
        </w:rPr>
        <w:t>za uporabnika</w:t>
      </w:r>
      <w:r w:rsidR="002A171C" w:rsidRPr="006338A6">
        <w:rPr>
          <w:lang w:val="sl-SI"/>
        </w:rPr>
        <w:t>,</w:t>
      </w:r>
      <w:r w:rsidR="00261ED0" w:rsidRPr="006338A6">
        <w:rPr>
          <w:lang w:val="sl-SI"/>
        </w:rPr>
        <w:t xml:space="preserve"> vključno z namestitv</w:t>
      </w:r>
      <w:r w:rsidR="00FE3646" w:rsidRPr="006338A6">
        <w:rPr>
          <w:lang w:val="sl-SI"/>
        </w:rPr>
        <w:t>ijo in</w:t>
      </w:r>
      <w:r w:rsidR="00261ED0" w:rsidRPr="006338A6">
        <w:rPr>
          <w:lang w:val="sl-SI"/>
        </w:rPr>
        <w:t xml:space="preserve"> vgradnjo oz. montažo dobavljene opreme z vsemi elementi, ki so potrebni za priključitev in delovanje opreme ter izvedba šolanja uporabnikovega osebja za pravilno rokovanje z dobavljeno opremo</w:t>
      </w:r>
      <w:r w:rsidR="002A2721">
        <w:rPr>
          <w:lang w:val="sl-SI"/>
        </w:rPr>
        <w:t>.</w:t>
      </w:r>
    </w:p>
    <w:p w14:paraId="2C5DCBCF" w14:textId="77777777" w:rsidR="00261ED0" w:rsidRPr="00A335CD" w:rsidRDefault="00261ED0" w:rsidP="00FF6C2C">
      <w:pPr>
        <w:jc w:val="both"/>
        <w:rPr>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234CCA94" w:rsidR="00347C8B" w:rsidRPr="00FF6C2C" w:rsidRDefault="009A7EDB" w:rsidP="00F120C7">
      <w:pPr>
        <w:jc w:val="both"/>
        <w:rPr>
          <w:lang w:val="sl-SI"/>
        </w:rPr>
      </w:pPr>
      <w:r w:rsidRPr="00FF6C2C">
        <w:rPr>
          <w:lang w:val="sl-SI"/>
        </w:rPr>
        <w:t xml:space="preserve">Rok </w:t>
      </w:r>
      <w:r w:rsidR="006417D9" w:rsidRPr="00FF6C2C">
        <w:rPr>
          <w:lang w:val="sl-SI"/>
        </w:rPr>
        <w:t xml:space="preserve">dobave je </w:t>
      </w:r>
      <w:r w:rsidR="00083FA4">
        <w:rPr>
          <w:lang w:val="sl-SI"/>
        </w:rPr>
        <w:t>60</w:t>
      </w:r>
      <w:r w:rsidR="006417D9" w:rsidRPr="00FF6C2C">
        <w:rPr>
          <w:lang w:val="sl-SI"/>
        </w:rPr>
        <w:t xml:space="preserve"> dni od sklenitve pogodbe.</w:t>
      </w:r>
      <w:r w:rsidR="00347C8B" w:rsidRPr="00FF6C2C">
        <w:rPr>
          <w:lang w:val="sl-SI"/>
        </w:rPr>
        <w:t xml:space="preserve"> </w:t>
      </w:r>
    </w:p>
    <w:p w14:paraId="66AA7BF3" w14:textId="77777777" w:rsidR="009A7EDB" w:rsidRPr="009A7EDB" w:rsidRDefault="009A7EDB" w:rsidP="009A7EDB">
      <w:pPr>
        <w:rPr>
          <w:lang w:val="sl-SI"/>
        </w:rPr>
      </w:pPr>
    </w:p>
    <w:p w14:paraId="788D0C0D" w14:textId="2CFF9171"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sidR="00FF6C2C">
        <w:rPr>
          <w:rFonts w:eastAsia="Arial Unicode MS"/>
          <w:lang w:val="sl-SI"/>
        </w:rPr>
        <w:t>, OP blok Klinike za kirurgijo</w:t>
      </w:r>
      <w:r>
        <w:rPr>
          <w:rFonts w:eastAsia="Arial Unicode MS"/>
          <w:lang w:val="sl-SI"/>
        </w:rPr>
        <w:t>.</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245AD93A" w:rsidR="00237FCC" w:rsidRDefault="00237FCC" w:rsidP="00113827">
      <w:pPr>
        <w:jc w:val="both"/>
        <w:rPr>
          <w:rFonts w:eastAsia="Arial Unicode MS"/>
          <w:lang w:val="sl-SI"/>
        </w:rPr>
      </w:pPr>
    </w:p>
    <w:p w14:paraId="6F814C59" w14:textId="1F0B200A" w:rsidR="00BC0618" w:rsidRPr="003D6EBC" w:rsidRDefault="00BC0618" w:rsidP="00BC0618">
      <w:pPr>
        <w:jc w:val="both"/>
        <w:rPr>
          <w:rFonts w:cs="Arial"/>
          <w:szCs w:val="20"/>
          <w:lang w:val="sl-SI"/>
        </w:rPr>
      </w:pPr>
      <w:r w:rsidRPr="003D6EBC">
        <w:rPr>
          <w:rFonts w:cs="Arial"/>
          <w:szCs w:val="20"/>
          <w:lang w:val="sl-SI"/>
        </w:rPr>
        <w:t xml:space="preserve">Če naročnik ugotovi, da obstajajo utemeljeni razlogi za podaljšanje roka dobave, ki so izven sfere dobavitelja, mu pisno odobri podaljšanje roka za dobavo. </w:t>
      </w:r>
    </w:p>
    <w:p w14:paraId="06BB7C2A" w14:textId="77777777" w:rsidR="00BC0618" w:rsidRDefault="00BC0618" w:rsidP="00BC0618">
      <w:pPr>
        <w:jc w:val="both"/>
        <w:rPr>
          <w:rFonts w:cs="Arial"/>
          <w:i/>
          <w:iCs/>
          <w:color w:val="FF0000"/>
          <w:szCs w:val="20"/>
          <w:lang w:val="sl-SI"/>
        </w:rPr>
      </w:pPr>
    </w:p>
    <w:p w14:paraId="4C4C39EC" w14:textId="58A87FF1" w:rsidR="00BC0618" w:rsidRDefault="00BC0618" w:rsidP="00113827">
      <w:pPr>
        <w:jc w:val="both"/>
        <w:rPr>
          <w:rFonts w:eastAsia="Arial Unicode MS"/>
          <w:lang w:val="sl-SI"/>
        </w:rPr>
      </w:pPr>
    </w:p>
    <w:p w14:paraId="53411B4A" w14:textId="77777777" w:rsidR="00EC5E06" w:rsidRDefault="00EC5E06" w:rsidP="00113827">
      <w:pPr>
        <w:jc w:val="both"/>
        <w:rPr>
          <w:rFonts w:eastAsia="Arial Unicode MS"/>
          <w:lang w:val="sl-SI"/>
        </w:rPr>
      </w:pPr>
    </w:p>
    <w:p w14:paraId="56FE293F" w14:textId="77777777" w:rsidR="00BC0618" w:rsidRDefault="00BC0618" w:rsidP="00113827">
      <w:pPr>
        <w:jc w:val="both"/>
        <w:rPr>
          <w:rFonts w:eastAsia="Arial Unicode MS"/>
          <w:lang w:val="sl-SI"/>
        </w:rPr>
      </w:pPr>
    </w:p>
    <w:p w14:paraId="559BC8F8" w14:textId="313B142A" w:rsidR="00237FCC" w:rsidRPr="009A7EDB" w:rsidRDefault="00237FCC" w:rsidP="00EC5E06">
      <w:pPr>
        <w:keepNext/>
        <w:rPr>
          <w:b/>
          <w:lang w:val="sl-SI"/>
        </w:rPr>
      </w:pPr>
      <w:r>
        <w:rPr>
          <w:b/>
          <w:lang w:val="sl-SI"/>
        </w:rPr>
        <w:lastRenderedPageBreak/>
        <w:t>PRIMOPREDAJA</w:t>
      </w:r>
    </w:p>
    <w:p w14:paraId="39171F48" w14:textId="77777777" w:rsidR="000743F4" w:rsidRPr="00113827" w:rsidRDefault="000743F4" w:rsidP="00EC5E06">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EC5E06">
      <w:pPr>
        <w:keepNext/>
        <w:rPr>
          <w:lang w:val="sl-SI"/>
        </w:rPr>
      </w:pPr>
    </w:p>
    <w:p w14:paraId="478B38AE" w14:textId="6DA63769" w:rsidR="00E3091E" w:rsidRDefault="000743F4" w:rsidP="00EC5E06">
      <w:pPr>
        <w:keepNext/>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w:t>
      </w:r>
      <w:r w:rsidR="002D2417" w:rsidRPr="00FF6C2C">
        <w:rPr>
          <w:lang w:val="sl-SI"/>
        </w:rPr>
        <w:t>je lahko prisoten tudi naročnik</w:t>
      </w:r>
      <w:r w:rsidR="002D2417">
        <w:rPr>
          <w:lang w:val="sl-SI"/>
        </w:rPr>
        <w:t>.</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 xml:space="preserve">Primopredajo opreme je mogoče </w:t>
      </w:r>
      <w:r w:rsidR="000743F4" w:rsidRPr="00FF6C2C">
        <w:rPr>
          <w:rFonts w:eastAsia="Arial Unicode MS"/>
          <w:lang w:val="sl-SI"/>
        </w:rPr>
        <w:t>opraviti po izvedenem šolanju osebja uporabnika</w:t>
      </w:r>
      <w:r w:rsidR="00BA653C" w:rsidRPr="00FF6C2C">
        <w:rPr>
          <w:rFonts w:eastAsia="Arial Unicode MS"/>
          <w:lang w:val="sl-SI"/>
        </w:rPr>
        <w:t>, zato je seznam prisotnih oseb uporabnika na šolanju</w:t>
      </w:r>
      <w:r w:rsidR="00B67DBE" w:rsidRPr="00FF6C2C">
        <w:rPr>
          <w:rFonts w:eastAsia="Arial Unicode MS"/>
          <w:lang w:val="sl-SI"/>
        </w:rPr>
        <w:t xml:space="preserve"> sest</w:t>
      </w:r>
      <w:r w:rsidR="00B67DBE">
        <w:rPr>
          <w:rFonts w:eastAsia="Arial Unicode MS"/>
          <w:lang w:val="sl-SI"/>
        </w:rPr>
        <w: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2429A8BF" w:rsidR="004A2CA1" w:rsidRPr="00E70880" w:rsidRDefault="004A2CA1" w:rsidP="004A2CA1">
      <w:pPr>
        <w:jc w:val="both"/>
        <w:rPr>
          <w:i/>
          <w:iCs/>
          <w:lang w:val="sl-SI"/>
        </w:rPr>
      </w:pPr>
      <w:r w:rsidRPr="00E70880">
        <w:rPr>
          <w:i/>
          <w:iCs/>
          <w:lang w:val="sl-SI"/>
        </w:rPr>
        <w:t xml:space="preserve">Pogodbene stranke soglašajo, da bo dobavitelj predmet pogodbe deloma izpolnil sam, deloma pa s podizvajalcem __________ (naziv, polni naslov, matična številka, davčna številka), ki bo </w:t>
      </w:r>
      <w:r w:rsidRPr="003170F9">
        <w:rPr>
          <w:i/>
          <w:iCs/>
          <w:lang w:val="sl-SI"/>
        </w:rPr>
        <w:t>opravil</w:t>
      </w:r>
      <w:r w:rsidR="009266B5" w:rsidRPr="003170F9">
        <w:rPr>
          <w:i/>
          <w:iCs/>
          <w:lang w:val="sl-SI"/>
        </w:rPr>
        <w:t xml:space="preserve"> posel v </w:t>
      </w:r>
      <w:r w:rsidR="00A33287" w:rsidRPr="003170F9">
        <w:rPr>
          <w:i/>
          <w:iCs/>
          <w:lang w:val="sl-SI"/>
        </w:rPr>
        <w:t>vrednosti</w:t>
      </w:r>
      <w:r w:rsidR="009266B5" w:rsidRPr="003170F9">
        <w:rPr>
          <w:i/>
          <w:iCs/>
          <w:lang w:val="sl-SI"/>
        </w:rPr>
        <w:t xml:space="preserve"> __________</w:t>
      </w:r>
      <w:r w:rsidR="002B59FF" w:rsidRPr="003170F9">
        <w:rPr>
          <w:i/>
          <w:iCs/>
          <w:lang w:val="sl-SI"/>
        </w:rPr>
        <w:t xml:space="preserve"> EUR</w:t>
      </w:r>
      <w:r w:rsidR="009266B5" w:rsidRPr="003170F9">
        <w:rPr>
          <w:i/>
          <w:iCs/>
          <w:lang w:val="sl-SI"/>
        </w:rPr>
        <w:t xml:space="preserve"> oz. </w:t>
      </w:r>
      <w:r w:rsidRPr="003170F9">
        <w:rPr>
          <w:i/>
          <w:iCs/>
          <w:lang w:val="sl-SI"/>
        </w:rPr>
        <w:t xml:space="preserve"> ___ % delež posla po tej pogodbi ter opravljal naloge</w:t>
      </w:r>
      <w:r w:rsidR="00FB2AFB" w:rsidRPr="003170F9">
        <w:rPr>
          <w:i/>
          <w:iCs/>
          <w:lang w:val="sl-SI"/>
        </w:rPr>
        <w:t xml:space="preserve"> ______</w:t>
      </w:r>
      <w:r w:rsidR="00FB2AFB" w:rsidRPr="00E70880">
        <w:rPr>
          <w:i/>
          <w:iCs/>
          <w:lang w:val="sl-SI"/>
        </w:rPr>
        <w:t>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43B76C4E" w:rsidR="004A2CA1"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9A7EDB" w:rsidRDefault="009A7EDB" w:rsidP="009A7EDB">
      <w:pPr>
        <w:rPr>
          <w:b/>
          <w:lang w:val="sl-SI"/>
        </w:rPr>
      </w:pPr>
      <w:r w:rsidRPr="009A7EDB">
        <w:rPr>
          <w:b/>
          <w:lang w:val="sl-SI"/>
        </w:rPr>
        <w:lastRenderedPageBreak/>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ook w:val="04A0" w:firstRow="1" w:lastRow="0" w:firstColumn="1" w:lastColumn="0" w:noHBand="0" w:noVBand="1"/>
      </w:tblPr>
      <w:tblGrid>
        <w:gridCol w:w="473"/>
        <w:gridCol w:w="2721"/>
        <w:gridCol w:w="594"/>
        <w:gridCol w:w="847"/>
        <w:gridCol w:w="1430"/>
        <w:gridCol w:w="1477"/>
        <w:gridCol w:w="1512"/>
      </w:tblGrid>
      <w:tr w:rsidR="00FE43A0" w14:paraId="52DC346F" w14:textId="77777777" w:rsidTr="00FE43A0">
        <w:trPr>
          <w:trHeight w:val="495"/>
        </w:trPr>
        <w:tc>
          <w:tcPr>
            <w:tcW w:w="421" w:type="dxa"/>
            <w:shd w:val="clear" w:color="auto" w:fill="D9D9D9" w:themeFill="background1" w:themeFillShade="D9"/>
            <w:vAlign w:val="center"/>
          </w:tcPr>
          <w:p w14:paraId="20A69B2B" w14:textId="260F7CAD" w:rsidR="00FE43A0" w:rsidRPr="00AC78B0" w:rsidRDefault="00FE43A0" w:rsidP="00FE0B73">
            <w:pPr>
              <w:jc w:val="center"/>
              <w:rPr>
                <w:b/>
                <w:bCs/>
                <w:lang w:val="sl-SI"/>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Pr>
                <w:b/>
                <w:bCs/>
                <w:lang w:val="sl-SI"/>
              </w:rPr>
              <w:t>ZŠ</w:t>
            </w:r>
          </w:p>
        </w:tc>
        <w:tc>
          <w:tcPr>
            <w:tcW w:w="2743" w:type="dxa"/>
            <w:shd w:val="clear" w:color="auto" w:fill="D9D9D9" w:themeFill="background1" w:themeFillShade="D9"/>
            <w:vAlign w:val="center"/>
          </w:tcPr>
          <w:p w14:paraId="3EFC9251" w14:textId="5B59D754" w:rsidR="00FE43A0" w:rsidRPr="00AC78B0" w:rsidRDefault="00FE43A0" w:rsidP="00FE0B73">
            <w:pPr>
              <w:jc w:val="center"/>
              <w:rPr>
                <w:b/>
                <w:bCs/>
                <w:lang w:val="sl-SI"/>
              </w:rPr>
            </w:pPr>
            <w:r w:rsidRPr="00AC78B0">
              <w:rPr>
                <w:b/>
                <w:bCs/>
                <w:lang w:val="sl-SI"/>
              </w:rPr>
              <w:t>Predmet</w:t>
            </w:r>
          </w:p>
        </w:tc>
        <w:tc>
          <w:tcPr>
            <w:tcW w:w="594" w:type="dxa"/>
            <w:shd w:val="clear" w:color="auto" w:fill="D9D9D9" w:themeFill="background1" w:themeFillShade="D9"/>
            <w:vAlign w:val="center"/>
          </w:tcPr>
          <w:p w14:paraId="7A8604B7" w14:textId="77777777" w:rsidR="00FE43A0" w:rsidRPr="00AC78B0" w:rsidRDefault="00FE43A0" w:rsidP="00FE0B73">
            <w:pPr>
              <w:jc w:val="center"/>
              <w:rPr>
                <w:b/>
                <w:bCs/>
                <w:lang w:val="sl-SI"/>
              </w:rPr>
            </w:pPr>
            <w:r w:rsidRPr="00AC78B0">
              <w:rPr>
                <w:b/>
                <w:bCs/>
                <w:lang w:val="sl-SI"/>
              </w:rPr>
              <w:t>Kol.</w:t>
            </w:r>
          </w:p>
        </w:tc>
        <w:tc>
          <w:tcPr>
            <w:tcW w:w="848" w:type="dxa"/>
            <w:shd w:val="clear" w:color="auto" w:fill="D9D9D9" w:themeFill="background1" w:themeFillShade="D9"/>
            <w:vAlign w:val="center"/>
          </w:tcPr>
          <w:p w14:paraId="026FD1C7" w14:textId="77777777" w:rsidR="00FE43A0" w:rsidRPr="00AC78B0" w:rsidRDefault="00FE43A0" w:rsidP="00FE0B73">
            <w:pPr>
              <w:jc w:val="center"/>
              <w:rPr>
                <w:b/>
                <w:bCs/>
                <w:lang w:val="sl-SI"/>
              </w:rPr>
            </w:pPr>
            <w:r w:rsidRPr="00AC78B0">
              <w:rPr>
                <w:b/>
                <w:bCs/>
                <w:lang w:val="sl-SI"/>
              </w:rPr>
              <w:t>Enota</w:t>
            </w:r>
          </w:p>
        </w:tc>
        <w:tc>
          <w:tcPr>
            <w:tcW w:w="1441" w:type="dxa"/>
            <w:shd w:val="clear" w:color="auto" w:fill="D9D9D9" w:themeFill="background1" w:themeFillShade="D9"/>
            <w:vAlign w:val="center"/>
          </w:tcPr>
          <w:p w14:paraId="16CF64FC" w14:textId="77777777" w:rsidR="00FE43A0" w:rsidRPr="00AC78B0" w:rsidRDefault="00FE43A0" w:rsidP="00FE0B73">
            <w:pPr>
              <w:jc w:val="center"/>
              <w:rPr>
                <w:b/>
                <w:bCs/>
                <w:lang w:val="sl-SI"/>
              </w:rPr>
            </w:pPr>
            <w:r w:rsidRPr="00AC78B0">
              <w:rPr>
                <w:b/>
                <w:bCs/>
                <w:lang w:val="sl-SI"/>
              </w:rPr>
              <w:t>Cena brez DDV</w:t>
            </w:r>
          </w:p>
        </w:tc>
        <w:tc>
          <w:tcPr>
            <w:tcW w:w="1483" w:type="dxa"/>
            <w:shd w:val="clear" w:color="auto" w:fill="D9D9D9" w:themeFill="background1" w:themeFillShade="D9"/>
            <w:vAlign w:val="center"/>
          </w:tcPr>
          <w:p w14:paraId="2D61D90A" w14:textId="77777777" w:rsidR="00FE43A0" w:rsidRPr="00AC78B0" w:rsidRDefault="00FE43A0" w:rsidP="00FE0B73">
            <w:pPr>
              <w:jc w:val="center"/>
              <w:rPr>
                <w:b/>
                <w:bCs/>
                <w:lang w:val="sl-SI"/>
              </w:rPr>
            </w:pPr>
            <w:r w:rsidRPr="00AC78B0">
              <w:rPr>
                <w:b/>
                <w:bCs/>
                <w:lang w:val="sl-SI"/>
              </w:rPr>
              <w:t>Vrednost DDV</w:t>
            </w:r>
          </w:p>
        </w:tc>
        <w:tc>
          <w:tcPr>
            <w:tcW w:w="1524" w:type="dxa"/>
            <w:shd w:val="clear" w:color="auto" w:fill="D9D9D9" w:themeFill="background1" w:themeFillShade="D9"/>
            <w:vAlign w:val="center"/>
          </w:tcPr>
          <w:p w14:paraId="1DD015AC" w14:textId="77777777" w:rsidR="00FE43A0" w:rsidRPr="00AC78B0" w:rsidRDefault="00FE43A0" w:rsidP="00FE0B73">
            <w:pPr>
              <w:jc w:val="center"/>
              <w:rPr>
                <w:b/>
                <w:bCs/>
                <w:lang w:val="sl-SI"/>
              </w:rPr>
            </w:pPr>
            <w:r w:rsidRPr="00AC78B0">
              <w:rPr>
                <w:b/>
                <w:bCs/>
                <w:lang w:val="sl-SI"/>
              </w:rPr>
              <w:t>Cena z DDV</w:t>
            </w:r>
          </w:p>
        </w:tc>
      </w:tr>
      <w:tr w:rsidR="00FE43A0" w14:paraId="2421F771" w14:textId="77777777" w:rsidTr="00FE43A0">
        <w:trPr>
          <w:trHeight w:val="545"/>
        </w:trPr>
        <w:tc>
          <w:tcPr>
            <w:tcW w:w="421" w:type="dxa"/>
            <w:vAlign w:val="center"/>
          </w:tcPr>
          <w:p w14:paraId="11686D42" w14:textId="0D66E659" w:rsidR="00FE43A0" w:rsidRDefault="00FE43A0" w:rsidP="00FE0B73">
            <w:pPr>
              <w:rPr>
                <w:lang w:val="sl-SI"/>
              </w:rPr>
            </w:pPr>
            <w:r>
              <w:rPr>
                <w:lang w:val="sl-SI"/>
              </w:rPr>
              <w:t>1.</w:t>
            </w:r>
          </w:p>
        </w:tc>
        <w:tc>
          <w:tcPr>
            <w:tcW w:w="2743" w:type="dxa"/>
            <w:vAlign w:val="center"/>
          </w:tcPr>
          <w:p w14:paraId="64D47511" w14:textId="329B7872" w:rsidR="00FE43A0" w:rsidRPr="00942EC9" w:rsidRDefault="00FE43A0" w:rsidP="00FE0B73">
            <w:pPr>
              <w:rPr>
                <w:i/>
                <w:iCs/>
                <w:lang w:val="sl-SI"/>
              </w:rPr>
            </w:pPr>
            <w:bookmarkStart w:id="13" w:name="_Hlk204757308"/>
            <w:r>
              <w:rPr>
                <w:lang w:val="sl-SI"/>
              </w:rPr>
              <w:t>Dobava kirurškega robota</w:t>
            </w:r>
          </w:p>
        </w:tc>
        <w:tc>
          <w:tcPr>
            <w:tcW w:w="594" w:type="dxa"/>
            <w:vAlign w:val="center"/>
          </w:tcPr>
          <w:p w14:paraId="459BF8D9" w14:textId="77777777" w:rsidR="00FE43A0" w:rsidRDefault="00FE43A0" w:rsidP="00FE0B73">
            <w:pPr>
              <w:jc w:val="center"/>
              <w:rPr>
                <w:lang w:val="sl-SI"/>
              </w:rPr>
            </w:pPr>
            <w:r>
              <w:rPr>
                <w:lang w:val="sl-SI"/>
              </w:rPr>
              <w:t>1</w:t>
            </w:r>
          </w:p>
        </w:tc>
        <w:tc>
          <w:tcPr>
            <w:tcW w:w="848" w:type="dxa"/>
            <w:vAlign w:val="center"/>
          </w:tcPr>
          <w:p w14:paraId="0BA67759" w14:textId="7BC1230C" w:rsidR="00FE43A0" w:rsidRDefault="00FE43A0" w:rsidP="00FE0B73">
            <w:pPr>
              <w:jc w:val="center"/>
              <w:rPr>
                <w:lang w:val="sl-SI"/>
              </w:rPr>
            </w:pPr>
            <w:r>
              <w:rPr>
                <w:lang w:val="sl-SI"/>
              </w:rPr>
              <w:t>kpl</w:t>
            </w:r>
          </w:p>
        </w:tc>
        <w:tc>
          <w:tcPr>
            <w:tcW w:w="1441" w:type="dxa"/>
            <w:vAlign w:val="center"/>
          </w:tcPr>
          <w:p w14:paraId="0C3D54FF" w14:textId="77777777" w:rsidR="00FE43A0" w:rsidRDefault="00FE43A0" w:rsidP="00FE0B73">
            <w:pPr>
              <w:jc w:val="right"/>
              <w:rPr>
                <w:lang w:val="sl-SI"/>
              </w:rPr>
            </w:pPr>
          </w:p>
        </w:tc>
        <w:tc>
          <w:tcPr>
            <w:tcW w:w="1483" w:type="dxa"/>
            <w:vAlign w:val="center"/>
          </w:tcPr>
          <w:p w14:paraId="27F26EF0" w14:textId="77777777" w:rsidR="00FE43A0" w:rsidRDefault="00FE43A0" w:rsidP="00FE0B73">
            <w:pPr>
              <w:jc w:val="right"/>
              <w:rPr>
                <w:lang w:val="sl-SI"/>
              </w:rPr>
            </w:pPr>
          </w:p>
        </w:tc>
        <w:tc>
          <w:tcPr>
            <w:tcW w:w="1524" w:type="dxa"/>
            <w:vAlign w:val="center"/>
          </w:tcPr>
          <w:p w14:paraId="1A96BEC9" w14:textId="77777777" w:rsidR="00FE43A0" w:rsidRDefault="00FE43A0" w:rsidP="00FE0B73">
            <w:pPr>
              <w:jc w:val="right"/>
              <w:rPr>
                <w:lang w:val="sl-SI"/>
              </w:rPr>
            </w:pPr>
          </w:p>
        </w:tc>
      </w:tr>
      <w:tr w:rsidR="00FE43A0" w14:paraId="276627B4" w14:textId="77777777" w:rsidTr="00DC58DA">
        <w:trPr>
          <w:trHeight w:val="545"/>
        </w:trPr>
        <w:tc>
          <w:tcPr>
            <w:tcW w:w="421" w:type="dxa"/>
            <w:vAlign w:val="center"/>
          </w:tcPr>
          <w:p w14:paraId="61CF33D9" w14:textId="6802D835" w:rsidR="00FE43A0" w:rsidRDefault="00FE43A0" w:rsidP="00FE0B73">
            <w:pPr>
              <w:rPr>
                <w:lang w:val="sl-SI"/>
              </w:rPr>
            </w:pPr>
            <w:r>
              <w:rPr>
                <w:lang w:val="sl-SI"/>
              </w:rPr>
              <w:t>2.</w:t>
            </w:r>
          </w:p>
        </w:tc>
        <w:bookmarkEnd w:id="13"/>
        <w:tc>
          <w:tcPr>
            <w:tcW w:w="2743" w:type="dxa"/>
            <w:vAlign w:val="center"/>
          </w:tcPr>
          <w:p w14:paraId="2904CEE0" w14:textId="2450C29F" w:rsidR="00FE43A0" w:rsidRDefault="00FE43A0" w:rsidP="00FE0B73">
            <w:pPr>
              <w:rPr>
                <w:lang w:val="sl-SI"/>
              </w:rPr>
            </w:pPr>
            <w:r>
              <w:rPr>
                <w:lang w:val="sl-SI"/>
              </w:rPr>
              <w:t xml:space="preserve">Šolanje osebja uporabnika </w:t>
            </w:r>
          </w:p>
        </w:tc>
        <w:tc>
          <w:tcPr>
            <w:tcW w:w="594" w:type="dxa"/>
            <w:vAlign w:val="center"/>
          </w:tcPr>
          <w:p w14:paraId="388132FA" w14:textId="77777777" w:rsidR="00FE43A0" w:rsidRDefault="00FE43A0" w:rsidP="00FE0B73">
            <w:pPr>
              <w:jc w:val="center"/>
              <w:rPr>
                <w:lang w:val="sl-SI"/>
              </w:rPr>
            </w:pPr>
            <w:r>
              <w:rPr>
                <w:lang w:val="sl-SI"/>
              </w:rPr>
              <w:t>1</w:t>
            </w:r>
          </w:p>
        </w:tc>
        <w:tc>
          <w:tcPr>
            <w:tcW w:w="848" w:type="dxa"/>
            <w:vAlign w:val="center"/>
          </w:tcPr>
          <w:p w14:paraId="4F8D8539" w14:textId="77777777" w:rsidR="00FE43A0" w:rsidRDefault="00FE43A0" w:rsidP="00FE0B73">
            <w:pPr>
              <w:jc w:val="center"/>
              <w:rPr>
                <w:lang w:val="sl-SI"/>
              </w:rPr>
            </w:pPr>
            <w:r>
              <w:rPr>
                <w:lang w:val="sl-SI"/>
              </w:rPr>
              <w:t>kpl</w:t>
            </w:r>
          </w:p>
        </w:tc>
        <w:tc>
          <w:tcPr>
            <w:tcW w:w="1441" w:type="dxa"/>
            <w:vAlign w:val="center"/>
          </w:tcPr>
          <w:p w14:paraId="033CC4D6" w14:textId="77777777" w:rsidR="00FE43A0" w:rsidRDefault="00FE43A0" w:rsidP="00FE0B73">
            <w:pPr>
              <w:jc w:val="right"/>
              <w:rPr>
                <w:lang w:val="sl-SI"/>
              </w:rPr>
            </w:pPr>
          </w:p>
        </w:tc>
        <w:tc>
          <w:tcPr>
            <w:tcW w:w="1483" w:type="dxa"/>
            <w:vAlign w:val="center"/>
          </w:tcPr>
          <w:p w14:paraId="4D57F326" w14:textId="77777777" w:rsidR="00FE43A0" w:rsidRDefault="00FE43A0" w:rsidP="00FE0B73">
            <w:pPr>
              <w:jc w:val="right"/>
              <w:rPr>
                <w:lang w:val="sl-SI"/>
              </w:rPr>
            </w:pPr>
          </w:p>
        </w:tc>
        <w:tc>
          <w:tcPr>
            <w:tcW w:w="1524" w:type="dxa"/>
            <w:vAlign w:val="center"/>
          </w:tcPr>
          <w:p w14:paraId="4217D57E" w14:textId="77777777" w:rsidR="00FE43A0" w:rsidRDefault="00FE43A0" w:rsidP="00FE0B73">
            <w:pPr>
              <w:jc w:val="right"/>
              <w:rPr>
                <w:lang w:val="sl-SI"/>
              </w:rPr>
            </w:pPr>
          </w:p>
        </w:tc>
      </w:tr>
      <w:tr w:rsidR="00FE43A0" w14:paraId="0C829E5C" w14:textId="77777777" w:rsidTr="00FE43A0">
        <w:trPr>
          <w:trHeight w:val="485"/>
        </w:trPr>
        <w:tc>
          <w:tcPr>
            <w:tcW w:w="421" w:type="dxa"/>
          </w:tcPr>
          <w:p w14:paraId="09B7B478" w14:textId="77777777" w:rsidR="00FE43A0" w:rsidRPr="002A171C" w:rsidRDefault="00FE43A0" w:rsidP="00FE0B73">
            <w:pPr>
              <w:jc w:val="right"/>
              <w:rPr>
                <w:b/>
                <w:bCs/>
                <w:lang w:val="sl-SI"/>
              </w:rPr>
            </w:pPr>
          </w:p>
        </w:tc>
        <w:tc>
          <w:tcPr>
            <w:tcW w:w="4185" w:type="dxa"/>
            <w:gridSpan w:val="3"/>
            <w:vAlign w:val="center"/>
          </w:tcPr>
          <w:p w14:paraId="1DC5D026" w14:textId="6504F1A8" w:rsidR="00FE43A0" w:rsidRPr="002A171C" w:rsidRDefault="00FE43A0" w:rsidP="00FE0B73">
            <w:pPr>
              <w:jc w:val="right"/>
              <w:rPr>
                <w:b/>
                <w:bCs/>
                <w:lang w:val="sl-SI"/>
              </w:rPr>
            </w:pPr>
            <w:r w:rsidRPr="002A171C">
              <w:rPr>
                <w:b/>
                <w:bCs/>
                <w:lang w:val="sl-SI"/>
              </w:rPr>
              <w:t>SKUPAJ:</w:t>
            </w:r>
          </w:p>
        </w:tc>
        <w:tc>
          <w:tcPr>
            <w:tcW w:w="1441" w:type="dxa"/>
            <w:vAlign w:val="center"/>
          </w:tcPr>
          <w:p w14:paraId="48CF0431" w14:textId="77777777" w:rsidR="00FE43A0" w:rsidRPr="002A171C" w:rsidRDefault="00FE43A0" w:rsidP="00FE0B73">
            <w:pPr>
              <w:jc w:val="right"/>
              <w:rPr>
                <w:b/>
                <w:bCs/>
                <w:lang w:val="sl-SI"/>
              </w:rPr>
            </w:pPr>
          </w:p>
        </w:tc>
        <w:tc>
          <w:tcPr>
            <w:tcW w:w="1483" w:type="dxa"/>
            <w:vAlign w:val="center"/>
          </w:tcPr>
          <w:p w14:paraId="48E0A318" w14:textId="77777777" w:rsidR="00FE43A0" w:rsidRPr="002A171C" w:rsidRDefault="00FE43A0" w:rsidP="00FE0B73">
            <w:pPr>
              <w:jc w:val="right"/>
              <w:rPr>
                <w:b/>
                <w:bCs/>
                <w:lang w:val="sl-SI"/>
              </w:rPr>
            </w:pPr>
          </w:p>
        </w:tc>
        <w:tc>
          <w:tcPr>
            <w:tcW w:w="1524" w:type="dxa"/>
            <w:vAlign w:val="center"/>
          </w:tcPr>
          <w:p w14:paraId="6CDD9AA5" w14:textId="77777777" w:rsidR="00FE43A0" w:rsidRPr="002A171C" w:rsidRDefault="00FE43A0" w:rsidP="00FE0B73">
            <w:pPr>
              <w:jc w:val="right"/>
              <w:rPr>
                <w:b/>
                <w:bCs/>
                <w:lang w:val="sl-SI"/>
              </w:rPr>
            </w:pPr>
          </w:p>
        </w:tc>
      </w:tr>
    </w:tbl>
    <w:p w14:paraId="553074C5" w14:textId="77777777" w:rsidR="0029601C" w:rsidRDefault="0029601C"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2"/>
      <w:bookmarkEnd w:id="3"/>
      <w:bookmarkEnd w:id="4"/>
      <w:bookmarkEnd w:id="5"/>
      <w:bookmarkEnd w:id="6"/>
      <w:bookmarkEnd w:id="7"/>
      <w:bookmarkEnd w:id="8"/>
      <w:bookmarkEnd w:id="9"/>
      <w:bookmarkEnd w:id="10"/>
      <w:bookmarkEnd w:id="11"/>
      <w:bookmarkEnd w:id="12"/>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18B63F00" w14:textId="77777777" w:rsidR="00F61CBF" w:rsidRDefault="00F61CBF" w:rsidP="00E92621">
      <w:pPr>
        <w:jc w:val="both"/>
        <w:rPr>
          <w:lang w:val="sl-SI"/>
        </w:rPr>
      </w:pPr>
    </w:p>
    <w:p w14:paraId="481BFEA5" w14:textId="7B3004D7" w:rsidR="00F61CBF" w:rsidRPr="000A193B" w:rsidRDefault="000A193B" w:rsidP="00E92621">
      <w:pPr>
        <w:jc w:val="both"/>
        <w:rPr>
          <w:lang w:val="sl-SI"/>
        </w:rPr>
      </w:pPr>
      <w:r w:rsidRPr="006B697D">
        <w:rPr>
          <w:lang w:val="sl-SI"/>
        </w:rPr>
        <w:t>Za storitve</w:t>
      </w:r>
      <w:r w:rsidRPr="006B697D">
        <w:rPr>
          <w:i/>
          <w:iCs/>
          <w:lang w:val="sl-SI"/>
        </w:rPr>
        <w:t xml:space="preserve"> </w:t>
      </w:r>
      <w:r w:rsidRPr="006B697D">
        <w:rPr>
          <w:lang w:val="sl-SI"/>
        </w:rPr>
        <w:t>šolanje osebja uporabnika</w:t>
      </w:r>
      <w:r w:rsidRPr="006B697D">
        <w:rPr>
          <w:i/>
          <w:iCs/>
          <w:lang w:val="sl-SI"/>
        </w:rPr>
        <w:t xml:space="preserve"> </w:t>
      </w:r>
      <w:r w:rsidRPr="006B697D">
        <w:rPr>
          <w:lang w:val="sl-SI"/>
        </w:rPr>
        <w:t>d</w:t>
      </w:r>
      <w:r w:rsidR="00F61CBF" w:rsidRPr="006B697D">
        <w:rPr>
          <w:lang w:val="sl-SI"/>
        </w:rPr>
        <w:t xml:space="preserve">obavitelj izstavi račun </w:t>
      </w:r>
      <w:r w:rsidR="00F61CBF" w:rsidRPr="006B697D">
        <w:rPr>
          <w:b/>
          <w:bCs/>
          <w:lang w:val="sl-SI"/>
        </w:rPr>
        <w:t>uporabniku</w:t>
      </w:r>
      <w:r w:rsidR="00F61CBF" w:rsidRPr="006B697D">
        <w:rPr>
          <w:lang w:val="sl-SI"/>
        </w:rPr>
        <w:t xml:space="preserve"> po</w:t>
      </w:r>
      <w:r w:rsidR="003D6EBC">
        <w:rPr>
          <w:lang w:val="sl-SI"/>
        </w:rPr>
        <w:t xml:space="preserve"> obojestransko podpisanem primopredajnem zapisniku.</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4"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7E2A47">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r w:rsidR="00D675FD" w:rsidRPr="00D675FD">
        <w:rPr>
          <w:rFonts w:eastAsia="Calibri"/>
          <w:szCs w:val="22"/>
          <w:lang w:val="sl-SI"/>
        </w:rPr>
        <w:t>.</w:t>
      </w:r>
    </w:p>
    <w:p w14:paraId="7CFAAC21" w14:textId="77777777" w:rsidR="00D675FD" w:rsidRPr="009A7EDB" w:rsidRDefault="00D675FD" w:rsidP="00E92621">
      <w:pPr>
        <w:jc w:val="both"/>
        <w:rPr>
          <w:rFonts w:eastAsia="Calibri"/>
          <w:szCs w:val="22"/>
          <w:lang w:val="sl-SI"/>
        </w:rPr>
      </w:pPr>
    </w:p>
    <w:bookmarkEnd w:id="14"/>
    <w:p w14:paraId="69BA4FBA" w14:textId="330E82A2" w:rsidR="009A7EDB" w:rsidRPr="009A7EDB" w:rsidRDefault="009A7EDB" w:rsidP="00E92621">
      <w:pPr>
        <w:jc w:val="both"/>
        <w:rPr>
          <w:lang w:val="sl-SI"/>
        </w:rPr>
      </w:pPr>
      <w:r w:rsidRPr="007E2A47">
        <w:rPr>
          <w:lang w:val="sl-SI"/>
        </w:rPr>
        <w:t>Do izplačila po izstavljenem računu ne more priti preden dobavitelj ne preda finančnega zavarovanja za odpravo napak v garancijskem roku. V</w:t>
      </w:r>
      <w:r w:rsidRPr="00C472B6">
        <w:rPr>
          <w:lang w:val="sl-SI"/>
        </w:rPr>
        <w:t xml:space="preserve"> kolikor ne bi prišlo do pravočas</w:t>
      </w:r>
      <w:r w:rsidRPr="00584C9F">
        <w:rPr>
          <w:lang w:val="sl-SI"/>
        </w:rPr>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5"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sidRPr="007E2A47">
        <w:rPr>
          <w:rFonts w:cs="Arial"/>
          <w:lang w:val="sl-SI"/>
        </w:rPr>
        <w:t>so</w:t>
      </w:r>
      <w:r w:rsidRPr="007E2A47">
        <w:rPr>
          <w:rFonts w:cs="Arial"/>
          <w:lang w:val="sl-SI"/>
        </w:rPr>
        <w:t>financira iz</w:t>
      </w:r>
      <w:r w:rsidR="00D15C54" w:rsidRPr="007E2A47">
        <w:rPr>
          <w:rFonts w:cs="Arial"/>
          <w:lang w:val="sl-SI"/>
        </w:rPr>
        <w:t xml:space="preserve"> projekta »</w:t>
      </w:r>
      <w:r w:rsidR="00244972" w:rsidRPr="007E2A47">
        <w:rPr>
          <w:rFonts w:cs="Arial"/>
          <w:lang w:val="sl-SI"/>
        </w:rPr>
        <w:t>Nakup drage</w:t>
      </w:r>
      <w:r w:rsidR="00244972" w:rsidRPr="00672E3A">
        <w:rPr>
          <w:rFonts w:cs="Arial"/>
          <w:lang w:val="sl-SI"/>
        </w:rPr>
        <w:t xml:space="preserv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w:t>
      </w:r>
      <w:r w:rsidR="00A00560" w:rsidRPr="007E2A47">
        <w:rPr>
          <w:rFonts w:cs="Arial"/>
          <w:szCs w:val="20"/>
          <w:lang w:val="sl-SI"/>
        </w:rPr>
        <w:t>izvaja v okviru Programa 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lastRenderedPageBreak/>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r w:rsidRPr="00672E3A">
        <w:rPr>
          <w:rFonts w:cs="Arial"/>
        </w:rPr>
        <w:t xml:space="preserve">Podaktivnost: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0A8AD74" w14:textId="77777777" w:rsidR="005901CA" w:rsidRDefault="005901CA" w:rsidP="00F61CBF">
      <w:pPr>
        <w:jc w:val="both"/>
        <w:rPr>
          <w:lang w:val="sl-SI"/>
        </w:rPr>
      </w:pPr>
    </w:p>
    <w:p w14:paraId="56B4B0B9" w14:textId="16244989" w:rsidR="00F934AA" w:rsidRPr="006B697D" w:rsidRDefault="00F934AA" w:rsidP="00F61CBF">
      <w:pPr>
        <w:jc w:val="both"/>
        <w:rPr>
          <w:lang w:val="sl-SI"/>
        </w:rPr>
      </w:pPr>
      <w:r w:rsidRPr="007E2A47">
        <w:rPr>
          <w:lang w:val="sl-SI"/>
        </w:rPr>
        <w:t xml:space="preserve">Za </w:t>
      </w:r>
      <w:r w:rsidR="00D37B10" w:rsidRPr="007E2A47">
        <w:rPr>
          <w:lang w:val="sl-SI"/>
        </w:rPr>
        <w:t xml:space="preserve">izvedbo šolanja </w:t>
      </w:r>
      <w:r w:rsidRPr="007E2A47">
        <w:rPr>
          <w:lang w:val="sl-SI"/>
        </w:rPr>
        <w:t xml:space="preserve">ima uporabnik sredstva </w:t>
      </w:r>
      <w:r w:rsidRPr="006B697D">
        <w:rPr>
          <w:lang w:val="sl-SI"/>
        </w:rPr>
        <w:t xml:space="preserve">zagotovljena </w:t>
      </w:r>
      <w:r w:rsidR="007E2A47" w:rsidRPr="006B697D">
        <w:rPr>
          <w:lang w:val="sl-SI"/>
        </w:rPr>
        <w:t xml:space="preserve">v finančnem načrtu. </w:t>
      </w:r>
    </w:p>
    <w:p w14:paraId="10FC506A" w14:textId="77777777" w:rsidR="007E2A47" w:rsidRDefault="007E2A47" w:rsidP="007E2A47">
      <w:pPr>
        <w:pStyle w:val="Odstavekseznama"/>
        <w:ind w:left="426"/>
        <w:rPr>
          <w:rFonts w:cs="Arial"/>
        </w:rPr>
      </w:pPr>
    </w:p>
    <w:p w14:paraId="4C66EDDB" w14:textId="6B720A26"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5"/>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 xml:space="preserve">ter da predstavlja </w:t>
      </w:r>
      <w:r w:rsidRPr="007E2A47">
        <w:rPr>
          <w:lang w:val="sl-SI"/>
        </w:rPr>
        <w:t>najnovejši model oz</w:t>
      </w:r>
      <w:r w:rsidR="00ED3030" w:rsidRPr="007E2A47">
        <w:rPr>
          <w:lang w:val="sl-SI"/>
        </w:rPr>
        <w:t>.</w:t>
      </w:r>
      <w:r w:rsidRPr="007E2A47">
        <w:rPr>
          <w:lang w:val="sl-SI"/>
        </w:rPr>
        <w:t xml:space="preserve"> izvedbo, ki vključuje zadnje spremembe in izboljšave v konstrukciji in materialih ter </w:t>
      </w:r>
      <w:r w:rsidR="00584C9F" w:rsidRPr="007E2A47">
        <w:rPr>
          <w:lang w:val="sl-SI"/>
        </w:rPr>
        <w:t xml:space="preserve">je </w:t>
      </w:r>
      <w:r w:rsidRPr="007E2A47">
        <w:rPr>
          <w:lang w:val="sl-SI"/>
        </w:rPr>
        <w:t xml:space="preserve">proizvedena največ 12 mesecev pred datumom </w:t>
      </w:r>
      <w:r w:rsidR="000B72A2" w:rsidRPr="007E2A47">
        <w:rPr>
          <w:lang w:val="sl-SI"/>
        </w:rPr>
        <w:t>sklenitve pogodbe</w:t>
      </w:r>
      <w:r w:rsidRPr="007E2A47">
        <w:rPr>
          <w:lang w:val="sl-SI"/>
        </w:rPr>
        <w:t>. Dobavitelj tudi garantira, da oprema nima pravnih ali stvarnih napak ali pomanjkljivosti</w:t>
      </w:r>
      <w:r w:rsidRPr="009A7EDB">
        <w:rPr>
          <w:lang w:val="sl-SI"/>
        </w:rPr>
        <w:t>,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7A924F58" w:rsidR="00584C9F" w:rsidRDefault="00584C9F" w:rsidP="00584C9F">
      <w:pPr>
        <w:jc w:val="both"/>
        <w:rPr>
          <w:lang w:val="sl-SI"/>
        </w:rPr>
      </w:pPr>
      <w:r w:rsidRPr="009A7EDB">
        <w:rPr>
          <w:lang w:val="sl-SI"/>
        </w:rPr>
        <w:t xml:space="preserve">Za opremo, ki je predmet te pogodbe, dobavitelj zagotavlja </w:t>
      </w:r>
      <w:r w:rsidR="007E2A47">
        <w:rPr>
          <w:lang w:val="sl-SI"/>
        </w:rPr>
        <w:t xml:space="preserve">1 (eno) </w:t>
      </w:r>
      <w:r w:rsidRPr="007E2A47">
        <w:rPr>
          <w:lang w:val="sl-SI"/>
        </w:rPr>
        <w:t>letni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w:t>
      </w:r>
      <w:r w:rsidRPr="007E2A47">
        <w:rPr>
          <w:lang w:val="sl-SI"/>
        </w:rPr>
        <w:t xml:space="preserve">v času garancijskega roka </w:t>
      </w:r>
      <w:r w:rsidR="000B72A2" w:rsidRPr="007E2A47">
        <w:rPr>
          <w:lang w:val="sl-SI"/>
        </w:rPr>
        <w:t>zagotavlja</w:t>
      </w:r>
      <w:r w:rsidR="000B72A2">
        <w:rPr>
          <w:lang w:val="sl-SI"/>
        </w:rPr>
        <w:t xml:space="preserve">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6B74E82" w:rsidR="009A7EDB" w:rsidRPr="006B697D" w:rsidRDefault="000B72A2" w:rsidP="000B72A2">
      <w:pPr>
        <w:jc w:val="both"/>
        <w:rPr>
          <w:color w:val="FF0000"/>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w:t>
      </w:r>
      <w:r w:rsidR="006B697D">
        <w:rPr>
          <w:lang w:val="sl-SI"/>
        </w:rPr>
        <w:t>.</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w:t>
      </w:r>
      <w:r w:rsidRPr="007E2A47">
        <w:rPr>
          <w:lang w:val="sl-SI"/>
        </w:rPr>
        <w:t xml:space="preserve">Servis se opravlja po pozivu uporabnika z </w:t>
      </w:r>
      <w:r w:rsidRPr="007E2A47">
        <w:rPr>
          <w:lang w:val="sl-SI"/>
        </w:rPr>
        <w:lastRenderedPageBreak/>
        <w:t>vključenimi vsemi rezervnimi deli in potrošnimi materiali, ter ostalim potrebnim materialom in drobnim inventarjem za izvajanje storitev, vključno s transportnimi in</w:t>
      </w:r>
      <w:r w:rsidRPr="004C64D4">
        <w:rPr>
          <w:lang w:val="sl-SI"/>
        </w:rPr>
        <w:t xml:space="preserve">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7E2A47">
      <w:pPr>
        <w:pStyle w:val="Odstavekseznama"/>
        <w:keepNext/>
        <w:numPr>
          <w:ilvl w:val="0"/>
          <w:numId w:val="33"/>
        </w:numPr>
        <w:ind w:left="426"/>
        <w:jc w:val="center"/>
        <w:rPr>
          <w:rFonts w:cs="Arial"/>
        </w:rPr>
      </w:pPr>
      <w:r w:rsidRPr="003D5F09">
        <w:rPr>
          <w:rFonts w:cs="Arial"/>
        </w:rPr>
        <w:t>člen</w:t>
      </w:r>
    </w:p>
    <w:p w14:paraId="59EAAB47" w14:textId="77777777" w:rsidR="009A7EDB" w:rsidRPr="009A7EDB" w:rsidRDefault="009A7EDB" w:rsidP="007E2A47">
      <w:pPr>
        <w:keepNext/>
        <w:rPr>
          <w:lang w:val="sl-SI"/>
        </w:rPr>
      </w:pPr>
    </w:p>
    <w:p w14:paraId="1AB9B417" w14:textId="0DD90B94" w:rsidR="009A7EDB" w:rsidRPr="00295DFB" w:rsidRDefault="009A7EDB" w:rsidP="007E2A47">
      <w:pPr>
        <w:keepNext/>
        <w:jc w:val="both"/>
        <w:rPr>
          <w:color w:val="FF0000"/>
          <w:lang w:val="sl-SI"/>
        </w:rPr>
      </w:pPr>
      <w:r w:rsidRPr="009A7EDB">
        <w:rPr>
          <w:lang w:val="sl-SI"/>
        </w:rPr>
        <w:t xml:space="preserve">Servisna dela, ki so potrebna zaradi </w:t>
      </w:r>
      <w:r w:rsidRPr="00C536EC">
        <w:rPr>
          <w:lang w:val="sl-SI"/>
        </w:rPr>
        <w:t xml:space="preserve">strojeloma ali napačnega ravnanja uporabnika z opremo, ne </w:t>
      </w:r>
      <w:r w:rsidRPr="003D6EBC">
        <w:rPr>
          <w:lang w:val="sl-SI"/>
        </w:rPr>
        <w:t xml:space="preserve">pomenijo </w:t>
      </w:r>
      <w:r w:rsidR="00D15C54" w:rsidRPr="003D6EBC">
        <w:rPr>
          <w:lang w:val="sl-SI"/>
        </w:rPr>
        <w:t xml:space="preserve">rednih </w:t>
      </w:r>
      <w:r w:rsidRPr="003D6EBC">
        <w:rPr>
          <w:lang w:val="sl-SI"/>
        </w:rPr>
        <w:t xml:space="preserve">vzdrževalnih del in jih dobavitelj </w:t>
      </w:r>
      <w:r w:rsidR="00D15C54" w:rsidRPr="003D6EBC">
        <w:rPr>
          <w:lang w:val="sl-SI"/>
        </w:rPr>
        <w:t xml:space="preserve">uporabniku </w:t>
      </w:r>
      <w:r w:rsidRPr="003D6EBC">
        <w:rPr>
          <w:lang w:val="sl-SI"/>
        </w:rPr>
        <w:t>zaračuna po ceniku</w:t>
      </w:r>
      <w:r w:rsidR="00295DFB" w:rsidRPr="003D6EBC">
        <w:rPr>
          <w:lang w:val="sl-SI"/>
        </w:rPr>
        <w:t xml:space="preserve"> rezervnih </w:t>
      </w:r>
      <w:r w:rsidR="00295DFB" w:rsidRPr="003D6EBC">
        <w:rPr>
          <w:szCs w:val="20"/>
          <w:lang w:val="sl-SI"/>
        </w:rPr>
        <w:t>delov in  materiala</w:t>
      </w:r>
      <w:r w:rsidR="003D6EBC" w:rsidRPr="003D6EBC">
        <w:rPr>
          <w:szCs w:val="20"/>
          <w:lang w:val="sl-SI"/>
        </w:rPr>
        <w:t xml:space="preserve">, </w:t>
      </w:r>
      <w:r w:rsidR="00156687" w:rsidRPr="003D6EBC">
        <w:rPr>
          <w:rFonts w:cs="Arial"/>
          <w:szCs w:val="20"/>
          <w:lang w:val="sl-SI"/>
        </w:rPr>
        <w:t>ceni delovne ure servis</w:t>
      </w:r>
      <w:r w:rsidR="008B421E" w:rsidRPr="003D6EBC">
        <w:rPr>
          <w:rFonts w:cs="Arial"/>
          <w:szCs w:val="20"/>
          <w:lang w:val="sl-SI"/>
        </w:rPr>
        <w:t>erja</w:t>
      </w:r>
      <w:r w:rsidR="00156687" w:rsidRPr="003D6EBC">
        <w:rPr>
          <w:rFonts w:cs="Arial"/>
          <w:szCs w:val="20"/>
          <w:lang w:val="sl-SI"/>
        </w:rPr>
        <w:t xml:space="preserve"> in ceni prihoda servis</w:t>
      </w:r>
      <w:r w:rsidR="008B421E" w:rsidRPr="003D6EBC">
        <w:rPr>
          <w:rFonts w:cs="Arial"/>
          <w:szCs w:val="20"/>
          <w:lang w:val="sl-SI"/>
        </w:rPr>
        <w:t>erja</w:t>
      </w:r>
      <w:r w:rsidR="00156687" w:rsidRPr="003D6EBC">
        <w:rPr>
          <w:rFonts w:cs="Arial"/>
          <w:szCs w:val="20"/>
          <w:lang w:val="sl-SI"/>
        </w:rPr>
        <w:t xml:space="preserve"> na lokacijo uporabnika</w:t>
      </w:r>
      <w:r w:rsidR="003D6EBC" w:rsidRPr="003D6EBC">
        <w:rPr>
          <w:rFonts w:cs="Arial"/>
          <w:szCs w:val="20"/>
          <w:lang w:val="sl-SI"/>
        </w:rPr>
        <w:t xml:space="preserve"> iz ponudbe</w:t>
      </w:r>
      <w:r w:rsidR="00295DFB" w:rsidRPr="003D6EBC">
        <w:rPr>
          <w:lang w:val="sl-SI"/>
        </w:rPr>
        <w:t>.</w:t>
      </w:r>
      <w:r w:rsidRPr="003D6EBC">
        <w:rPr>
          <w:lang w:val="sl-SI"/>
        </w:rPr>
        <w:t xml:space="preserve"> Strojelom je </w:t>
      </w:r>
      <w:r w:rsidRPr="009A7EDB">
        <w:rPr>
          <w:lang w:val="sl-SI"/>
        </w:rPr>
        <w:t>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šolanje</w:t>
      </w:r>
      <w:r w:rsidRPr="009A7EDB">
        <w:rPr>
          <w:lang w:val="sl-SI"/>
        </w:rPr>
        <w:t xml:space="preserve"> uporabnikov.</w:t>
      </w:r>
      <w:r w:rsidR="00295DFB">
        <w:rPr>
          <w:lang w:val="sl-SI"/>
        </w:rPr>
        <w:t xml:space="preserve"> </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w:t>
      </w:r>
      <w:r w:rsidRPr="004D2399">
        <w:rPr>
          <w:lang w:val="sl-SI"/>
        </w:rPr>
        <w:t>dogovorjen</w:t>
      </w:r>
      <w:r w:rsidRPr="009A7EDB">
        <w:rPr>
          <w:lang w:val="sl-SI"/>
        </w:rPr>
        <w:t xml:space="preserve">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203A9197" w:rsidR="009A7EDB" w:rsidRDefault="009A7EDB" w:rsidP="004C64D4">
      <w:pPr>
        <w:jc w:val="both"/>
        <w:rPr>
          <w:lang w:val="sl-SI"/>
        </w:rPr>
      </w:pPr>
    </w:p>
    <w:p w14:paraId="36FAEF75" w14:textId="77777777" w:rsidR="00255D8B" w:rsidRPr="00E96C96" w:rsidRDefault="00255D8B" w:rsidP="00255D8B">
      <w:pPr>
        <w:jc w:val="both"/>
        <w:rPr>
          <w:lang w:val="sl-SI"/>
        </w:rPr>
      </w:pPr>
      <w:r w:rsidRPr="00E96C96">
        <w:rPr>
          <w:lang w:val="sl-SI"/>
        </w:rPr>
        <w:t xml:space="preserve">Odzivni čas serviserja je največ 2 uri od prijave napake, v katerem mora vzpostaviti kontakt z uporabnikom. Prihod serviserja na lokacijo in diagnosticiranje napake pri uporabniku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 </w:t>
      </w:r>
    </w:p>
    <w:p w14:paraId="72B24EEF" w14:textId="3983A757" w:rsidR="00255D8B" w:rsidRPr="00E96C96" w:rsidRDefault="00255D8B" w:rsidP="004C64D4">
      <w:pPr>
        <w:jc w:val="both"/>
        <w:rPr>
          <w:sz w:val="18"/>
          <w:szCs w:val="22"/>
          <w:lang w:val="sl-SI"/>
        </w:rPr>
      </w:pPr>
    </w:p>
    <w:p w14:paraId="1113C9CC" w14:textId="77777777" w:rsidR="00E96C96" w:rsidRPr="009A7EDB" w:rsidRDefault="00E96C96" w:rsidP="00E96C96">
      <w:pPr>
        <w:jc w:val="both"/>
        <w:rPr>
          <w:lang w:val="sl-SI"/>
        </w:rPr>
      </w:pPr>
      <w:r w:rsidRPr="009A7EDB">
        <w:rPr>
          <w:lang w:val="sl-SI"/>
        </w:rPr>
        <w:t xml:space="preserve">Servisiranje </w:t>
      </w:r>
      <w:r>
        <w:rPr>
          <w:lang w:val="sl-SI"/>
        </w:rPr>
        <w:t xml:space="preserve">opreme </w:t>
      </w:r>
      <w:r w:rsidRPr="009A7EDB">
        <w:rPr>
          <w:lang w:val="sl-SI"/>
        </w:rPr>
        <w:t>se opravlja pri uporabniku.</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lastRenderedPageBreak/>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Pr="00E81998" w:rsidRDefault="009A7EDB" w:rsidP="002652FA">
      <w:pPr>
        <w:numPr>
          <w:ilvl w:val="0"/>
          <w:numId w:val="39"/>
        </w:numPr>
        <w:spacing w:line="260" w:lineRule="exact"/>
        <w:ind w:left="426"/>
        <w:jc w:val="both"/>
        <w:rPr>
          <w:rFonts w:cs="Arial"/>
          <w:szCs w:val="20"/>
          <w:lang w:val="sl-SI"/>
        </w:rPr>
      </w:pPr>
      <w:r w:rsidRPr="00E81998">
        <w:rPr>
          <w:szCs w:val="20"/>
          <w:lang w:val="sl-SI"/>
        </w:rPr>
        <w:t>izvesti vse prevzete pogodbene obveznosti strokovno pravilno, vestno, kakovostno</w:t>
      </w:r>
      <w:r w:rsidR="00B474A2" w:rsidRPr="00E81998">
        <w:rPr>
          <w:szCs w:val="20"/>
          <w:lang w:val="sl-SI"/>
        </w:rPr>
        <w:t>,</w:t>
      </w:r>
      <w:r w:rsidRPr="00E81998">
        <w:rPr>
          <w:szCs w:val="20"/>
          <w:lang w:val="sl-SI"/>
        </w:rPr>
        <w:t xml:space="preserve"> v </w:t>
      </w:r>
      <w:r w:rsidR="009B0C91" w:rsidRPr="00E81998">
        <w:rPr>
          <w:rFonts w:cs="Arial"/>
          <w:szCs w:val="20"/>
          <w:lang w:val="sl-SI"/>
        </w:rPr>
        <w:t xml:space="preserve">dogovorjenem </w:t>
      </w:r>
      <w:r w:rsidRPr="00E81998">
        <w:rPr>
          <w:rFonts w:cs="Arial"/>
          <w:szCs w:val="20"/>
          <w:lang w:val="sl-SI"/>
        </w:rPr>
        <w:t>roku ter skladno z zahtevami, navedenimi v tehničnih zahtevah dokumentacije;</w:t>
      </w:r>
    </w:p>
    <w:p w14:paraId="0C1E7119" w14:textId="11A8C5A2" w:rsidR="008F79E7" w:rsidRDefault="008F79E7" w:rsidP="002652FA">
      <w:pPr>
        <w:numPr>
          <w:ilvl w:val="0"/>
          <w:numId w:val="39"/>
        </w:numPr>
        <w:spacing w:line="260" w:lineRule="exact"/>
        <w:ind w:left="426"/>
        <w:jc w:val="both"/>
        <w:rPr>
          <w:rFonts w:cs="Arial"/>
          <w:szCs w:val="20"/>
          <w:lang w:val="sl-SI"/>
        </w:rPr>
      </w:pPr>
      <w:r w:rsidRPr="00E81998">
        <w:rPr>
          <w:rFonts w:cs="Arial"/>
          <w:szCs w:val="20"/>
          <w:lang w:val="sl-SI"/>
        </w:rPr>
        <w:t xml:space="preserve">izvesti šolanje </w:t>
      </w:r>
      <w:r w:rsidR="00E81998" w:rsidRPr="00E81998">
        <w:rPr>
          <w:rFonts w:cs="Arial"/>
          <w:szCs w:val="20"/>
          <w:lang w:val="sl-SI" w:eastAsia="sl-SI"/>
        </w:rPr>
        <w:t>oziroma izobraževanje na primerljivem sistemu v izobraževalnem centru za pet (5) operativnih timov (v timu do trije kirurgi in dve in</w:t>
      </w:r>
      <w:r w:rsidR="004D2399">
        <w:rPr>
          <w:rFonts w:cs="Arial"/>
          <w:szCs w:val="20"/>
          <w:lang w:val="sl-SI" w:eastAsia="sl-SI"/>
        </w:rPr>
        <w:t>s</w:t>
      </w:r>
      <w:r w:rsidR="00E81998" w:rsidRPr="00E81998">
        <w:rPr>
          <w:rFonts w:cs="Arial"/>
          <w:szCs w:val="20"/>
          <w:lang w:val="sl-SI" w:eastAsia="sl-SI"/>
        </w:rPr>
        <w:t>trumentarki) in »on site« izobraževanje za vso ponujeno opremo. Izobraževanje v izobraževalnem centru mora biti izvedeno in zaključeno pred izobraževanjem na oddelku ("on site") oz. pred primopredajo opreme</w:t>
      </w:r>
      <w:r w:rsidRPr="00E81998">
        <w:rPr>
          <w:rFonts w:cs="Arial"/>
          <w:szCs w:val="20"/>
          <w:lang w:val="sl-SI"/>
        </w:rPr>
        <w:t>;</w:t>
      </w:r>
    </w:p>
    <w:p w14:paraId="519D8234" w14:textId="15E85DE0" w:rsidR="000D5173" w:rsidRPr="00E81998" w:rsidRDefault="000D5173" w:rsidP="002652FA">
      <w:pPr>
        <w:numPr>
          <w:ilvl w:val="0"/>
          <w:numId w:val="39"/>
        </w:numPr>
        <w:spacing w:line="260" w:lineRule="exact"/>
        <w:ind w:left="426"/>
        <w:jc w:val="both"/>
        <w:rPr>
          <w:rFonts w:cs="Arial"/>
          <w:szCs w:val="20"/>
          <w:lang w:val="sl-SI"/>
        </w:rPr>
      </w:pPr>
      <w:r>
        <w:rPr>
          <w:rFonts w:cs="Arial"/>
          <w:szCs w:val="20"/>
          <w:lang w:val="sl-SI"/>
        </w:rPr>
        <w:t xml:space="preserve">uporabniku v času garancije nuditi tehnično podporo pri </w:t>
      </w:r>
      <w:r w:rsidR="002A2721">
        <w:rPr>
          <w:rFonts w:cs="Arial"/>
          <w:szCs w:val="20"/>
          <w:lang w:val="sl-SI"/>
        </w:rPr>
        <w:t xml:space="preserve">pravilni in varni </w:t>
      </w:r>
      <w:r>
        <w:rPr>
          <w:rFonts w:cs="Arial"/>
          <w:szCs w:val="20"/>
          <w:lang w:val="sl-SI"/>
        </w:rPr>
        <w:t xml:space="preserve">uporabi opreme; </w:t>
      </w:r>
    </w:p>
    <w:p w14:paraId="0CF54E4B" w14:textId="77777777" w:rsidR="002652FA" w:rsidRPr="002652FA" w:rsidRDefault="002652FA" w:rsidP="002652FA">
      <w:pPr>
        <w:pStyle w:val="Odstavekseznama"/>
        <w:numPr>
          <w:ilvl w:val="0"/>
          <w:numId w:val="39"/>
        </w:numPr>
        <w:ind w:left="426"/>
        <w:jc w:val="both"/>
      </w:pPr>
      <w:r w:rsidRPr="00E81998">
        <w:rPr>
          <w:rFonts w:cs="Arial"/>
          <w:szCs w:val="20"/>
        </w:rPr>
        <w:t>sproti obveščati naročnika in uporabnika</w:t>
      </w:r>
      <w:r w:rsidRPr="00E81998">
        <w:rPr>
          <w:szCs w:val="20"/>
        </w:rPr>
        <w:t xml:space="preserve"> o tekoči problematiki in nastalih situacijah, ki bi lahko vplivale na izvršitev prevzetih pogodbenih</w:t>
      </w:r>
      <w:r w:rsidRPr="002652FA">
        <w:t xml:space="preserve"> obveznosti;</w:t>
      </w:r>
    </w:p>
    <w:p w14:paraId="1FC1743C" w14:textId="12B2A33C" w:rsidR="00E81998"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A2721">
        <w:rPr>
          <w:lang w:val="sl-SI"/>
        </w:rPr>
        <w:t>.</w:t>
      </w:r>
    </w:p>
    <w:p w14:paraId="14278D0C" w14:textId="711338FC" w:rsidR="00E81998" w:rsidRPr="00C315CE" w:rsidRDefault="00E81998" w:rsidP="008D226E">
      <w:pPr>
        <w:spacing w:line="260" w:lineRule="exact"/>
        <w:ind w:left="426"/>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46600EBA" w14:textId="77777777" w:rsidR="00F934AA"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5C98D84F" w:rsidR="00756A34" w:rsidRDefault="00756A34" w:rsidP="0079451C">
      <w:pPr>
        <w:jc w:val="both"/>
        <w:rPr>
          <w:lang w:val="sl-SI"/>
        </w:rPr>
      </w:pPr>
    </w:p>
    <w:p w14:paraId="6FD699CB" w14:textId="06FC8C2E" w:rsidR="002D5105" w:rsidRPr="00231BCE" w:rsidRDefault="002D5105" w:rsidP="002D5105">
      <w:pPr>
        <w:jc w:val="both"/>
        <w:outlineLvl w:val="3"/>
        <w:rPr>
          <w:rFonts w:cs="Arial"/>
          <w:i/>
          <w:szCs w:val="20"/>
          <w:lang w:val="sl-SI"/>
        </w:rPr>
      </w:pPr>
      <w:r w:rsidRPr="00231BCE">
        <w:rPr>
          <w:rFonts w:cs="Arial"/>
          <w:szCs w:val="20"/>
          <w:lang w:val="sl-SI"/>
        </w:rPr>
        <w:t xml:space="preserve">V primeru zamude </w:t>
      </w:r>
      <w:r w:rsidR="00E96C96" w:rsidRPr="00231BCE">
        <w:rPr>
          <w:rFonts w:cs="Arial"/>
          <w:szCs w:val="20"/>
          <w:lang w:val="sl-SI"/>
        </w:rPr>
        <w:t>pri odpravi napak na opremi, opredeljenih v 15. členu te pogodbe, lahko naročnik dobavitelju zaračuna pogodbeno kazen,</w:t>
      </w:r>
      <w:r w:rsidRPr="00231BCE">
        <w:rPr>
          <w:rFonts w:cs="Arial"/>
          <w:szCs w:val="20"/>
          <w:lang w:val="sl-SI"/>
        </w:rPr>
        <w:t xml:space="preserve"> ki bo odvisna od zamude, in sicer za vsak koledarski dan zamude roka za odpravo napake v višini 0,01 % od pogodbene vrednosti, </w:t>
      </w:r>
      <w:r w:rsidRPr="00231BCE">
        <w:rPr>
          <w:rFonts w:eastAsia="Arial Unicode MS"/>
          <w:lang w:val="sl-SI"/>
        </w:rPr>
        <w:t>navedene v tabeli iz 7. člena te pogodbe pod zaporedno številko 1 (vrednost kirurškega robota) z DDV</w:t>
      </w:r>
      <w:r w:rsidRPr="00231BCE">
        <w:rPr>
          <w:rFonts w:cs="Arial"/>
          <w:szCs w:val="20"/>
          <w:lang w:val="sl-SI"/>
        </w:rPr>
        <w:t>, vendar skupno največ v višini 10 % pogodbene vrednosti</w:t>
      </w:r>
      <w:r w:rsidR="002A2749">
        <w:rPr>
          <w:rFonts w:cs="Arial"/>
          <w:szCs w:val="20"/>
          <w:lang w:val="sl-SI"/>
        </w:rPr>
        <w:t xml:space="preserve"> opreme</w:t>
      </w:r>
      <w:r w:rsidRPr="00231BCE">
        <w:rPr>
          <w:rFonts w:cs="Arial"/>
          <w:szCs w:val="20"/>
          <w:lang w:val="sl-SI"/>
        </w:rPr>
        <w:t xml:space="preserve"> z DDV.</w:t>
      </w:r>
    </w:p>
    <w:p w14:paraId="16D705BF" w14:textId="77777777" w:rsidR="002D5105" w:rsidRPr="00231BCE" w:rsidRDefault="002D5105" w:rsidP="002D5105">
      <w:pPr>
        <w:jc w:val="both"/>
        <w:outlineLvl w:val="3"/>
        <w:rPr>
          <w:rFonts w:cs="Arial"/>
          <w:i/>
          <w:szCs w:val="20"/>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78273476"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00231BCE" w:rsidRPr="00DA6981">
        <w:rPr>
          <w:lang w:val="sl-SI"/>
        </w:rPr>
        <w:t xml:space="preserve">ali zaradi zamude pri odpravi napak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03083662" w14:textId="77777777" w:rsidR="00E96C96" w:rsidRPr="00756A34" w:rsidRDefault="00E96C96"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0B3E90">
      <w:pPr>
        <w:keepNext/>
        <w:rPr>
          <w:b/>
          <w:lang w:val="sl-SI"/>
        </w:rPr>
      </w:pPr>
      <w:r w:rsidRPr="009A7EDB">
        <w:rPr>
          <w:b/>
          <w:lang w:val="sl-SI"/>
        </w:rPr>
        <w:t>FINANČNA ZAVAROVANJA</w:t>
      </w:r>
    </w:p>
    <w:p w14:paraId="4A98A432" w14:textId="77777777" w:rsidR="009A7EDB" w:rsidRPr="000C00B7" w:rsidRDefault="009A7EDB" w:rsidP="000B3E90">
      <w:pPr>
        <w:pStyle w:val="Odstavekseznama"/>
        <w:keepNext/>
        <w:numPr>
          <w:ilvl w:val="0"/>
          <w:numId w:val="33"/>
        </w:numPr>
        <w:ind w:left="426"/>
        <w:jc w:val="center"/>
        <w:rPr>
          <w:rFonts w:cs="Arial"/>
        </w:rPr>
      </w:pPr>
      <w:r w:rsidRPr="000C00B7">
        <w:rPr>
          <w:rFonts w:cs="Arial"/>
        </w:rPr>
        <w:t>člen</w:t>
      </w:r>
    </w:p>
    <w:p w14:paraId="5CDFE615" w14:textId="77777777" w:rsidR="009A7EDB" w:rsidRDefault="009A7EDB" w:rsidP="000B3E90">
      <w:pPr>
        <w:keepNext/>
        <w:rPr>
          <w:lang w:val="sl-SI"/>
        </w:rPr>
      </w:pPr>
    </w:p>
    <w:p w14:paraId="17C5B317" w14:textId="50DFADEB" w:rsidR="00B474A2" w:rsidRPr="003A6CE9" w:rsidRDefault="00B474A2" w:rsidP="00833728">
      <w:pPr>
        <w:keepNext/>
        <w:jc w:val="both"/>
        <w:rPr>
          <w:lang w:val="sl-SI"/>
        </w:rPr>
      </w:pPr>
      <w:r w:rsidRPr="009A7EDB">
        <w:rPr>
          <w:lang w:val="sl-SI"/>
        </w:rPr>
        <w:t xml:space="preserve">Dobavitelj </w:t>
      </w:r>
      <w:r w:rsidRPr="009A7EDB">
        <w:rPr>
          <w:rFonts w:eastAsia="Arial Unicode MS"/>
          <w:lang w:val="sl-SI"/>
        </w:rPr>
        <w:t xml:space="preserve">mora najkasneje v 15 dneh </w:t>
      </w:r>
      <w:r w:rsidRPr="00FE43A0">
        <w:rPr>
          <w:rFonts w:eastAsia="Arial Unicode MS"/>
          <w:lang w:val="sl-SI"/>
        </w:rPr>
        <w:t>od sklenitve</w:t>
      </w:r>
      <w:r w:rsidR="000B3E90" w:rsidRPr="00FE43A0">
        <w:rPr>
          <w:rFonts w:eastAsia="Arial Unicode MS"/>
          <w:lang w:val="sl-SI"/>
        </w:rPr>
        <w:t xml:space="preserve"> </w:t>
      </w:r>
      <w:r w:rsidR="005177D7" w:rsidRPr="00FE43A0">
        <w:rPr>
          <w:rFonts w:eastAsia="Arial Unicode MS"/>
          <w:lang w:val="sl-SI"/>
        </w:rPr>
        <w:t xml:space="preserve">te </w:t>
      </w:r>
      <w:r w:rsidRPr="00FE43A0">
        <w:rPr>
          <w:rFonts w:eastAsia="Arial Unicode MS"/>
          <w:lang w:val="sl-SI"/>
        </w:rPr>
        <w:t>pogodbe</w:t>
      </w:r>
      <w:r w:rsidRPr="009A7EDB">
        <w:rPr>
          <w:rFonts w:eastAsia="Arial Unicode MS"/>
          <w:lang w:val="sl-SI"/>
        </w:rPr>
        <w:t xml:space="preserve"> </w:t>
      </w:r>
      <w:r w:rsidRPr="007F6B4A">
        <w:rPr>
          <w:rFonts w:eastAsia="Arial Unicode MS"/>
          <w:b/>
          <w:bCs/>
          <w:lang w:val="sl-SI"/>
        </w:rPr>
        <w:t>naročniku</w:t>
      </w:r>
      <w:r w:rsidRPr="009A7EDB">
        <w:rPr>
          <w:rFonts w:eastAsia="Arial Unicode MS"/>
          <w:lang w:val="sl-SI"/>
        </w:rPr>
        <w:t xml:space="preserve"> </w:t>
      </w:r>
      <w:r w:rsidRPr="0034262C">
        <w:rPr>
          <w:rFonts w:eastAsia="Arial Unicode MS"/>
          <w:szCs w:val="20"/>
          <w:lang w:val="sl-SI"/>
        </w:rPr>
        <w:t>izročiti finančno zavarovanje za dobro izvedbo pogodbenih obveznosti glede na vzorec iz dokumentacije v višini 10 % od pogodbene</w:t>
      </w:r>
      <w:r w:rsidRPr="009A7EDB">
        <w:rPr>
          <w:rFonts w:eastAsia="Arial Unicode MS"/>
          <w:lang w:val="sl-SI"/>
        </w:rPr>
        <w:t xml:space="preserve"> </w:t>
      </w:r>
      <w:r w:rsidRPr="009A7EDB">
        <w:rPr>
          <w:rFonts w:eastAsia="Arial Unicode MS"/>
          <w:lang w:val="sl-SI"/>
        </w:rPr>
        <w:lastRenderedPageBreak/>
        <w:t>vrednosti</w:t>
      </w:r>
      <w:r w:rsidR="00255D8B">
        <w:rPr>
          <w:rFonts w:eastAsia="Arial Unicode MS"/>
          <w:lang w:val="sl-SI"/>
        </w:rPr>
        <w:t>,</w:t>
      </w:r>
      <w:r w:rsidR="00FE43A0">
        <w:rPr>
          <w:rFonts w:eastAsia="Arial Unicode MS"/>
          <w:lang w:val="sl-SI"/>
        </w:rPr>
        <w:t xml:space="preserve"> navedene v tabeli iz 7. člena te pogodbe pod zaporedno </w:t>
      </w:r>
      <w:r w:rsidR="00FE43A0" w:rsidRPr="00DA6981">
        <w:rPr>
          <w:rFonts w:eastAsia="Arial Unicode MS"/>
          <w:lang w:val="sl-SI"/>
        </w:rPr>
        <w:t xml:space="preserve">številko 1 </w:t>
      </w:r>
      <w:r w:rsidR="008232B9" w:rsidRPr="00DA6981">
        <w:rPr>
          <w:rFonts w:eastAsia="Arial Unicode MS"/>
          <w:lang w:val="sl-SI"/>
        </w:rPr>
        <w:t>(vrednost</w:t>
      </w:r>
      <w:r w:rsidR="00FE43A0" w:rsidRPr="00DA6981">
        <w:rPr>
          <w:rFonts w:eastAsia="Arial Unicode MS"/>
          <w:lang w:val="sl-SI"/>
        </w:rPr>
        <w:t xml:space="preserve"> kirurškega robota)</w:t>
      </w:r>
      <w:r w:rsidR="008232B9" w:rsidRPr="00DA6981">
        <w:rPr>
          <w:rFonts w:eastAsia="Arial Unicode MS"/>
          <w:color w:val="FF0000"/>
          <w:lang w:val="sl-SI"/>
        </w:rPr>
        <w:t xml:space="preserve"> </w:t>
      </w:r>
      <w:r w:rsidRPr="00DA6981">
        <w:rPr>
          <w:rFonts w:eastAsia="Arial Unicode MS"/>
          <w:lang w:val="sl-SI"/>
        </w:rPr>
        <w:t xml:space="preserve">z DDV, ki ga lahko naročnik unovči v primeru, če </w:t>
      </w:r>
      <w:r w:rsidRPr="00DA6981">
        <w:rPr>
          <w:lang w:val="sl-SI"/>
        </w:rPr>
        <w:t>dobavitelj</w:t>
      </w:r>
      <w:r w:rsidR="00833728" w:rsidRPr="00DA6981">
        <w:rPr>
          <w:lang w:val="sl-SI"/>
        </w:rPr>
        <w:t xml:space="preserve"> </w:t>
      </w:r>
      <w:r w:rsidRPr="00DA6981">
        <w:rPr>
          <w:rFonts w:eastAsia="Arial Unicode MS"/>
          <w:lang w:val="sl-SI"/>
        </w:rPr>
        <w:t>opreme ne dobavi, ne</w:t>
      </w:r>
      <w:r w:rsidRPr="003A6CE9">
        <w:rPr>
          <w:rFonts w:eastAsia="Arial Unicode MS"/>
          <w:lang w:val="sl-SI"/>
        </w:rPr>
        <w:t xml:space="preserve"> dobavi pravočasno ali pravilno</w:t>
      </w:r>
      <w:r w:rsidR="00EB119F" w:rsidRPr="003A6CE9">
        <w:rPr>
          <w:rFonts w:eastAsia="Arial Unicode MS"/>
          <w:lang w:val="sl-SI"/>
        </w:rPr>
        <w:t xml:space="preserve"> ali dobavi opremo z napakami, ki jih na poziv naročnika ali uporabnika ne odpravi v roku 3 dni</w:t>
      </w:r>
      <w:r w:rsidR="00E975D3" w:rsidRPr="003A6CE9">
        <w:rPr>
          <w:rFonts w:eastAsia="Arial Unicode MS"/>
          <w:lang w:val="sl-SI"/>
        </w:rPr>
        <w:t>.</w:t>
      </w:r>
    </w:p>
    <w:p w14:paraId="167448B5" w14:textId="77777777" w:rsidR="00B474A2" w:rsidRPr="009A7EDB" w:rsidRDefault="00B474A2" w:rsidP="00B474A2">
      <w:pPr>
        <w:rPr>
          <w:rFonts w:eastAsia="Arial Unicode MS"/>
          <w:lang w:val="sl-SI"/>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6B745BAF"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v višini 5 % od pogodbene vrednosti</w:t>
      </w:r>
      <w:r w:rsidR="00255D8B">
        <w:rPr>
          <w:lang w:val="sl-SI"/>
        </w:rPr>
        <w:t>,</w:t>
      </w:r>
      <w:r w:rsidR="00FE43A0">
        <w:rPr>
          <w:lang w:val="sl-SI"/>
        </w:rPr>
        <w:t xml:space="preserve"> </w:t>
      </w:r>
      <w:r w:rsidR="00FE43A0">
        <w:rPr>
          <w:rFonts w:eastAsia="Arial Unicode MS"/>
          <w:lang w:val="sl-SI"/>
        </w:rPr>
        <w:t xml:space="preserve">navedene v tabeli iz 7. člena te pogodbe pod zaporedno številko 1 </w:t>
      </w:r>
      <w:r w:rsidR="00FE43A0" w:rsidRPr="00FE43A0">
        <w:rPr>
          <w:rFonts w:eastAsia="Arial Unicode MS"/>
          <w:lang w:val="sl-SI"/>
        </w:rPr>
        <w:t>(vrednost kirurškega robota)</w:t>
      </w:r>
      <w:r w:rsidR="008232B9">
        <w:rPr>
          <w:rFonts w:eastAsia="Arial Unicode MS"/>
          <w:color w:val="FF0000"/>
          <w:lang w:val="sl-SI"/>
        </w:rPr>
        <w:t xml:space="preserve"> </w:t>
      </w:r>
      <w:r w:rsidRPr="00B474A2">
        <w:rPr>
          <w:lang w:val="sl-SI"/>
        </w:rPr>
        <w:t xml:space="preserve">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281BBEF9"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6C24B13" w:rsidR="00B474A2" w:rsidRPr="008232B9" w:rsidRDefault="00B474A2" w:rsidP="00B474A2">
      <w:pPr>
        <w:jc w:val="both"/>
        <w:rPr>
          <w:color w:val="FF0000"/>
          <w:lang w:val="sl-SI"/>
        </w:rPr>
      </w:pPr>
      <w:r>
        <w:rPr>
          <w:lang w:val="sl-SI"/>
        </w:rPr>
        <w:t>Dobavitelj</w:t>
      </w:r>
      <w:r w:rsidRPr="000C00B7">
        <w:rPr>
          <w:lang w:val="sl-SI"/>
        </w:rPr>
        <w:t xml:space="preserve"> lahko kot zavarovanje predloži bančno garancijo s strani poslovne banke ali kavcijsko </w:t>
      </w:r>
      <w:r w:rsidRPr="00FE43A0">
        <w:rPr>
          <w:lang w:val="sl-SI"/>
        </w:rPr>
        <w:t>zavarovanje zavarovalnice, oboje v državi naročnika.</w:t>
      </w:r>
      <w:r w:rsidRPr="000C00B7">
        <w:rPr>
          <w:lang w:val="sl-SI"/>
        </w:rPr>
        <w:t xml:space="preserve">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lastRenderedPageBreak/>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082E6D2C"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tel. št.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e-naslov: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66C46A22" w:rsidR="00A238F9" w:rsidRDefault="00A238F9" w:rsidP="009A7EDB">
      <w:pPr>
        <w:rPr>
          <w:lang w:val="sl-SI"/>
        </w:rPr>
      </w:pPr>
    </w:p>
    <w:p w14:paraId="18287EC2" w14:textId="64939B3C" w:rsidR="00D85A41" w:rsidRDefault="00D85A41" w:rsidP="009A7EDB">
      <w:pPr>
        <w:rPr>
          <w:lang w:val="sl-SI"/>
        </w:rPr>
      </w:pPr>
    </w:p>
    <w:p w14:paraId="0DB746EF" w14:textId="4B28F526" w:rsidR="00D85A41" w:rsidRDefault="00D85A41" w:rsidP="009A7EDB">
      <w:pPr>
        <w:rPr>
          <w:lang w:val="sl-SI"/>
        </w:rPr>
      </w:pPr>
    </w:p>
    <w:p w14:paraId="7D5180BA" w14:textId="3AC45C2D" w:rsidR="00D85A41" w:rsidRDefault="00D85A41" w:rsidP="009A7EDB">
      <w:pPr>
        <w:rPr>
          <w:lang w:val="sl-SI"/>
        </w:rPr>
      </w:pPr>
    </w:p>
    <w:p w14:paraId="1A1106E3" w14:textId="5C72484F" w:rsidR="00D85A41" w:rsidRDefault="00D85A41" w:rsidP="009A7EDB">
      <w:pPr>
        <w:rPr>
          <w:lang w:val="sl-SI"/>
        </w:rPr>
      </w:pPr>
    </w:p>
    <w:p w14:paraId="274CDAB7" w14:textId="77777777" w:rsidR="00D85A41" w:rsidRDefault="00D85A41" w:rsidP="009A7EDB">
      <w:pPr>
        <w:rPr>
          <w:lang w:val="sl-SI"/>
        </w:rPr>
      </w:pPr>
    </w:p>
    <w:p w14:paraId="67D4A0D9" w14:textId="77777777" w:rsidR="00D85A41" w:rsidRPr="00D85A41" w:rsidRDefault="00D85A41" w:rsidP="00D85A41">
      <w:pPr>
        <w:jc w:val="both"/>
        <w:rPr>
          <w:rFonts w:cs="Arial"/>
          <w:iCs/>
          <w:color w:val="FF0000"/>
          <w:sz w:val="22"/>
          <w:szCs w:val="22"/>
          <w:lang w:val="sl-SI"/>
        </w:rPr>
      </w:pPr>
      <w:r w:rsidRPr="00D85A41">
        <w:rPr>
          <w:rFonts w:cs="Arial"/>
          <w:b/>
          <w:iCs/>
          <w:color w:val="FF0000"/>
          <w:sz w:val="22"/>
          <w:szCs w:val="22"/>
          <w:lang w:val="sl-SI"/>
        </w:rPr>
        <w:lastRenderedPageBreak/>
        <w:t>UKREP IPI</w:t>
      </w:r>
    </w:p>
    <w:p w14:paraId="4B3C737D" w14:textId="6FB7DAF8" w:rsidR="00D85A41" w:rsidRPr="00D85A41" w:rsidRDefault="00D85A41" w:rsidP="006B10D4">
      <w:pPr>
        <w:keepNext/>
        <w:rPr>
          <w:b/>
          <w:color w:val="FF0000"/>
          <w:lang w:val="sl-SI"/>
        </w:rPr>
      </w:pPr>
    </w:p>
    <w:p w14:paraId="035BD517" w14:textId="77777777" w:rsidR="00D85A41" w:rsidRPr="00D85A41" w:rsidRDefault="00D85A41" w:rsidP="00D85A41">
      <w:pPr>
        <w:pStyle w:val="Odstavekseznama"/>
        <w:numPr>
          <w:ilvl w:val="0"/>
          <w:numId w:val="33"/>
        </w:numPr>
        <w:ind w:left="426"/>
        <w:jc w:val="center"/>
        <w:rPr>
          <w:rFonts w:cs="Arial"/>
          <w:color w:val="FF0000"/>
        </w:rPr>
      </w:pPr>
      <w:r w:rsidRPr="00D85A41">
        <w:rPr>
          <w:rFonts w:cs="Arial"/>
          <w:color w:val="FF0000"/>
        </w:rPr>
        <w:t>člen</w:t>
      </w:r>
    </w:p>
    <w:p w14:paraId="7B583E52" w14:textId="29D71D7F" w:rsidR="00D85A41" w:rsidRDefault="00D85A41" w:rsidP="006B10D4">
      <w:pPr>
        <w:keepNext/>
        <w:rPr>
          <w:b/>
          <w:color w:val="FF0000"/>
          <w:lang w:val="sl-SI"/>
        </w:rPr>
      </w:pPr>
    </w:p>
    <w:p w14:paraId="7E8A29D8" w14:textId="3E553E49" w:rsidR="00D85A41" w:rsidRDefault="00D85A41" w:rsidP="00D85A41">
      <w:pPr>
        <w:pStyle w:val="Telobesedila"/>
        <w:rPr>
          <w:rFonts w:ascii="Arial" w:hAnsi="Arial" w:cs="Arial"/>
          <w:color w:val="FF0000"/>
          <w:sz w:val="22"/>
          <w:szCs w:val="22"/>
        </w:rPr>
      </w:pPr>
      <w:r>
        <w:rPr>
          <w:rFonts w:ascii="Arial" w:hAnsi="Arial" w:cs="Arial"/>
          <w:color w:val="FF0000"/>
          <w:sz w:val="22"/>
          <w:szCs w:val="22"/>
        </w:rPr>
        <w:t>Dobavitelj se, v skladu s členom 2 Izvedbene Uredbe komisije (EU) 2025/1197 z dne 19. junija 2025, na podlagi člena 8 Uredbe (EU) 2022/1031 z dne 23. junija 2022, zavezuje</w:t>
      </w:r>
      <w:r w:rsidR="003A6CE9">
        <w:rPr>
          <w:rFonts w:ascii="Arial" w:hAnsi="Arial" w:cs="Arial"/>
          <w:color w:val="FF0000"/>
          <w:sz w:val="22"/>
          <w:szCs w:val="22"/>
        </w:rPr>
        <w:t xml:space="preserve"> da</w:t>
      </w:r>
      <w:r>
        <w:rPr>
          <w:rFonts w:ascii="Arial" w:hAnsi="Arial" w:cs="Arial"/>
          <w:color w:val="FF0000"/>
          <w:sz w:val="22"/>
          <w:szCs w:val="22"/>
        </w:rPr>
        <w:t>:</w:t>
      </w:r>
    </w:p>
    <w:p w14:paraId="15742E9F" w14:textId="77777777" w:rsidR="00D85A41" w:rsidRDefault="00D85A41" w:rsidP="00D85A41">
      <w:pPr>
        <w:pStyle w:val="Telobesedila"/>
        <w:rPr>
          <w:rFonts w:ascii="Arial" w:hAnsi="Arial" w:cs="Arial"/>
          <w:color w:val="FF0000"/>
          <w:sz w:val="22"/>
          <w:szCs w:val="22"/>
        </w:rPr>
      </w:pPr>
    </w:p>
    <w:p w14:paraId="252D33A6" w14:textId="04A551D0" w:rsidR="00D85A41" w:rsidRDefault="00D85A41" w:rsidP="00D85A41">
      <w:pPr>
        <w:pStyle w:val="Telobesedila"/>
        <w:numPr>
          <w:ilvl w:val="0"/>
          <w:numId w:val="47"/>
        </w:numPr>
        <w:rPr>
          <w:rFonts w:ascii="Arial" w:hAnsi="Arial" w:cs="Arial"/>
          <w:color w:val="FF0000"/>
          <w:sz w:val="22"/>
          <w:szCs w:val="22"/>
        </w:rPr>
      </w:pPr>
      <w:r>
        <w:rPr>
          <w:rFonts w:ascii="Arial" w:hAnsi="Arial" w:cs="Arial"/>
          <w:color w:val="FF0000"/>
          <w:sz w:val="22"/>
          <w:szCs w:val="22"/>
        </w:rPr>
        <w:t xml:space="preserve">gospodarskim subjektom iz Ljudske republike Kitajske (v nadaljevanju: LRK), ne bo oddal v </w:t>
      </w:r>
      <w:proofErr w:type="spellStart"/>
      <w:r>
        <w:rPr>
          <w:rFonts w:ascii="Arial" w:hAnsi="Arial" w:cs="Arial"/>
          <w:color w:val="FF0000"/>
          <w:sz w:val="22"/>
          <w:szCs w:val="22"/>
        </w:rPr>
        <w:t>podizvajanje</w:t>
      </w:r>
      <w:proofErr w:type="spellEnd"/>
      <w:r>
        <w:rPr>
          <w:rFonts w:ascii="Arial" w:hAnsi="Arial" w:cs="Arial"/>
          <w:color w:val="FF0000"/>
          <w:sz w:val="22"/>
          <w:szCs w:val="22"/>
        </w:rPr>
        <w:t xml:space="preserve"> več kot 50 % skupne vrednosti naročila;</w:t>
      </w:r>
    </w:p>
    <w:p w14:paraId="52232F63" w14:textId="20B47628" w:rsidR="00D85A41" w:rsidRPr="00D85A41" w:rsidRDefault="00D85A41" w:rsidP="00D85A41">
      <w:pPr>
        <w:pStyle w:val="Telobesedila"/>
        <w:numPr>
          <w:ilvl w:val="0"/>
          <w:numId w:val="47"/>
        </w:numPr>
        <w:rPr>
          <w:rFonts w:ascii="Arial" w:hAnsi="Arial" w:cs="Arial"/>
          <w:color w:val="FF0000"/>
          <w:sz w:val="22"/>
          <w:szCs w:val="22"/>
        </w:rPr>
      </w:pPr>
      <w:r>
        <w:rPr>
          <w:rFonts w:ascii="Arial" w:hAnsi="Arial" w:cs="Arial"/>
          <w:color w:val="FF0000"/>
          <w:sz w:val="22"/>
          <w:szCs w:val="22"/>
        </w:rPr>
        <w:t xml:space="preserve">v pogodbenem obdobju dobavljeno blago ali opravljene storitve s poreklom iz LRK ne predstavljajo več kot 50 % skupne vrednosti naročila, ne glede na to, ali to blago ali storitve dobavi ali opravi neposredno dobavitelj ali </w:t>
      </w:r>
      <w:r w:rsidRPr="00D85A41">
        <w:rPr>
          <w:rFonts w:ascii="Arial" w:hAnsi="Arial" w:cs="Arial"/>
          <w:color w:val="FF0000"/>
          <w:sz w:val="22"/>
          <w:szCs w:val="22"/>
        </w:rPr>
        <w:t>podizvajalec;</w:t>
      </w:r>
    </w:p>
    <w:p w14:paraId="53151A74" w14:textId="3120FFEA" w:rsidR="00D85A41" w:rsidRPr="00D85A41" w:rsidRDefault="003A6CE9" w:rsidP="00D67311">
      <w:pPr>
        <w:pStyle w:val="Telobesedila"/>
        <w:keepNext/>
        <w:numPr>
          <w:ilvl w:val="0"/>
          <w:numId w:val="47"/>
        </w:numPr>
        <w:rPr>
          <w:color w:val="FF0000"/>
        </w:rPr>
      </w:pPr>
      <w:r>
        <w:rPr>
          <w:rFonts w:ascii="Arial" w:hAnsi="Arial" w:cs="Arial"/>
          <w:color w:val="FF0000"/>
          <w:sz w:val="22"/>
          <w:szCs w:val="22"/>
        </w:rPr>
        <w:t>naročniku</w:t>
      </w:r>
      <w:r w:rsidRPr="00D85A41">
        <w:rPr>
          <w:rFonts w:ascii="Arial" w:hAnsi="Arial" w:cs="Arial"/>
          <w:color w:val="FF0000"/>
          <w:sz w:val="22"/>
          <w:szCs w:val="22"/>
        </w:rPr>
        <w:t xml:space="preserve"> </w:t>
      </w:r>
      <w:r>
        <w:rPr>
          <w:rFonts w:ascii="Arial" w:hAnsi="Arial" w:cs="Arial"/>
          <w:color w:val="FF0000"/>
          <w:sz w:val="22"/>
          <w:szCs w:val="22"/>
        </w:rPr>
        <w:t xml:space="preserve">in uporabniku </w:t>
      </w:r>
      <w:r w:rsidR="00D85A41" w:rsidRPr="00D85A41">
        <w:rPr>
          <w:rFonts w:ascii="Arial" w:hAnsi="Arial" w:cs="Arial"/>
          <w:color w:val="FF0000"/>
          <w:sz w:val="22"/>
          <w:szCs w:val="22"/>
        </w:rPr>
        <w:t>na nj</w:t>
      </w:r>
      <w:r>
        <w:rPr>
          <w:rFonts w:ascii="Arial" w:hAnsi="Arial" w:cs="Arial"/>
          <w:color w:val="FF0000"/>
          <w:sz w:val="22"/>
          <w:szCs w:val="22"/>
        </w:rPr>
        <w:t>uno</w:t>
      </w:r>
      <w:r w:rsidR="00D85A41" w:rsidRPr="00D85A41">
        <w:rPr>
          <w:rFonts w:ascii="Arial" w:hAnsi="Arial" w:cs="Arial"/>
          <w:color w:val="FF0000"/>
          <w:sz w:val="22"/>
          <w:szCs w:val="22"/>
        </w:rPr>
        <w:t xml:space="preserve"> zahtevo najpozneje ob koncu izvajanja naročila zagotovi ustrezna dokazila v skladu s točko (a) ali (b);</w:t>
      </w:r>
    </w:p>
    <w:p w14:paraId="3C936B5A" w14:textId="4AA36976" w:rsidR="00D85A41" w:rsidRPr="00D85A41" w:rsidRDefault="00D85A41" w:rsidP="00D67311">
      <w:pPr>
        <w:pStyle w:val="Telobesedila"/>
        <w:keepNext/>
        <w:numPr>
          <w:ilvl w:val="0"/>
          <w:numId w:val="47"/>
        </w:numPr>
        <w:rPr>
          <w:color w:val="FF0000"/>
        </w:rPr>
      </w:pPr>
      <w:r w:rsidRPr="00D85A41">
        <w:rPr>
          <w:rFonts w:ascii="Arial" w:hAnsi="Arial" w:cs="Arial"/>
          <w:color w:val="FF0000"/>
          <w:sz w:val="22"/>
          <w:szCs w:val="22"/>
        </w:rPr>
        <w:t xml:space="preserve">bo </w:t>
      </w:r>
      <w:r w:rsidR="003A6CE9">
        <w:rPr>
          <w:rFonts w:ascii="Arial" w:hAnsi="Arial" w:cs="Arial"/>
          <w:color w:val="FF0000"/>
          <w:sz w:val="22"/>
          <w:szCs w:val="22"/>
        </w:rPr>
        <w:t>naročniku in uporabniku</w:t>
      </w:r>
      <w:r w:rsidR="003A6CE9" w:rsidRPr="00D85A41">
        <w:rPr>
          <w:rFonts w:ascii="Arial" w:hAnsi="Arial" w:cs="Arial"/>
          <w:color w:val="FF0000"/>
          <w:sz w:val="22"/>
          <w:szCs w:val="22"/>
        </w:rPr>
        <w:t xml:space="preserve"> </w:t>
      </w:r>
      <w:r w:rsidRPr="00D85A41">
        <w:rPr>
          <w:rFonts w:ascii="Arial" w:hAnsi="Arial" w:cs="Arial"/>
          <w:color w:val="FF0000"/>
          <w:sz w:val="22"/>
          <w:szCs w:val="22"/>
        </w:rPr>
        <w:t>plačal sorazmerne stroške v primeru neupoštevanja obveznosti iz točke (a) ali (b), ki znašajo od 10 % do 30 % skupne vrednosti naročila</w:t>
      </w:r>
      <w:r w:rsidR="003A6CE9">
        <w:rPr>
          <w:rFonts w:ascii="Arial" w:hAnsi="Arial" w:cs="Arial"/>
          <w:color w:val="FF0000"/>
          <w:sz w:val="22"/>
          <w:szCs w:val="22"/>
        </w:rPr>
        <w:t xml:space="preserve"> oz. pogodbe</w:t>
      </w:r>
      <w:r w:rsidRPr="00D85A41">
        <w:rPr>
          <w:rFonts w:ascii="Arial" w:hAnsi="Arial" w:cs="Arial"/>
          <w:color w:val="FF0000"/>
          <w:sz w:val="22"/>
          <w:szCs w:val="22"/>
        </w:rPr>
        <w:t>.</w:t>
      </w:r>
    </w:p>
    <w:p w14:paraId="289FF72E" w14:textId="31437595" w:rsidR="00D85A41" w:rsidRPr="00D85A41" w:rsidRDefault="00D85A41" w:rsidP="006B10D4">
      <w:pPr>
        <w:keepNext/>
        <w:rPr>
          <w:lang w:val="sl-SI"/>
        </w:rPr>
      </w:pPr>
    </w:p>
    <w:p w14:paraId="073EA582" w14:textId="1BDA5DFB" w:rsidR="009A7EDB" w:rsidRPr="009A7EDB" w:rsidRDefault="009A7EDB" w:rsidP="006B10D4">
      <w:pPr>
        <w:keepNext/>
        <w:rPr>
          <w:b/>
          <w:lang w:val="sl-SI"/>
        </w:rPr>
      </w:pPr>
      <w:r w:rsidRPr="009A7EDB">
        <w:rPr>
          <w:b/>
          <w:lang w:val="sl-SI"/>
        </w:rPr>
        <w:t>PROTIKORUPCIJSKA KLAVZULA</w:t>
      </w:r>
    </w:p>
    <w:p w14:paraId="096021BB" w14:textId="77777777" w:rsidR="009A7EDB" w:rsidRPr="0079451C" w:rsidRDefault="009A7EDB" w:rsidP="00D85A41">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6B10D4">
      <w:pPr>
        <w:keepNext/>
      </w:pPr>
    </w:p>
    <w:p w14:paraId="605227CC" w14:textId="286276F8" w:rsidR="005D26B3" w:rsidRPr="002D6B4E" w:rsidRDefault="005D26B3" w:rsidP="006B10D4">
      <w:pPr>
        <w:keepNext/>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54F68BF3" w:rsid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163C4EB" w14:textId="77777777" w:rsidR="00E975D3" w:rsidRPr="005D26B3" w:rsidRDefault="00E975D3" w:rsidP="005D26B3">
      <w:pPr>
        <w:ind w:right="1"/>
        <w:jc w:val="both"/>
        <w:rPr>
          <w:lang w:val="sl-SI"/>
        </w:rPr>
      </w:pPr>
    </w:p>
    <w:p w14:paraId="1D319A50" w14:textId="3B862478" w:rsidR="009A7EDB" w:rsidRPr="006338A6" w:rsidRDefault="00756A34" w:rsidP="00E975D3">
      <w:pPr>
        <w:rPr>
          <w:b/>
          <w:lang w:val="sl-SI"/>
        </w:rPr>
      </w:pPr>
      <w:r w:rsidRPr="006338A6">
        <w:rPr>
          <w:b/>
          <w:lang w:val="sl-SI"/>
        </w:rPr>
        <w:t>RAZVEZNI POGOJ</w:t>
      </w:r>
    </w:p>
    <w:p w14:paraId="12F9C349"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w:t>
      </w:r>
      <w:r w:rsidRPr="00756A34">
        <w:rPr>
          <w:lang w:val="sl-SI"/>
        </w:rPr>
        <w:lastRenderedPageBreak/>
        <w:t xml:space="preserve">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85A41">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85A41">
      <w:pPr>
        <w:pStyle w:val="Odstavekseznama"/>
        <w:numPr>
          <w:ilvl w:val="0"/>
          <w:numId w:val="33"/>
        </w:numPr>
        <w:ind w:left="426"/>
        <w:jc w:val="center"/>
        <w:rPr>
          <w:rFonts w:cs="Arial"/>
        </w:rPr>
      </w:pPr>
      <w:r w:rsidRPr="002D2AB2">
        <w:rPr>
          <w:rFonts w:cs="Arial"/>
        </w:rPr>
        <w:t>člen</w:t>
      </w:r>
    </w:p>
    <w:p w14:paraId="41CDFB6B" w14:textId="77777777" w:rsidR="00B00BE3" w:rsidRDefault="00B00BE3" w:rsidP="00233989">
      <w:pPr>
        <w:keepNext/>
        <w:ind w:right="1"/>
      </w:pPr>
    </w:p>
    <w:p w14:paraId="74F233E2" w14:textId="3386D28F" w:rsidR="00465086" w:rsidRPr="009A7EDB" w:rsidRDefault="00465086" w:rsidP="00233989">
      <w:pPr>
        <w:keepNext/>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1DEB" w14:textId="77777777" w:rsidR="00082487" w:rsidRDefault="00082487">
      <w:r>
        <w:separator/>
      </w:r>
    </w:p>
  </w:endnote>
  <w:endnote w:type="continuationSeparator" w:id="0">
    <w:p w14:paraId="50E2BE35" w14:textId="77777777" w:rsidR="00082487" w:rsidRDefault="0008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A54BE" w14:textId="77777777" w:rsidR="00082487" w:rsidRDefault="00082487">
      <w:r>
        <w:separator/>
      </w:r>
    </w:p>
  </w:footnote>
  <w:footnote w:type="continuationSeparator" w:id="0">
    <w:p w14:paraId="63ED2615" w14:textId="77777777" w:rsidR="00082487" w:rsidRDefault="00082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4DA3" w14:textId="30E5999C" w:rsidR="00323E5E" w:rsidRPr="006F64C0" w:rsidRDefault="006F64C0" w:rsidP="003D4F2C">
    <w:pPr>
      <w:tabs>
        <w:tab w:val="left" w:pos="5112"/>
      </w:tabs>
      <w:spacing w:line="240" w:lineRule="exact"/>
      <w:jc w:val="right"/>
      <w:rPr>
        <w:rFonts w:cs="Arial"/>
        <w:b/>
        <w:bCs/>
        <w:sz w:val="24"/>
        <w:lang w:val="sl-SI"/>
      </w:rPr>
    </w:pPr>
    <w:r>
      <w:rPr>
        <w:rFonts w:cs="Arial"/>
        <w:b/>
        <w:bCs/>
        <w:sz w:val="24"/>
        <w:lang w:val="sl-SI"/>
      </w:rPr>
      <w:t>OBR-3</w:t>
    </w:r>
    <w:r w:rsidR="00BE7B73">
      <w:rPr>
        <w:rFonts w:cs="Arial"/>
        <w:b/>
        <w:bCs/>
        <w:sz w:val="24"/>
        <w:lang w:val="sl-SI"/>
      </w:rPr>
      <w:t xml:space="preserve"> – POPRAVEK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CA70" w14:textId="2BB9AA20" w:rsidR="00032B74" w:rsidRPr="006338A6" w:rsidRDefault="00F71FE9" w:rsidP="00032B74">
    <w:pPr>
      <w:tabs>
        <w:tab w:val="left" w:pos="5112"/>
      </w:tabs>
      <w:spacing w:line="240" w:lineRule="exact"/>
      <w:jc w:val="right"/>
      <w:rPr>
        <w:lang w:val="nl-NL"/>
      </w:rPr>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006F64C0" w:rsidRPr="006338A6">
      <w:rPr>
        <w:b/>
        <w:bCs/>
        <w:sz w:val="24"/>
        <w:lang w:val="nl-NL"/>
      </w:rPr>
      <w:t>OBR-3</w:t>
    </w:r>
    <w:r w:rsidR="00A75993">
      <w:rPr>
        <w:b/>
        <w:bCs/>
        <w:sz w:val="24"/>
        <w:lang w:val="nl-NL"/>
      </w:rPr>
      <w:t xml:space="preserve"> - POPRAVEK</w:t>
    </w:r>
  </w:p>
  <w:p w14:paraId="67E39D37" w14:textId="2B5050AA" w:rsidR="00032B74" w:rsidRPr="006338A6" w:rsidRDefault="00032B74" w:rsidP="00032B74">
    <w:pPr>
      <w:spacing w:line="240" w:lineRule="auto"/>
      <w:rPr>
        <w:rFonts w:ascii="Republika" w:hAnsi="Republika"/>
        <w:lang w:val="nl-NL"/>
      </w:rPr>
    </w:pPr>
    <w:r w:rsidRPr="006338A6">
      <w:rPr>
        <w:rFonts w:ascii="Republika" w:hAnsi="Republika"/>
        <w:lang w:val="nl-NL"/>
      </w:rPr>
      <w:t>URAD REPUBLIKE SLOVENIJE ZA NADZOR,</w:t>
    </w:r>
  </w:p>
  <w:p w14:paraId="22133C65" w14:textId="77777777" w:rsidR="00032B74" w:rsidRPr="00A335CD" w:rsidRDefault="00032B74" w:rsidP="00032B74">
    <w:pPr>
      <w:spacing w:line="240" w:lineRule="auto"/>
      <w:rPr>
        <w:rFonts w:cs="Arial"/>
        <w:sz w:val="16"/>
        <w:lang w:val="sv-SE"/>
      </w:rPr>
    </w:pPr>
    <w:r w:rsidRPr="00A335CD">
      <w:rPr>
        <w:rFonts w:ascii="Republika" w:hAnsi="Republika"/>
        <w:lang w:val="sv-SE"/>
      </w:rPr>
      <w:t>KAKOVOST IN INVESTICIJE V ZDRAVSTVU</w:t>
    </w:r>
    <w:r w:rsidRPr="00A335CD">
      <w:rPr>
        <w:rFonts w:cs="Arial"/>
        <w:sz w:val="16"/>
        <w:lang w:val="sv-SE"/>
      </w:rPr>
      <w:tab/>
    </w:r>
  </w:p>
  <w:p w14:paraId="5700BA5E" w14:textId="77777777" w:rsidR="00032B74" w:rsidRPr="00A335CD" w:rsidRDefault="00032B74" w:rsidP="00032B74">
    <w:pPr>
      <w:spacing w:line="240" w:lineRule="auto"/>
      <w:rPr>
        <w:rFonts w:cs="Arial"/>
        <w:sz w:val="16"/>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3" w15:restartNumberingAfterBreak="0">
    <w:nsid w:val="23982806"/>
    <w:multiLevelType w:val="hybridMultilevel"/>
    <w:tmpl w:val="039A689E"/>
    <w:lvl w:ilvl="0" w:tplc="2F6830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7"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9"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0"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74D89"/>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4"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5"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7"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0"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1"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141040"/>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4"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6"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7"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9"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1"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2"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6"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7"/>
  </w:num>
  <w:num w:numId="2">
    <w:abstractNumId w:val="25"/>
  </w:num>
  <w:num w:numId="3">
    <w:abstractNumId w:val="15"/>
  </w:num>
  <w:num w:numId="4">
    <w:abstractNumId w:val="37"/>
  </w:num>
  <w:num w:numId="5">
    <w:abstractNumId w:val="40"/>
  </w:num>
  <w:num w:numId="6">
    <w:abstractNumId w:val="39"/>
  </w:num>
  <w:num w:numId="7">
    <w:abstractNumId w:val="42"/>
  </w:num>
  <w:num w:numId="8">
    <w:abstractNumId w:val="5"/>
  </w:num>
  <w:num w:numId="9">
    <w:abstractNumId w:val="16"/>
  </w:num>
  <w:num w:numId="10">
    <w:abstractNumId w:val="26"/>
  </w:num>
  <w:num w:numId="11">
    <w:abstractNumId w:val="18"/>
  </w:num>
  <w:num w:numId="12">
    <w:abstractNumId w:val="23"/>
  </w:num>
  <w:num w:numId="13">
    <w:abstractNumId w:val="24"/>
  </w:num>
  <w:num w:numId="14">
    <w:abstractNumId w:val="44"/>
  </w:num>
  <w:num w:numId="15">
    <w:abstractNumId w:val="38"/>
  </w:num>
  <w:num w:numId="16">
    <w:abstractNumId w:val="36"/>
  </w:num>
  <w:num w:numId="17">
    <w:abstractNumId w:val="8"/>
  </w:num>
  <w:num w:numId="18">
    <w:abstractNumId w:val="19"/>
  </w:num>
  <w:num w:numId="19">
    <w:abstractNumId w:val="47"/>
  </w:num>
  <w:num w:numId="20">
    <w:abstractNumId w:val="20"/>
  </w:num>
  <w:num w:numId="21">
    <w:abstractNumId w:val="35"/>
  </w:num>
  <w:num w:numId="22">
    <w:abstractNumId w:val="29"/>
  </w:num>
  <w:num w:numId="23">
    <w:abstractNumId w:val="41"/>
  </w:num>
  <w:num w:numId="24">
    <w:abstractNumId w:val="45"/>
  </w:num>
  <w:num w:numId="25">
    <w:abstractNumId w:val="14"/>
  </w:num>
  <w:num w:numId="26">
    <w:abstractNumId w:val="3"/>
  </w:num>
  <w:num w:numId="27">
    <w:abstractNumId w:val="1"/>
  </w:num>
  <w:num w:numId="28">
    <w:abstractNumId w:val="30"/>
  </w:num>
  <w:num w:numId="29">
    <w:abstractNumId w:val="43"/>
  </w:num>
  <w:num w:numId="30">
    <w:abstractNumId w:val="31"/>
  </w:num>
  <w:num w:numId="31">
    <w:abstractNumId w:val="12"/>
  </w:num>
  <w:num w:numId="32">
    <w:abstractNumId w:val="17"/>
  </w:num>
  <w:num w:numId="33">
    <w:abstractNumId w:val="22"/>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3"/>
  </w:num>
  <w:num w:numId="37">
    <w:abstractNumId w:val="9"/>
  </w:num>
  <w:num w:numId="38">
    <w:abstractNumId w:val="11"/>
  </w:num>
  <w:num w:numId="39">
    <w:abstractNumId w:val="10"/>
  </w:num>
  <w:num w:numId="40">
    <w:abstractNumId w:val="46"/>
  </w:num>
  <w:num w:numId="41">
    <w:abstractNumId w:val="21"/>
  </w:num>
  <w:num w:numId="42">
    <w:abstractNumId w:val="34"/>
  </w:num>
  <w:num w:numId="43">
    <w:abstractNumId w:val="28"/>
  </w:num>
  <w:num w:numId="44">
    <w:abstractNumId w:val="2"/>
  </w:num>
  <w:num w:numId="45">
    <w:abstractNumId w:val="13"/>
  </w:num>
  <w:num w:numId="46">
    <w:abstractNumId w:val="32"/>
  </w:num>
  <w:num w:numId="47">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DU2tGJz1P5Vo7dXqTPpCvhwV0rqWnK7cJLtZNOn9r/0C1P4v9pwMQcxIeraG5g16BEY+Oz8HufSaLLYlUOqtDw==" w:salt="TWt4aKECKMA4Gocx8kzDUw=="/>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2487"/>
    <w:rsid w:val="00083FA4"/>
    <w:rsid w:val="000874AC"/>
    <w:rsid w:val="00087C4D"/>
    <w:rsid w:val="000902BB"/>
    <w:rsid w:val="00095E63"/>
    <w:rsid w:val="000A193B"/>
    <w:rsid w:val="000A2DA2"/>
    <w:rsid w:val="000A6CA6"/>
    <w:rsid w:val="000A7238"/>
    <w:rsid w:val="000B15A3"/>
    <w:rsid w:val="000B3482"/>
    <w:rsid w:val="000B3E90"/>
    <w:rsid w:val="000B72A2"/>
    <w:rsid w:val="000C00B7"/>
    <w:rsid w:val="000C17A6"/>
    <w:rsid w:val="000D3543"/>
    <w:rsid w:val="000D4C82"/>
    <w:rsid w:val="000D5173"/>
    <w:rsid w:val="000E0C51"/>
    <w:rsid w:val="000E69BF"/>
    <w:rsid w:val="000F038A"/>
    <w:rsid w:val="000F1195"/>
    <w:rsid w:val="000F6B5B"/>
    <w:rsid w:val="000F6F39"/>
    <w:rsid w:val="00103C71"/>
    <w:rsid w:val="00113827"/>
    <w:rsid w:val="0011546F"/>
    <w:rsid w:val="00120B67"/>
    <w:rsid w:val="00131D61"/>
    <w:rsid w:val="001357B2"/>
    <w:rsid w:val="00136973"/>
    <w:rsid w:val="0014720A"/>
    <w:rsid w:val="00156687"/>
    <w:rsid w:val="00166D6B"/>
    <w:rsid w:val="0017376F"/>
    <w:rsid w:val="0017478F"/>
    <w:rsid w:val="00181019"/>
    <w:rsid w:val="00182C2B"/>
    <w:rsid w:val="00185BD8"/>
    <w:rsid w:val="001923F4"/>
    <w:rsid w:val="001932F7"/>
    <w:rsid w:val="001A0324"/>
    <w:rsid w:val="001A2C6D"/>
    <w:rsid w:val="001A2EFD"/>
    <w:rsid w:val="001A746A"/>
    <w:rsid w:val="001A7ED4"/>
    <w:rsid w:val="001B0947"/>
    <w:rsid w:val="001B2468"/>
    <w:rsid w:val="001B7875"/>
    <w:rsid w:val="001B7F5F"/>
    <w:rsid w:val="001C3549"/>
    <w:rsid w:val="001C5D4C"/>
    <w:rsid w:val="001C6076"/>
    <w:rsid w:val="001D31C0"/>
    <w:rsid w:val="001D6CB7"/>
    <w:rsid w:val="001E1265"/>
    <w:rsid w:val="001E45AF"/>
    <w:rsid w:val="001F7EBD"/>
    <w:rsid w:val="00202A77"/>
    <w:rsid w:val="00204489"/>
    <w:rsid w:val="002065B0"/>
    <w:rsid w:val="0021047C"/>
    <w:rsid w:val="0022396A"/>
    <w:rsid w:val="0022466A"/>
    <w:rsid w:val="002259C2"/>
    <w:rsid w:val="00231BCE"/>
    <w:rsid w:val="002320D0"/>
    <w:rsid w:val="002338AD"/>
    <w:rsid w:val="00233989"/>
    <w:rsid w:val="00237FCC"/>
    <w:rsid w:val="00243D21"/>
    <w:rsid w:val="00244606"/>
    <w:rsid w:val="00244972"/>
    <w:rsid w:val="0024553F"/>
    <w:rsid w:val="00250849"/>
    <w:rsid w:val="00255D8B"/>
    <w:rsid w:val="00260137"/>
    <w:rsid w:val="002604F7"/>
    <w:rsid w:val="0026198D"/>
    <w:rsid w:val="00261ED0"/>
    <w:rsid w:val="00263204"/>
    <w:rsid w:val="002638FC"/>
    <w:rsid w:val="002652FA"/>
    <w:rsid w:val="00267212"/>
    <w:rsid w:val="00271CE5"/>
    <w:rsid w:val="002729F9"/>
    <w:rsid w:val="002733B4"/>
    <w:rsid w:val="0027730F"/>
    <w:rsid w:val="002776B2"/>
    <w:rsid w:val="00282020"/>
    <w:rsid w:val="00282C0C"/>
    <w:rsid w:val="002835A6"/>
    <w:rsid w:val="002852AA"/>
    <w:rsid w:val="00291A3E"/>
    <w:rsid w:val="00295DFB"/>
    <w:rsid w:val="0029601C"/>
    <w:rsid w:val="002A171C"/>
    <w:rsid w:val="002A2721"/>
    <w:rsid w:val="002A2749"/>
    <w:rsid w:val="002A2B69"/>
    <w:rsid w:val="002A4225"/>
    <w:rsid w:val="002A5FEF"/>
    <w:rsid w:val="002B59FF"/>
    <w:rsid w:val="002C03F5"/>
    <w:rsid w:val="002C144C"/>
    <w:rsid w:val="002C60D5"/>
    <w:rsid w:val="002C6D15"/>
    <w:rsid w:val="002D2417"/>
    <w:rsid w:val="002D2AB2"/>
    <w:rsid w:val="002D5105"/>
    <w:rsid w:val="002D6B4E"/>
    <w:rsid w:val="002E24E9"/>
    <w:rsid w:val="00300FFF"/>
    <w:rsid w:val="0030107B"/>
    <w:rsid w:val="00302D70"/>
    <w:rsid w:val="00306CA2"/>
    <w:rsid w:val="0030708C"/>
    <w:rsid w:val="00311538"/>
    <w:rsid w:val="003153FB"/>
    <w:rsid w:val="003170F9"/>
    <w:rsid w:val="00323E5E"/>
    <w:rsid w:val="0032742D"/>
    <w:rsid w:val="00332A59"/>
    <w:rsid w:val="00340B35"/>
    <w:rsid w:val="0034262C"/>
    <w:rsid w:val="00342D33"/>
    <w:rsid w:val="00345569"/>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A2ADB"/>
    <w:rsid w:val="003A6CE9"/>
    <w:rsid w:val="003B32CA"/>
    <w:rsid w:val="003C1714"/>
    <w:rsid w:val="003C5EE5"/>
    <w:rsid w:val="003D4F2C"/>
    <w:rsid w:val="003D5F09"/>
    <w:rsid w:val="003D6EBC"/>
    <w:rsid w:val="003D73CB"/>
    <w:rsid w:val="003E1C74"/>
    <w:rsid w:val="003E1CDB"/>
    <w:rsid w:val="003F2DA2"/>
    <w:rsid w:val="003F5B21"/>
    <w:rsid w:val="00404FF3"/>
    <w:rsid w:val="00405BD5"/>
    <w:rsid w:val="0040687E"/>
    <w:rsid w:val="00412625"/>
    <w:rsid w:val="00415C4A"/>
    <w:rsid w:val="004221F0"/>
    <w:rsid w:val="0043056C"/>
    <w:rsid w:val="00437B81"/>
    <w:rsid w:val="0044461C"/>
    <w:rsid w:val="00444DA4"/>
    <w:rsid w:val="00451148"/>
    <w:rsid w:val="0045121B"/>
    <w:rsid w:val="004629E3"/>
    <w:rsid w:val="00464B2F"/>
    <w:rsid w:val="00465086"/>
    <w:rsid w:val="004657EE"/>
    <w:rsid w:val="00467F8C"/>
    <w:rsid w:val="00470139"/>
    <w:rsid w:val="0047456B"/>
    <w:rsid w:val="0048520F"/>
    <w:rsid w:val="004853FB"/>
    <w:rsid w:val="0048685B"/>
    <w:rsid w:val="004A14D9"/>
    <w:rsid w:val="004A2CA1"/>
    <w:rsid w:val="004B1F83"/>
    <w:rsid w:val="004C1B94"/>
    <w:rsid w:val="004C64D4"/>
    <w:rsid w:val="004C65D7"/>
    <w:rsid w:val="004D2399"/>
    <w:rsid w:val="004D5D18"/>
    <w:rsid w:val="004E0A2D"/>
    <w:rsid w:val="004E5822"/>
    <w:rsid w:val="004E716D"/>
    <w:rsid w:val="004F2B47"/>
    <w:rsid w:val="005038CE"/>
    <w:rsid w:val="0050530A"/>
    <w:rsid w:val="00505DB6"/>
    <w:rsid w:val="005177D7"/>
    <w:rsid w:val="00520AE2"/>
    <w:rsid w:val="005248F0"/>
    <w:rsid w:val="00526246"/>
    <w:rsid w:val="00527D73"/>
    <w:rsid w:val="00532066"/>
    <w:rsid w:val="00535850"/>
    <w:rsid w:val="0053650D"/>
    <w:rsid w:val="00536CC8"/>
    <w:rsid w:val="00547ADA"/>
    <w:rsid w:val="00550D69"/>
    <w:rsid w:val="0055181E"/>
    <w:rsid w:val="00556173"/>
    <w:rsid w:val="00560500"/>
    <w:rsid w:val="00566F88"/>
    <w:rsid w:val="00567106"/>
    <w:rsid w:val="00571FA4"/>
    <w:rsid w:val="005743B4"/>
    <w:rsid w:val="00575739"/>
    <w:rsid w:val="00575878"/>
    <w:rsid w:val="00584C9F"/>
    <w:rsid w:val="00585AF3"/>
    <w:rsid w:val="005901CA"/>
    <w:rsid w:val="0059125C"/>
    <w:rsid w:val="00594D5A"/>
    <w:rsid w:val="005974B6"/>
    <w:rsid w:val="005A1493"/>
    <w:rsid w:val="005A61CF"/>
    <w:rsid w:val="005B24D8"/>
    <w:rsid w:val="005B5BDF"/>
    <w:rsid w:val="005B7CEE"/>
    <w:rsid w:val="005C1FD6"/>
    <w:rsid w:val="005C3043"/>
    <w:rsid w:val="005D24E6"/>
    <w:rsid w:val="005D26B3"/>
    <w:rsid w:val="005D3D9B"/>
    <w:rsid w:val="005D5654"/>
    <w:rsid w:val="005E1D3C"/>
    <w:rsid w:val="005E4618"/>
    <w:rsid w:val="005E5CD9"/>
    <w:rsid w:val="005F1FAB"/>
    <w:rsid w:val="005F5419"/>
    <w:rsid w:val="00602B78"/>
    <w:rsid w:val="006111C7"/>
    <w:rsid w:val="00612D0F"/>
    <w:rsid w:val="006208DC"/>
    <w:rsid w:val="00625AE6"/>
    <w:rsid w:val="0062699C"/>
    <w:rsid w:val="00632253"/>
    <w:rsid w:val="006338A6"/>
    <w:rsid w:val="00634D94"/>
    <w:rsid w:val="0064144E"/>
    <w:rsid w:val="006417D9"/>
    <w:rsid w:val="00642714"/>
    <w:rsid w:val="006455CE"/>
    <w:rsid w:val="00654F79"/>
    <w:rsid w:val="00655841"/>
    <w:rsid w:val="00655AC3"/>
    <w:rsid w:val="00660DD3"/>
    <w:rsid w:val="0066433B"/>
    <w:rsid w:val="00665E82"/>
    <w:rsid w:val="00672E3A"/>
    <w:rsid w:val="00680174"/>
    <w:rsid w:val="00680C5E"/>
    <w:rsid w:val="0069738F"/>
    <w:rsid w:val="006B10D4"/>
    <w:rsid w:val="006B697D"/>
    <w:rsid w:val="006D0AA3"/>
    <w:rsid w:val="006D7948"/>
    <w:rsid w:val="006E2290"/>
    <w:rsid w:val="006E39AE"/>
    <w:rsid w:val="006F64C0"/>
    <w:rsid w:val="006F7BF2"/>
    <w:rsid w:val="00700A78"/>
    <w:rsid w:val="00701EEF"/>
    <w:rsid w:val="00701F0C"/>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A4A6D"/>
    <w:rsid w:val="007A7118"/>
    <w:rsid w:val="007B3E48"/>
    <w:rsid w:val="007B58D9"/>
    <w:rsid w:val="007B74E9"/>
    <w:rsid w:val="007C4EE0"/>
    <w:rsid w:val="007C52A9"/>
    <w:rsid w:val="007D1BCF"/>
    <w:rsid w:val="007D75CF"/>
    <w:rsid w:val="007E0440"/>
    <w:rsid w:val="007E2A47"/>
    <w:rsid w:val="007E6DC5"/>
    <w:rsid w:val="007F5311"/>
    <w:rsid w:val="007F6B4A"/>
    <w:rsid w:val="00800DB7"/>
    <w:rsid w:val="008048E4"/>
    <w:rsid w:val="00812D6A"/>
    <w:rsid w:val="00821F14"/>
    <w:rsid w:val="00822702"/>
    <w:rsid w:val="008232B9"/>
    <w:rsid w:val="00827A7D"/>
    <w:rsid w:val="00833728"/>
    <w:rsid w:val="008341BD"/>
    <w:rsid w:val="008342A5"/>
    <w:rsid w:val="00837456"/>
    <w:rsid w:val="00841A58"/>
    <w:rsid w:val="00845A2A"/>
    <w:rsid w:val="0084610D"/>
    <w:rsid w:val="00857B90"/>
    <w:rsid w:val="00867C87"/>
    <w:rsid w:val="0088009C"/>
    <w:rsid w:val="0088043C"/>
    <w:rsid w:val="00884889"/>
    <w:rsid w:val="008878A3"/>
    <w:rsid w:val="008906C9"/>
    <w:rsid w:val="00894E14"/>
    <w:rsid w:val="008A0D54"/>
    <w:rsid w:val="008A6230"/>
    <w:rsid w:val="008B2F42"/>
    <w:rsid w:val="008B421E"/>
    <w:rsid w:val="008B529D"/>
    <w:rsid w:val="008C1ADD"/>
    <w:rsid w:val="008C5738"/>
    <w:rsid w:val="008D04F0"/>
    <w:rsid w:val="008D226E"/>
    <w:rsid w:val="008F3500"/>
    <w:rsid w:val="008F35CE"/>
    <w:rsid w:val="008F7996"/>
    <w:rsid w:val="008F79E7"/>
    <w:rsid w:val="009039AA"/>
    <w:rsid w:val="009047C3"/>
    <w:rsid w:val="00910279"/>
    <w:rsid w:val="00910872"/>
    <w:rsid w:val="009132B2"/>
    <w:rsid w:val="009136E1"/>
    <w:rsid w:val="0091612E"/>
    <w:rsid w:val="00917879"/>
    <w:rsid w:val="00921FB3"/>
    <w:rsid w:val="00924E3C"/>
    <w:rsid w:val="009266B5"/>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D763B"/>
    <w:rsid w:val="009E1D81"/>
    <w:rsid w:val="009E6509"/>
    <w:rsid w:val="009E73CB"/>
    <w:rsid w:val="009F2A43"/>
    <w:rsid w:val="009F3B63"/>
    <w:rsid w:val="00A00560"/>
    <w:rsid w:val="00A01403"/>
    <w:rsid w:val="00A01BDB"/>
    <w:rsid w:val="00A1163E"/>
    <w:rsid w:val="00A125C5"/>
    <w:rsid w:val="00A16E82"/>
    <w:rsid w:val="00A211F0"/>
    <w:rsid w:val="00A238F9"/>
    <w:rsid w:val="00A2451C"/>
    <w:rsid w:val="00A30283"/>
    <w:rsid w:val="00A33287"/>
    <w:rsid w:val="00A335CD"/>
    <w:rsid w:val="00A357A9"/>
    <w:rsid w:val="00A35AB4"/>
    <w:rsid w:val="00A37486"/>
    <w:rsid w:val="00A4479C"/>
    <w:rsid w:val="00A548D1"/>
    <w:rsid w:val="00A65EE7"/>
    <w:rsid w:val="00A70133"/>
    <w:rsid w:val="00A75993"/>
    <w:rsid w:val="00A770A6"/>
    <w:rsid w:val="00A813B1"/>
    <w:rsid w:val="00A92766"/>
    <w:rsid w:val="00A951AA"/>
    <w:rsid w:val="00A97BFE"/>
    <w:rsid w:val="00AA076F"/>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6E71"/>
    <w:rsid w:val="00B17141"/>
    <w:rsid w:val="00B176AA"/>
    <w:rsid w:val="00B219B7"/>
    <w:rsid w:val="00B21C58"/>
    <w:rsid w:val="00B26A81"/>
    <w:rsid w:val="00B31575"/>
    <w:rsid w:val="00B413BA"/>
    <w:rsid w:val="00B41A7D"/>
    <w:rsid w:val="00B474A2"/>
    <w:rsid w:val="00B47A5E"/>
    <w:rsid w:val="00B62662"/>
    <w:rsid w:val="00B63A9E"/>
    <w:rsid w:val="00B679BC"/>
    <w:rsid w:val="00B67DBE"/>
    <w:rsid w:val="00B8547D"/>
    <w:rsid w:val="00B86ABC"/>
    <w:rsid w:val="00B95FB6"/>
    <w:rsid w:val="00B97078"/>
    <w:rsid w:val="00BA0148"/>
    <w:rsid w:val="00BA392E"/>
    <w:rsid w:val="00BA653C"/>
    <w:rsid w:val="00BB0CA4"/>
    <w:rsid w:val="00BC01AF"/>
    <w:rsid w:val="00BC0618"/>
    <w:rsid w:val="00BC0637"/>
    <w:rsid w:val="00BC073F"/>
    <w:rsid w:val="00BC7DA6"/>
    <w:rsid w:val="00BD4ACC"/>
    <w:rsid w:val="00BD60A5"/>
    <w:rsid w:val="00BD7E6A"/>
    <w:rsid w:val="00BE0A44"/>
    <w:rsid w:val="00BE137C"/>
    <w:rsid w:val="00BE19F8"/>
    <w:rsid w:val="00BE1CD5"/>
    <w:rsid w:val="00BE4466"/>
    <w:rsid w:val="00BE7B73"/>
    <w:rsid w:val="00BF00F7"/>
    <w:rsid w:val="00BF48AE"/>
    <w:rsid w:val="00C005B2"/>
    <w:rsid w:val="00C0399F"/>
    <w:rsid w:val="00C06052"/>
    <w:rsid w:val="00C101A2"/>
    <w:rsid w:val="00C105E0"/>
    <w:rsid w:val="00C11AC2"/>
    <w:rsid w:val="00C14030"/>
    <w:rsid w:val="00C15D9B"/>
    <w:rsid w:val="00C22D47"/>
    <w:rsid w:val="00C250D5"/>
    <w:rsid w:val="00C256C6"/>
    <w:rsid w:val="00C26D50"/>
    <w:rsid w:val="00C32BB7"/>
    <w:rsid w:val="00C35219"/>
    <w:rsid w:val="00C353AE"/>
    <w:rsid w:val="00C35666"/>
    <w:rsid w:val="00C358F9"/>
    <w:rsid w:val="00C40B50"/>
    <w:rsid w:val="00C414F7"/>
    <w:rsid w:val="00C41979"/>
    <w:rsid w:val="00C45145"/>
    <w:rsid w:val="00C472B6"/>
    <w:rsid w:val="00C51898"/>
    <w:rsid w:val="00C536EC"/>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3EC9"/>
    <w:rsid w:val="00CD5524"/>
    <w:rsid w:val="00CD7FD7"/>
    <w:rsid w:val="00CE170A"/>
    <w:rsid w:val="00CE5238"/>
    <w:rsid w:val="00CE5D55"/>
    <w:rsid w:val="00CE6581"/>
    <w:rsid w:val="00CE6E36"/>
    <w:rsid w:val="00CE72BC"/>
    <w:rsid w:val="00CE734B"/>
    <w:rsid w:val="00CE7514"/>
    <w:rsid w:val="00CE7947"/>
    <w:rsid w:val="00CF25AD"/>
    <w:rsid w:val="00D02592"/>
    <w:rsid w:val="00D0306B"/>
    <w:rsid w:val="00D032B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29E5"/>
    <w:rsid w:val="00D675FD"/>
    <w:rsid w:val="00D7307D"/>
    <w:rsid w:val="00D7540D"/>
    <w:rsid w:val="00D75AFD"/>
    <w:rsid w:val="00D75E69"/>
    <w:rsid w:val="00D84B65"/>
    <w:rsid w:val="00D8542D"/>
    <w:rsid w:val="00D85A41"/>
    <w:rsid w:val="00D90B06"/>
    <w:rsid w:val="00D92E7D"/>
    <w:rsid w:val="00D94BA5"/>
    <w:rsid w:val="00DA6981"/>
    <w:rsid w:val="00DB0692"/>
    <w:rsid w:val="00DC1002"/>
    <w:rsid w:val="00DC58DA"/>
    <w:rsid w:val="00DC68F7"/>
    <w:rsid w:val="00DC6A71"/>
    <w:rsid w:val="00DD5EE0"/>
    <w:rsid w:val="00DF3560"/>
    <w:rsid w:val="00DF39F6"/>
    <w:rsid w:val="00E0357D"/>
    <w:rsid w:val="00E25BAE"/>
    <w:rsid w:val="00E25EDA"/>
    <w:rsid w:val="00E3091E"/>
    <w:rsid w:val="00E342A6"/>
    <w:rsid w:val="00E40DC7"/>
    <w:rsid w:val="00E5365B"/>
    <w:rsid w:val="00E62EE9"/>
    <w:rsid w:val="00E70880"/>
    <w:rsid w:val="00E709E4"/>
    <w:rsid w:val="00E72932"/>
    <w:rsid w:val="00E7311E"/>
    <w:rsid w:val="00E75234"/>
    <w:rsid w:val="00E757B4"/>
    <w:rsid w:val="00E75B20"/>
    <w:rsid w:val="00E77BB3"/>
    <w:rsid w:val="00E81998"/>
    <w:rsid w:val="00E92621"/>
    <w:rsid w:val="00E932CD"/>
    <w:rsid w:val="00E969D7"/>
    <w:rsid w:val="00E96C96"/>
    <w:rsid w:val="00E975D3"/>
    <w:rsid w:val="00EA3FF8"/>
    <w:rsid w:val="00EA5FB6"/>
    <w:rsid w:val="00EB119F"/>
    <w:rsid w:val="00EB76BD"/>
    <w:rsid w:val="00EC09E5"/>
    <w:rsid w:val="00EC1C53"/>
    <w:rsid w:val="00EC5E06"/>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D3B"/>
    <w:rsid w:val="00F57E65"/>
    <w:rsid w:val="00F57EAB"/>
    <w:rsid w:val="00F57FED"/>
    <w:rsid w:val="00F61CBF"/>
    <w:rsid w:val="00F64A1F"/>
    <w:rsid w:val="00F70101"/>
    <w:rsid w:val="00F705F8"/>
    <w:rsid w:val="00F71FE9"/>
    <w:rsid w:val="00F8372B"/>
    <w:rsid w:val="00F934AA"/>
    <w:rsid w:val="00F9579E"/>
    <w:rsid w:val="00FA3655"/>
    <w:rsid w:val="00FA46DE"/>
    <w:rsid w:val="00FA57DB"/>
    <w:rsid w:val="00FB2AFB"/>
    <w:rsid w:val="00FC4948"/>
    <w:rsid w:val="00FC7D0A"/>
    <w:rsid w:val="00FD1C2B"/>
    <w:rsid w:val="00FE3646"/>
    <w:rsid w:val="00FE43A0"/>
    <w:rsid w:val="00FF5C78"/>
    <w:rsid w:val="00FF68BC"/>
    <w:rsid w:val="00FF6C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5.xml><?xml version="1.0" encoding="utf-8"?>
<ds:datastoreItem xmlns:ds="http://schemas.openxmlformats.org/officeDocument/2006/customXml" ds:itemID="{A6651196-43D2-44A2-95CB-D9DA6595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1</TotalTime>
  <Pages>1</Pages>
  <Words>4447</Words>
  <Characters>25354</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29742</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Nataša KORUNIČ</cp:lastModifiedBy>
  <cp:revision>5</cp:revision>
  <cp:lastPrinted>2025-09-12T08:30:00Z</cp:lastPrinted>
  <dcterms:created xsi:type="dcterms:W3CDTF">2025-10-07T10:42:00Z</dcterms:created>
  <dcterms:modified xsi:type="dcterms:W3CDTF">2025-10-07T11:39:00Z</dcterms:modified>
</cp:coreProperties>
</file>