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306FB1B7" w14:textId="77777777" w:rsidR="004B5823" w:rsidRPr="00750CE0" w:rsidRDefault="004B5823" w:rsidP="004B582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bookmarkStart w:id="1" w:name="_GoBack"/>
      <w:bookmarkEnd w:id="1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48018921" w14:textId="77777777" w:rsidR="004B5823" w:rsidRPr="00750CE0" w:rsidRDefault="004B5823" w:rsidP="004B582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7DF6940C" w14:textId="77777777" w:rsidR="004B5823" w:rsidRDefault="004B5823" w:rsidP="004B5823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bookmarkEnd w:id="0"/>
    <w:p w14:paraId="779A8120" w14:textId="77777777" w:rsidR="004B5823" w:rsidRDefault="004B5823" w:rsidP="004B5823">
      <w:pPr>
        <w:rPr>
          <w:rFonts w:cs="Arial"/>
        </w:rPr>
      </w:pP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5B3CDD83" w:rsidR="00C374E4" w:rsidRPr="0011436A" w:rsidRDefault="00FA1DA3" w:rsidP="00BC2F4D">
      <w:pPr>
        <w:jc w:val="center"/>
        <w:rPr>
          <w:rFonts w:cs="Arial"/>
          <w:b/>
        </w:rPr>
      </w:pPr>
      <w:r>
        <w:rPr>
          <w:rFonts w:cs="Arial"/>
          <w:b/>
        </w:rPr>
        <w:t xml:space="preserve">PRIJAVA </w:t>
      </w:r>
    </w:p>
    <w:p w14:paraId="2ACF7E49" w14:textId="62F2F902" w:rsidR="005B230F" w:rsidRDefault="005B230F" w:rsidP="005B230F">
      <w:pPr>
        <w:tabs>
          <w:tab w:val="left" w:pos="1083"/>
        </w:tabs>
        <w:rPr>
          <w:rFonts w:cs="Arial"/>
        </w:rPr>
      </w:pPr>
    </w:p>
    <w:p w14:paraId="1E47B41B" w14:textId="3FD54108" w:rsidR="00793A6D" w:rsidRDefault="00793A6D" w:rsidP="005B230F">
      <w:pPr>
        <w:tabs>
          <w:tab w:val="left" w:pos="1083"/>
        </w:tabs>
        <w:rPr>
          <w:rFonts w:cs="Arial"/>
        </w:rPr>
      </w:pPr>
    </w:p>
    <w:p w14:paraId="732CA5D9" w14:textId="77777777" w:rsidR="00793A6D" w:rsidRDefault="00793A6D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CA63E51" w:rsidR="005B230F" w:rsidRDefault="005B230F" w:rsidP="005B230F">
      <w:pPr>
        <w:tabs>
          <w:tab w:val="left" w:pos="1083"/>
        </w:tabs>
        <w:rPr>
          <w:rFonts w:cs="Arial"/>
        </w:rPr>
      </w:pPr>
    </w:p>
    <w:p w14:paraId="00B16D77" w14:textId="31C11F03" w:rsidR="00793A6D" w:rsidRDefault="00793A6D" w:rsidP="005B230F">
      <w:pPr>
        <w:tabs>
          <w:tab w:val="left" w:pos="1083"/>
        </w:tabs>
        <w:rPr>
          <w:rFonts w:cs="Arial"/>
        </w:rPr>
      </w:pPr>
    </w:p>
    <w:p w14:paraId="58CF7315" w14:textId="297ECC6D" w:rsidR="00793A6D" w:rsidRDefault="00793A6D" w:rsidP="005B230F">
      <w:pPr>
        <w:tabs>
          <w:tab w:val="left" w:pos="1083"/>
        </w:tabs>
        <w:rPr>
          <w:rFonts w:cs="Arial"/>
        </w:rPr>
      </w:pPr>
    </w:p>
    <w:p w14:paraId="00754107" w14:textId="77777777" w:rsidR="00793A6D" w:rsidRDefault="00793A6D" w:rsidP="005B230F">
      <w:pPr>
        <w:tabs>
          <w:tab w:val="left" w:pos="1083"/>
        </w:tabs>
        <w:rPr>
          <w:rFonts w:cs="Arial"/>
        </w:rPr>
      </w:pPr>
    </w:p>
    <w:p w14:paraId="6A67552A" w14:textId="533BBE78" w:rsidR="00FA1DA3" w:rsidRDefault="00FA1DA3" w:rsidP="00793A6D">
      <w:pPr>
        <w:tabs>
          <w:tab w:val="left" w:pos="1083"/>
        </w:tabs>
        <w:jc w:val="both"/>
        <w:rPr>
          <w:rFonts w:cs="Arial"/>
          <w:szCs w:val="20"/>
        </w:rPr>
      </w:pPr>
      <w:r>
        <w:rPr>
          <w:rFonts w:cs="Arial"/>
        </w:rPr>
        <w:t xml:space="preserve">Prijavljamo se na </w:t>
      </w:r>
      <w:r w:rsidR="00793A6D">
        <w:rPr>
          <w:rFonts w:cs="Arial"/>
        </w:rPr>
        <w:t xml:space="preserve">javno naročilo za </w:t>
      </w:r>
      <w:r w:rsidR="00FF728E">
        <w:rPr>
          <w:rFonts w:cs="Arial"/>
        </w:rPr>
        <w:t>študijo »I</w:t>
      </w:r>
      <w:r w:rsidR="00793A6D">
        <w:rPr>
          <w:rFonts w:cs="Arial"/>
        </w:rPr>
        <w:t>zdelav</w:t>
      </w:r>
      <w:r w:rsidR="00FF728E">
        <w:rPr>
          <w:rFonts w:cs="Arial"/>
        </w:rPr>
        <w:t>a</w:t>
      </w:r>
      <w:r w:rsidR="00793A6D">
        <w:rPr>
          <w:rFonts w:cs="Arial"/>
        </w:rPr>
        <w:t xml:space="preserve"> </w:t>
      </w:r>
      <w:r w:rsidR="00FF728E">
        <w:rPr>
          <w:rFonts w:cs="Arial"/>
        </w:rPr>
        <w:t>an</w:t>
      </w:r>
      <w:r w:rsidR="00A71D92">
        <w:t>aliz</w:t>
      </w:r>
      <w:r w:rsidR="00FF728E">
        <w:t>e</w:t>
      </w:r>
      <w:r w:rsidR="00A71D92">
        <w:t xml:space="preserve"> trga oskrbe in rabe naftnih derivatov ter študija ukrepov za odzivanje na motnje pri preskrbi z naftnimi derivati</w:t>
      </w:r>
      <w:r w:rsidR="00793A6D" w:rsidRPr="000A5981">
        <w:rPr>
          <w:rFonts w:cs="Arial"/>
          <w:szCs w:val="20"/>
        </w:rPr>
        <w:t>«</w:t>
      </w:r>
      <w:r w:rsidR="00793A6D">
        <w:rPr>
          <w:rFonts w:cs="Arial"/>
          <w:szCs w:val="20"/>
        </w:rPr>
        <w:t>.</w:t>
      </w:r>
    </w:p>
    <w:p w14:paraId="221EB36A" w14:textId="0ED5BF4E" w:rsidR="00793A6D" w:rsidRDefault="00793A6D" w:rsidP="00793A6D">
      <w:pPr>
        <w:tabs>
          <w:tab w:val="left" w:pos="1083"/>
        </w:tabs>
        <w:jc w:val="both"/>
        <w:rPr>
          <w:b/>
        </w:rPr>
      </w:pPr>
    </w:p>
    <w:p w14:paraId="3918C5FD" w14:textId="06704CA9" w:rsidR="00793A6D" w:rsidRDefault="00793A6D" w:rsidP="00793A6D">
      <w:pPr>
        <w:tabs>
          <w:tab w:val="left" w:pos="1083"/>
        </w:tabs>
        <w:jc w:val="both"/>
        <w:rPr>
          <w:b/>
        </w:rPr>
      </w:pPr>
    </w:p>
    <w:p w14:paraId="1D39A964" w14:textId="48242B6F" w:rsidR="00793A6D" w:rsidRDefault="00793A6D" w:rsidP="00793A6D">
      <w:pPr>
        <w:tabs>
          <w:tab w:val="left" w:pos="1083"/>
        </w:tabs>
        <w:jc w:val="both"/>
        <w:rPr>
          <w:b/>
        </w:rPr>
      </w:pPr>
    </w:p>
    <w:p w14:paraId="2EA30D74" w14:textId="4047E399" w:rsidR="00793A6D" w:rsidRDefault="00793A6D" w:rsidP="00793A6D">
      <w:pPr>
        <w:tabs>
          <w:tab w:val="left" w:pos="1083"/>
        </w:tabs>
        <w:jc w:val="both"/>
        <w:rPr>
          <w:b/>
        </w:rPr>
      </w:pPr>
    </w:p>
    <w:p w14:paraId="20F330DC" w14:textId="77777777" w:rsidR="00793A6D" w:rsidRDefault="00793A6D" w:rsidP="00793A6D">
      <w:pPr>
        <w:tabs>
          <w:tab w:val="left" w:pos="1083"/>
        </w:tabs>
        <w:jc w:val="both"/>
        <w:rPr>
          <w:b/>
        </w:rPr>
      </w:pPr>
    </w:p>
    <w:p w14:paraId="1AC3A191" w14:textId="1F9D5540" w:rsidR="00FA1DA3" w:rsidRPr="00793A6D" w:rsidRDefault="00FA1DA3" w:rsidP="00793A6D">
      <w:pPr>
        <w:tabs>
          <w:tab w:val="left" w:pos="708"/>
          <w:tab w:val="center" w:pos="4536"/>
          <w:tab w:val="right" w:pos="9072"/>
        </w:tabs>
        <w:jc w:val="both"/>
        <w:rPr>
          <w:i/>
        </w:rPr>
      </w:pPr>
      <w:r w:rsidRPr="00793A6D">
        <w:t>Prijava velja do datuma, navedenega v objavi javnega naročila (obvestilu o naročilu) na portalu javnih naročil.</w:t>
      </w: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256EB5D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FC41E1">
        <w:rPr>
          <w:rFonts w:cs="Arial"/>
        </w:rPr>
        <w:t xml:space="preserve">     </w:t>
      </w:r>
      <w:r w:rsidR="003604BB">
        <w:rPr>
          <w:rFonts w:cs="Arial"/>
        </w:rPr>
        <w:t>Podpis zakonitega zastopnika</w:t>
      </w:r>
      <w:r w:rsidR="00FC41E1">
        <w:rPr>
          <w:rFonts w:cs="Arial"/>
        </w:rPr>
        <w:t xml:space="preserve"> in žig</w:t>
      </w: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A192D1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 xml:space="preserve">izpolni </w:t>
      </w:r>
      <w:r w:rsidR="00FA1DA3">
        <w:rPr>
          <w:rFonts w:cs="Arial"/>
          <w:i/>
        </w:rPr>
        <w:t>(</w:t>
      </w:r>
      <w:r w:rsidR="001B4703">
        <w:rPr>
          <w:rFonts w:cs="Arial"/>
          <w:i/>
        </w:rPr>
        <w:t>glavni</w:t>
      </w:r>
      <w:r w:rsidR="00FA1DA3">
        <w:rPr>
          <w:rFonts w:cs="Arial"/>
          <w:i/>
        </w:rPr>
        <w:t>)</w:t>
      </w:r>
      <w:r w:rsidR="001B4703">
        <w:rPr>
          <w:rFonts w:cs="Arial"/>
          <w:i/>
        </w:rPr>
        <w:t xml:space="preserve"> ponudnik. Obrazec se naloži v informacijski sistem e-JN pod razdelek »Predračun«, ki bo viden na javnem odpiranju p</w:t>
      </w:r>
      <w:r w:rsidR="00FA1DA3">
        <w:rPr>
          <w:rFonts w:cs="Arial"/>
          <w:i/>
        </w:rPr>
        <w:t>rijav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E4A6F" w14:textId="77777777" w:rsidR="00FF728E" w:rsidRDefault="00FF728E">
      <w:r>
        <w:separator/>
      </w:r>
    </w:p>
  </w:endnote>
  <w:endnote w:type="continuationSeparator" w:id="0">
    <w:p w14:paraId="17681858" w14:textId="77777777" w:rsidR="00FF728E" w:rsidRDefault="00FF728E">
      <w:r>
        <w:continuationSeparator/>
      </w:r>
    </w:p>
  </w:endnote>
  <w:endnote w:type="continuationNotice" w:id="1">
    <w:p w14:paraId="2A06A8D2" w14:textId="77777777" w:rsidR="00B12DB2" w:rsidRDefault="00B12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FF728E" w:rsidRPr="00001218" w:rsidRDefault="00FF728E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FF728E" w:rsidRPr="00A1445A" w14:paraId="5F8449D8" w14:textId="77777777" w:rsidTr="00A1445A">
      <w:tc>
        <w:tcPr>
          <w:tcW w:w="4605" w:type="dxa"/>
        </w:tcPr>
        <w:p w14:paraId="2F10F644" w14:textId="7DCE41FD" w:rsidR="00FF728E" w:rsidRPr="005A785E" w:rsidRDefault="00FF728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5A313AD0" w:rsidR="00FF728E" w:rsidRPr="00A1445A" w:rsidRDefault="00FF728E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FF728E" w:rsidRPr="00FC6CF0" w:rsidRDefault="00FF728E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A51CB" w14:textId="77777777" w:rsidR="00FF728E" w:rsidRDefault="00FF728E">
      <w:r>
        <w:separator/>
      </w:r>
    </w:p>
  </w:footnote>
  <w:footnote w:type="continuationSeparator" w:id="0">
    <w:p w14:paraId="797CF207" w14:textId="77777777" w:rsidR="00FF728E" w:rsidRDefault="00FF728E">
      <w:r>
        <w:continuationSeparator/>
      </w:r>
    </w:p>
  </w:footnote>
  <w:footnote w:type="continuationNotice" w:id="1">
    <w:p w14:paraId="5EDBF71D" w14:textId="77777777" w:rsidR="00B12DB2" w:rsidRDefault="00B12D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FF728E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FF728E" w:rsidRPr="00A04B00" w:rsidRDefault="00FF72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FF728E" w:rsidRPr="00A04B00" w:rsidRDefault="00FF72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FF728E" w:rsidRPr="00A04B00" w:rsidRDefault="00FF728E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FF728E" w:rsidRPr="00C0552D" w:rsidRDefault="00FF728E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FF728E" w:rsidRPr="00C0552D" w:rsidRDefault="00FF728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FF728E" w:rsidRPr="00A1445A" w:rsidRDefault="00FF728E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FF728E" w:rsidRPr="00A1445A" w:rsidRDefault="00FF72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FF728E" w:rsidRPr="00A1445A" w:rsidRDefault="00FF72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FF728E" w:rsidRDefault="00FF728E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FF728E" w:rsidRPr="00A1445A" w:rsidRDefault="00FF728E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F728E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692E5E0E" w:rsidR="00FF728E" w:rsidRPr="008607A0" w:rsidRDefault="00FF728E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FF728E" w:rsidRPr="008607A0" w:rsidRDefault="00FF728E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6963B8B7" w:rsidR="00FF728E" w:rsidRPr="008607A0" w:rsidRDefault="00FF728E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>OBR – 2.20</w:t>
          </w:r>
        </w:p>
      </w:tc>
    </w:tr>
  </w:tbl>
  <w:p w14:paraId="25EF9CCB" w14:textId="77777777" w:rsidR="00FF728E" w:rsidRPr="00FC6CF0" w:rsidRDefault="00FF728E" w:rsidP="00001218">
    <w:pPr>
      <w:pStyle w:val="Glava"/>
      <w:rPr>
        <w:rFonts w:cs="Arial"/>
        <w:sz w:val="2"/>
        <w:szCs w:val="2"/>
      </w:rPr>
    </w:pPr>
  </w:p>
  <w:p w14:paraId="745EE79E" w14:textId="77777777" w:rsidR="00FF728E" w:rsidRPr="00FC6CF0" w:rsidRDefault="00FF728E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494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A6C4D"/>
    <w:rsid w:val="003B36FC"/>
    <w:rsid w:val="003B46EC"/>
    <w:rsid w:val="003C0B6A"/>
    <w:rsid w:val="003C485B"/>
    <w:rsid w:val="003D1272"/>
    <w:rsid w:val="003E4CFC"/>
    <w:rsid w:val="003E5C55"/>
    <w:rsid w:val="003E73E9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82BC5"/>
    <w:rsid w:val="004A0508"/>
    <w:rsid w:val="004B065E"/>
    <w:rsid w:val="004B5823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11B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47A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93A6D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00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1F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1D92"/>
    <w:rsid w:val="00A75802"/>
    <w:rsid w:val="00A83E62"/>
    <w:rsid w:val="00A92149"/>
    <w:rsid w:val="00A976A7"/>
    <w:rsid w:val="00AA0713"/>
    <w:rsid w:val="00AA2F1C"/>
    <w:rsid w:val="00AA5BEF"/>
    <w:rsid w:val="00AB1522"/>
    <w:rsid w:val="00AB3346"/>
    <w:rsid w:val="00AB4674"/>
    <w:rsid w:val="00AC72E5"/>
    <w:rsid w:val="00AD3618"/>
    <w:rsid w:val="00AE1646"/>
    <w:rsid w:val="00AF0AD6"/>
    <w:rsid w:val="00B021F9"/>
    <w:rsid w:val="00B12DB2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213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87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0C30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04F8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1DA3"/>
    <w:rsid w:val="00FA340B"/>
    <w:rsid w:val="00FA493D"/>
    <w:rsid w:val="00FB174F"/>
    <w:rsid w:val="00FB4D34"/>
    <w:rsid w:val="00FC41E1"/>
    <w:rsid w:val="00FC4EB7"/>
    <w:rsid w:val="00FC6CF0"/>
    <w:rsid w:val="00FD0B70"/>
    <w:rsid w:val="00FD6770"/>
    <w:rsid w:val="00FE34E9"/>
    <w:rsid w:val="00FE6A48"/>
    <w:rsid w:val="00FF1B9E"/>
    <w:rsid w:val="00FF1C9D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9D1102-4033-48A7-9631-25998326329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ACA16-3725-4B55-ABD5-A00483B75B5B}"/>
</file>

<file path=customXml/itemProps4.xml><?xml version="1.0" encoding="utf-8"?>
<ds:datastoreItem xmlns:ds="http://schemas.openxmlformats.org/officeDocument/2006/customXml" ds:itemID="{AC3FF469-A7A5-443E-9AD7-65A33A81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105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910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2025-11-03T13:41:00Z</cp:lastPrinted>
  <dcterms:created xsi:type="dcterms:W3CDTF">2025-09-24T04:02:00Z</dcterms:created>
  <dcterms:modified xsi:type="dcterms:W3CDTF">2025-11-03T13:43:00Z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