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39D32" w14:textId="77777777" w:rsidR="006B0EF4" w:rsidRPr="009B1F75" w:rsidRDefault="006B0EF4" w:rsidP="006B0E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9B1F75">
        <w:rPr>
          <w:rFonts w:cs="Arial"/>
          <w:sz w:val="20"/>
          <w:szCs w:val="20"/>
        </w:rPr>
        <w:t>Številka:</w:t>
      </w:r>
      <w:r w:rsidRPr="009B1F75">
        <w:rPr>
          <w:rFonts w:cs="Arial"/>
          <w:sz w:val="20"/>
          <w:szCs w:val="20"/>
        </w:rPr>
        <w:tab/>
      </w:r>
      <w:r w:rsidRPr="009B1F75">
        <w:rPr>
          <w:rFonts w:cs="Arial"/>
          <w:sz w:val="20"/>
          <w:szCs w:val="20"/>
        </w:rPr>
        <w:tab/>
      </w:r>
      <w:r w:rsidRPr="009B1F75">
        <w:rPr>
          <w:rFonts w:cs="Arial"/>
          <w:sz w:val="20"/>
          <w:szCs w:val="20"/>
        </w:rPr>
        <w:tab/>
        <w:t>4302-0038/2025</w:t>
      </w:r>
    </w:p>
    <w:p w14:paraId="267290BC" w14:textId="77777777" w:rsidR="006B0EF4" w:rsidRPr="009B1F75" w:rsidRDefault="006B0EF4" w:rsidP="006B0EF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9B1F75">
        <w:rPr>
          <w:rFonts w:cs="Arial"/>
          <w:sz w:val="20"/>
          <w:szCs w:val="20"/>
        </w:rPr>
        <w:t>JN BR:</w:t>
      </w:r>
      <w:r w:rsidRPr="009B1F75">
        <w:rPr>
          <w:rFonts w:cs="Arial"/>
          <w:sz w:val="20"/>
          <w:szCs w:val="20"/>
        </w:rPr>
        <w:tab/>
      </w:r>
      <w:r w:rsidRPr="009B1F75">
        <w:rPr>
          <w:rFonts w:cs="Arial"/>
          <w:sz w:val="20"/>
          <w:szCs w:val="20"/>
        </w:rPr>
        <w:tab/>
      </w:r>
      <w:r w:rsidRPr="009B1F75">
        <w:rPr>
          <w:rFonts w:cs="Arial"/>
          <w:sz w:val="20"/>
          <w:szCs w:val="20"/>
        </w:rPr>
        <w:tab/>
        <w:t>2025-396</w:t>
      </w:r>
    </w:p>
    <w:bookmarkEnd w:id="0"/>
    <w:p w14:paraId="692B9E99" w14:textId="17F1460A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1E18B557" w14:textId="77777777" w:rsidR="000D178B" w:rsidRDefault="000D178B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4DC26B2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42EDA5D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6E622768" w14:textId="66DEB7F9" w:rsidR="00020A56" w:rsidRDefault="00020A56" w:rsidP="00020A56">
      <w:pPr>
        <w:jc w:val="both"/>
        <w:rPr>
          <w:rFonts w:cs="Arial"/>
        </w:rPr>
      </w:pPr>
    </w:p>
    <w:p w14:paraId="0944C49F" w14:textId="2E37B039" w:rsidR="000D178B" w:rsidRDefault="000D178B" w:rsidP="00020A56">
      <w:pPr>
        <w:jc w:val="both"/>
        <w:rPr>
          <w:rFonts w:cs="Arial"/>
        </w:rPr>
      </w:pPr>
    </w:p>
    <w:p w14:paraId="297057D8" w14:textId="77777777" w:rsidR="000D178B" w:rsidRDefault="000D178B" w:rsidP="00020A56">
      <w:pPr>
        <w:jc w:val="both"/>
        <w:rPr>
          <w:rFonts w:cs="Arial"/>
        </w:rPr>
      </w:pPr>
    </w:p>
    <w:p w14:paraId="468EC328" w14:textId="467C64A7" w:rsidR="00020A56" w:rsidRDefault="00020A56" w:rsidP="00020A56">
      <w:pPr>
        <w:jc w:val="both"/>
        <w:rPr>
          <w:rFonts w:cs="Arial"/>
        </w:rPr>
      </w:pPr>
    </w:p>
    <w:p w14:paraId="61D5EC7F" w14:textId="77777777" w:rsidR="000D178B" w:rsidRDefault="000D178B" w:rsidP="00020A56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315D0C" w14:paraId="0C7C5007" w14:textId="77777777" w:rsidTr="003948C1">
        <w:trPr>
          <w:trHeight w:val="1281"/>
        </w:trPr>
        <w:tc>
          <w:tcPr>
            <w:tcW w:w="4481" w:type="dxa"/>
            <w:vAlign w:val="center"/>
          </w:tcPr>
          <w:p w14:paraId="31544750" w14:textId="77777777" w:rsidR="00315D0C" w:rsidRPr="001E0087" w:rsidRDefault="00315D0C" w:rsidP="003948C1">
            <w:pPr>
              <w:jc w:val="both"/>
              <w:rPr>
                <w:rFonts w:cs="Arial"/>
              </w:rPr>
            </w:pPr>
            <w:r w:rsidRPr="001E0087">
              <w:rPr>
                <w:rFonts w:cs="Arial"/>
              </w:rPr>
              <w:t>Skupna ponudbena vrednost v EUR brez DDV</w:t>
            </w:r>
            <w:r w:rsidRPr="001E0087">
              <w:rPr>
                <w:rFonts w:cs="Arial"/>
              </w:rPr>
              <w:tab/>
            </w:r>
            <w:r w:rsidRPr="001E0087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9408D60" w14:textId="77777777" w:rsidR="00315D0C" w:rsidRDefault="00315D0C" w:rsidP="003948C1">
            <w:pPr>
              <w:jc w:val="both"/>
              <w:rPr>
                <w:rFonts w:cs="Arial"/>
              </w:rPr>
            </w:pPr>
          </w:p>
        </w:tc>
      </w:tr>
    </w:tbl>
    <w:p w14:paraId="06621D91" w14:textId="77777777" w:rsidR="00020A56" w:rsidRDefault="00020A56" w:rsidP="00020A56">
      <w:pPr>
        <w:jc w:val="both"/>
        <w:rPr>
          <w:rFonts w:cs="Arial"/>
        </w:rPr>
      </w:pPr>
    </w:p>
    <w:p w14:paraId="6B6C4EBB" w14:textId="77777777" w:rsidR="00315D0C" w:rsidRDefault="00315D0C" w:rsidP="00315D0C">
      <w:pPr>
        <w:jc w:val="both"/>
        <w:rPr>
          <w:rFonts w:cs="Arial"/>
        </w:rPr>
      </w:pPr>
    </w:p>
    <w:p w14:paraId="1774C57C" w14:textId="736D01B7" w:rsidR="00020A56" w:rsidRDefault="00020A56" w:rsidP="00020A56">
      <w:pPr>
        <w:jc w:val="both"/>
        <w:rPr>
          <w:rFonts w:cs="Arial"/>
        </w:rPr>
      </w:pPr>
    </w:p>
    <w:p w14:paraId="37E7BDFF" w14:textId="77777777" w:rsidR="001E0087" w:rsidRPr="00F35A6C" w:rsidRDefault="001E0087" w:rsidP="00020A56">
      <w:pPr>
        <w:jc w:val="both"/>
        <w:rPr>
          <w:rFonts w:cs="Arial"/>
        </w:rPr>
      </w:pPr>
    </w:p>
    <w:p w14:paraId="75C8DF5D" w14:textId="5E476E4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0C637335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E0087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397F2485" w14:textId="77777777" w:rsidR="001E0087" w:rsidRDefault="001E0087" w:rsidP="00020A56">
      <w:pPr>
        <w:jc w:val="both"/>
        <w:rPr>
          <w:rFonts w:cs="Arial"/>
          <w:i/>
        </w:rPr>
      </w:pPr>
    </w:p>
    <w:p w14:paraId="4819581B" w14:textId="77777777" w:rsidR="00020A56" w:rsidRPr="008F5B2F" w:rsidRDefault="00020A56" w:rsidP="00020A56">
      <w:pPr>
        <w:jc w:val="both"/>
        <w:rPr>
          <w:rFonts w:cs="Arial"/>
          <w:i/>
          <w:sz w:val="20"/>
          <w:szCs w:val="20"/>
        </w:rPr>
      </w:pPr>
      <w:r w:rsidRPr="008F5B2F">
        <w:rPr>
          <w:rFonts w:cs="Arial"/>
          <w:i/>
          <w:sz w:val="20"/>
          <w:szCs w:val="20"/>
        </w:rPr>
        <w:t>Obraz</w:t>
      </w:r>
      <w:bookmarkStart w:id="1" w:name="_GoBack"/>
      <w:bookmarkEnd w:id="1"/>
      <w:r w:rsidRPr="008F5B2F">
        <w:rPr>
          <w:rFonts w:cs="Arial"/>
          <w:i/>
          <w:sz w:val="20"/>
          <w:szCs w:val="20"/>
        </w:rPr>
        <w:t xml:space="preserve">ec izpolni glavni ponudnik. Obrazec se naloži v informacijski sistem e-JN pod razdelek »Predračun«, ki bo viden na javnem odpiranju ponudb. </w:t>
      </w:r>
    </w:p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55B20" w14:textId="77777777" w:rsidR="00415CBC" w:rsidRDefault="00415CBC">
      <w:r>
        <w:separator/>
      </w:r>
    </w:p>
  </w:endnote>
  <w:endnote w:type="continuationSeparator" w:id="0">
    <w:p w14:paraId="0BCE0DF4" w14:textId="77777777" w:rsidR="00415CBC" w:rsidRDefault="0041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6354EA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0A5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6D5B" w14:textId="77777777" w:rsidR="00415CBC" w:rsidRDefault="00415CBC">
      <w:r>
        <w:separator/>
      </w:r>
    </w:p>
  </w:footnote>
  <w:footnote w:type="continuationSeparator" w:id="0">
    <w:p w14:paraId="1C0862AD" w14:textId="77777777" w:rsidR="00415CBC" w:rsidRDefault="0041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4E8B"/>
    <w:rsid w:val="00096243"/>
    <w:rsid w:val="00096BE4"/>
    <w:rsid w:val="000B77A5"/>
    <w:rsid w:val="000C23A5"/>
    <w:rsid w:val="000C4583"/>
    <w:rsid w:val="000D178B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E0087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D7233"/>
    <w:rsid w:val="002E1329"/>
    <w:rsid w:val="002E2FD3"/>
    <w:rsid w:val="002E6B63"/>
    <w:rsid w:val="002F0041"/>
    <w:rsid w:val="002F678E"/>
    <w:rsid w:val="002F68A9"/>
    <w:rsid w:val="002F6C2B"/>
    <w:rsid w:val="00301033"/>
    <w:rsid w:val="00315D0C"/>
    <w:rsid w:val="00315EE6"/>
    <w:rsid w:val="00324C4C"/>
    <w:rsid w:val="00325D8B"/>
    <w:rsid w:val="00326834"/>
    <w:rsid w:val="0033780F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15CBC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B728F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B0EF4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8F5B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4450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55D5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E65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2EF1A4-8C99-4BE3-8080-010B344B5AAD}"/>
</file>

<file path=customXml/itemProps2.xml><?xml version="1.0" encoding="utf-8"?>
<ds:datastoreItem xmlns:ds="http://schemas.openxmlformats.org/officeDocument/2006/customXml" ds:itemID="{399D1102-4033-48A7-9631-259983263294}">
  <ds:schemaRefs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80F66-3511-46D0-A813-81362DA4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146</TotalTime>
  <Pages>1</Pages>
  <Words>50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517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31</cp:revision>
  <cp:lastPrinted>2025-11-17T09:06:00Z</cp:lastPrinted>
  <dcterms:created xsi:type="dcterms:W3CDTF">2021-04-07T09:02:00Z</dcterms:created>
  <dcterms:modified xsi:type="dcterms:W3CDTF">2025-11-17T10:43:00Z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