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C1D3" w14:textId="77777777" w:rsidR="00894629" w:rsidRDefault="00894629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</w:p>
    <w:p w14:paraId="320678FE" w14:textId="5DEBAFFF" w:rsidR="00417EE3" w:rsidRPr="00E43B7C" w:rsidRDefault="003D3E8B" w:rsidP="00417EE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sz w:val="28"/>
          <w:szCs w:val="28"/>
          <w:lang w:val="sl-SI"/>
        </w:rPr>
      </w:pPr>
      <w:r>
        <w:rPr>
          <w:rFonts w:cs="Arial"/>
          <w:b/>
          <w:sz w:val="28"/>
          <w:szCs w:val="28"/>
          <w:lang w:val="sl-SI"/>
        </w:rPr>
        <w:t xml:space="preserve">PONUDBENI </w:t>
      </w:r>
      <w:r w:rsidR="00417EE3" w:rsidRPr="00E43B7C">
        <w:rPr>
          <w:rFonts w:cs="Arial"/>
          <w:b/>
          <w:sz w:val="28"/>
          <w:szCs w:val="28"/>
          <w:lang w:val="sl-SI"/>
        </w:rPr>
        <w:t xml:space="preserve">PREDRAČUN št. </w:t>
      </w:r>
      <w:r w:rsidR="00417EE3" w:rsidRPr="00E43B7C">
        <w:rPr>
          <w:rFonts w:cs="Arial"/>
          <w:b/>
          <w:sz w:val="28"/>
          <w:szCs w:val="28"/>
          <w:lang w:val="sl-SI"/>
        </w:rPr>
        <w:fldChar w:fldCharType="begin">
          <w:ffData>
            <w:name w:val="Besedilo678"/>
            <w:enabled/>
            <w:calcOnExit w:val="0"/>
            <w:textInput/>
          </w:ffData>
        </w:fldChar>
      </w:r>
      <w:bookmarkStart w:id="0" w:name="Besedilo678"/>
      <w:r w:rsidR="00417EE3" w:rsidRPr="00E43B7C">
        <w:rPr>
          <w:rFonts w:cs="Arial"/>
          <w:b/>
          <w:sz w:val="28"/>
          <w:szCs w:val="28"/>
          <w:lang w:val="sl-SI"/>
        </w:rPr>
        <w:instrText xml:space="preserve"> FORMTEXT </w:instrText>
      </w:r>
      <w:r w:rsidR="00417EE3" w:rsidRPr="00E43B7C">
        <w:rPr>
          <w:rFonts w:cs="Arial"/>
          <w:b/>
          <w:sz w:val="28"/>
          <w:szCs w:val="28"/>
          <w:lang w:val="sl-SI"/>
        </w:rPr>
      </w:r>
      <w:r w:rsidR="00417EE3" w:rsidRPr="00E43B7C">
        <w:rPr>
          <w:rFonts w:cs="Arial"/>
          <w:b/>
          <w:sz w:val="28"/>
          <w:szCs w:val="28"/>
          <w:lang w:val="sl-SI"/>
        </w:rPr>
        <w:fldChar w:fldCharType="separate"/>
      </w:r>
      <w:r w:rsidR="00417EE3" w:rsidRPr="00E43B7C">
        <w:rPr>
          <w:rFonts w:cs="Arial"/>
          <w:b/>
          <w:noProof/>
          <w:sz w:val="28"/>
          <w:szCs w:val="28"/>
          <w:lang w:val="sl-SI"/>
        </w:rPr>
        <w:t> </w:t>
      </w:r>
      <w:r w:rsidR="00417EE3" w:rsidRPr="00E43B7C">
        <w:rPr>
          <w:rFonts w:cs="Arial"/>
          <w:b/>
          <w:noProof/>
          <w:sz w:val="28"/>
          <w:szCs w:val="28"/>
          <w:lang w:val="sl-SI"/>
        </w:rPr>
        <w:t> </w:t>
      </w:r>
      <w:r w:rsidR="00417EE3" w:rsidRPr="00E43B7C">
        <w:rPr>
          <w:rFonts w:cs="Arial"/>
          <w:b/>
          <w:noProof/>
          <w:sz w:val="28"/>
          <w:szCs w:val="28"/>
          <w:lang w:val="sl-SI"/>
        </w:rPr>
        <w:t> </w:t>
      </w:r>
      <w:r w:rsidR="00417EE3" w:rsidRPr="00E43B7C">
        <w:rPr>
          <w:rFonts w:cs="Arial"/>
          <w:b/>
          <w:noProof/>
          <w:sz w:val="28"/>
          <w:szCs w:val="28"/>
          <w:lang w:val="sl-SI"/>
        </w:rPr>
        <w:t> </w:t>
      </w:r>
      <w:r w:rsidR="00417EE3" w:rsidRPr="00E43B7C">
        <w:rPr>
          <w:rFonts w:cs="Arial"/>
          <w:b/>
          <w:noProof/>
          <w:sz w:val="28"/>
          <w:szCs w:val="28"/>
          <w:lang w:val="sl-SI"/>
        </w:rPr>
        <w:t> </w:t>
      </w:r>
      <w:r w:rsidR="00417EE3" w:rsidRPr="00E43B7C">
        <w:rPr>
          <w:rFonts w:cs="Arial"/>
          <w:b/>
          <w:sz w:val="28"/>
          <w:szCs w:val="28"/>
          <w:lang w:val="sl-SI"/>
        </w:rPr>
        <w:fldChar w:fldCharType="end"/>
      </w:r>
      <w:bookmarkEnd w:id="0"/>
    </w:p>
    <w:p w14:paraId="3D5C76B9" w14:textId="77777777" w:rsidR="00417EE3" w:rsidRPr="00E43B7C" w:rsidRDefault="00417EE3" w:rsidP="00417EE3">
      <w:pPr>
        <w:autoSpaceDE w:val="0"/>
        <w:autoSpaceDN w:val="0"/>
        <w:adjustRightInd w:val="0"/>
        <w:jc w:val="both"/>
        <w:rPr>
          <w:rFonts w:cs="Arial"/>
          <w:bCs/>
          <w:szCs w:val="20"/>
          <w:lang w:val="sl-SI"/>
        </w:rPr>
      </w:pPr>
    </w:p>
    <w:p w14:paraId="1F4377DE" w14:textId="77777777" w:rsidR="00417EE3" w:rsidRPr="00E43B7C" w:rsidRDefault="00417EE3" w:rsidP="00417EE3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E43B7C">
        <w:rPr>
          <w:rFonts w:cs="Arial"/>
          <w:bCs/>
          <w:szCs w:val="20"/>
          <w:lang w:val="sl-SI"/>
        </w:rPr>
        <w:t xml:space="preserve">Naziv in sedež ponudnika: </w:t>
      </w:r>
      <w:r w:rsidRPr="00E43B7C">
        <w:rPr>
          <w:rFonts w:cs="Arial"/>
          <w:bCs/>
          <w:szCs w:val="20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bookmarkStart w:id="1" w:name="Besedilo670"/>
      <w:r w:rsidRPr="00E43B7C">
        <w:rPr>
          <w:rFonts w:cs="Arial"/>
          <w:bCs/>
          <w:szCs w:val="20"/>
          <w:lang w:val="sl-SI"/>
        </w:rPr>
        <w:instrText xml:space="preserve"> FORMTEXT </w:instrText>
      </w:r>
      <w:r w:rsidRPr="00E43B7C">
        <w:rPr>
          <w:rFonts w:cs="Arial"/>
          <w:bCs/>
          <w:szCs w:val="20"/>
          <w:lang w:val="sl-SI"/>
        </w:rPr>
      </w:r>
      <w:r w:rsidRPr="00E43B7C">
        <w:rPr>
          <w:rFonts w:cs="Arial"/>
          <w:bCs/>
          <w:szCs w:val="20"/>
          <w:lang w:val="sl-SI"/>
        </w:rPr>
        <w:fldChar w:fldCharType="separate"/>
      </w:r>
      <w:r w:rsidRPr="00E43B7C">
        <w:rPr>
          <w:rFonts w:cs="Arial"/>
          <w:bCs/>
          <w:noProof/>
          <w:szCs w:val="20"/>
          <w:lang w:val="sl-SI"/>
        </w:rPr>
        <w:t> </w:t>
      </w:r>
      <w:r w:rsidRPr="00E43B7C">
        <w:rPr>
          <w:rFonts w:cs="Arial"/>
          <w:bCs/>
          <w:noProof/>
          <w:szCs w:val="20"/>
          <w:lang w:val="sl-SI"/>
        </w:rPr>
        <w:t> </w:t>
      </w:r>
      <w:r w:rsidRPr="00E43B7C">
        <w:rPr>
          <w:rFonts w:cs="Arial"/>
          <w:bCs/>
          <w:noProof/>
          <w:szCs w:val="20"/>
          <w:lang w:val="sl-SI"/>
        </w:rPr>
        <w:t> </w:t>
      </w:r>
      <w:r w:rsidRPr="00E43B7C">
        <w:rPr>
          <w:rFonts w:cs="Arial"/>
          <w:bCs/>
          <w:noProof/>
          <w:szCs w:val="20"/>
          <w:lang w:val="sl-SI"/>
        </w:rPr>
        <w:t> </w:t>
      </w:r>
      <w:r w:rsidRPr="00E43B7C">
        <w:rPr>
          <w:rFonts w:cs="Arial"/>
          <w:bCs/>
          <w:noProof/>
          <w:szCs w:val="20"/>
          <w:lang w:val="sl-SI"/>
        </w:rPr>
        <w:t> </w:t>
      </w:r>
      <w:r w:rsidRPr="00E43B7C">
        <w:rPr>
          <w:rFonts w:cs="Arial"/>
          <w:bCs/>
          <w:szCs w:val="20"/>
          <w:lang w:val="sl-SI"/>
        </w:rPr>
        <w:fldChar w:fldCharType="end"/>
      </w:r>
      <w:bookmarkEnd w:id="1"/>
    </w:p>
    <w:p w14:paraId="1260DEEA" w14:textId="77777777" w:rsidR="00C441F8" w:rsidRDefault="00C441F8" w:rsidP="00417EE3">
      <w:pPr>
        <w:tabs>
          <w:tab w:val="left" w:pos="2410"/>
        </w:tabs>
        <w:autoSpaceDE w:val="0"/>
        <w:autoSpaceDN w:val="0"/>
        <w:adjustRightInd w:val="0"/>
        <w:rPr>
          <w:rFonts w:cs="Arial"/>
          <w:lang w:val="sl-SI"/>
        </w:rPr>
      </w:pPr>
    </w:p>
    <w:p w14:paraId="27C28525" w14:textId="25D9707B" w:rsidR="00AB0D54" w:rsidRDefault="00417EE3" w:rsidP="00C441F8">
      <w:pPr>
        <w:tabs>
          <w:tab w:val="left" w:pos="2410"/>
        </w:tabs>
        <w:autoSpaceDE w:val="0"/>
        <w:autoSpaceDN w:val="0"/>
        <w:adjustRightInd w:val="0"/>
        <w:rPr>
          <w:rFonts w:cs="Arial"/>
          <w:lang w:val="sl-SI"/>
        </w:rPr>
      </w:pPr>
      <w:r w:rsidRPr="00E43B7C">
        <w:rPr>
          <w:rFonts w:cs="Arial"/>
          <w:lang w:val="sl-SI"/>
        </w:rPr>
        <w:t xml:space="preserve">Predmet naročila: </w:t>
      </w:r>
      <w:r w:rsidR="00C441F8">
        <w:rPr>
          <w:rFonts w:cs="Arial"/>
          <w:lang w:val="sl-SI"/>
        </w:rPr>
        <w:t xml:space="preserve"> </w:t>
      </w:r>
      <w:r w:rsidR="00C441F8" w:rsidRPr="00C441F8">
        <w:rPr>
          <w:rFonts w:cs="Arial"/>
          <w:b/>
          <w:bCs/>
          <w:lang w:val="sl-SI"/>
        </w:rPr>
        <w:t xml:space="preserve">Vzpostavitev novih modulov in integracija teh z obstoječim sistemom </w:t>
      </w:r>
      <w:proofErr w:type="spellStart"/>
      <w:r w:rsidR="00C441F8" w:rsidRPr="00C441F8">
        <w:rPr>
          <w:rFonts w:cs="Arial"/>
          <w:b/>
          <w:bCs/>
          <w:lang w:val="sl-SI"/>
        </w:rPr>
        <w:t>ProbIS</w:t>
      </w:r>
      <w:proofErr w:type="spellEnd"/>
    </w:p>
    <w:p w14:paraId="1BEB8AF5" w14:textId="77777777" w:rsidR="00F85486" w:rsidRPr="00114F1F" w:rsidRDefault="00F85486" w:rsidP="00417EE3">
      <w:pPr>
        <w:rPr>
          <w:rFonts w:cs="Arial"/>
          <w:lang w:val="sl-SI"/>
        </w:rPr>
      </w:pPr>
    </w:p>
    <w:p w14:paraId="74551578" w14:textId="70FFE006" w:rsidR="00417EE3" w:rsidRDefault="00417EE3" w:rsidP="00417EE3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  <w:r w:rsidRPr="00E43B7C">
        <w:rPr>
          <w:rFonts w:cs="Arial"/>
          <w:szCs w:val="20"/>
          <w:lang w:val="sl-SI"/>
        </w:rPr>
        <w:t xml:space="preserve">Na podlagi dokumentacije v zvezi z oddajo javnega naročila </w:t>
      </w:r>
      <w:r w:rsidR="009A2711">
        <w:rPr>
          <w:rFonts w:cs="Arial"/>
          <w:lang w:val="sl-SI"/>
        </w:rPr>
        <w:t xml:space="preserve">z naročnikovo oznako </w:t>
      </w:r>
      <w:r w:rsidR="00C441F8">
        <w:rPr>
          <w:rFonts w:cs="Arial"/>
          <w:lang w:val="sl-SI"/>
        </w:rPr>
        <w:t>4300-10/2025-2030</w:t>
      </w:r>
      <w:r w:rsidR="00F1795C">
        <w:rPr>
          <w:rFonts w:cs="Arial"/>
          <w:lang w:val="sl-SI"/>
        </w:rPr>
        <w:t xml:space="preserve"> </w:t>
      </w:r>
      <w:r w:rsidRPr="00E43B7C">
        <w:rPr>
          <w:rFonts w:cs="Arial"/>
          <w:szCs w:val="20"/>
          <w:lang w:val="sl-SI"/>
        </w:rPr>
        <w:t>dajemo naše ponudbene cene za izvedbo predmeta naročila:</w:t>
      </w:r>
    </w:p>
    <w:p w14:paraId="4BCAA58A" w14:textId="77777777" w:rsidR="003849A0" w:rsidRDefault="003849A0" w:rsidP="003849A0">
      <w:pPr>
        <w:autoSpaceDE w:val="0"/>
        <w:autoSpaceDN w:val="0"/>
        <w:adjustRightInd w:val="0"/>
        <w:jc w:val="both"/>
        <w:rPr>
          <w:rFonts w:cs="Arial"/>
          <w:bCs/>
          <w:sz w:val="18"/>
          <w:szCs w:val="1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1"/>
        <w:gridCol w:w="1346"/>
        <w:gridCol w:w="4877"/>
      </w:tblGrid>
      <w:tr w:rsidR="003849A0" w:rsidRPr="003D3E8B" w14:paraId="7DCABF99" w14:textId="77777777" w:rsidTr="000A75C0">
        <w:trPr>
          <w:trHeight w:val="501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12C72B09" w14:textId="6056068B" w:rsidR="003849A0" w:rsidRPr="00EF1788" w:rsidRDefault="00A16BA3" w:rsidP="002F525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Faza 1</w:t>
            </w:r>
            <w:r w:rsidR="003849A0">
              <w:rPr>
                <w:rFonts w:cs="Arial"/>
                <w:b/>
                <w:szCs w:val="20"/>
                <w:lang w:val="sl-SI"/>
              </w:rPr>
              <w:t xml:space="preserve"> – </w:t>
            </w:r>
            <w:r w:rsidR="00F1795C">
              <w:rPr>
                <w:rFonts w:cs="Arial"/>
                <w:b/>
                <w:bCs/>
                <w:lang w:val="sl-SI"/>
              </w:rPr>
              <w:t xml:space="preserve">Izdelava </w:t>
            </w:r>
            <w:r w:rsidR="00A72AE0">
              <w:rPr>
                <w:rFonts w:cs="Arial"/>
                <w:b/>
                <w:bCs/>
                <w:lang w:val="sl-SI"/>
              </w:rPr>
              <w:t xml:space="preserve">projekta za izvedbo (v nadaljevanju: </w:t>
            </w:r>
            <w:r w:rsidR="00F1795C">
              <w:rPr>
                <w:rFonts w:cs="Arial"/>
                <w:b/>
                <w:bCs/>
                <w:lang w:val="sl-SI"/>
              </w:rPr>
              <w:t>PZI</w:t>
            </w:r>
            <w:r w:rsidR="00A72AE0">
              <w:rPr>
                <w:rFonts w:cs="Arial"/>
                <w:b/>
                <w:bCs/>
                <w:lang w:val="sl-SI"/>
              </w:rPr>
              <w:t>)</w:t>
            </w:r>
          </w:p>
        </w:tc>
      </w:tr>
      <w:tr w:rsidR="003849A0" w:rsidRPr="009F7CDE" w14:paraId="5816CB3D" w14:textId="77777777" w:rsidTr="00C91EF0">
        <w:trPr>
          <w:trHeight w:val="397"/>
          <w:jc w:val="center"/>
        </w:trPr>
        <w:tc>
          <w:tcPr>
            <w:tcW w:w="7771" w:type="dxa"/>
            <w:shd w:val="clear" w:color="auto" w:fill="F2F2F2" w:themeFill="background1" w:themeFillShade="F2"/>
            <w:vAlign w:val="center"/>
          </w:tcPr>
          <w:p w14:paraId="66254DC9" w14:textId="21808E66" w:rsidR="003849A0" w:rsidRPr="00EF1788" w:rsidRDefault="003849A0" w:rsidP="002F5257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603713">
              <w:rPr>
                <w:rFonts w:cs="Arial"/>
                <w:b/>
                <w:szCs w:val="20"/>
                <w:lang w:val="sl-SI"/>
              </w:rPr>
              <w:t>O</w:t>
            </w:r>
            <w:r w:rsidRPr="00EF1788">
              <w:rPr>
                <w:rFonts w:cs="Arial"/>
                <w:b/>
                <w:szCs w:val="20"/>
                <w:lang w:val="sl-SI"/>
              </w:rPr>
              <w:t>pis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02605F1" w14:textId="3775992C" w:rsidR="003849A0" w:rsidRPr="00EF1788" w:rsidRDefault="00603713" w:rsidP="002F52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E</w:t>
            </w:r>
            <w:r w:rsidR="003849A0" w:rsidRPr="00EF1788">
              <w:rPr>
                <w:rFonts w:cs="Arial"/>
                <w:b/>
                <w:szCs w:val="20"/>
                <w:lang w:val="sl-SI"/>
              </w:rPr>
              <w:t>nota</w:t>
            </w:r>
            <w:r w:rsidR="003C2436">
              <w:rPr>
                <w:rFonts w:cs="Arial"/>
                <w:b/>
                <w:szCs w:val="20"/>
                <w:lang w:val="sl-SI"/>
              </w:rPr>
              <w:t xml:space="preserve"> mere</w:t>
            </w:r>
          </w:p>
        </w:tc>
        <w:tc>
          <w:tcPr>
            <w:tcW w:w="4877" w:type="dxa"/>
            <w:shd w:val="clear" w:color="auto" w:fill="F2F2F2" w:themeFill="background1" w:themeFillShade="F2"/>
            <w:vAlign w:val="center"/>
          </w:tcPr>
          <w:p w14:paraId="6809B94E" w14:textId="2A7B8D60" w:rsidR="003849A0" w:rsidRPr="00EF1788" w:rsidRDefault="00603713" w:rsidP="001015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C</w:t>
            </w:r>
            <w:r w:rsidR="003849A0" w:rsidRPr="00EF1788">
              <w:rPr>
                <w:rFonts w:cs="Arial"/>
                <w:b/>
                <w:szCs w:val="20"/>
                <w:lang w:val="sl-SI"/>
              </w:rPr>
              <w:t>ena/</w:t>
            </w:r>
            <w:r w:rsidR="00101551">
              <w:rPr>
                <w:rFonts w:cs="Arial"/>
                <w:b/>
                <w:szCs w:val="20"/>
                <w:lang w:val="sl-SI"/>
              </w:rPr>
              <w:t>e</w:t>
            </w:r>
            <w:r w:rsidR="003849A0" w:rsidRPr="00EF1788">
              <w:rPr>
                <w:rFonts w:cs="Arial"/>
                <w:b/>
                <w:szCs w:val="20"/>
                <w:lang w:val="sl-SI"/>
              </w:rPr>
              <w:t>noto</w:t>
            </w:r>
            <w:r w:rsidR="003C2436">
              <w:rPr>
                <w:rFonts w:cs="Arial"/>
                <w:b/>
                <w:szCs w:val="20"/>
                <w:lang w:val="sl-SI"/>
              </w:rPr>
              <w:t xml:space="preserve"> mere</w:t>
            </w:r>
            <w:r w:rsidR="003849A0" w:rsidRPr="00EF1788">
              <w:rPr>
                <w:rFonts w:cs="Arial"/>
                <w:b/>
                <w:szCs w:val="20"/>
                <w:lang w:val="sl-SI"/>
              </w:rPr>
              <w:t xml:space="preserve"> (brez DDV)</w:t>
            </w:r>
          </w:p>
        </w:tc>
      </w:tr>
      <w:tr w:rsidR="00F85486" w:rsidRPr="009F7CDE" w14:paraId="73D471AE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auto"/>
            <w:vAlign w:val="center"/>
          </w:tcPr>
          <w:p w14:paraId="775F8E20" w14:textId="77777777" w:rsid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  <w:p w14:paraId="27DC50AC" w14:textId="5F45E1CE" w:rsidR="00F85486" w:rsidRP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Izdelava PZI</w:t>
            </w:r>
          </w:p>
          <w:p w14:paraId="4A0F9174" w14:textId="77777777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it-IT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4BE71B" w14:textId="77777777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4877" w:type="dxa"/>
            <w:vAlign w:val="center"/>
          </w:tcPr>
          <w:p w14:paraId="44EDDA17" w14:textId="530819A1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3298C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03298C">
              <w:rPr>
                <w:rFonts w:cs="Arial"/>
                <w:szCs w:val="20"/>
                <w:lang w:val="sl-SI"/>
              </w:rPr>
            </w:r>
            <w:r w:rsidRPr="0003298C">
              <w:rPr>
                <w:rFonts w:cs="Arial"/>
                <w:szCs w:val="20"/>
                <w:lang w:val="sl-SI"/>
              </w:rPr>
              <w:fldChar w:fldCharType="separate"/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szCs w:val="20"/>
                <w:lang w:val="sl-SI"/>
              </w:rPr>
              <w:fldChar w:fldCharType="end"/>
            </w:r>
            <w:r w:rsidRPr="0003298C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603713" w:rsidRPr="003D3E8B" w14:paraId="076E5CED" w14:textId="77777777" w:rsidTr="000A75C0">
        <w:trPr>
          <w:trHeight w:val="397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0D90CF53" w14:textId="16F4777A" w:rsidR="00603713" w:rsidRPr="00EF1788" w:rsidRDefault="00A16BA3" w:rsidP="0060371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Faza 2</w:t>
            </w:r>
            <w:r w:rsidR="00603713">
              <w:rPr>
                <w:rFonts w:cs="Arial"/>
                <w:b/>
                <w:szCs w:val="20"/>
                <w:lang w:val="sl-SI"/>
              </w:rPr>
              <w:t xml:space="preserve"> – </w:t>
            </w:r>
            <w:r w:rsidR="00F31963">
              <w:rPr>
                <w:rFonts w:cs="Arial"/>
                <w:b/>
                <w:szCs w:val="20"/>
                <w:lang w:val="sl-SI"/>
              </w:rPr>
              <w:t>MOT razvo</w:t>
            </w:r>
            <w:r w:rsidR="00F85486">
              <w:rPr>
                <w:rFonts w:cs="Arial"/>
                <w:b/>
                <w:szCs w:val="20"/>
                <w:lang w:val="sl-SI"/>
              </w:rPr>
              <w:t>j,</w:t>
            </w:r>
            <w:r w:rsidR="00F31963">
              <w:rPr>
                <w:rFonts w:cs="Arial"/>
                <w:b/>
                <w:szCs w:val="20"/>
                <w:lang w:val="sl-SI"/>
              </w:rPr>
              <w:t xml:space="preserve"> </w:t>
            </w:r>
            <w:proofErr w:type="spellStart"/>
            <w:r w:rsidR="00F31963">
              <w:rPr>
                <w:rFonts w:cs="Arial"/>
                <w:b/>
                <w:szCs w:val="20"/>
                <w:lang w:val="sl-SI"/>
              </w:rPr>
              <w:t>deploy</w:t>
            </w:r>
            <w:proofErr w:type="spellEnd"/>
            <w:r w:rsidR="00F31963">
              <w:rPr>
                <w:rFonts w:cs="Arial"/>
                <w:b/>
                <w:szCs w:val="20"/>
                <w:lang w:val="sl-SI"/>
              </w:rPr>
              <w:t xml:space="preserve"> na test</w:t>
            </w:r>
          </w:p>
        </w:tc>
      </w:tr>
      <w:tr w:rsidR="00F31963" w:rsidRPr="009F7CDE" w14:paraId="36618705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F2F2F2" w:themeFill="background1" w:themeFillShade="F2"/>
            <w:vAlign w:val="center"/>
          </w:tcPr>
          <w:p w14:paraId="50F921A6" w14:textId="77777777" w:rsidR="00F31963" w:rsidRPr="00EF1788" w:rsidRDefault="00F3196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>
              <w:rPr>
                <w:rFonts w:cs="Arial"/>
                <w:b/>
                <w:szCs w:val="20"/>
                <w:lang w:val="sl-SI"/>
              </w:rPr>
              <w:t>O</w:t>
            </w:r>
            <w:r w:rsidRPr="00EF1788">
              <w:rPr>
                <w:rFonts w:cs="Arial"/>
                <w:b/>
                <w:szCs w:val="20"/>
                <w:lang w:val="sl-SI"/>
              </w:rPr>
              <w:t>pis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008CB666" w14:textId="25ECDCCC" w:rsidR="00F31963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nota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</w:p>
        </w:tc>
        <w:tc>
          <w:tcPr>
            <w:tcW w:w="4877" w:type="dxa"/>
            <w:shd w:val="clear" w:color="auto" w:fill="F2F2F2" w:themeFill="background1" w:themeFillShade="F2"/>
            <w:vAlign w:val="center"/>
          </w:tcPr>
          <w:p w14:paraId="313E1968" w14:textId="5AE41C4B" w:rsidR="00F31963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C</w:t>
            </w:r>
            <w:r w:rsidRPr="00EF1788">
              <w:rPr>
                <w:rFonts w:cs="Arial"/>
                <w:b/>
                <w:szCs w:val="20"/>
                <w:lang w:val="sl-SI"/>
              </w:rPr>
              <w:t>ena/</w:t>
            </w: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noto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F31963" w:rsidRPr="00EF1788">
              <w:rPr>
                <w:rFonts w:cs="Arial"/>
                <w:b/>
                <w:szCs w:val="20"/>
                <w:lang w:val="sl-SI"/>
              </w:rPr>
              <w:t>(brez DDV)</w:t>
            </w:r>
          </w:p>
        </w:tc>
      </w:tr>
      <w:tr w:rsidR="00F31963" w:rsidRPr="009F7CDE" w14:paraId="64E75B7E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auto"/>
            <w:vAlign w:val="center"/>
          </w:tcPr>
          <w:p w14:paraId="55A53287" w14:textId="77777777" w:rsidR="00F85486" w:rsidRDefault="00F85486" w:rsidP="00F3196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  <w:p w14:paraId="73F262D5" w14:textId="4C3984B7" w:rsidR="00F31963" w:rsidRPr="00F31963" w:rsidRDefault="00F31963" w:rsidP="00F3196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 w:rsidRPr="00F31963">
              <w:rPr>
                <w:rFonts w:cs="Arial"/>
                <w:szCs w:val="20"/>
                <w:lang w:val="sl-SI"/>
              </w:rPr>
              <w:t>MOT razvoj implementacije, namestitev na testno okolje</w:t>
            </w:r>
          </w:p>
          <w:p w14:paraId="5685A0CC" w14:textId="7C5D2F49" w:rsidR="00F31963" w:rsidRPr="00F85486" w:rsidRDefault="00F3196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F768953" w14:textId="77777777" w:rsidR="00F31963" w:rsidRPr="0003298C" w:rsidRDefault="00F31963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4877" w:type="dxa"/>
            <w:vAlign w:val="center"/>
          </w:tcPr>
          <w:p w14:paraId="617F1F79" w14:textId="7C7C990A" w:rsidR="00F31963" w:rsidRPr="0003298C" w:rsidRDefault="00F31963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3298C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03298C">
              <w:rPr>
                <w:rFonts w:cs="Arial"/>
                <w:szCs w:val="20"/>
                <w:lang w:val="sl-SI"/>
              </w:rPr>
            </w:r>
            <w:r w:rsidRPr="0003298C">
              <w:rPr>
                <w:rFonts w:cs="Arial"/>
                <w:szCs w:val="20"/>
                <w:lang w:val="sl-SI"/>
              </w:rPr>
              <w:fldChar w:fldCharType="separate"/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szCs w:val="20"/>
                <w:lang w:val="sl-SI"/>
              </w:rPr>
              <w:fldChar w:fldCharType="end"/>
            </w:r>
            <w:r w:rsidRPr="0003298C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F31963" w:rsidRPr="003D3E8B" w14:paraId="27403F9D" w14:textId="77777777" w:rsidTr="00932146">
        <w:trPr>
          <w:trHeight w:val="501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13831819" w14:textId="3B983C6B" w:rsidR="00F31963" w:rsidRPr="00EF1788" w:rsidRDefault="00A16BA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Faza 3</w:t>
            </w:r>
            <w:r w:rsidR="00F31963">
              <w:rPr>
                <w:rFonts w:cs="Arial"/>
                <w:b/>
                <w:szCs w:val="20"/>
                <w:lang w:val="sl-SI"/>
              </w:rPr>
              <w:t xml:space="preserve"> – </w:t>
            </w:r>
            <w:r w:rsidR="00F31963">
              <w:rPr>
                <w:rFonts w:cs="Arial"/>
                <w:b/>
                <w:bCs/>
                <w:lang w:val="sl-SI"/>
              </w:rPr>
              <w:t>e-</w:t>
            </w:r>
            <w:proofErr w:type="spellStart"/>
            <w:r w:rsidR="00F31963">
              <w:rPr>
                <w:rFonts w:cs="Arial"/>
                <w:b/>
                <w:bCs/>
                <w:lang w:val="sl-SI"/>
              </w:rPr>
              <w:t>ink</w:t>
            </w:r>
            <w:proofErr w:type="spellEnd"/>
            <w:r w:rsidR="00F31963">
              <w:rPr>
                <w:rFonts w:cs="Arial"/>
                <w:b/>
                <w:bCs/>
                <w:lang w:val="sl-SI"/>
              </w:rPr>
              <w:t xml:space="preserve"> razvoj</w:t>
            </w:r>
            <w:r w:rsidR="00F31963" w:rsidRPr="00F85486">
              <w:rPr>
                <w:rFonts w:cs="Arial"/>
                <w:b/>
                <w:bCs/>
                <w:lang w:val="sl-SI"/>
              </w:rPr>
              <w:t xml:space="preserve">, </w:t>
            </w:r>
            <w:proofErr w:type="spellStart"/>
            <w:r w:rsidR="00F31963" w:rsidRPr="00F85486">
              <w:rPr>
                <w:rFonts w:cs="Arial"/>
                <w:b/>
                <w:bCs/>
                <w:szCs w:val="20"/>
                <w:lang w:val="sl-SI"/>
              </w:rPr>
              <w:t>deploy</w:t>
            </w:r>
            <w:proofErr w:type="spellEnd"/>
            <w:r w:rsidR="00F31963">
              <w:rPr>
                <w:rFonts w:cs="Arial"/>
                <w:b/>
                <w:bCs/>
                <w:lang w:val="sl-SI"/>
              </w:rPr>
              <w:t xml:space="preserve"> na test</w:t>
            </w:r>
          </w:p>
        </w:tc>
      </w:tr>
      <w:tr w:rsidR="00F31963" w:rsidRPr="009F7CDE" w14:paraId="6CF5489F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F2F2F2" w:themeFill="background1" w:themeFillShade="F2"/>
            <w:vAlign w:val="center"/>
          </w:tcPr>
          <w:p w14:paraId="3EE338A1" w14:textId="77777777" w:rsidR="00F31963" w:rsidRPr="00EF1788" w:rsidRDefault="00F3196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>
              <w:rPr>
                <w:rFonts w:cs="Arial"/>
                <w:b/>
                <w:szCs w:val="20"/>
                <w:lang w:val="sl-SI"/>
              </w:rPr>
              <w:t>O</w:t>
            </w:r>
            <w:r w:rsidRPr="00EF1788">
              <w:rPr>
                <w:rFonts w:cs="Arial"/>
                <w:b/>
                <w:szCs w:val="20"/>
                <w:lang w:val="sl-SI"/>
              </w:rPr>
              <w:t>pis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2E004E5C" w14:textId="30167250" w:rsidR="00F31963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nota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</w:p>
        </w:tc>
        <w:tc>
          <w:tcPr>
            <w:tcW w:w="4877" w:type="dxa"/>
            <w:shd w:val="clear" w:color="auto" w:fill="F2F2F2" w:themeFill="background1" w:themeFillShade="F2"/>
            <w:vAlign w:val="center"/>
          </w:tcPr>
          <w:p w14:paraId="5CCAD90A" w14:textId="2F1A7F03" w:rsidR="00F31963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C</w:t>
            </w:r>
            <w:r w:rsidRPr="00EF1788">
              <w:rPr>
                <w:rFonts w:cs="Arial"/>
                <w:b/>
                <w:szCs w:val="20"/>
                <w:lang w:val="sl-SI"/>
              </w:rPr>
              <w:t>ena/</w:t>
            </w: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noto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F31963" w:rsidRPr="00EF1788">
              <w:rPr>
                <w:rFonts w:cs="Arial"/>
                <w:b/>
                <w:szCs w:val="20"/>
                <w:lang w:val="sl-SI"/>
              </w:rPr>
              <w:t>(brez DDV)</w:t>
            </w:r>
          </w:p>
        </w:tc>
      </w:tr>
      <w:tr w:rsidR="00F31963" w:rsidRPr="009F7CDE" w14:paraId="506C5DA6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auto"/>
            <w:vAlign w:val="center"/>
          </w:tcPr>
          <w:p w14:paraId="6130DCA0" w14:textId="77777777" w:rsidR="00F85486" w:rsidRDefault="00F85486" w:rsidP="00F8548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  <w:p w14:paraId="51FAA9EC" w14:textId="2DA134D9" w:rsidR="00F31963" w:rsidRPr="00F85486" w:rsidRDefault="00A72AE0" w:rsidP="00F8548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R</w:t>
            </w:r>
            <w:r w:rsidR="00F31963" w:rsidRPr="00F85486">
              <w:rPr>
                <w:rFonts w:cs="Arial"/>
                <w:szCs w:val="20"/>
                <w:lang w:val="sl-SI"/>
              </w:rPr>
              <w:t xml:space="preserve">azvoj podpisnega modula in namestitev </w:t>
            </w:r>
            <w:r>
              <w:rPr>
                <w:rFonts w:cs="Arial"/>
                <w:szCs w:val="20"/>
                <w:lang w:val="sl-SI"/>
              </w:rPr>
              <w:t>v</w:t>
            </w:r>
            <w:r w:rsidR="00F31963" w:rsidRPr="00F85486">
              <w:rPr>
                <w:rFonts w:cs="Arial"/>
                <w:szCs w:val="20"/>
                <w:lang w:val="sl-SI"/>
              </w:rPr>
              <w:t xml:space="preserve"> testno okolje</w:t>
            </w:r>
          </w:p>
          <w:p w14:paraId="44EABACB" w14:textId="77777777" w:rsidR="00F31963" w:rsidRPr="0003298C" w:rsidRDefault="00F3196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it-IT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C0CE299" w14:textId="77777777" w:rsidR="00F31963" w:rsidRPr="0003298C" w:rsidRDefault="00F31963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4877" w:type="dxa"/>
            <w:vAlign w:val="center"/>
          </w:tcPr>
          <w:p w14:paraId="155DF428" w14:textId="640DB243" w:rsidR="00F31963" w:rsidRPr="0003298C" w:rsidRDefault="00F31963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3298C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03298C">
              <w:rPr>
                <w:rFonts w:cs="Arial"/>
                <w:szCs w:val="20"/>
                <w:lang w:val="sl-SI"/>
              </w:rPr>
            </w:r>
            <w:r w:rsidRPr="0003298C">
              <w:rPr>
                <w:rFonts w:cs="Arial"/>
                <w:szCs w:val="20"/>
                <w:lang w:val="sl-SI"/>
              </w:rPr>
              <w:fldChar w:fldCharType="separate"/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szCs w:val="20"/>
                <w:lang w:val="sl-SI"/>
              </w:rPr>
              <w:fldChar w:fldCharType="end"/>
            </w:r>
            <w:r w:rsidRPr="0003298C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F85486" w:rsidRPr="003D3E8B" w14:paraId="2707BA95" w14:textId="77777777" w:rsidTr="00932146">
        <w:trPr>
          <w:trHeight w:val="397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1D1AC517" w14:textId="1C752CCB" w:rsidR="00F85486" w:rsidRPr="00EF1788" w:rsidRDefault="00A16BA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Faza 4</w:t>
            </w:r>
            <w:r w:rsidR="00F85486">
              <w:rPr>
                <w:rFonts w:cs="Arial"/>
                <w:b/>
                <w:szCs w:val="20"/>
                <w:lang w:val="sl-SI"/>
              </w:rPr>
              <w:t xml:space="preserve"> – SEM razvoj, </w:t>
            </w:r>
            <w:proofErr w:type="spellStart"/>
            <w:r w:rsidR="00F85486">
              <w:rPr>
                <w:rFonts w:cs="Arial"/>
                <w:b/>
                <w:szCs w:val="20"/>
                <w:lang w:val="sl-SI"/>
              </w:rPr>
              <w:t>deploy</w:t>
            </w:r>
            <w:proofErr w:type="spellEnd"/>
            <w:r w:rsidR="00F85486">
              <w:rPr>
                <w:rFonts w:cs="Arial"/>
                <w:b/>
                <w:szCs w:val="20"/>
                <w:lang w:val="sl-SI"/>
              </w:rPr>
              <w:t xml:space="preserve"> na test</w:t>
            </w:r>
          </w:p>
        </w:tc>
      </w:tr>
      <w:tr w:rsidR="00F85486" w:rsidRPr="009F7CDE" w14:paraId="15444409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F2F2F2" w:themeFill="background1" w:themeFillShade="F2"/>
            <w:vAlign w:val="center"/>
          </w:tcPr>
          <w:p w14:paraId="6E8DAB96" w14:textId="77777777" w:rsidR="00F85486" w:rsidRPr="00EF1788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>
              <w:rPr>
                <w:rFonts w:cs="Arial"/>
                <w:b/>
                <w:szCs w:val="20"/>
                <w:lang w:val="sl-SI"/>
              </w:rPr>
              <w:t>O</w:t>
            </w:r>
            <w:r w:rsidRPr="00EF1788">
              <w:rPr>
                <w:rFonts w:cs="Arial"/>
                <w:b/>
                <w:szCs w:val="20"/>
                <w:lang w:val="sl-SI"/>
              </w:rPr>
              <w:t>pis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BFC81F1" w14:textId="00B4FE48" w:rsidR="00F85486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nota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</w:p>
        </w:tc>
        <w:tc>
          <w:tcPr>
            <w:tcW w:w="4877" w:type="dxa"/>
            <w:shd w:val="clear" w:color="auto" w:fill="F2F2F2" w:themeFill="background1" w:themeFillShade="F2"/>
            <w:vAlign w:val="center"/>
          </w:tcPr>
          <w:p w14:paraId="3111DC7C" w14:textId="327C6A8D" w:rsidR="00F85486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C</w:t>
            </w:r>
            <w:r w:rsidRPr="00EF1788">
              <w:rPr>
                <w:rFonts w:cs="Arial"/>
                <w:b/>
                <w:szCs w:val="20"/>
                <w:lang w:val="sl-SI"/>
              </w:rPr>
              <w:t>ena/</w:t>
            </w: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noto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F85486" w:rsidRPr="00EF1788">
              <w:rPr>
                <w:rFonts w:cs="Arial"/>
                <w:b/>
                <w:szCs w:val="20"/>
                <w:lang w:val="sl-SI"/>
              </w:rPr>
              <w:t>(brez DDV)</w:t>
            </w:r>
          </w:p>
        </w:tc>
      </w:tr>
      <w:tr w:rsidR="00F85486" w:rsidRPr="009F7CDE" w14:paraId="418E694E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auto"/>
            <w:vAlign w:val="center"/>
          </w:tcPr>
          <w:p w14:paraId="76F2CF94" w14:textId="77777777" w:rsid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  <w:p w14:paraId="5C125773" w14:textId="564437EB" w:rsidR="00F85486" w:rsidRPr="00F31963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 xml:space="preserve">Razvoj svetovalno edukativnih modulov in namestitev </w:t>
            </w:r>
            <w:r w:rsidR="00A72AE0">
              <w:rPr>
                <w:rFonts w:cs="Arial"/>
                <w:szCs w:val="20"/>
                <w:lang w:val="sl-SI"/>
              </w:rPr>
              <w:t>v</w:t>
            </w:r>
            <w:r>
              <w:rPr>
                <w:rFonts w:cs="Arial"/>
                <w:szCs w:val="20"/>
                <w:lang w:val="sl-SI"/>
              </w:rPr>
              <w:t xml:space="preserve"> testno okolje</w:t>
            </w:r>
          </w:p>
          <w:p w14:paraId="46B1CC31" w14:textId="77777777" w:rsidR="00F85486" w:rsidRP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F33F7B" w14:textId="77777777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4877" w:type="dxa"/>
            <w:vAlign w:val="center"/>
          </w:tcPr>
          <w:p w14:paraId="67D716B1" w14:textId="372D6879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3298C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03298C">
              <w:rPr>
                <w:rFonts w:cs="Arial"/>
                <w:szCs w:val="20"/>
                <w:lang w:val="sl-SI"/>
              </w:rPr>
            </w:r>
            <w:r w:rsidRPr="0003298C">
              <w:rPr>
                <w:rFonts w:cs="Arial"/>
                <w:szCs w:val="20"/>
                <w:lang w:val="sl-SI"/>
              </w:rPr>
              <w:fldChar w:fldCharType="separate"/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szCs w:val="20"/>
                <w:lang w:val="sl-SI"/>
              </w:rPr>
              <w:fldChar w:fldCharType="end"/>
            </w:r>
            <w:r w:rsidRPr="0003298C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F85486" w:rsidRPr="003D3E8B" w14:paraId="7CD5662A" w14:textId="77777777" w:rsidTr="00932146">
        <w:trPr>
          <w:trHeight w:val="397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38A0687D" w14:textId="122219DA" w:rsidR="00F85486" w:rsidRPr="00EF1788" w:rsidRDefault="00A16BA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lastRenderedPageBreak/>
              <w:t>Faza 5</w:t>
            </w:r>
            <w:r w:rsidR="00F85486">
              <w:rPr>
                <w:rFonts w:cs="Arial"/>
                <w:b/>
                <w:szCs w:val="20"/>
                <w:lang w:val="sl-SI"/>
              </w:rPr>
              <w:t xml:space="preserve"> – izobraževanje </w:t>
            </w:r>
          </w:p>
        </w:tc>
      </w:tr>
      <w:tr w:rsidR="00F85486" w:rsidRPr="009F7CDE" w14:paraId="2E14B6C0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F2F2F2" w:themeFill="background1" w:themeFillShade="F2"/>
            <w:vAlign w:val="center"/>
          </w:tcPr>
          <w:p w14:paraId="21BD4289" w14:textId="77777777" w:rsidR="00F85486" w:rsidRPr="00EF1788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>
              <w:rPr>
                <w:rFonts w:cs="Arial"/>
                <w:b/>
                <w:szCs w:val="20"/>
                <w:lang w:val="sl-SI"/>
              </w:rPr>
              <w:t>O</w:t>
            </w:r>
            <w:r w:rsidRPr="00EF1788">
              <w:rPr>
                <w:rFonts w:cs="Arial"/>
                <w:b/>
                <w:szCs w:val="20"/>
                <w:lang w:val="sl-SI"/>
              </w:rPr>
              <w:t>pis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74AE3D2F" w14:textId="1D86DEEB" w:rsidR="00F85486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nota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</w:p>
        </w:tc>
        <w:tc>
          <w:tcPr>
            <w:tcW w:w="4877" w:type="dxa"/>
            <w:shd w:val="clear" w:color="auto" w:fill="F2F2F2" w:themeFill="background1" w:themeFillShade="F2"/>
            <w:vAlign w:val="center"/>
          </w:tcPr>
          <w:p w14:paraId="5B6E35D9" w14:textId="143BF044" w:rsidR="00F85486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C</w:t>
            </w:r>
            <w:r w:rsidRPr="00EF1788">
              <w:rPr>
                <w:rFonts w:cs="Arial"/>
                <w:b/>
                <w:szCs w:val="20"/>
                <w:lang w:val="sl-SI"/>
              </w:rPr>
              <w:t>ena/</w:t>
            </w: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noto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F85486" w:rsidRPr="00EF1788">
              <w:rPr>
                <w:rFonts w:cs="Arial"/>
                <w:b/>
                <w:szCs w:val="20"/>
                <w:lang w:val="sl-SI"/>
              </w:rPr>
              <w:t>(brez DDV)</w:t>
            </w:r>
          </w:p>
        </w:tc>
      </w:tr>
      <w:tr w:rsidR="00F85486" w:rsidRPr="009F7CDE" w14:paraId="0A31DFE6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auto"/>
            <w:vAlign w:val="center"/>
          </w:tcPr>
          <w:p w14:paraId="6BB3B352" w14:textId="77777777" w:rsid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  <w:p w14:paraId="67F34D3E" w14:textId="08818711" w:rsidR="00F85486" w:rsidRPr="00F31963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 w:rsidRPr="00DB5FA7">
              <w:rPr>
                <w:rFonts w:cs="Arial"/>
                <w:szCs w:val="20"/>
                <w:lang w:val="sl-SI"/>
              </w:rPr>
              <w:t>Izobraževanje uporabnikov</w:t>
            </w:r>
          </w:p>
          <w:p w14:paraId="7BE7387C" w14:textId="77777777" w:rsidR="00F85486" w:rsidRP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06EDBA3" w14:textId="77777777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4877" w:type="dxa"/>
            <w:vAlign w:val="center"/>
          </w:tcPr>
          <w:p w14:paraId="67ED0050" w14:textId="3D31B65A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3298C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03298C">
              <w:rPr>
                <w:rFonts w:cs="Arial"/>
                <w:szCs w:val="20"/>
                <w:lang w:val="sl-SI"/>
              </w:rPr>
            </w:r>
            <w:r w:rsidRPr="0003298C">
              <w:rPr>
                <w:rFonts w:cs="Arial"/>
                <w:szCs w:val="20"/>
                <w:lang w:val="sl-SI"/>
              </w:rPr>
              <w:fldChar w:fldCharType="separate"/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szCs w:val="20"/>
                <w:lang w:val="sl-SI"/>
              </w:rPr>
              <w:fldChar w:fldCharType="end"/>
            </w:r>
            <w:r w:rsidRPr="0003298C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F85486" w:rsidRPr="003D3E8B" w14:paraId="1A63680E" w14:textId="77777777" w:rsidTr="00932146">
        <w:trPr>
          <w:trHeight w:val="397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363E983F" w14:textId="41466DC1" w:rsidR="00F85486" w:rsidRPr="00EF1788" w:rsidRDefault="00A16BA3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Faza 6</w:t>
            </w:r>
            <w:r w:rsidR="00F85486">
              <w:rPr>
                <w:rFonts w:cs="Arial"/>
                <w:b/>
                <w:szCs w:val="20"/>
                <w:lang w:val="sl-SI"/>
              </w:rPr>
              <w:t xml:space="preserve"> – prehod na produkcijo</w:t>
            </w:r>
          </w:p>
        </w:tc>
      </w:tr>
      <w:tr w:rsidR="00F85486" w:rsidRPr="009F7CDE" w14:paraId="21C23F0F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F2F2F2" w:themeFill="background1" w:themeFillShade="F2"/>
            <w:vAlign w:val="center"/>
          </w:tcPr>
          <w:p w14:paraId="729B9948" w14:textId="77777777" w:rsidR="00F85486" w:rsidRPr="00EF1788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>
              <w:rPr>
                <w:rFonts w:cs="Arial"/>
                <w:b/>
                <w:szCs w:val="20"/>
                <w:lang w:val="sl-SI"/>
              </w:rPr>
              <w:t>O</w:t>
            </w:r>
            <w:r w:rsidRPr="00EF1788">
              <w:rPr>
                <w:rFonts w:cs="Arial"/>
                <w:b/>
                <w:szCs w:val="20"/>
                <w:lang w:val="sl-SI"/>
              </w:rPr>
              <w:t>pis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565441D6" w14:textId="7B8321D8" w:rsidR="00F85486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nota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</w:p>
        </w:tc>
        <w:tc>
          <w:tcPr>
            <w:tcW w:w="4877" w:type="dxa"/>
            <w:shd w:val="clear" w:color="auto" w:fill="F2F2F2" w:themeFill="background1" w:themeFillShade="F2"/>
            <w:vAlign w:val="center"/>
          </w:tcPr>
          <w:p w14:paraId="796E911F" w14:textId="0C05F42E" w:rsidR="00F85486" w:rsidRPr="00EF1788" w:rsidRDefault="003C243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C</w:t>
            </w:r>
            <w:r w:rsidRPr="00EF1788">
              <w:rPr>
                <w:rFonts w:cs="Arial"/>
                <w:b/>
                <w:szCs w:val="20"/>
                <w:lang w:val="sl-SI"/>
              </w:rPr>
              <w:t>ena/</w:t>
            </w:r>
            <w:r>
              <w:rPr>
                <w:rFonts w:cs="Arial"/>
                <w:b/>
                <w:szCs w:val="20"/>
                <w:lang w:val="sl-SI"/>
              </w:rPr>
              <w:t>e</w:t>
            </w:r>
            <w:r w:rsidRPr="00EF1788">
              <w:rPr>
                <w:rFonts w:cs="Arial"/>
                <w:b/>
                <w:szCs w:val="20"/>
                <w:lang w:val="sl-SI"/>
              </w:rPr>
              <w:t>noto</w:t>
            </w:r>
            <w:r>
              <w:rPr>
                <w:rFonts w:cs="Arial"/>
                <w:b/>
                <w:szCs w:val="20"/>
                <w:lang w:val="sl-SI"/>
              </w:rPr>
              <w:t xml:space="preserve"> mere</w:t>
            </w:r>
            <w:r w:rsidRPr="00EF1788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F85486" w:rsidRPr="00EF1788">
              <w:rPr>
                <w:rFonts w:cs="Arial"/>
                <w:b/>
                <w:szCs w:val="20"/>
                <w:lang w:val="sl-SI"/>
              </w:rPr>
              <w:t>(brez DDV)</w:t>
            </w:r>
          </w:p>
        </w:tc>
      </w:tr>
      <w:tr w:rsidR="00F85486" w:rsidRPr="009F7CDE" w14:paraId="00A25DDE" w14:textId="77777777" w:rsidTr="00932146">
        <w:trPr>
          <w:trHeight w:val="397"/>
          <w:jc w:val="center"/>
        </w:trPr>
        <w:tc>
          <w:tcPr>
            <w:tcW w:w="7771" w:type="dxa"/>
            <w:shd w:val="clear" w:color="auto" w:fill="auto"/>
            <w:vAlign w:val="center"/>
          </w:tcPr>
          <w:p w14:paraId="33F9F266" w14:textId="77777777" w:rsid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  <w:p w14:paraId="16D505A1" w14:textId="191BDA1F" w:rsidR="00F85486" w:rsidRPr="00F31963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  <w:r>
              <w:rPr>
                <w:rFonts w:cs="Arial"/>
                <w:szCs w:val="20"/>
                <w:lang w:val="sl-SI"/>
              </w:rPr>
              <w:t>Prehod v produkcijsko okolje</w:t>
            </w:r>
            <w:r w:rsidR="00A72AE0">
              <w:rPr>
                <w:rFonts w:cs="Arial"/>
                <w:szCs w:val="20"/>
                <w:lang w:val="sl-SI"/>
              </w:rPr>
              <w:t xml:space="preserve"> ter končni prevzem</w:t>
            </w:r>
          </w:p>
          <w:p w14:paraId="0545AB69" w14:textId="77777777" w:rsidR="00F85486" w:rsidRPr="00F85486" w:rsidRDefault="00F85486" w:rsidP="009321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CCD9E47" w14:textId="77777777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t>komplet</w:t>
            </w:r>
          </w:p>
        </w:tc>
        <w:tc>
          <w:tcPr>
            <w:tcW w:w="4877" w:type="dxa"/>
            <w:vAlign w:val="center"/>
          </w:tcPr>
          <w:p w14:paraId="573E0067" w14:textId="23422FD5" w:rsidR="00F85486" w:rsidRPr="0003298C" w:rsidRDefault="00F85486" w:rsidP="009321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  <w:lang w:val="sl-SI"/>
              </w:rPr>
            </w:pPr>
            <w:r w:rsidRPr="0003298C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3298C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03298C">
              <w:rPr>
                <w:rFonts w:cs="Arial"/>
                <w:szCs w:val="20"/>
                <w:lang w:val="sl-SI"/>
              </w:rPr>
            </w:r>
            <w:r w:rsidRPr="0003298C">
              <w:rPr>
                <w:rFonts w:cs="Arial"/>
                <w:szCs w:val="20"/>
                <w:lang w:val="sl-SI"/>
              </w:rPr>
              <w:fldChar w:fldCharType="separate"/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noProof/>
                <w:szCs w:val="20"/>
                <w:lang w:val="sl-SI"/>
              </w:rPr>
              <w:t> </w:t>
            </w:r>
            <w:r w:rsidRPr="0003298C">
              <w:rPr>
                <w:rFonts w:cs="Arial"/>
                <w:szCs w:val="20"/>
                <w:lang w:val="sl-SI"/>
              </w:rPr>
              <w:fldChar w:fldCharType="end"/>
            </w:r>
            <w:r w:rsidRPr="0003298C">
              <w:rPr>
                <w:rFonts w:cs="Arial"/>
                <w:szCs w:val="20"/>
                <w:lang w:val="sl-SI"/>
              </w:rPr>
              <w:t xml:space="preserve"> EUR</w:t>
            </w:r>
          </w:p>
        </w:tc>
      </w:tr>
      <w:tr w:rsidR="00603713" w:rsidRPr="005B3C67" w14:paraId="58402E58" w14:textId="77777777" w:rsidTr="00C91EF0">
        <w:trPr>
          <w:trHeight w:val="397"/>
          <w:jc w:val="center"/>
        </w:trPr>
        <w:tc>
          <w:tcPr>
            <w:tcW w:w="13994" w:type="dxa"/>
            <w:gridSpan w:val="3"/>
            <w:shd w:val="clear" w:color="auto" w:fill="BFBFBF" w:themeFill="background1" w:themeFillShade="BF"/>
            <w:vAlign w:val="center"/>
          </w:tcPr>
          <w:p w14:paraId="63ABFE1B" w14:textId="3B24AD8F" w:rsidR="00603713" w:rsidRPr="000F1F1C" w:rsidRDefault="00603713" w:rsidP="0060371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>
              <w:rPr>
                <w:rFonts w:cs="Arial"/>
                <w:b/>
                <w:szCs w:val="20"/>
                <w:lang w:val="sl-SI"/>
              </w:rPr>
              <w:t>SKUPAJ (</w:t>
            </w:r>
            <w:r w:rsidR="00A16BA3">
              <w:rPr>
                <w:rFonts w:cs="Arial"/>
                <w:b/>
                <w:szCs w:val="20"/>
                <w:lang w:val="sl-SI"/>
              </w:rPr>
              <w:t>Faza 1+2+3+4+5+6</w:t>
            </w:r>
            <w:r w:rsidR="00F85486">
              <w:rPr>
                <w:rFonts w:cs="Arial"/>
                <w:b/>
                <w:szCs w:val="20"/>
                <w:lang w:val="sl-SI"/>
              </w:rPr>
              <w:t>)</w:t>
            </w:r>
          </w:p>
        </w:tc>
      </w:tr>
      <w:tr w:rsidR="00603713" w:rsidRPr="009F7CDE" w14:paraId="6A150D24" w14:textId="77777777" w:rsidTr="00C91EF0">
        <w:trPr>
          <w:trHeight w:val="397"/>
          <w:jc w:val="center"/>
        </w:trPr>
        <w:tc>
          <w:tcPr>
            <w:tcW w:w="9117" w:type="dxa"/>
            <w:gridSpan w:val="2"/>
            <w:shd w:val="clear" w:color="auto" w:fill="F2F2F2" w:themeFill="background1" w:themeFillShade="F2"/>
            <w:vAlign w:val="center"/>
          </w:tcPr>
          <w:p w14:paraId="313ECC52" w14:textId="1CEC1BE0" w:rsidR="00603713" w:rsidRPr="00EF1788" w:rsidRDefault="00603713" w:rsidP="0060371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>SKUPAJ brez DDV</w:t>
            </w:r>
            <w:r w:rsidR="0003298C">
              <w:rPr>
                <w:rFonts w:cs="Arial"/>
                <w:b/>
                <w:szCs w:val="20"/>
                <w:lang w:val="sl-SI"/>
              </w:rPr>
              <w:t xml:space="preserve"> (skupna ponudbena cena brez DDV)</w:t>
            </w:r>
          </w:p>
        </w:tc>
        <w:tc>
          <w:tcPr>
            <w:tcW w:w="4877" w:type="dxa"/>
            <w:vAlign w:val="center"/>
          </w:tcPr>
          <w:p w14:paraId="51314446" w14:textId="77777777" w:rsidR="00603713" w:rsidRPr="000F1F1C" w:rsidRDefault="00603713" w:rsidP="0060371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0F1F1C">
              <w:rPr>
                <w:rFonts w:cs="Arial"/>
                <w:b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F1F1C">
              <w:rPr>
                <w:rFonts w:cs="Arial"/>
                <w:b/>
                <w:szCs w:val="20"/>
                <w:lang w:val="sl-SI"/>
              </w:rPr>
              <w:instrText xml:space="preserve"> FORMTEXT </w:instrText>
            </w:r>
            <w:r w:rsidRPr="000F1F1C">
              <w:rPr>
                <w:rFonts w:cs="Arial"/>
                <w:b/>
                <w:szCs w:val="20"/>
                <w:lang w:val="sl-SI"/>
              </w:rPr>
            </w:r>
            <w:r w:rsidRPr="000F1F1C">
              <w:rPr>
                <w:rFonts w:cs="Arial"/>
                <w:b/>
                <w:szCs w:val="20"/>
                <w:lang w:val="sl-SI"/>
              </w:rPr>
              <w:fldChar w:fldCharType="separate"/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szCs w:val="20"/>
                <w:lang w:val="sl-SI"/>
              </w:rPr>
              <w:fldChar w:fldCharType="end"/>
            </w:r>
            <w:r w:rsidRPr="000F1F1C">
              <w:rPr>
                <w:rFonts w:cs="Arial"/>
                <w:b/>
                <w:szCs w:val="20"/>
                <w:lang w:val="sl-SI"/>
              </w:rPr>
              <w:t xml:space="preserve"> EUR</w:t>
            </w:r>
          </w:p>
        </w:tc>
      </w:tr>
      <w:tr w:rsidR="00603713" w:rsidRPr="009F7CDE" w14:paraId="31B73105" w14:textId="77777777" w:rsidTr="00C91EF0">
        <w:trPr>
          <w:trHeight w:val="397"/>
          <w:jc w:val="center"/>
        </w:trPr>
        <w:tc>
          <w:tcPr>
            <w:tcW w:w="9117" w:type="dxa"/>
            <w:gridSpan w:val="2"/>
            <w:shd w:val="clear" w:color="auto" w:fill="F2F2F2" w:themeFill="background1" w:themeFillShade="F2"/>
            <w:vAlign w:val="center"/>
          </w:tcPr>
          <w:p w14:paraId="44A60481" w14:textId="77777777" w:rsidR="00603713" w:rsidRPr="00EF1788" w:rsidRDefault="00603713" w:rsidP="0060371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>DDV 22%</w:t>
            </w:r>
          </w:p>
        </w:tc>
        <w:tc>
          <w:tcPr>
            <w:tcW w:w="4877" w:type="dxa"/>
            <w:vAlign w:val="center"/>
          </w:tcPr>
          <w:p w14:paraId="3007AE51" w14:textId="77777777" w:rsidR="00603713" w:rsidRPr="000F1F1C" w:rsidRDefault="00603713" w:rsidP="0060371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0F1F1C">
              <w:rPr>
                <w:rFonts w:cs="Arial"/>
                <w:b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F1F1C">
              <w:rPr>
                <w:rFonts w:cs="Arial"/>
                <w:b/>
                <w:szCs w:val="20"/>
                <w:lang w:val="sl-SI"/>
              </w:rPr>
              <w:instrText xml:space="preserve"> FORMTEXT </w:instrText>
            </w:r>
            <w:r w:rsidRPr="000F1F1C">
              <w:rPr>
                <w:rFonts w:cs="Arial"/>
                <w:b/>
                <w:szCs w:val="20"/>
                <w:lang w:val="sl-SI"/>
              </w:rPr>
            </w:r>
            <w:r w:rsidRPr="000F1F1C">
              <w:rPr>
                <w:rFonts w:cs="Arial"/>
                <w:b/>
                <w:szCs w:val="20"/>
                <w:lang w:val="sl-SI"/>
              </w:rPr>
              <w:fldChar w:fldCharType="separate"/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szCs w:val="20"/>
                <w:lang w:val="sl-SI"/>
              </w:rPr>
              <w:fldChar w:fldCharType="end"/>
            </w:r>
            <w:r w:rsidRPr="000F1F1C">
              <w:rPr>
                <w:rFonts w:cs="Arial"/>
                <w:b/>
                <w:szCs w:val="20"/>
                <w:lang w:val="sl-SI"/>
              </w:rPr>
              <w:t xml:space="preserve"> EUR</w:t>
            </w:r>
          </w:p>
        </w:tc>
      </w:tr>
      <w:tr w:rsidR="00603713" w:rsidRPr="009F7CDE" w14:paraId="7CE8F5D8" w14:textId="77777777" w:rsidTr="00C91EF0">
        <w:trPr>
          <w:trHeight w:val="397"/>
          <w:jc w:val="center"/>
        </w:trPr>
        <w:tc>
          <w:tcPr>
            <w:tcW w:w="9117" w:type="dxa"/>
            <w:gridSpan w:val="2"/>
            <w:shd w:val="clear" w:color="auto" w:fill="F2F2F2" w:themeFill="background1" w:themeFillShade="F2"/>
            <w:vAlign w:val="center"/>
          </w:tcPr>
          <w:p w14:paraId="5BE04D41" w14:textId="3935EC21" w:rsidR="00603713" w:rsidRPr="00EF1788" w:rsidRDefault="00603713" w:rsidP="00603713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szCs w:val="20"/>
                <w:lang w:val="sl-SI"/>
              </w:rPr>
            </w:pPr>
            <w:r w:rsidRPr="00EF1788">
              <w:rPr>
                <w:rFonts w:cs="Arial"/>
                <w:b/>
                <w:szCs w:val="20"/>
                <w:lang w:val="sl-SI"/>
              </w:rPr>
              <w:t xml:space="preserve">SKUPAJ z DDV (skupna </w:t>
            </w:r>
            <w:r>
              <w:rPr>
                <w:rFonts w:cs="Arial"/>
                <w:b/>
                <w:szCs w:val="20"/>
                <w:lang w:val="sl-SI"/>
              </w:rPr>
              <w:t xml:space="preserve">ponudbena </w:t>
            </w:r>
            <w:r w:rsidR="0003298C">
              <w:rPr>
                <w:rFonts w:cs="Arial"/>
                <w:b/>
                <w:szCs w:val="20"/>
                <w:lang w:val="sl-SI"/>
              </w:rPr>
              <w:t>cena z DDV</w:t>
            </w:r>
            <w:r w:rsidRPr="00EF1788">
              <w:rPr>
                <w:rFonts w:cs="Arial"/>
                <w:b/>
                <w:szCs w:val="20"/>
                <w:lang w:val="sl-SI"/>
              </w:rPr>
              <w:t>)</w:t>
            </w:r>
          </w:p>
        </w:tc>
        <w:tc>
          <w:tcPr>
            <w:tcW w:w="4877" w:type="dxa"/>
            <w:vAlign w:val="center"/>
          </w:tcPr>
          <w:p w14:paraId="4700988B" w14:textId="77777777" w:rsidR="00603713" w:rsidRPr="000F1F1C" w:rsidRDefault="00603713" w:rsidP="0060371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  <w:lang w:val="sl-SI"/>
              </w:rPr>
            </w:pPr>
            <w:r w:rsidRPr="000F1F1C">
              <w:rPr>
                <w:rFonts w:cs="Arial"/>
                <w:b/>
                <w:szCs w:val="20"/>
                <w:lang w:val="sl-SI"/>
              </w:rPr>
              <w:fldChar w:fldCharType="begin">
                <w:ffData>
                  <w:name w:val="Besedilo701"/>
                  <w:enabled/>
                  <w:calcOnExit w:val="0"/>
                  <w:textInput/>
                </w:ffData>
              </w:fldChar>
            </w:r>
            <w:r w:rsidRPr="000F1F1C">
              <w:rPr>
                <w:rFonts w:cs="Arial"/>
                <w:b/>
                <w:szCs w:val="20"/>
                <w:lang w:val="sl-SI"/>
              </w:rPr>
              <w:instrText xml:space="preserve"> FORMTEXT </w:instrText>
            </w:r>
            <w:r w:rsidRPr="000F1F1C">
              <w:rPr>
                <w:rFonts w:cs="Arial"/>
                <w:b/>
                <w:szCs w:val="20"/>
                <w:lang w:val="sl-SI"/>
              </w:rPr>
            </w:r>
            <w:r w:rsidRPr="000F1F1C">
              <w:rPr>
                <w:rFonts w:cs="Arial"/>
                <w:b/>
                <w:szCs w:val="20"/>
                <w:lang w:val="sl-SI"/>
              </w:rPr>
              <w:fldChar w:fldCharType="separate"/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noProof/>
                <w:szCs w:val="20"/>
                <w:lang w:val="sl-SI"/>
              </w:rPr>
              <w:t> </w:t>
            </w:r>
            <w:r w:rsidRPr="000F1F1C">
              <w:rPr>
                <w:rFonts w:cs="Arial"/>
                <w:b/>
                <w:szCs w:val="20"/>
                <w:lang w:val="sl-SI"/>
              </w:rPr>
              <w:fldChar w:fldCharType="end"/>
            </w:r>
            <w:r w:rsidRPr="000F1F1C">
              <w:rPr>
                <w:rFonts w:cs="Arial"/>
                <w:b/>
                <w:szCs w:val="20"/>
                <w:lang w:val="sl-SI"/>
              </w:rPr>
              <w:t xml:space="preserve"> EUR</w:t>
            </w:r>
          </w:p>
        </w:tc>
      </w:tr>
    </w:tbl>
    <w:p w14:paraId="1CF7CB02" w14:textId="77777777" w:rsidR="0003298C" w:rsidRPr="0003298C" w:rsidRDefault="0003298C" w:rsidP="001313EB">
      <w:pPr>
        <w:autoSpaceDE w:val="0"/>
        <w:autoSpaceDN w:val="0"/>
        <w:adjustRightInd w:val="0"/>
        <w:jc w:val="both"/>
        <w:rPr>
          <w:rFonts w:cs="Arial"/>
          <w:szCs w:val="20"/>
          <w:lang w:val="sl-SI"/>
        </w:rPr>
      </w:pPr>
    </w:p>
    <w:p w14:paraId="6332B286" w14:textId="77777777" w:rsidR="003849A0" w:rsidRDefault="003849A0" w:rsidP="003849A0">
      <w:pPr>
        <w:autoSpaceDE w:val="0"/>
        <w:autoSpaceDN w:val="0"/>
        <w:adjustRightInd w:val="0"/>
        <w:jc w:val="both"/>
        <w:rPr>
          <w:rFonts w:cs="Arial"/>
          <w:sz w:val="18"/>
          <w:szCs w:val="18"/>
          <w:lang w:val="sl-SI"/>
        </w:rPr>
      </w:pPr>
    </w:p>
    <w:p w14:paraId="72C1240D" w14:textId="77777777" w:rsidR="006A26C1" w:rsidRPr="00E43B7C" w:rsidRDefault="006A26C1" w:rsidP="004532D9">
      <w:pPr>
        <w:rPr>
          <w:rFonts w:cs="Arial"/>
          <w:sz w:val="18"/>
          <w:szCs w:val="18"/>
          <w:lang w:val="sl-SI"/>
        </w:rPr>
      </w:pPr>
    </w:p>
    <w:sectPr w:rsidR="006A26C1" w:rsidRPr="00E43B7C" w:rsidSect="00BC06C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 w:code="9"/>
      <w:pgMar w:top="1134" w:right="1418" w:bottom="426" w:left="1418" w:header="964" w:footer="5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3AC92" w14:textId="77777777" w:rsidR="00A52992" w:rsidRDefault="00A52992">
      <w:r>
        <w:separator/>
      </w:r>
    </w:p>
  </w:endnote>
  <w:endnote w:type="continuationSeparator" w:id="0">
    <w:p w14:paraId="0C9B2EB6" w14:textId="77777777" w:rsidR="00A52992" w:rsidRDefault="00A52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5FB8" w14:textId="77777777" w:rsidR="00A06587" w:rsidRDefault="00A06587" w:rsidP="00D25D89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ACD562" w14:textId="77777777" w:rsidR="00A06587" w:rsidRDefault="00A06587" w:rsidP="008D4F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C0A7" w14:textId="3AA1E54C" w:rsidR="00A06587" w:rsidRPr="00C441F8" w:rsidRDefault="00C441F8" w:rsidP="00C441F8">
    <w:pPr>
      <w:pStyle w:val="Noga"/>
      <w:pBdr>
        <w:top w:val="single" w:sz="4" w:space="1" w:color="auto"/>
      </w:pBdr>
      <w:rPr>
        <w:rStyle w:val="tevilkastrani"/>
        <w:i w:val="0"/>
        <w:sz w:val="20"/>
      </w:rPr>
    </w:pPr>
    <w:r w:rsidRPr="00BE704B">
      <w:rPr>
        <w:sz w:val="16"/>
        <w:szCs w:val="16"/>
      </w:rPr>
      <w:t>4300-</w:t>
    </w:r>
    <w:r>
      <w:rPr>
        <w:sz w:val="16"/>
        <w:szCs w:val="16"/>
      </w:rPr>
      <w:t>10</w:t>
    </w:r>
    <w:r w:rsidRPr="00BE704B">
      <w:rPr>
        <w:sz w:val="16"/>
        <w:szCs w:val="16"/>
      </w:rPr>
      <w:t>/2025-2030</w:t>
    </w:r>
    <w:r w:rsidRPr="00A71E5A">
      <w:rPr>
        <w:sz w:val="16"/>
        <w:szCs w:val="16"/>
      </w:rPr>
      <w:tab/>
    </w:r>
    <w:r w:rsidRPr="00A71E5A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A71E5A">
      <w:rPr>
        <w:sz w:val="16"/>
        <w:szCs w:val="16"/>
      </w:rPr>
      <w:t xml:space="preserve">Stran </w:t>
    </w:r>
    <w:r w:rsidRPr="00A71E5A">
      <w:rPr>
        <w:sz w:val="16"/>
        <w:szCs w:val="16"/>
      </w:rPr>
      <w:fldChar w:fldCharType="begin"/>
    </w:r>
    <w:r w:rsidRPr="00A71E5A">
      <w:rPr>
        <w:sz w:val="16"/>
        <w:szCs w:val="16"/>
      </w:rPr>
      <w:instrText xml:space="preserve"> PAGE </w:instrText>
    </w:r>
    <w:r w:rsidRPr="00A71E5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71E5A">
      <w:rPr>
        <w:sz w:val="16"/>
        <w:szCs w:val="16"/>
      </w:rPr>
      <w:fldChar w:fldCharType="end"/>
    </w:r>
    <w:r w:rsidRPr="00A71E5A">
      <w:rPr>
        <w:sz w:val="16"/>
        <w:szCs w:val="16"/>
      </w:rPr>
      <w:t xml:space="preserve"> od </w:t>
    </w:r>
    <w:r w:rsidRPr="00A71E5A">
      <w:rPr>
        <w:sz w:val="16"/>
        <w:szCs w:val="16"/>
      </w:rPr>
      <w:fldChar w:fldCharType="begin"/>
    </w:r>
    <w:r w:rsidRPr="00A71E5A">
      <w:rPr>
        <w:sz w:val="16"/>
        <w:szCs w:val="16"/>
      </w:rPr>
      <w:instrText xml:space="preserve"> NUMPAGES </w:instrText>
    </w:r>
    <w:r w:rsidRPr="00A71E5A">
      <w:rPr>
        <w:sz w:val="16"/>
        <w:szCs w:val="16"/>
      </w:rPr>
      <w:fldChar w:fldCharType="separate"/>
    </w:r>
    <w:r>
      <w:rPr>
        <w:sz w:val="16"/>
        <w:szCs w:val="16"/>
      </w:rPr>
      <w:t>18</w:t>
    </w:r>
    <w:r w:rsidRPr="00A71E5A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6035" w14:textId="1BC4F131" w:rsidR="00A06587" w:rsidRPr="00C441F8" w:rsidRDefault="00C441F8" w:rsidP="00C441F8">
    <w:pPr>
      <w:pStyle w:val="Noga"/>
      <w:pBdr>
        <w:top w:val="single" w:sz="4" w:space="1" w:color="auto"/>
      </w:pBdr>
    </w:pPr>
    <w:r w:rsidRPr="00BE704B">
      <w:rPr>
        <w:sz w:val="16"/>
        <w:szCs w:val="16"/>
      </w:rPr>
      <w:t>4300-</w:t>
    </w:r>
    <w:r>
      <w:rPr>
        <w:sz w:val="16"/>
        <w:szCs w:val="16"/>
      </w:rPr>
      <w:t>10</w:t>
    </w:r>
    <w:r w:rsidRPr="00BE704B">
      <w:rPr>
        <w:sz w:val="16"/>
        <w:szCs w:val="16"/>
      </w:rPr>
      <w:t>/2025-2030</w:t>
    </w:r>
    <w:r w:rsidRPr="00A71E5A">
      <w:rPr>
        <w:sz w:val="16"/>
        <w:szCs w:val="16"/>
      </w:rPr>
      <w:tab/>
    </w:r>
    <w:r w:rsidRPr="00A71E5A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A71E5A">
      <w:rPr>
        <w:sz w:val="16"/>
        <w:szCs w:val="16"/>
      </w:rPr>
      <w:t xml:space="preserve">Stran </w:t>
    </w:r>
    <w:r w:rsidRPr="00A71E5A">
      <w:rPr>
        <w:sz w:val="16"/>
        <w:szCs w:val="16"/>
      </w:rPr>
      <w:fldChar w:fldCharType="begin"/>
    </w:r>
    <w:r w:rsidRPr="00A71E5A">
      <w:rPr>
        <w:sz w:val="16"/>
        <w:szCs w:val="16"/>
      </w:rPr>
      <w:instrText xml:space="preserve"> PAGE </w:instrText>
    </w:r>
    <w:r w:rsidRPr="00A71E5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71E5A">
      <w:rPr>
        <w:sz w:val="16"/>
        <w:szCs w:val="16"/>
      </w:rPr>
      <w:fldChar w:fldCharType="end"/>
    </w:r>
    <w:r w:rsidRPr="00A71E5A">
      <w:rPr>
        <w:sz w:val="16"/>
        <w:szCs w:val="16"/>
      </w:rPr>
      <w:t xml:space="preserve"> od </w:t>
    </w:r>
    <w:r w:rsidRPr="00A71E5A">
      <w:rPr>
        <w:sz w:val="16"/>
        <w:szCs w:val="16"/>
      </w:rPr>
      <w:fldChar w:fldCharType="begin"/>
    </w:r>
    <w:r w:rsidRPr="00A71E5A">
      <w:rPr>
        <w:sz w:val="16"/>
        <w:szCs w:val="16"/>
      </w:rPr>
      <w:instrText xml:space="preserve"> NUMPAGES </w:instrText>
    </w:r>
    <w:r w:rsidRPr="00A71E5A">
      <w:rPr>
        <w:sz w:val="16"/>
        <w:szCs w:val="16"/>
      </w:rPr>
      <w:fldChar w:fldCharType="separate"/>
    </w:r>
    <w:r>
      <w:rPr>
        <w:sz w:val="16"/>
        <w:szCs w:val="16"/>
      </w:rPr>
      <w:t>18</w:t>
    </w:r>
    <w:r w:rsidRPr="00A71E5A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6055F" w14:textId="77777777" w:rsidR="00A52992" w:rsidRDefault="00A52992">
      <w:r>
        <w:separator/>
      </w:r>
    </w:p>
  </w:footnote>
  <w:footnote w:type="continuationSeparator" w:id="0">
    <w:p w14:paraId="564F44EF" w14:textId="77777777" w:rsidR="00A52992" w:rsidRDefault="00A52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57992" w14:textId="77777777" w:rsidR="00A06587" w:rsidRPr="00110CBD" w:rsidRDefault="00A06587" w:rsidP="0063612A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C234C" w14:textId="57EE7F3A" w:rsidR="00417EE3" w:rsidRDefault="00D01B44" w:rsidP="00AE2D53">
    <w:pPr>
      <w:tabs>
        <w:tab w:val="center" w:pos="4536"/>
        <w:tab w:val="right" w:pos="9072"/>
      </w:tabs>
      <w:spacing w:line="240" w:lineRule="auto"/>
    </w:pPr>
    <w:r w:rsidRPr="0049690E">
      <w:rPr>
        <w:noProof/>
      </w:rPr>
      <w:drawing>
        <wp:anchor distT="0" distB="0" distL="114300" distR="114300" simplePos="0" relativeHeight="251659264" behindDoc="0" locked="0" layoutInCell="1" allowOverlap="1" wp14:anchorId="5561193E" wp14:editId="3BC589CB">
          <wp:simplePos x="0" y="0"/>
          <wp:positionH relativeFrom="margin">
            <wp:posOffset>-615334</wp:posOffset>
          </wp:positionH>
          <wp:positionV relativeFrom="page">
            <wp:posOffset>140404</wp:posOffset>
          </wp:positionV>
          <wp:extent cx="2857500" cy="972185"/>
          <wp:effectExtent l="0" t="0" r="0" b="0"/>
          <wp:wrapSquare wrapText="bothSides"/>
          <wp:docPr id="2" name="Slika 2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3882"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7E680DE6" wp14:editId="610652EE">
          <wp:simplePos x="0" y="0"/>
          <wp:positionH relativeFrom="column">
            <wp:posOffset>2383155</wp:posOffset>
          </wp:positionH>
          <wp:positionV relativeFrom="paragraph">
            <wp:posOffset>8255</wp:posOffset>
          </wp:positionV>
          <wp:extent cx="586740" cy="586740"/>
          <wp:effectExtent l="0" t="0" r="3810" b="3810"/>
          <wp:wrapNone/>
          <wp:docPr id="1267536746" name="Slika 1" descr="Slika, ki vsebuje besede pisava, logotip,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536746" name="Slika 1" descr="Slika, ki vsebuje besede pisava, logotip,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3D9B1B66" wp14:editId="712419F7">
          <wp:simplePos x="0" y="0"/>
          <wp:positionH relativeFrom="margin">
            <wp:posOffset>3171278</wp:posOffset>
          </wp:positionH>
          <wp:positionV relativeFrom="paragraph">
            <wp:posOffset>-99267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417EE3">
      <w:tab/>
    </w:r>
    <w:r w:rsidR="00417EE3">
      <w:tab/>
    </w:r>
    <w:r w:rsidR="00417EE3">
      <w:tab/>
    </w:r>
    <w:r w:rsidR="00417EE3">
      <w:tab/>
    </w:r>
    <w:r w:rsidR="00417EE3">
      <w:tab/>
    </w:r>
    <w:r w:rsidR="00417EE3">
      <w:tab/>
    </w:r>
  </w:p>
  <w:p w14:paraId="130F93BF" w14:textId="362FD8E6" w:rsidR="00894629" w:rsidRDefault="00417EE3" w:rsidP="00BC06CE">
    <w:pPr>
      <w:widowControl w:val="0"/>
      <w:suppressAutoHyphens/>
      <w:spacing w:line="240" w:lineRule="atLeast"/>
      <w:ind w:left="6372"/>
      <w:jc w:val="both"/>
    </w:pPr>
    <w:r>
      <w:tab/>
    </w:r>
    <w:r>
      <w:tab/>
    </w:r>
    <w:r>
      <w:tab/>
    </w:r>
    <w:r>
      <w:tab/>
    </w:r>
    <w:r>
      <w:tab/>
    </w:r>
    <w:r>
      <w:tab/>
    </w:r>
  </w:p>
  <w:p w14:paraId="6FEABEA4" w14:textId="28279F1B" w:rsidR="00417EE3" w:rsidRDefault="00417EE3" w:rsidP="00894629">
    <w:pPr>
      <w:widowControl w:val="0"/>
      <w:suppressAutoHyphens/>
      <w:spacing w:line="240" w:lineRule="atLeast"/>
      <w:ind w:left="9912" w:firstLine="708"/>
      <w:jc w:val="both"/>
      <w:rPr>
        <w:rFonts w:cs="Arial"/>
      </w:rPr>
    </w:pPr>
    <w:proofErr w:type="spellStart"/>
    <w:r>
      <w:t>Obrazec</w:t>
    </w:r>
    <w:proofErr w:type="spellEnd"/>
    <w:r>
      <w:t xml:space="preserve"> </w:t>
    </w:r>
    <w:r>
      <w:rPr>
        <w:rFonts w:cs="Arial"/>
      </w:rPr>
      <w:t>»</w:t>
    </w:r>
    <w:proofErr w:type="spellStart"/>
    <w:r>
      <w:t>Ponudbeni</w:t>
    </w:r>
    <w:proofErr w:type="spellEnd"/>
    <w:r>
      <w:t xml:space="preserve"> </w:t>
    </w:r>
    <w:r w:rsidRPr="00417EE3">
      <w:rPr>
        <w:rFonts w:cs="Arial"/>
        <w:szCs w:val="20"/>
        <w:lang w:val="sl-SI" w:eastAsia="zh-CN"/>
      </w:rPr>
      <w:t>predračun</w:t>
    </w:r>
    <w:r>
      <w:rPr>
        <w:rFonts w:cs="Arial"/>
      </w:rPr>
      <w:t>«</w:t>
    </w:r>
  </w:p>
  <w:p w14:paraId="3FBF1DB7" w14:textId="77777777" w:rsidR="00894629" w:rsidRDefault="00894629" w:rsidP="00894629">
    <w:pPr>
      <w:widowControl w:val="0"/>
      <w:suppressAutoHyphens/>
      <w:spacing w:line="240" w:lineRule="atLeast"/>
      <w:ind w:left="9912" w:firstLine="708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Arial" w:hAnsi="Arial" w:cs="Arial"/>
        <w:sz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B9C0A2F"/>
    <w:multiLevelType w:val="hybridMultilevel"/>
    <w:tmpl w:val="3514A6C4"/>
    <w:lvl w:ilvl="0" w:tplc="0424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5584B"/>
    <w:multiLevelType w:val="hybridMultilevel"/>
    <w:tmpl w:val="14C8A00E"/>
    <w:lvl w:ilvl="0" w:tplc="1CC409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31467"/>
    <w:multiLevelType w:val="hybridMultilevel"/>
    <w:tmpl w:val="6324B37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7346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52052"/>
    <w:multiLevelType w:val="hybridMultilevel"/>
    <w:tmpl w:val="2750A9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4F624D"/>
    <w:multiLevelType w:val="hybridMultilevel"/>
    <w:tmpl w:val="47A4B7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97113"/>
    <w:multiLevelType w:val="hybridMultilevel"/>
    <w:tmpl w:val="6A20D9F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86FA7"/>
    <w:multiLevelType w:val="hybridMultilevel"/>
    <w:tmpl w:val="5112B67A"/>
    <w:lvl w:ilvl="0" w:tplc="27160252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8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C727B7"/>
    <w:multiLevelType w:val="hybridMultilevel"/>
    <w:tmpl w:val="A88C6C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565A89"/>
    <w:multiLevelType w:val="hybridMultilevel"/>
    <w:tmpl w:val="4B08D4AA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90F0E"/>
    <w:multiLevelType w:val="hybridMultilevel"/>
    <w:tmpl w:val="2188C2B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C03EEC"/>
    <w:multiLevelType w:val="multilevel"/>
    <w:tmpl w:val="09B22D74"/>
    <w:lvl w:ilvl="0">
      <w:start w:val="1"/>
      <w:numFmt w:val="decimal"/>
      <w:pStyle w:val="Naslov1"/>
      <w:lvlText w:val="%1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2"/>
        <w:position w:val="0"/>
        <w:sz w:val="20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slov2"/>
      <w:lvlText w:val="%1.%2."/>
      <w:lvlJc w:val="left"/>
      <w:pPr>
        <w:tabs>
          <w:tab w:val="num" w:pos="567"/>
        </w:tabs>
        <w:ind w:left="567" w:hanging="567"/>
      </w:pPr>
      <w:rPr>
        <w:rFonts w:ascii="MetaPro-Normal" w:hAnsi="MetaPro-Normal" w:hint="default"/>
        <w:b/>
        <w:i w:val="0"/>
        <w:sz w:val="20"/>
        <w:szCs w:val="20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94"/>
        </w:tabs>
        <w:ind w:left="794" w:hanging="794"/>
      </w:pPr>
      <w:rPr>
        <w:rFonts w:hint="default"/>
        <w:b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907"/>
        </w:tabs>
        <w:ind w:left="907" w:hanging="907"/>
      </w:pPr>
      <w:rPr>
        <w:rFonts w:ascii="MetaPro-Normal" w:hAnsi="MetaPro-Normal" w:hint="default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08747CA"/>
    <w:multiLevelType w:val="hybridMultilevel"/>
    <w:tmpl w:val="AE269D1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D66225"/>
    <w:multiLevelType w:val="hybridMultilevel"/>
    <w:tmpl w:val="A57AB5DC"/>
    <w:lvl w:ilvl="0" w:tplc="0424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847C1"/>
    <w:multiLevelType w:val="hybridMultilevel"/>
    <w:tmpl w:val="6ABE6D4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B5C8F"/>
    <w:multiLevelType w:val="hybridMultilevel"/>
    <w:tmpl w:val="5EE4A3AC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1B5CE1"/>
    <w:multiLevelType w:val="hybridMultilevel"/>
    <w:tmpl w:val="EB7223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CD16AF"/>
    <w:multiLevelType w:val="hybridMultilevel"/>
    <w:tmpl w:val="08EA61E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011068">
    <w:abstractNumId w:val="9"/>
  </w:num>
  <w:num w:numId="2" w16cid:durableId="1039281045">
    <w:abstractNumId w:val="13"/>
  </w:num>
  <w:num w:numId="3" w16cid:durableId="332536287">
    <w:abstractNumId w:val="6"/>
  </w:num>
  <w:num w:numId="4" w16cid:durableId="357971738">
    <w:abstractNumId w:val="14"/>
  </w:num>
  <w:num w:numId="5" w16cid:durableId="1920630590">
    <w:abstractNumId w:val="2"/>
  </w:num>
  <w:num w:numId="6" w16cid:durableId="629476247">
    <w:abstractNumId w:val="17"/>
  </w:num>
  <w:num w:numId="7" w16cid:durableId="1867063215">
    <w:abstractNumId w:val="18"/>
  </w:num>
  <w:num w:numId="8" w16cid:durableId="1445494560">
    <w:abstractNumId w:val="1"/>
  </w:num>
  <w:num w:numId="9" w16cid:durableId="250553590">
    <w:abstractNumId w:val="10"/>
  </w:num>
  <w:num w:numId="10" w16cid:durableId="477111351">
    <w:abstractNumId w:val="12"/>
  </w:num>
  <w:num w:numId="11" w16cid:durableId="966201017">
    <w:abstractNumId w:val="4"/>
  </w:num>
  <w:num w:numId="12" w16cid:durableId="2016807145">
    <w:abstractNumId w:val="3"/>
  </w:num>
  <w:num w:numId="13" w16cid:durableId="1743987741">
    <w:abstractNumId w:val="16"/>
  </w:num>
  <w:num w:numId="14" w16cid:durableId="406267380">
    <w:abstractNumId w:val="11"/>
  </w:num>
  <w:num w:numId="15" w16cid:durableId="983195339">
    <w:abstractNumId w:val="5"/>
  </w:num>
  <w:num w:numId="16" w16cid:durableId="873076692">
    <w:abstractNumId w:val="7"/>
  </w:num>
  <w:num w:numId="17" w16cid:durableId="1659728603">
    <w:abstractNumId w:val="8"/>
  </w:num>
  <w:num w:numId="18" w16cid:durableId="103185938">
    <w:abstractNumId w:val="19"/>
  </w:num>
  <w:num w:numId="19" w16cid:durableId="117284009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00"/>
    <w:rsid w:val="00004D00"/>
    <w:rsid w:val="00005D20"/>
    <w:rsid w:val="00005D69"/>
    <w:rsid w:val="00007E4E"/>
    <w:rsid w:val="00010664"/>
    <w:rsid w:val="00020D5B"/>
    <w:rsid w:val="000257F4"/>
    <w:rsid w:val="000260ED"/>
    <w:rsid w:val="00032642"/>
    <w:rsid w:val="0003298C"/>
    <w:rsid w:val="00034EA8"/>
    <w:rsid w:val="000461B4"/>
    <w:rsid w:val="000477B2"/>
    <w:rsid w:val="000478F8"/>
    <w:rsid w:val="000503F5"/>
    <w:rsid w:val="00050D3B"/>
    <w:rsid w:val="00053FC2"/>
    <w:rsid w:val="0005751F"/>
    <w:rsid w:val="00065B27"/>
    <w:rsid w:val="00065BCE"/>
    <w:rsid w:val="00072C3D"/>
    <w:rsid w:val="00072C95"/>
    <w:rsid w:val="00086E3B"/>
    <w:rsid w:val="00086EF6"/>
    <w:rsid w:val="000A75C0"/>
    <w:rsid w:val="000A77FF"/>
    <w:rsid w:val="000B0556"/>
    <w:rsid w:val="000B14F9"/>
    <w:rsid w:val="000B2126"/>
    <w:rsid w:val="000B5469"/>
    <w:rsid w:val="000B5C04"/>
    <w:rsid w:val="000B6C6E"/>
    <w:rsid w:val="000B7394"/>
    <w:rsid w:val="000C1948"/>
    <w:rsid w:val="000C4D6E"/>
    <w:rsid w:val="000D1A0A"/>
    <w:rsid w:val="000E057F"/>
    <w:rsid w:val="000E545B"/>
    <w:rsid w:val="000E7B70"/>
    <w:rsid w:val="000E7DD6"/>
    <w:rsid w:val="00101551"/>
    <w:rsid w:val="00104FD0"/>
    <w:rsid w:val="001053CD"/>
    <w:rsid w:val="001058BF"/>
    <w:rsid w:val="0010725E"/>
    <w:rsid w:val="00114F1F"/>
    <w:rsid w:val="00116C95"/>
    <w:rsid w:val="0012127E"/>
    <w:rsid w:val="00121F70"/>
    <w:rsid w:val="001228D4"/>
    <w:rsid w:val="00122DEB"/>
    <w:rsid w:val="00126641"/>
    <w:rsid w:val="001278FE"/>
    <w:rsid w:val="00131338"/>
    <w:rsid w:val="001313EB"/>
    <w:rsid w:val="00133FA6"/>
    <w:rsid w:val="00145B9A"/>
    <w:rsid w:val="00147E70"/>
    <w:rsid w:val="001518BC"/>
    <w:rsid w:val="00153637"/>
    <w:rsid w:val="0015618B"/>
    <w:rsid w:val="001634B2"/>
    <w:rsid w:val="00165C0F"/>
    <w:rsid w:val="00167C17"/>
    <w:rsid w:val="001745E8"/>
    <w:rsid w:val="00174F51"/>
    <w:rsid w:val="0017534A"/>
    <w:rsid w:val="00175A88"/>
    <w:rsid w:val="001806BF"/>
    <w:rsid w:val="00184D06"/>
    <w:rsid w:val="00187E8E"/>
    <w:rsid w:val="001911C3"/>
    <w:rsid w:val="00192000"/>
    <w:rsid w:val="001A1763"/>
    <w:rsid w:val="001A3951"/>
    <w:rsid w:val="001A56EE"/>
    <w:rsid w:val="001A6FD6"/>
    <w:rsid w:val="001A7F23"/>
    <w:rsid w:val="001B134B"/>
    <w:rsid w:val="001B4FE2"/>
    <w:rsid w:val="001B5310"/>
    <w:rsid w:val="001B567D"/>
    <w:rsid w:val="001C6012"/>
    <w:rsid w:val="001E1A46"/>
    <w:rsid w:val="001E20D6"/>
    <w:rsid w:val="001F0186"/>
    <w:rsid w:val="001F10BA"/>
    <w:rsid w:val="00203DCE"/>
    <w:rsid w:val="00212ADE"/>
    <w:rsid w:val="00214E93"/>
    <w:rsid w:val="00220831"/>
    <w:rsid w:val="002211D1"/>
    <w:rsid w:val="0022241F"/>
    <w:rsid w:val="00230191"/>
    <w:rsid w:val="0023731A"/>
    <w:rsid w:val="002473D6"/>
    <w:rsid w:val="002525ED"/>
    <w:rsid w:val="00253667"/>
    <w:rsid w:val="0026040A"/>
    <w:rsid w:val="0026483F"/>
    <w:rsid w:val="0027145F"/>
    <w:rsid w:val="00274C2B"/>
    <w:rsid w:val="002763D3"/>
    <w:rsid w:val="00280672"/>
    <w:rsid w:val="00282B34"/>
    <w:rsid w:val="0028567B"/>
    <w:rsid w:val="002A5B80"/>
    <w:rsid w:val="002A5F0F"/>
    <w:rsid w:val="002A69AF"/>
    <w:rsid w:val="002A7C24"/>
    <w:rsid w:val="002B58A7"/>
    <w:rsid w:val="002C10D4"/>
    <w:rsid w:val="002D4944"/>
    <w:rsid w:val="002E07BF"/>
    <w:rsid w:val="002E42D8"/>
    <w:rsid w:val="002E46D0"/>
    <w:rsid w:val="002E4751"/>
    <w:rsid w:val="002F0FE4"/>
    <w:rsid w:val="003017F8"/>
    <w:rsid w:val="0030195B"/>
    <w:rsid w:val="0030521E"/>
    <w:rsid w:val="00315DD2"/>
    <w:rsid w:val="00317DBC"/>
    <w:rsid w:val="00324474"/>
    <w:rsid w:val="00332CED"/>
    <w:rsid w:val="00337012"/>
    <w:rsid w:val="003421A7"/>
    <w:rsid w:val="00342560"/>
    <w:rsid w:val="00342B3C"/>
    <w:rsid w:val="00343D20"/>
    <w:rsid w:val="00344A35"/>
    <w:rsid w:val="00344B7E"/>
    <w:rsid w:val="003462C6"/>
    <w:rsid w:val="00346B93"/>
    <w:rsid w:val="003601B9"/>
    <w:rsid w:val="00362469"/>
    <w:rsid w:val="0036255F"/>
    <w:rsid w:val="00364F45"/>
    <w:rsid w:val="00367D2F"/>
    <w:rsid w:val="003740AD"/>
    <w:rsid w:val="00376294"/>
    <w:rsid w:val="003808CF"/>
    <w:rsid w:val="003849A0"/>
    <w:rsid w:val="00386CF8"/>
    <w:rsid w:val="00391E0B"/>
    <w:rsid w:val="00392294"/>
    <w:rsid w:val="003A1D73"/>
    <w:rsid w:val="003A7E76"/>
    <w:rsid w:val="003B6A60"/>
    <w:rsid w:val="003C2436"/>
    <w:rsid w:val="003C76F4"/>
    <w:rsid w:val="003D3460"/>
    <w:rsid w:val="003D3E8B"/>
    <w:rsid w:val="003D553A"/>
    <w:rsid w:val="003D727D"/>
    <w:rsid w:val="003E024C"/>
    <w:rsid w:val="003F085F"/>
    <w:rsid w:val="0040351A"/>
    <w:rsid w:val="004044F7"/>
    <w:rsid w:val="00407ADD"/>
    <w:rsid w:val="00410FB5"/>
    <w:rsid w:val="00417EE3"/>
    <w:rsid w:val="004240C5"/>
    <w:rsid w:val="004249D1"/>
    <w:rsid w:val="00424AFB"/>
    <w:rsid w:val="00427C4E"/>
    <w:rsid w:val="004340F5"/>
    <w:rsid w:val="00441ACE"/>
    <w:rsid w:val="00442D0B"/>
    <w:rsid w:val="0044712B"/>
    <w:rsid w:val="0044733D"/>
    <w:rsid w:val="00450A19"/>
    <w:rsid w:val="004532D9"/>
    <w:rsid w:val="00465AD0"/>
    <w:rsid w:val="00471F09"/>
    <w:rsid w:val="00473723"/>
    <w:rsid w:val="004737F3"/>
    <w:rsid w:val="00476A66"/>
    <w:rsid w:val="004815CF"/>
    <w:rsid w:val="004831D2"/>
    <w:rsid w:val="004862CC"/>
    <w:rsid w:val="004940F6"/>
    <w:rsid w:val="00495658"/>
    <w:rsid w:val="004A38F8"/>
    <w:rsid w:val="004A4194"/>
    <w:rsid w:val="004A4AC9"/>
    <w:rsid w:val="004A6558"/>
    <w:rsid w:val="004A7D26"/>
    <w:rsid w:val="004B2AC2"/>
    <w:rsid w:val="004B6A7F"/>
    <w:rsid w:val="004C0455"/>
    <w:rsid w:val="004C5925"/>
    <w:rsid w:val="004C62B4"/>
    <w:rsid w:val="004C7F44"/>
    <w:rsid w:val="004D03C0"/>
    <w:rsid w:val="004D2690"/>
    <w:rsid w:val="004D3CE3"/>
    <w:rsid w:val="004D70D1"/>
    <w:rsid w:val="004E5A15"/>
    <w:rsid w:val="004F052F"/>
    <w:rsid w:val="004F64A3"/>
    <w:rsid w:val="00510747"/>
    <w:rsid w:val="00520E50"/>
    <w:rsid w:val="005253B1"/>
    <w:rsid w:val="005253FB"/>
    <w:rsid w:val="00526A0A"/>
    <w:rsid w:val="005308F9"/>
    <w:rsid w:val="00532140"/>
    <w:rsid w:val="00533263"/>
    <w:rsid w:val="00552E66"/>
    <w:rsid w:val="005532D2"/>
    <w:rsid w:val="0055622C"/>
    <w:rsid w:val="00557C6D"/>
    <w:rsid w:val="00560CE8"/>
    <w:rsid w:val="00567A81"/>
    <w:rsid w:val="00573F7C"/>
    <w:rsid w:val="00574917"/>
    <w:rsid w:val="0057492F"/>
    <w:rsid w:val="00581326"/>
    <w:rsid w:val="00581EBE"/>
    <w:rsid w:val="00582147"/>
    <w:rsid w:val="00590E1D"/>
    <w:rsid w:val="00593097"/>
    <w:rsid w:val="005A190C"/>
    <w:rsid w:val="005A262D"/>
    <w:rsid w:val="005A48AC"/>
    <w:rsid w:val="005A4A86"/>
    <w:rsid w:val="005A5355"/>
    <w:rsid w:val="005A74B3"/>
    <w:rsid w:val="005A7C36"/>
    <w:rsid w:val="005A7E60"/>
    <w:rsid w:val="005B1782"/>
    <w:rsid w:val="005B3C67"/>
    <w:rsid w:val="005B5E6E"/>
    <w:rsid w:val="005D3037"/>
    <w:rsid w:val="005E0A24"/>
    <w:rsid w:val="005E5BF6"/>
    <w:rsid w:val="005F0C29"/>
    <w:rsid w:val="005F4F59"/>
    <w:rsid w:val="005F61D9"/>
    <w:rsid w:val="005F6E5D"/>
    <w:rsid w:val="00603713"/>
    <w:rsid w:val="006060C7"/>
    <w:rsid w:val="00610ECE"/>
    <w:rsid w:val="00613959"/>
    <w:rsid w:val="00621574"/>
    <w:rsid w:val="006228FD"/>
    <w:rsid w:val="00625B18"/>
    <w:rsid w:val="006268BD"/>
    <w:rsid w:val="0063612A"/>
    <w:rsid w:val="0064362D"/>
    <w:rsid w:val="00645EB6"/>
    <w:rsid w:val="006478B5"/>
    <w:rsid w:val="00647CE9"/>
    <w:rsid w:val="0065648E"/>
    <w:rsid w:val="00657387"/>
    <w:rsid w:val="00665A86"/>
    <w:rsid w:val="006664C9"/>
    <w:rsid w:val="006666E7"/>
    <w:rsid w:val="0066708E"/>
    <w:rsid w:val="0067279D"/>
    <w:rsid w:val="00672D18"/>
    <w:rsid w:val="006856F3"/>
    <w:rsid w:val="00694683"/>
    <w:rsid w:val="006A26C1"/>
    <w:rsid w:val="006A2B46"/>
    <w:rsid w:val="006A547A"/>
    <w:rsid w:val="006B13C8"/>
    <w:rsid w:val="006B28DB"/>
    <w:rsid w:val="006B42A6"/>
    <w:rsid w:val="006B711D"/>
    <w:rsid w:val="006C3881"/>
    <w:rsid w:val="006D0649"/>
    <w:rsid w:val="006D0831"/>
    <w:rsid w:val="006D1772"/>
    <w:rsid w:val="006D2B41"/>
    <w:rsid w:val="006D7992"/>
    <w:rsid w:val="006E0127"/>
    <w:rsid w:val="006E215E"/>
    <w:rsid w:val="006E5A20"/>
    <w:rsid w:val="006F4BB8"/>
    <w:rsid w:val="006F4CBE"/>
    <w:rsid w:val="006F7F76"/>
    <w:rsid w:val="00700B80"/>
    <w:rsid w:val="00701D40"/>
    <w:rsid w:val="00702028"/>
    <w:rsid w:val="00706DFF"/>
    <w:rsid w:val="007076D6"/>
    <w:rsid w:val="007104BF"/>
    <w:rsid w:val="007122E5"/>
    <w:rsid w:val="0071404B"/>
    <w:rsid w:val="00722383"/>
    <w:rsid w:val="007229EA"/>
    <w:rsid w:val="00723962"/>
    <w:rsid w:val="00724B31"/>
    <w:rsid w:val="00725673"/>
    <w:rsid w:val="007307DE"/>
    <w:rsid w:val="00737C5C"/>
    <w:rsid w:val="00743085"/>
    <w:rsid w:val="00754BC4"/>
    <w:rsid w:val="0075508F"/>
    <w:rsid w:val="00762CB5"/>
    <w:rsid w:val="00782922"/>
    <w:rsid w:val="00782F9B"/>
    <w:rsid w:val="007930E9"/>
    <w:rsid w:val="00794394"/>
    <w:rsid w:val="00796A78"/>
    <w:rsid w:val="007A0E77"/>
    <w:rsid w:val="007A1FBC"/>
    <w:rsid w:val="007A38D7"/>
    <w:rsid w:val="007B1ED7"/>
    <w:rsid w:val="007B3876"/>
    <w:rsid w:val="007B64D2"/>
    <w:rsid w:val="007C588E"/>
    <w:rsid w:val="007C78B1"/>
    <w:rsid w:val="007D0007"/>
    <w:rsid w:val="007E6289"/>
    <w:rsid w:val="007E7D18"/>
    <w:rsid w:val="007F116B"/>
    <w:rsid w:val="007F5437"/>
    <w:rsid w:val="007F7587"/>
    <w:rsid w:val="007F78D8"/>
    <w:rsid w:val="007F791D"/>
    <w:rsid w:val="00800228"/>
    <w:rsid w:val="00806FC8"/>
    <w:rsid w:val="008108AB"/>
    <w:rsid w:val="00811F6C"/>
    <w:rsid w:val="00816B85"/>
    <w:rsid w:val="00816F2E"/>
    <w:rsid w:val="0082015B"/>
    <w:rsid w:val="0082315B"/>
    <w:rsid w:val="00823D5E"/>
    <w:rsid w:val="00827015"/>
    <w:rsid w:val="00827302"/>
    <w:rsid w:val="0083120F"/>
    <w:rsid w:val="0084125E"/>
    <w:rsid w:val="0085161A"/>
    <w:rsid w:val="00855967"/>
    <w:rsid w:val="008576CE"/>
    <w:rsid w:val="0086316D"/>
    <w:rsid w:val="0086614A"/>
    <w:rsid w:val="0087017F"/>
    <w:rsid w:val="00870278"/>
    <w:rsid w:val="00873FE0"/>
    <w:rsid w:val="008753E5"/>
    <w:rsid w:val="00875F48"/>
    <w:rsid w:val="008764E9"/>
    <w:rsid w:val="008841D3"/>
    <w:rsid w:val="008902F3"/>
    <w:rsid w:val="00894629"/>
    <w:rsid w:val="00895DF1"/>
    <w:rsid w:val="00895F8A"/>
    <w:rsid w:val="008965C8"/>
    <w:rsid w:val="00897B07"/>
    <w:rsid w:val="008A1DA9"/>
    <w:rsid w:val="008A3C29"/>
    <w:rsid w:val="008A52E3"/>
    <w:rsid w:val="008B1390"/>
    <w:rsid w:val="008C2F03"/>
    <w:rsid w:val="008C40ED"/>
    <w:rsid w:val="008D4306"/>
    <w:rsid w:val="008D4FDB"/>
    <w:rsid w:val="008D74D1"/>
    <w:rsid w:val="008D7D4B"/>
    <w:rsid w:val="008F0325"/>
    <w:rsid w:val="008F0E1B"/>
    <w:rsid w:val="008F2FBB"/>
    <w:rsid w:val="00902A6E"/>
    <w:rsid w:val="0090517A"/>
    <w:rsid w:val="00906068"/>
    <w:rsid w:val="009074C1"/>
    <w:rsid w:val="00931A93"/>
    <w:rsid w:val="0093716F"/>
    <w:rsid w:val="00957E11"/>
    <w:rsid w:val="00967EB1"/>
    <w:rsid w:val="00974790"/>
    <w:rsid w:val="009814D9"/>
    <w:rsid w:val="009817CB"/>
    <w:rsid w:val="00982C10"/>
    <w:rsid w:val="00983695"/>
    <w:rsid w:val="00987CD7"/>
    <w:rsid w:val="00991F13"/>
    <w:rsid w:val="009A2711"/>
    <w:rsid w:val="009A3059"/>
    <w:rsid w:val="009A5DA4"/>
    <w:rsid w:val="009A7351"/>
    <w:rsid w:val="009B3798"/>
    <w:rsid w:val="009B52A3"/>
    <w:rsid w:val="009B6BB7"/>
    <w:rsid w:val="009D6A73"/>
    <w:rsid w:val="009D7DDC"/>
    <w:rsid w:val="009E0904"/>
    <w:rsid w:val="009E4201"/>
    <w:rsid w:val="009F7CDE"/>
    <w:rsid w:val="00A06587"/>
    <w:rsid w:val="00A06FDE"/>
    <w:rsid w:val="00A10181"/>
    <w:rsid w:val="00A12626"/>
    <w:rsid w:val="00A13F57"/>
    <w:rsid w:val="00A16BA3"/>
    <w:rsid w:val="00A24F7F"/>
    <w:rsid w:val="00A2597D"/>
    <w:rsid w:val="00A269CA"/>
    <w:rsid w:val="00A271C9"/>
    <w:rsid w:val="00A52992"/>
    <w:rsid w:val="00A556A6"/>
    <w:rsid w:val="00A60370"/>
    <w:rsid w:val="00A63BB1"/>
    <w:rsid w:val="00A63EFB"/>
    <w:rsid w:val="00A66553"/>
    <w:rsid w:val="00A67913"/>
    <w:rsid w:val="00A72AE0"/>
    <w:rsid w:val="00A7496D"/>
    <w:rsid w:val="00A74D81"/>
    <w:rsid w:val="00A758D1"/>
    <w:rsid w:val="00A7602C"/>
    <w:rsid w:val="00A82A9F"/>
    <w:rsid w:val="00A83201"/>
    <w:rsid w:val="00A833E2"/>
    <w:rsid w:val="00A87130"/>
    <w:rsid w:val="00A90CB7"/>
    <w:rsid w:val="00A953FC"/>
    <w:rsid w:val="00A9591F"/>
    <w:rsid w:val="00A977A6"/>
    <w:rsid w:val="00AA1566"/>
    <w:rsid w:val="00AA32B5"/>
    <w:rsid w:val="00AA396D"/>
    <w:rsid w:val="00AA3CD4"/>
    <w:rsid w:val="00AB0D54"/>
    <w:rsid w:val="00AB4403"/>
    <w:rsid w:val="00AB4407"/>
    <w:rsid w:val="00AB4736"/>
    <w:rsid w:val="00AC30BA"/>
    <w:rsid w:val="00AC3618"/>
    <w:rsid w:val="00AD0162"/>
    <w:rsid w:val="00AD2D78"/>
    <w:rsid w:val="00AD3997"/>
    <w:rsid w:val="00AE2D53"/>
    <w:rsid w:val="00AE7084"/>
    <w:rsid w:val="00AF36F9"/>
    <w:rsid w:val="00AF5B78"/>
    <w:rsid w:val="00B04763"/>
    <w:rsid w:val="00B16BC5"/>
    <w:rsid w:val="00B174EB"/>
    <w:rsid w:val="00B233F7"/>
    <w:rsid w:val="00B2471F"/>
    <w:rsid w:val="00B3084B"/>
    <w:rsid w:val="00B30CA4"/>
    <w:rsid w:val="00B31650"/>
    <w:rsid w:val="00B32FE1"/>
    <w:rsid w:val="00B330CE"/>
    <w:rsid w:val="00B35567"/>
    <w:rsid w:val="00B51643"/>
    <w:rsid w:val="00B60C72"/>
    <w:rsid w:val="00B67EF5"/>
    <w:rsid w:val="00B70057"/>
    <w:rsid w:val="00B72DD2"/>
    <w:rsid w:val="00B74C32"/>
    <w:rsid w:val="00B75039"/>
    <w:rsid w:val="00B77B13"/>
    <w:rsid w:val="00B80A61"/>
    <w:rsid w:val="00B8535E"/>
    <w:rsid w:val="00BA26ED"/>
    <w:rsid w:val="00BA5FE2"/>
    <w:rsid w:val="00BA7FD6"/>
    <w:rsid w:val="00BB1724"/>
    <w:rsid w:val="00BB1E09"/>
    <w:rsid w:val="00BB2C86"/>
    <w:rsid w:val="00BC06CE"/>
    <w:rsid w:val="00BC6C93"/>
    <w:rsid w:val="00BC749A"/>
    <w:rsid w:val="00BD4114"/>
    <w:rsid w:val="00BE3EE3"/>
    <w:rsid w:val="00C035D2"/>
    <w:rsid w:val="00C041D9"/>
    <w:rsid w:val="00C04384"/>
    <w:rsid w:val="00C201C3"/>
    <w:rsid w:val="00C202FB"/>
    <w:rsid w:val="00C3361C"/>
    <w:rsid w:val="00C361D9"/>
    <w:rsid w:val="00C400F1"/>
    <w:rsid w:val="00C441F8"/>
    <w:rsid w:val="00C45BC1"/>
    <w:rsid w:val="00C518F3"/>
    <w:rsid w:val="00C56B38"/>
    <w:rsid w:val="00C641C2"/>
    <w:rsid w:val="00C66865"/>
    <w:rsid w:val="00C70584"/>
    <w:rsid w:val="00C71830"/>
    <w:rsid w:val="00C77354"/>
    <w:rsid w:val="00C77539"/>
    <w:rsid w:val="00C80EE8"/>
    <w:rsid w:val="00C81426"/>
    <w:rsid w:val="00C8550E"/>
    <w:rsid w:val="00C91EF0"/>
    <w:rsid w:val="00C9318A"/>
    <w:rsid w:val="00CA11CF"/>
    <w:rsid w:val="00CA5A2C"/>
    <w:rsid w:val="00CB20A5"/>
    <w:rsid w:val="00CC2A2D"/>
    <w:rsid w:val="00CC5406"/>
    <w:rsid w:val="00CC5BEF"/>
    <w:rsid w:val="00CC6B4C"/>
    <w:rsid w:val="00CC74D7"/>
    <w:rsid w:val="00CD3D2B"/>
    <w:rsid w:val="00CD429E"/>
    <w:rsid w:val="00CD79A5"/>
    <w:rsid w:val="00CE209C"/>
    <w:rsid w:val="00CE60F5"/>
    <w:rsid w:val="00CF0EF0"/>
    <w:rsid w:val="00CF2450"/>
    <w:rsid w:val="00CF6269"/>
    <w:rsid w:val="00D01B44"/>
    <w:rsid w:val="00D05D2A"/>
    <w:rsid w:val="00D12209"/>
    <w:rsid w:val="00D213C2"/>
    <w:rsid w:val="00D23B1B"/>
    <w:rsid w:val="00D24697"/>
    <w:rsid w:val="00D25D89"/>
    <w:rsid w:val="00D27DD9"/>
    <w:rsid w:val="00D3060C"/>
    <w:rsid w:val="00D43252"/>
    <w:rsid w:val="00D434ED"/>
    <w:rsid w:val="00D5006A"/>
    <w:rsid w:val="00D522AF"/>
    <w:rsid w:val="00D54F23"/>
    <w:rsid w:val="00D572FF"/>
    <w:rsid w:val="00D6074C"/>
    <w:rsid w:val="00D71B7C"/>
    <w:rsid w:val="00D7609F"/>
    <w:rsid w:val="00D7630D"/>
    <w:rsid w:val="00D95397"/>
    <w:rsid w:val="00DA53F7"/>
    <w:rsid w:val="00DB5FA7"/>
    <w:rsid w:val="00DC60A5"/>
    <w:rsid w:val="00DC73F9"/>
    <w:rsid w:val="00DC7CFF"/>
    <w:rsid w:val="00DD44FE"/>
    <w:rsid w:val="00DD7E27"/>
    <w:rsid w:val="00DE0CCB"/>
    <w:rsid w:val="00DE369A"/>
    <w:rsid w:val="00DE3787"/>
    <w:rsid w:val="00E10752"/>
    <w:rsid w:val="00E109EA"/>
    <w:rsid w:val="00E10DAF"/>
    <w:rsid w:val="00E11493"/>
    <w:rsid w:val="00E17757"/>
    <w:rsid w:val="00E23294"/>
    <w:rsid w:val="00E23CD3"/>
    <w:rsid w:val="00E245C7"/>
    <w:rsid w:val="00E26C58"/>
    <w:rsid w:val="00E272ED"/>
    <w:rsid w:val="00E353F7"/>
    <w:rsid w:val="00E41A04"/>
    <w:rsid w:val="00E42296"/>
    <w:rsid w:val="00E43B7C"/>
    <w:rsid w:val="00E456C3"/>
    <w:rsid w:val="00E45EFE"/>
    <w:rsid w:val="00E550D9"/>
    <w:rsid w:val="00E55996"/>
    <w:rsid w:val="00E5747F"/>
    <w:rsid w:val="00E6170D"/>
    <w:rsid w:val="00E65DB9"/>
    <w:rsid w:val="00E71406"/>
    <w:rsid w:val="00E7545E"/>
    <w:rsid w:val="00E77FAF"/>
    <w:rsid w:val="00E832A4"/>
    <w:rsid w:val="00E904A5"/>
    <w:rsid w:val="00EA3A8F"/>
    <w:rsid w:val="00EA6F8A"/>
    <w:rsid w:val="00EA760F"/>
    <w:rsid w:val="00EB08D2"/>
    <w:rsid w:val="00EB0A55"/>
    <w:rsid w:val="00EB12E2"/>
    <w:rsid w:val="00EB1D4F"/>
    <w:rsid w:val="00EC2628"/>
    <w:rsid w:val="00EC6A08"/>
    <w:rsid w:val="00ED7728"/>
    <w:rsid w:val="00EE4D3B"/>
    <w:rsid w:val="00EE7B69"/>
    <w:rsid w:val="00EF0809"/>
    <w:rsid w:val="00EF1788"/>
    <w:rsid w:val="00EF2AAF"/>
    <w:rsid w:val="00EF4DBB"/>
    <w:rsid w:val="00EF6C19"/>
    <w:rsid w:val="00F00F01"/>
    <w:rsid w:val="00F026D7"/>
    <w:rsid w:val="00F07436"/>
    <w:rsid w:val="00F104D8"/>
    <w:rsid w:val="00F10D18"/>
    <w:rsid w:val="00F1795C"/>
    <w:rsid w:val="00F215D9"/>
    <w:rsid w:val="00F2282C"/>
    <w:rsid w:val="00F2550E"/>
    <w:rsid w:val="00F31963"/>
    <w:rsid w:val="00F36250"/>
    <w:rsid w:val="00F41D9A"/>
    <w:rsid w:val="00F45A05"/>
    <w:rsid w:val="00F46767"/>
    <w:rsid w:val="00F50593"/>
    <w:rsid w:val="00F624E4"/>
    <w:rsid w:val="00F66EBF"/>
    <w:rsid w:val="00F71158"/>
    <w:rsid w:val="00F714E3"/>
    <w:rsid w:val="00F740E0"/>
    <w:rsid w:val="00F74318"/>
    <w:rsid w:val="00F85486"/>
    <w:rsid w:val="00F9262F"/>
    <w:rsid w:val="00F96985"/>
    <w:rsid w:val="00FA2FF0"/>
    <w:rsid w:val="00FA34E5"/>
    <w:rsid w:val="00FB5096"/>
    <w:rsid w:val="00FB5E0B"/>
    <w:rsid w:val="00FB70BB"/>
    <w:rsid w:val="00FC3E4C"/>
    <w:rsid w:val="00FC3FC5"/>
    <w:rsid w:val="00FC5C16"/>
    <w:rsid w:val="00FC7779"/>
    <w:rsid w:val="00FD4F79"/>
    <w:rsid w:val="00FD5EFD"/>
    <w:rsid w:val="00FD76B5"/>
    <w:rsid w:val="00FE0A9E"/>
    <w:rsid w:val="00FE1F38"/>
    <w:rsid w:val="00FE5342"/>
    <w:rsid w:val="00FE664E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363A3FAB"/>
  <w15:chartTrackingRefBased/>
  <w15:docId w15:val="{DDF3E4AE-85C8-4172-83AB-8A9525A2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6A7F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H1,H11,H12,H13"/>
    <w:basedOn w:val="Navaden"/>
    <w:next w:val="Navaden"/>
    <w:qFormat/>
    <w:rsid w:val="00625B18"/>
    <w:pPr>
      <w:keepNext/>
      <w:numPr>
        <w:numId w:val="2"/>
      </w:numPr>
      <w:spacing w:before="360" w:after="240" w:line="240" w:lineRule="auto"/>
      <w:jc w:val="both"/>
      <w:outlineLvl w:val="0"/>
    </w:pPr>
    <w:rPr>
      <w:rFonts w:cs="Arial"/>
      <w:b/>
      <w:bCs/>
      <w:kern w:val="32"/>
      <w:sz w:val="26"/>
      <w:szCs w:val="32"/>
      <w:lang w:val="sl-SI" w:eastAsia="sl-SI"/>
    </w:rPr>
  </w:style>
  <w:style w:type="paragraph" w:styleId="Naslov2">
    <w:name w:val="heading 2"/>
    <w:aliases w:val="H2,H21,H22"/>
    <w:basedOn w:val="Navaden"/>
    <w:next w:val="Navaden"/>
    <w:qFormat/>
    <w:rsid w:val="00625B18"/>
    <w:pPr>
      <w:keepNext/>
      <w:numPr>
        <w:ilvl w:val="1"/>
        <w:numId w:val="2"/>
      </w:numPr>
      <w:spacing w:before="240" w:after="60" w:line="240" w:lineRule="auto"/>
      <w:jc w:val="both"/>
      <w:outlineLvl w:val="1"/>
    </w:pPr>
    <w:rPr>
      <w:rFonts w:cs="Arial"/>
      <w:b/>
      <w:bCs/>
      <w:iCs/>
      <w:sz w:val="24"/>
      <w:szCs w:val="28"/>
      <w:lang w:val="sl-SI" w:eastAsia="sl-SI"/>
    </w:rPr>
  </w:style>
  <w:style w:type="paragraph" w:styleId="Naslov3">
    <w:name w:val="heading 3"/>
    <w:aliases w:val="H3,H31,H32,H33"/>
    <w:basedOn w:val="Navaden"/>
    <w:next w:val="Navaden"/>
    <w:qFormat/>
    <w:rsid w:val="00625B18"/>
    <w:pPr>
      <w:keepNext/>
      <w:numPr>
        <w:ilvl w:val="2"/>
        <w:numId w:val="2"/>
      </w:numPr>
      <w:spacing w:before="240" w:after="60" w:line="240" w:lineRule="auto"/>
      <w:jc w:val="both"/>
      <w:outlineLvl w:val="2"/>
    </w:pPr>
    <w:rPr>
      <w:rFonts w:cs="Arial"/>
      <w:b/>
      <w:bCs/>
      <w:sz w:val="22"/>
      <w:szCs w:val="26"/>
      <w:lang w:val="sl-SI" w:eastAsia="sl-SI"/>
    </w:rPr>
  </w:style>
  <w:style w:type="paragraph" w:styleId="Naslov4">
    <w:name w:val="heading 4"/>
    <w:aliases w:val="H4,H41,H42"/>
    <w:basedOn w:val="Navaden"/>
    <w:next w:val="Navaden"/>
    <w:qFormat/>
    <w:rsid w:val="00625B18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b/>
      <w:bCs/>
      <w:i/>
      <w:sz w:val="22"/>
      <w:szCs w:val="28"/>
      <w:lang w:val="sl-SI" w:eastAsia="sl-SI"/>
    </w:rPr>
  </w:style>
  <w:style w:type="paragraph" w:styleId="Naslov5">
    <w:name w:val="heading 5"/>
    <w:aliases w:val="H5,H51,H52"/>
    <w:basedOn w:val="Navaden"/>
    <w:next w:val="Navaden"/>
    <w:qFormat/>
    <w:rsid w:val="00625B18"/>
    <w:pPr>
      <w:numPr>
        <w:ilvl w:val="4"/>
        <w:numId w:val="2"/>
      </w:numPr>
      <w:spacing w:before="240" w:after="60" w:line="240" w:lineRule="auto"/>
      <w:jc w:val="both"/>
      <w:outlineLvl w:val="4"/>
    </w:pPr>
    <w:rPr>
      <w:bCs/>
      <w:i/>
      <w:iCs/>
      <w:sz w:val="22"/>
      <w:szCs w:val="26"/>
      <w:lang w:val="sl-SI" w:eastAsia="sl-SI"/>
    </w:rPr>
  </w:style>
  <w:style w:type="paragraph" w:styleId="Naslov6">
    <w:name w:val="heading 6"/>
    <w:aliases w:val="H6,H61,H62"/>
    <w:basedOn w:val="Navaden"/>
    <w:next w:val="Navaden"/>
    <w:qFormat/>
    <w:rsid w:val="00625B18"/>
    <w:pPr>
      <w:numPr>
        <w:ilvl w:val="5"/>
        <w:numId w:val="2"/>
      </w:numPr>
      <w:spacing w:before="240" w:after="60" w:line="240" w:lineRule="auto"/>
      <w:jc w:val="both"/>
      <w:outlineLvl w:val="5"/>
    </w:pPr>
    <w:rPr>
      <w:b/>
      <w:bCs/>
      <w:sz w:val="22"/>
      <w:szCs w:val="22"/>
      <w:lang w:val="sl-SI" w:eastAsia="sl-SI"/>
    </w:rPr>
  </w:style>
  <w:style w:type="paragraph" w:styleId="Naslov7">
    <w:name w:val="heading 7"/>
    <w:basedOn w:val="Navaden"/>
    <w:next w:val="Navaden"/>
    <w:qFormat/>
    <w:rsid w:val="00625B18"/>
    <w:pPr>
      <w:numPr>
        <w:ilvl w:val="6"/>
        <w:numId w:val="2"/>
      </w:numPr>
      <w:spacing w:before="240" w:after="60" w:line="240" w:lineRule="auto"/>
      <w:jc w:val="both"/>
      <w:outlineLvl w:val="6"/>
    </w:pPr>
    <w:rPr>
      <w:sz w:val="22"/>
      <w:lang w:val="sl-SI" w:eastAsia="sl-SI"/>
    </w:rPr>
  </w:style>
  <w:style w:type="paragraph" w:styleId="Naslov8">
    <w:name w:val="heading 8"/>
    <w:basedOn w:val="Navaden"/>
    <w:next w:val="Navaden"/>
    <w:qFormat/>
    <w:rsid w:val="00625B18"/>
    <w:pPr>
      <w:numPr>
        <w:ilvl w:val="7"/>
        <w:numId w:val="2"/>
      </w:numPr>
      <w:spacing w:before="240" w:after="60" w:line="240" w:lineRule="auto"/>
      <w:jc w:val="both"/>
      <w:outlineLvl w:val="7"/>
    </w:pPr>
    <w:rPr>
      <w:i/>
      <w:iCs/>
      <w:sz w:val="22"/>
      <w:lang w:val="sl-SI" w:eastAsia="sl-SI"/>
    </w:rPr>
  </w:style>
  <w:style w:type="paragraph" w:styleId="Naslov9">
    <w:name w:val="heading 9"/>
    <w:aliases w:val="H9"/>
    <w:basedOn w:val="Navaden"/>
    <w:next w:val="Navaden"/>
    <w:qFormat/>
    <w:rsid w:val="00625B18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cs="Arial"/>
      <w:sz w:val="22"/>
      <w:szCs w:val="2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005D69"/>
    <w:pPr>
      <w:tabs>
        <w:tab w:val="center" w:pos="4320"/>
        <w:tab w:val="right" w:pos="8640"/>
      </w:tabs>
    </w:pPr>
  </w:style>
  <w:style w:type="paragraph" w:customStyle="1" w:styleId="datumtevilka">
    <w:name w:val="datum številka"/>
    <w:basedOn w:val="Navaden"/>
    <w:qFormat/>
    <w:rsid w:val="00005D69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005D69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qFormat/>
    <w:rsid w:val="00005D69"/>
    <w:pPr>
      <w:tabs>
        <w:tab w:val="left" w:pos="3402"/>
      </w:tabs>
    </w:pPr>
    <w:rPr>
      <w:lang w:val="it-IT"/>
    </w:rPr>
  </w:style>
  <w:style w:type="paragraph" w:styleId="Noga">
    <w:name w:val="footer"/>
    <w:basedOn w:val="Navaden"/>
    <w:link w:val="NogaZnak"/>
    <w:uiPriority w:val="99"/>
    <w:rsid w:val="007B1ED7"/>
    <w:pPr>
      <w:tabs>
        <w:tab w:val="center" w:pos="4536"/>
        <w:tab w:val="right" w:pos="9072"/>
      </w:tabs>
    </w:pPr>
  </w:style>
  <w:style w:type="paragraph" w:styleId="Naslov">
    <w:name w:val="Title"/>
    <w:basedOn w:val="Navaden"/>
    <w:qFormat/>
    <w:rsid w:val="00004D00"/>
    <w:pPr>
      <w:spacing w:after="240" w:line="240" w:lineRule="auto"/>
      <w:jc w:val="center"/>
    </w:pPr>
    <w:rPr>
      <w:rFonts w:ascii="Times New Roman" w:hAnsi="Times New Roman"/>
      <w:b/>
      <w:bCs/>
      <w:sz w:val="28"/>
      <w:szCs w:val="20"/>
      <w:lang w:val="fr-FR" w:eastAsia="en-GB"/>
    </w:rPr>
  </w:style>
  <w:style w:type="paragraph" w:styleId="Besedilooblaka">
    <w:name w:val="Balloon Text"/>
    <w:basedOn w:val="Navaden"/>
    <w:semiHidden/>
    <w:rsid w:val="00FC5C16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FC5C16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FC5C16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FC5C16"/>
    <w:rPr>
      <w:b/>
      <w:bCs/>
    </w:rPr>
  </w:style>
  <w:style w:type="paragraph" w:styleId="Telobesedila2">
    <w:name w:val="Body Text 2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" w:hAnsi="Times"/>
      <w:b/>
      <w:sz w:val="56"/>
      <w:szCs w:val="20"/>
      <w:lang w:val="sl-SI" w:eastAsia="sl-SI"/>
    </w:rPr>
  </w:style>
  <w:style w:type="paragraph" w:styleId="Telobesedila">
    <w:name w:val="Body Text"/>
    <w:basedOn w:val="Navaden"/>
    <w:rsid w:val="00625B18"/>
    <w:pPr>
      <w:spacing w:after="120"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character" w:styleId="Hiperpovezava">
    <w:name w:val="Hyperlink"/>
    <w:rsid w:val="00625B18"/>
    <w:rPr>
      <w:color w:val="0000FF"/>
      <w:u w:val="single"/>
    </w:rPr>
  </w:style>
  <w:style w:type="paragraph" w:customStyle="1" w:styleId="CVITEXT">
    <w:name w:val="CVI TEXT"/>
    <w:basedOn w:val="Navaden"/>
    <w:rsid w:val="00625B1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sl-SI" w:eastAsia="sl-SI"/>
    </w:rPr>
  </w:style>
  <w:style w:type="paragraph" w:customStyle="1" w:styleId="Slog1">
    <w:name w:val="Slog1"/>
    <w:basedOn w:val="Navaden"/>
    <w:rsid w:val="00625B18"/>
    <w:pPr>
      <w:numPr>
        <w:numId w:val="1"/>
      </w:numPr>
      <w:spacing w:before="240" w:after="60" w:line="240" w:lineRule="auto"/>
      <w:jc w:val="both"/>
    </w:pPr>
    <w:rPr>
      <w:sz w:val="22"/>
      <w:lang w:val="sl-SI" w:eastAsia="sl-SI"/>
    </w:rPr>
  </w:style>
  <w:style w:type="paragraph" w:customStyle="1" w:styleId="SlogLevo125cm">
    <w:name w:val="Slog Levo:  125 cm"/>
    <w:basedOn w:val="Navaden"/>
    <w:autoRedefine/>
    <w:rsid w:val="00362469"/>
    <w:pPr>
      <w:keepNext/>
      <w:spacing w:line="240" w:lineRule="auto"/>
      <w:ind w:left="510"/>
      <w:jc w:val="both"/>
    </w:pPr>
    <w:rPr>
      <w:rFonts w:cs="Arial"/>
      <w:szCs w:val="20"/>
      <w:lang w:val="sl-SI" w:eastAsia="sl-SI"/>
    </w:rPr>
  </w:style>
  <w:style w:type="paragraph" w:customStyle="1" w:styleId="BodyText31">
    <w:name w:val="Body Text 31"/>
    <w:basedOn w:val="Navaden"/>
    <w:rsid w:val="00625B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Times New Roman" w:hAnsi="Times New Roman"/>
      <w:sz w:val="24"/>
      <w:szCs w:val="20"/>
      <w:lang w:val="sl-SI" w:eastAsia="sl-SI"/>
    </w:rPr>
  </w:style>
  <w:style w:type="paragraph" w:styleId="Kazalovsebine1">
    <w:name w:val="toc 1"/>
    <w:basedOn w:val="Navaden"/>
    <w:next w:val="Navaden"/>
    <w:autoRedefine/>
    <w:rsid w:val="00625B18"/>
    <w:pPr>
      <w:spacing w:after="120" w:line="240" w:lineRule="auto"/>
      <w:jc w:val="both"/>
    </w:pPr>
    <w:rPr>
      <w:sz w:val="22"/>
      <w:lang w:val="sl-SI" w:eastAsia="sl-SI"/>
    </w:rPr>
  </w:style>
  <w:style w:type="paragraph" w:styleId="Kazalovsebine2">
    <w:name w:val="toc 2"/>
    <w:basedOn w:val="Navaden"/>
    <w:next w:val="Navaden"/>
    <w:autoRedefine/>
    <w:rsid w:val="00625B18"/>
    <w:pPr>
      <w:spacing w:after="120" w:line="240" w:lineRule="auto"/>
      <w:ind w:left="220"/>
      <w:jc w:val="both"/>
    </w:pPr>
    <w:rPr>
      <w:sz w:val="22"/>
      <w:lang w:val="sl-SI" w:eastAsia="sl-SI"/>
    </w:rPr>
  </w:style>
  <w:style w:type="paragraph" w:styleId="Kazalovsebine3">
    <w:name w:val="toc 3"/>
    <w:basedOn w:val="Navaden"/>
    <w:next w:val="Navaden"/>
    <w:autoRedefine/>
    <w:rsid w:val="00625B18"/>
    <w:pPr>
      <w:spacing w:after="120" w:line="240" w:lineRule="auto"/>
      <w:ind w:left="440"/>
      <w:jc w:val="both"/>
    </w:pPr>
    <w:rPr>
      <w:sz w:val="22"/>
      <w:lang w:val="sl-SI" w:eastAsia="sl-SI"/>
    </w:rPr>
  </w:style>
  <w:style w:type="paragraph" w:styleId="Kazalovsebine4">
    <w:name w:val="toc 4"/>
    <w:basedOn w:val="Navaden"/>
    <w:next w:val="Navaden"/>
    <w:autoRedefine/>
    <w:rsid w:val="00625B18"/>
    <w:pPr>
      <w:spacing w:after="120" w:line="240" w:lineRule="auto"/>
      <w:ind w:left="660"/>
      <w:jc w:val="both"/>
    </w:pPr>
    <w:rPr>
      <w:sz w:val="22"/>
      <w:lang w:val="sl-SI" w:eastAsia="sl-SI"/>
    </w:rPr>
  </w:style>
  <w:style w:type="paragraph" w:customStyle="1" w:styleId="BodyText21">
    <w:name w:val="Body Text 21"/>
    <w:basedOn w:val="Navaden"/>
    <w:rsid w:val="00625B1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val="sl-SI"/>
    </w:rPr>
  </w:style>
  <w:style w:type="paragraph" w:styleId="HTML-oblikovano">
    <w:name w:val="HTML Preformatted"/>
    <w:basedOn w:val="Navaden"/>
    <w:rsid w:val="00625B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table" w:styleId="Tabelamrea">
    <w:name w:val="Table Grid"/>
    <w:basedOn w:val="Navadnatabela"/>
    <w:rsid w:val="00625B1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ESEDILO">
    <w:name w:val="BESEDILO"/>
    <w:rsid w:val="00625B18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customStyle="1" w:styleId="Znak">
    <w:name w:val="Znak"/>
    <w:basedOn w:val="Navaden"/>
    <w:rsid w:val="00625B18"/>
    <w:pPr>
      <w:spacing w:after="160" w:line="240" w:lineRule="exact"/>
    </w:pPr>
    <w:rPr>
      <w:rFonts w:ascii="Tahoma" w:hAnsi="Tahoma"/>
      <w:szCs w:val="20"/>
    </w:rPr>
  </w:style>
  <w:style w:type="paragraph" w:customStyle="1" w:styleId="Brezrazmikov1">
    <w:name w:val="Brez razmikov1"/>
    <w:qFormat/>
    <w:rsid w:val="00625B18"/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rsid w:val="00625B18"/>
    <w:pPr>
      <w:spacing w:after="280" w:line="240" w:lineRule="auto"/>
    </w:pPr>
    <w:rPr>
      <w:rFonts w:ascii="Times New Roman" w:hAnsi="Times New Roman"/>
      <w:color w:val="333333"/>
      <w:sz w:val="24"/>
      <w:lang w:val="sl-SI" w:eastAsia="sl-SI"/>
    </w:rPr>
  </w:style>
  <w:style w:type="character" w:styleId="HTML-citat">
    <w:name w:val="HTML Cite"/>
    <w:rsid w:val="00625B18"/>
    <w:rPr>
      <w:i/>
      <w:iCs/>
    </w:rPr>
  </w:style>
  <w:style w:type="character" w:styleId="Krepko">
    <w:name w:val="Strong"/>
    <w:qFormat/>
    <w:rsid w:val="00625B18"/>
    <w:rPr>
      <w:b/>
      <w:bCs/>
    </w:rPr>
  </w:style>
  <w:style w:type="character" w:styleId="tevilkastrani">
    <w:name w:val="page number"/>
    <w:basedOn w:val="Privzetapisavaodstavka"/>
    <w:rsid w:val="008D4FDB"/>
    <w:rPr>
      <w:i/>
      <w:sz w:val="24"/>
      <w:szCs w:val="24"/>
      <w:lang w:val="en-US" w:eastAsia="en-US" w:bidi="ar-SA"/>
    </w:rPr>
  </w:style>
  <w:style w:type="paragraph" w:customStyle="1" w:styleId="NavadenTimesNewRoman">
    <w:name w:val="Navaden Times New Roman"/>
    <w:basedOn w:val="Navaden"/>
    <w:rsid w:val="00D522AF"/>
    <w:pPr>
      <w:widowControl w:val="0"/>
      <w:spacing w:line="240" w:lineRule="auto"/>
    </w:pPr>
    <w:rPr>
      <w:sz w:val="22"/>
      <w:szCs w:val="20"/>
      <w:lang w:val="sl-SI" w:eastAsia="sl-SI"/>
    </w:rPr>
  </w:style>
  <w:style w:type="paragraph" w:styleId="Sprotnaopomba-besedilo">
    <w:name w:val="footnote text"/>
    <w:basedOn w:val="Navaden"/>
    <w:link w:val="Sprotnaopomba-besediloZnak"/>
    <w:rsid w:val="004A4AC9"/>
  </w:style>
  <w:style w:type="character" w:customStyle="1" w:styleId="Sprotnaopomba-besediloZnak">
    <w:name w:val="Sprotna opomba - besedilo Znak"/>
    <w:link w:val="Sprotnaopomba-besedilo"/>
    <w:rsid w:val="004A4AC9"/>
    <w:rPr>
      <w:rFonts w:ascii="Arial" w:hAnsi="Arial"/>
      <w:szCs w:val="24"/>
      <w:lang w:val="en-US" w:eastAsia="en-US" w:bidi="ar-SA"/>
    </w:rPr>
  </w:style>
  <w:style w:type="character" w:styleId="Sprotnaopomba-sklic">
    <w:name w:val="footnote reference"/>
    <w:rsid w:val="004A4AC9"/>
    <w:rPr>
      <w:vertAlign w:val="superscript"/>
    </w:rPr>
  </w:style>
  <w:style w:type="character" w:customStyle="1" w:styleId="GlavaZnak">
    <w:name w:val="Glava Znak"/>
    <w:link w:val="Glava"/>
    <w:rsid w:val="0055622C"/>
    <w:rPr>
      <w:rFonts w:ascii="Arial" w:hAnsi="Arial"/>
      <w:szCs w:val="24"/>
      <w:lang w:val="en-US" w:eastAsia="en-US"/>
    </w:rPr>
  </w:style>
  <w:style w:type="paragraph" w:customStyle="1" w:styleId="a">
    <w:basedOn w:val="Navaden"/>
    <w:rsid w:val="00A63BB1"/>
    <w:pPr>
      <w:numPr>
        <w:numId w:val="3"/>
      </w:numPr>
      <w:spacing w:after="160" w:line="240" w:lineRule="exact"/>
    </w:pPr>
    <w:rPr>
      <w:rFonts w:ascii="Times New Roman" w:hAnsi="Times New Roman"/>
      <w:i/>
      <w:sz w:val="24"/>
    </w:rPr>
  </w:style>
  <w:style w:type="paragraph" w:styleId="Odstavekseznama">
    <w:name w:val="List Paragraph"/>
    <w:aliases w:val="Bullet Number,lp1,Bullet List,FooterText,numbered,Paragraphe de liste1,Bulletr List Paragraph,列出段落,列出段落1,List Paragraph21,Listeafsnit1,Parágrafo da Lista1,Párrafo de lista1,リスト段落1,Bullet list,lp11,Liste 1"/>
    <w:basedOn w:val="Navaden"/>
    <w:link w:val="OdstavekseznamaZnak"/>
    <w:uiPriority w:val="34"/>
    <w:qFormat/>
    <w:rsid w:val="00E45EFE"/>
    <w:pPr>
      <w:widowControl w:val="0"/>
      <w:suppressAutoHyphens/>
      <w:spacing w:line="240" w:lineRule="auto"/>
      <w:ind w:left="708"/>
    </w:pPr>
    <w:rPr>
      <w:rFonts w:ascii="Times New Roman" w:hAnsi="Times New Roman"/>
      <w:sz w:val="22"/>
      <w:szCs w:val="20"/>
      <w:lang w:val="sl-SI" w:eastAsia="zh-CN"/>
    </w:rPr>
  </w:style>
  <w:style w:type="character" w:customStyle="1" w:styleId="OdstavekseznamaZnak">
    <w:name w:val="Odstavek seznama Znak"/>
    <w:aliases w:val="Bullet Number Znak,lp1 Znak,Bullet List Znak,FooterText Znak,numbered Znak,Paragraphe de liste1 Znak,Bulletr List Paragraph Znak,列出段落 Znak,列出段落1 Znak,List Paragraph21 Znak,Listeafsnit1 Znak,Parágrafo da Lista1 Znak,リスト段落1 Znak"/>
    <w:link w:val="Odstavekseznama"/>
    <w:uiPriority w:val="34"/>
    <w:qFormat/>
    <w:rsid w:val="005A48AC"/>
    <w:rPr>
      <w:sz w:val="22"/>
      <w:lang w:eastAsia="zh-CN"/>
    </w:rPr>
  </w:style>
  <w:style w:type="character" w:customStyle="1" w:styleId="NogaZnak">
    <w:name w:val="Noga Znak"/>
    <w:link w:val="Noga"/>
    <w:uiPriority w:val="99"/>
    <w:rsid w:val="004C0455"/>
    <w:rPr>
      <w:rFonts w:ascii="Arial" w:hAnsi="Arial"/>
      <w:szCs w:val="24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3849A0"/>
    <w:rPr>
      <w:rFonts w:ascii="Arial" w:hAnsi="Arial"/>
      <w:lang w:val="en-US" w:eastAsia="en-US"/>
    </w:rPr>
  </w:style>
  <w:style w:type="paragraph" w:styleId="Revizija">
    <w:name w:val="Revision"/>
    <w:hidden/>
    <w:uiPriority w:val="99"/>
    <w:semiHidden/>
    <w:rsid w:val="00A72AE0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GP\PREDLOGE%20-%20NOVE\DIES-mpju\DIES_dopis_es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5665012C-A66D-480D-938C-34487FFF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DIES_dopis_ess</Template>
  <TotalTime>3</TotalTime>
  <Pages>2</Pages>
  <Words>202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cp:keywords/>
  <dc:description/>
  <cp:lastPrinted>2019-07-05T13:24:00Z</cp:lastPrinted>
  <dcterms:created xsi:type="dcterms:W3CDTF">2025-11-07T13:32:00Z</dcterms:created>
  <dcterms:modified xsi:type="dcterms:W3CDTF">2025-11-10T11:20:00Z</dcterms:modified>
</cp:coreProperties>
</file>