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CE894" w14:textId="77777777" w:rsidR="00544B42" w:rsidRDefault="00544B42" w:rsidP="008736A6">
      <w:pPr>
        <w:pStyle w:val="datumtevilka"/>
        <w:spacing w:line="276" w:lineRule="auto"/>
        <w:rPr>
          <w:rFonts w:eastAsia="Arial"/>
          <w:color w:val="000000"/>
        </w:rPr>
      </w:pPr>
    </w:p>
    <w:p w14:paraId="6BB37A9C" w14:textId="77777777" w:rsidR="00544B42" w:rsidRDefault="00544B42" w:rsidP="008736A6">
      <w:pPr>
        <w:pStyle w:val="datumtevilka"/>
        <w:spacing w:line="276" w:lineRule="auto"/>
      </w:pPr>
    </w:p>
    <w:tbl>
      <w:tblPr>
        <w:tblW w:w="9225" w:type="dxa"/>
        <w:tblInd w:w="6" w:type="dxa"/>
        <w:tblLayout w:type="fixed"/>
        <w:tblCellMar>
          <w:left w:w="0" w:type="dxa"/>
          <w:right w:w="0" w:type="dxa"/>
        </w:tblCellMar>
        <w:tblLook w:val="04A0" w:firstRow="1" w:lastRow="0" w:firstColumn="1" w:lastColumn="0" w:noHBand="0" w:noVBand="1"/>
      </w:tblPr>
      <w:tblGrid>
        <w:gridCol w:w="1128"/>
        <w:gridCol w:w="8097"/>
      </w:tblGrid>
      <w:tr w:rsidR="00E95B28" w14:paraId="3B04FFC7" w14:textId="77777777" w:rsidTr="009708FE">
        <w:tc>
          <w:tcPr>
            <w:tcW w:w="1128" w:type="dxa"/>
            <w:tcBorders>
              <w:top w:val="nil"/>
              <w:left w:val="nil"/>
              <w:bottom w:val="nil"/>
              <w:right w:val="nil"/>
            </w:tcBorders>
            <w:shd w:val="clear" w:color="auto" w:fill="FFFFFF"/>
            <w:tcMar>
              <w:top w:w="0" w:type="dxa"/>
              <w:left w:w="0" w:type="dxa"/>
              <w:bottom w:w="0" w:type="dxa"/>
              <w:right w:w="0" w:type="dxa"/>
            </w:tcMar>
          </w:tcPr>
          <w:p w14:paraId="5F73B4D2" w14:textId="77777777" w:rsidR="00E74799" w:rsidRDefault="00F20BF7" w:rsidP="001061E7">
            <w:pPr>
              <w:tabs>
                <w:tab w:val="center" w:pos="4261"/>
                <w:tab w:val="left" w:pos="7196"/>
                <w:tab w:val="right" w:pos="8414"/>
              </w:tabs>
              <w:autoSpaceDE w:val="0"/>
              <w:autoSpaceDN w:val="0"/>
              <w:adjustRightInd w:val="0"/>
              <w:spacing w:line="240" w:lineRule="exact"/>
              <w:ind w:left="108" w:right="108"/>
              <w:rPr>
                <w:color w:val="000000"/>
                <w:szCs w:val="20"/>
              </w:rPr>
            </w:pPr>
            <w:r>
              <w:rPr>
                <w:color w:val="000000"/>
              </w:rPr>
              <w:t>Number</w:t>
            </w:r>
            <w:r w:rsidR="009708FE">
              <w:rPr>
                <w:color w:val="000000"/>
              </w:rPr>
              <w:t>:</w:t>
            </w:r>
          </w:p>
        </w:tc>
        <w:tc>
          <w:tcPr>
            <w:tcW w:w="8097" w:type="dxa"/>
            <w:tcBorders>
              <w:top w:val="nil"/>
              <w:left w:val="nil"/>
              <w:bottom w:val="nil"/>
              <w:right w:val="nil"/>
            </w:tcBorders>
            <w:shd w:val="clear" w:color="auto" w:fill="FFFFFF"/>
            <w:tcMar>
              <w:top w:w="0" w:type="dxa"/>
              <w:left w:w="0" w:type="dxa"/>
              <w:bottom w:w="0" w:type="dxa"/>
              <w:right w:w="0" w:type="dxa"/>
            </w:tcMar>
          </w:tcPr>
          <w:p w14:paraId="74ECC9C2" w14:textId="77777777" w:rsidR="00E74799" w:rsidRDefault="00E74799" w:rsidP="001061E7">
            <w:pPr>
              <w:tabs>
                <w:tab w:val="center" w:pos="4261"/>
                <w:tab w:val="left" w:pos="7196"/>
                <w:tab w:val="right" w:pos="8414"/>
              </w:tabs>
              <w:autoSpaceDE w:val="0"/>
              <w:autoSpaceDN w:val="0"/>
              <w:adjustRightInd w:val="0"/>
              <w:spacing w:line="240" w:lineRule="atLeast"/>
              <w:ind w:left="108" w:right="108"/>
              <w:rPr>
                <w:color w:val="000000"/>
                <w:szCs w:val="20"/>
              </w:rPr>
            </w:pPr>
          </w:p>
        </w:tc>
      </w:tr>
      <w:tr w:rsidR="00E95B28" w14:paraId="0818B152" w14:textId="77777777" w:rsidTr="009708FE">
        <w:tc>
          <w:tcPr>
            <w:tcW w:w="1128" w:type="dxa"/>
            <w:tcBorders>
              <w:top w:val="nil"/>
              <w:left w:val="nil"/>
              <w:bottom w:val="nil"/>
              <w:right w:val="nil"/>
            </w:tcBorders>
            <w:shd w:val="clear" w:color="auto" w:fill="FFFFFF"/>
            <w:tcMar>
              <w:top w:w="0" w:type="dxa"/>
              <w:left w:w="0" w:type="dxa"/>
              <w:bottom w:w="0" w:type="dxa"/>
              <w:right w:w="0" w:type="dxa"/>
            </w:tcMar>
          </w:tcPr>
          <w:p w14:paraId="49D54923" w14:textId="77777777" w:rsidR="00E74799" w:rsidRDefault="00F20BF7" w:rsidP="001061E7">
            <w:pPr>
              <w:tabs>
                <w:tab w:val="center" w:pos="4261"/>
                <w:tab w:val="left" w:pos="7196"/>
                <w:tab w:val="right" w:pos="8414"/>
              </w:tabs>
              <w:autoSpaceDE w:val="0"/>
              <w:autoSpaceDN w:val="0"/>
              <w:adjustRightInd w:val="0"/>
              <w:spacing w:line="240" w:lineRule="exact"/>
              <w:ind w:left="108" w:right="108"/>
              <w:rPr>
                <w:color w:val="000000"/>
                <w:szCs w:val="20"/>
              </w:rPr>
            </w:pPr>
            <w:r>
              <w:rPr>
                <w:color w:val="000000"/>
              </w:rPr>
              <w:t xml:space="preserve">Date:   </w:t>
            </w:r>
          </w:p>
        </w:tc>
        <w:tc>
          <w:tcPr>
            <w:tcW w:w="8097" w:type="dxa"/>
            <w:tcBorders>
              <w:top w:val="nil"/>
              <w:left w:val="nil"/>
              <w:bottom w:val="nil"/>
              <w:right w:val="nil"/>
            </w:tcBorders>
            <w:shd w:val="clear" w:color="auto" w:fill="FFFFFF"/>
            <w:tcMar>
              <w:top w:w="0" w:type="dxa"/>
              <w:left w:w="0" w:type="dxa"/>
              <w:bottom w:w="0" w:type="dxa"/>
              <w:right w:w="0" w:type="dxa"/>
            </w:tcMar>
          </w:tcPr>
          <w:p w14:paraId="1663A75F" w14:textId="77777777" w:rsidR="00E74799" w:rsidRDefault="00E74799" w:rsidP="001061E7">
            <w:pPr>
              <w:tabs>
                <w:tab w:val="center" w:pos="4261"/>
                <w:tab w:val="left" w:pos="7196"/>
                <w:tab w:val="right" w:pos="8414"/>
              </w:tabs>
              <w:autoSpaceDE w:val="0"/>
              <w:autoSpaceDN w:val="0"/>
              <w:adjustRightInd w:val="0"/>
              <w:spacing w:line="240" w:lineRule="exact"/>
              <w:ind w:left="108" w:right="108"/>
              <w:rPr>
                <w:color w:val="000000"/>
                <w:szCs w:val="20"/>
              </w:rPr>
            </w:pPr>
          </w:p>
        </w:tc>
      </w:tr>
    </w:tbl>
    <w:p w14:paraId="3657470B" w14:textId="77777777" w:rsidR="00124C85" w:rsidRPr="00E341F6" w:rsidRDefault="00124C85" w:rsidP="008736A6">
      <w:pPr>
        <w:spacing w:line="276" w:lineRule="auto"/>
        <w:jc w:val="center"/>
        <w:rPr>
          <w:szCs w:val="20"/>
          <w:lang w:val="sl-SI"/>
        </w:rPr>
      </w:pPr>
    </w:p>
    <w:p w14:paraId="4D4D49EF" w14:textId="77777777" w:rsidR="00124C85" w:rsidRPr="00E341F6" w:rsidRDefault="00124C85" w:rsidP="008736A6">
      <w:pPr>
        <w:spacing w:line="276" w:lineRule="auto"/>
        <w:jc w:val="center"/>
        <w:rPr>
          <w:szCs w:val="20"/>
          <w:lang w:val="sl-SI"/>
        </w:rPr>
      </w:pPr>
    </w:p>
    <w:p w14:paraId="291A46F8" w14:textId="77777777" w:rsidR="00935F31" w:rsidRPr="00E341F6" w:rsidRDefault="00935F31" w:rsidP="008736A6">
      <w:pPr>
        <w:spacing w:line="276" w:lineRule="auto"/>
        <w:jc w:val="center"/>
        <w:rPr>
          <w:szCs w:val="20"/>
          <w:lang w:val="sl-SI"/>
        </w:rPr>
      </w:pPr>
    </w:p>
    <w:p w14:paraId="70215635" w14:textId="77777777" w:rsidR="00935F31" w:rsidRPr="00E341F6" w:rsidRDefault="00935F31" w:rsidP="008736A6">
      <w:pPr>
        <w:spacing w:line="276" w:lineRule="auto"/>
        <w:jc w:val="center"/>
        <w:rPr>
          <w:szCs w:val="20"/>
          <w:lang w:val="sl-SI"/>
        </w:rPr>
      </w:pPr>
    </w:p>
    <w:p w14:paraId="49F51F59" w14:textId="77777777" w:rsidR="00935F31" w:rsidRPr="00E341F6" w:rsidRDefault="00935F31" w:rsidP="008736A6">
      <w:pPr>
        <w:spacing w:line="276" w:lineRule="auto"/>
        <w:jc w:val="center"/>
        <w:rPr>
          <w:szCs w:val="20"/>
          <w:lang w:val="sl-SI"/>
        </w:rPr>
      </w:pPr>
    </w:p>
    <w:p w14:paraId="5BC068FB" w14:textId="77777777" w:rsidR="00124C85" w:rsidRPr="00E341F6" w:rsidRDefault="00124C85" w:rsidP="008736A6">
      <w:pPr>
        <w:tabs>
          <w:tab w:val="left" w:pos="6237"/>
        </w:tabs>
        <w:spacing w:line="276" w:lineRule="auto"/>
        <w:jc w:val="center"/>
        <w:rPr>
          <w:b/>
          <w:szCs w:val="20"/>
          <w:lang w:val="sl-SI"/>
        </w:rPr>
      </w:pPr>
    </w:p>
    <w:p w14:paraId="7F88423E" w14:textId="77777777" w:rsidR="00124C85" w:rsidRPr="00E341F6" w:rsidRDefault="00124C85" w:rsidP="008736A6">
      <w:pPr>
        <w:pBdr>
          <w:bottom w:val="single" w:sz="6" w:space="1" w:color="auto"/>
        </w:pBdr>
        <w:tabs>
          <w:tab w:val="left" w:pos="6237"/>
        </w:tabs>
        <w:spacing w:line="276" w:lineRule="auto"/>
        <w:jc w:val="center"/>
        <w:rPr>
          <w:b/>
          <w:szCs w:val="20"/>
          <w:lang w:val="sl-SI"/>
        </w:rPr>
      </w:pPr>
    </w:p>
    <w:p w14:paraId="2962354B" w14:textId="77777777" w:rsidR="00935F31" w:rsidRPr="00E341F6" w:rsidRDefault="00935F31" w:rsidP="008736A6">
      <w:pPr>
        <w:tabs>
          <w:tab w:val="left" w:pos="6237"/>
        </w:tabs>
        <w:spacing w:line="276" w:lineRule="auto"/>
        <w:jc w:val="center"/>
        <w:rPr>
          <w:szCs w:val="20"/>
          <w:lang w:val="sl-SI"/>
        </w:rPr>
      </w:pPr>
    </w:p>
    <w:p w14:paraId="37A33FF6" w14:textId="77777777" w:rsidR="00935F31" w:rsidRPr="00E341F6" w:rsidRDefault="00935F31" w:rsidP="008736A6">
      <w:pPr>
        <w:tabs>
          <w:tab w:val="left" w:pos="6237"/>
        </w:tabs>
        <w:spacing w:line="276" w:lineRule="auto"/>
        <w:jc w:val="center"/>
        <w:rPr>
          <w:b/>
          <w:szCs w:val="20"/>
          <w:lang w:val="sl-SI"/>
        </w:rPr>
      </w:pPr>
    </w:p>
    <w:p w14:paraId="0CD97F4F" w14:textId="77777777" w:rsidR="00124C85" w:rsidRPr="00E341F6" w:rsidRDefault="00124C85" w:rsidP="008736A6">
      <w:pPr>
        <w:tabs>
          <w:tab w:val="left" w:pos="6237"/>
        </w:tabs>
        <w:spacing w:line="276" w:lineRule="auto"/>
        <w:jc w:val="center"/>
        <w:rPr>
          <w:b/>
          <w:szCs w:val="20"/>
          <w:lang w:val="sl-SI"/>
        </w:rPr>
      </w:pPr>
    </w:p>
    <w:p w14:paraId="0EF5C35B" w14:textId="77777777" w:rsidR="00124C85" w:rsidRPr="00E341F6" w:rsidRDefault="00124C85" w:rsidP="008736A6">
      <w:pPr>
        <w:tabs>
          <w:tab w:val="left" w:pos="6237"/>
        </w:tabs>
        <w:spacing w:line="276" w:lineRule="auto"/>
        <w:jc w:val="center"/>
        <w:rPr>
          <w:b/>
          <w:szCs w:val="20"/>
          <w:lang w:val="sl-SI"/>
        </w:rPr>
      </w:pPr>
    </w:p>
    <w:p w14:paraId="055442BE" w14:textId="77777777" w:rsidR="00124C85" w:rsidRPr="00E341F6" w:rsidRDefault="00F20BF7" w:rsidP="008736A6">
      <w:pPr>
        <w:pStyle w:val="Naslov1"/>
        <w:spacing w:line="276" w:lineRule="auto"/>
      </w:pPr>
      <w:r>
        <w:t>INVITATION TO TENDER</w:t>
      </w:r>
    </w:p>
    <w:p w14:paraId="0C912DD8" w14:textId="77777777" w:rsidR="00124C85" w:rsidRPr="00E341F6" w:rsidRDefault="00124C85" w:rsidP="008736A6">
      <w:pPr>
        <w:tabs>
          <w:tab w:val="left" w:pos="6237"/>
        </w:tabs>
        <w:spacing w:line="276" w:lineRule="auto"/>
        <w:jc w:val="center"/>
        <w:rPr>
          <w:b/>
          <w:szCs w:val="20"/>
          <w:lang w:val="sl-SI"/>
        </w:rPr>
      </w:pPr>
    </w:p>
    <w:p w14:paraId="38988180" w14:textId="77777777" w:rsidR="00124C85" w:rsidRPr="00E341F6" w:rsidRDefault="00F20BF7" w:rsidP="008736A6">
      <w:pPr>
        <w:tabs>
          <w:tab w:val="left" w:pos="6237"/>
        </w:tabs>
        <w:spacing w:line="276" w:lineRule="auto"/>
        <w:jc w:val="center"/>
        <w:rPr>
          <w:b/>
          <w:szCs w:val="20"/>
        </w:rPr>
      </w:pPr>
      <w:r>
        <w:rPr>
          <w:b/>
        </w:rPr>
        <w:t>for the</w:t>
      </w:r>
    </w:p>
    <w:p w14:paraId="4DACD0A9" w14:textId="77777777" w:rsidR="00124C85" w:rsidRPr="00E341F6" w:rsidRDefault="00124C85" w:rsidP="008736A6">
      <w:pPr>
        <w:tabs>
          <w:tab w:val="left" w:pos="6237"/>
        </w:tabs>
        <w:spacing w:line="276" w:lineRule="auto"/>
        <w:jc w:val="center"/>
        <w:rPr>
          <w:b/>
          <w:szCs w:val="20"/>
          <w:lang w:val="sl-SI"/>
        </w:rPr>
      </w:pPr>
    </w:p>
    <w:p w14:paraId="79CDAFF8" w14:textId="77777777" w:rsidR="00124C85" w:rsidRDefault="00F20BF7" w:rsidP="008736A6">
      <w:pPr>
        <w:tabs>
          <w:tab w:val="left" w:pos="6237"/>
        </w:tabs>
        <w:spacing w:line="276" w:lineRule="auto"/>
        <w:jc w:val="center"/>
        <w:rPr>
          <w:b/>
        </w:rPr>
      </w:pPr>
      <w:r>
        <w:rPr>
          <w:b/>
        </w:rPr>
        <w:t xml:space="preserve">Award of a Public Contract in the Field of Defence and Security </w:t>
      </w:r>
      <w:r w:rsidR="008634AA">
        <w:rPr>
          <w:b/>
        </w:rPr>
        <w:t>under</w:t>
      </w:r>
      <w:r>
        <w:rPr>
          <w:b/>
        </w:rPr>
        <w:t xml:space="preserve"> the Negotiated Procedure with Prior Publication for </w:t>
      </w:r>
      <w:r w:rsidR="008634AA">
        <w:rPr>
          <w:b/>
        </w:rPr>
        <w:t>the</w:t>
      </w:r>
    </w:p>
    <w:p w14:paraId="62E4AF5C" w14:textId="77777777" w:rsidR="00124C85" w:rsidRPr="004C7377" w:rsidRDefault="00124C85" w:rsidP="008634AA">
      <w:pPr>
        <w:tabs>
          <w:tab w:val="left" w:pos="6237"/>
        </w:tabs>
        <w:spacing w:line="276" w:lineRule="auto"/>
        <w:rPr>
          <w:b/>
          <w:szCs w:val="20"/>
          <w:lang w:val="sl-SI"/>
        </w:rPr>
      </w:pPr>
    </w:p>
    <w:p w14:paraId="7A283668" w14:textId="77777777" w:rsidR="003A56E0" w:rsidRPr="00B4157C" w:rsidRDefault="00F20BF7" w:rsidP="00B4157C">
      <w:pPr>
        <w:tabs>
          <w:tab w:val="left" w:pos="6237"/>
        </w:tabs>
        <w:spacing w:line="240" w:lineRule="auto"/>
        <w:jc w:val="center"/>
        <w:rPr>
          <w:b/>
        </w:rPr>
      </w:pPr>
      <w:r>
        <w:rPr>
          <w:b/>
        </w:rPr>
        <w:t xml:space="preserve">ENSURING THE OPERATIONAL READINESS OF SLOVENIAN ARMED FORCES AIRCRAFT – </w:t>
      </w:r>
    </w:p>
    <w:p w14:paraId="73BC39C0" w14:textId="77777777" w:rsidR="00F20BF7" w:rsidRPr="00F20BF7" w:rsidRDefault="00F20BF7" w:rsidP="00F20BF7">
      <w:pPr>
        <w:spacing w:line="276" w:lineRule="auto"/>
        <w:ind w:left="2832"/>
        <w:rPr>
          <w:b/>
        </w:rPr>
      </w:pPr>
      <w:r w:rsidRPr="00F20BF7">
        <w:rPr>
          <w:b/>
        </w:rPr>
        <w:t>MAINTENANCE OF SAFRAN ENGINES, MAKILA 1A1</w:t>
      </w:r>
    </w:p>
    <w:p w14:paraId="17007243" w14:textId="77777777" w:rsidR="009D6D00" w:rsidRPr="009F5213" w:rsidRDefault="009D6D00" w:rsidP="008736A6">
      <w:pPr>
        <w:tabs>
          <w:tab w:val="left" w:pos="6237"/>
        </w:tabs>
        <w:spacing w:line="276" w:lineRule="auto"/>
        <w:jc w:val="center"/>
        <w:rPr>
          <w:b/>
          <w:szCs w:val="20"/>
          <w:lang w:val="sl-SI"/>
        </w:rPr>
      </w:pPr>
    </w:p>
    <w:p w14:paraId="072C4365" w14:textId="77777777" w:rsidR="00124C85" w:rsidRPr="009F5213" w:rsidRDefault="00F20BF7" w:rsidP="008736A6">
      <w:pPr>
        <w:tabs>
          <w:tab w:val="left" w:pos="6237"/>
        </w:tabs>
        <w:spacing w:line="276" w:lineRule="auto"/>
        <w:jc w:val="center"/>
        <w:outlineLvl w:val="0"/>
        <w:rPr>
          <w:b/>
          <w:szCs w:val="20"/>
        </w:rPr>
      </w:pPr>
      <w:r>
        <w:rPr>
          <w:b/>
        </w:rPr>
        <w:t xml:space="preserve">MORS 366/2025 – ON – PSPs </w:t>
      </w:r>
    </w:p>
    <w:p w14:paraId="48221F01" w14:textId="77777777" w:rsidR="00124C85" w:rsidRPr="00E341F6" w:rsidRDefault="00124C85" w:rsidP="008736A6">
      <w:pPr>
        <w:pBdr>
          <w:bottom w:val="single" w:sz="6" w:space="1" w:color="auto"/>
        </w:pBdr>
        <w:tabs>
          <w:tab w:val="left" w:pos="6237"/>
        </w:tabs>
        <w:spacing w:line="276" w:lineRule="auto"/>
        <w:jc w:val="center"/>
        <w:rPr>
          <w:b/>
          <w:szCs w:val="20"/>
          <w:lang w:val="sl-SI"/>
        </w:rPr>
      </w:pPr>
    </w:p>
    <w:p w14:paraId="600C54BC" w14:textId="77777777" w:rsidR="00935F31" w:rsidRPr="00E341F6" w:rsidRDefault="00935F31" w:rsidP="008736A6">
      <w:pPr>
        <w:pBdr>
          <w:bottom w:val="single" w:sz="6" w:space="1" w:color="auto"/>
        </w:pBdr>
        <w:tabs>
          <w:tab w:val="left" w:pos="6237"/>
        </w:tabs>
        <w:spacing w:line="276" w:lineRule="auto"/>
        <w:jc w:val="center"/>
        <w:rPr>
          <w:b/>
          <w:szCs w:val="20"/>
          <w:lang w:val="sl-SI"/>
        </w:rPr>
      </w:pPr>
    </w:p>
    <w:p w14:paraId="541B954D" w14:textId="77777777" w:rsidR="00935F31" w:rsidRPr="00E341F6" w:rsidRDefault="00935F31" w:rsidP="008736A6">
      <w:pPr>
        <w:pBdr>
          <w:bottom w:val="single" w:sz="6" w:space="1" w:color="auto"/>
        </w:pBdr>
        <w:tabs>
          <w:tab w:val="left" w:pos="6237"/>
        </w:tabs>
        <w:spacing w:line="276" w:lineRule="auto"/>
        <w:jc w:val="center"/>
        <w:rPr>
          <w:b/>
          <w:szCs w:val="20"/>
          <w:lang w:val="sl-SI"/>
        </w:rPr>
      </w:pPr>
    </w:p>
    <w:p w14:paraId="413B7F1E" w14:textId="77777777" w:rsidR="00935F31" w:rsidRPr="00E341F6" w:rsidRDefault="00935F31" w:rsidP="008736A6">
      <w:pPr>
        <w:pBdr>
          <w:bottom w:val="single" w:sz="6" w:space="1" w:color="auto"/>
        </w:pBdr>
        <w:tabs>
          <w:tab w:val="left" w:pos="6237"/>
        </w:tabs>
        <w:spacing w:line="276" w:lineRule="auto"/>
        <w:jc w:val="center"/>
        <w:rPr>
          <w:b/>
          <w:szCs w:val="20"/>
          <w:lang w:val="sl-SI"/>
        </w:rPr>
      </w:pPr>
    </w:p>
    <w:p w14:paraId="22887B11" w14:textId="77777777" w:rsidR="00935F31" w:rsidRPr="00E341F6" w:rsidRDefault="00935F31" w:rsidP="008736A6">
      <w:pPr>
        <w:tabs>
          <w:tab w:val="left" w:pos="6237"/>
        </w:tabs>
        <w:spacing w:line="276" w:lineRule="auto"/>
        <w:jc w:val="center"/>
        <w:rPr>
          <w:szCs w:val="20"/>
          <w:lang w:val="sl-SI"/>
        </w:rPr>
      </w:pPr>
    </w:p>
    <w:p w14:paraId="68E5F47E" w14:textId="77777777" w:rsidR="00124C85" w:rsidRPr="00E341F6" w:rsidRDefault="00124C85" w:rsidP="008736A6">
      <w:pPr>
        <w:tabs>
          <w:tab w:val="left" w:pos="6237"/>
        </w:tabs>
        <w:spacing w:line="276" w:lineRule="auto"/>
        <w:jc w:val="center"/>
        <w:rPr>
          <w:szCs w:val="20"/>
          <w:lang w:val="sl-SI"/>
        </w:rPr>
      </w:pPr>
    </w:p>
    <w:p w14:paraId="58E18440" w14:textId="77777777" w:rsidR="00124C85" w:rsidRPr="00E341F6" w:rsidRDefault="00124C85" w:rsidP="008736A6">
      <w:pPr>
        <w:tabs>
          <w:tab w:val="left" w:pos="6237"/>
        </w:tabs>
        <w:spacing w:line="276" w:lineRule="auto"/>
        <w:jc w:val="center"/>
        <w:rPr>
          <w:b/>
          <w:szCs w:val="20"/>
          <w:lang w:val="sl-SI"/>
        </w:rPr>
      </w:pPr>
    </w:p>
    <w:p w14:paraId="5E9B7C77" w14:textId="77777777" w:rsidR="00124C85" w:rsidRPr="00E341F6" w:rsidRDefault="00124C85" w:rsidP="008736A6">
      <w:pPr>
        <w:tabs>
          <w:tab w:val="left" w:pos="6237"/>
        </w:tabs>
        <w:spacing w:line="276" w:lineRule="auto"/>
        <w:jc w:val="center"/>
        <w:rPr>
          <w:b/>
          <w:szCs w:val="20"/>
          <w:lang w:val="sl-SI"/>
        </w:rPr>
      </w:pPr>
    </w:p>
    <w:p w14:paraId="0E02CCAE" w14:textId="77777777" w:rsidR="00124C85" w:rsidRPr="00E341F6" w:rsidRDefault="00124C85" w:rsidP="008736A6">
      <w:pPr>
        <w:tabs>
          <w:tab w:val="left" w:pos="6237"/>
        </w:tabs>
        <w:spacing w:line="276" w:lineRule="auto"/>
        <w:jc w:val="center"/>
        <w:rPr>
          <w:b/>
          <w:szCs w:val="20"/>
          <w:lang w:val="sl-SI"/>
        </w:rPr>
      </w:pPr>
    </w:p>
    <w:p w14:paraId="1C72F4D2" w14:textId="77777777" w:rsidR="00124C85" w:rsidRPr="00E341F6" w:rsidRDefault="00124C85" w:rsidP="008736A6">
      <w:pPr>
        <w:tabs>
          <w:tab w:val="left" w:pos="6237"/>
        </w:tabs>
        <w:spacing w:line="276" w:lineRule="auto"/>
        <w:jc w:val="center"/>
        <w:rPr>
          <w:b/>
          <w:szCs w:val="20"/>
          <w:lang w:val="sl-SI"/>
        </w:rPr>
      </w:pPr>
    </w:p>
    <w:p w14:paraId="0126EC51" w14:textId="77777777" w:rsidR="00124C85" w:rsidRPr="00E341F6" w:rsidRDefault="00124C85" w:rsidP="008736A6">
      <w:pPr>
        <w:tabs>
          <w:tab w:val="left" w:pos="6237"/>
        </w:tabs>
        <w:spacing w:line="276" w:lineRule="auto"/>
        <w:jc w:val="center"/>
        <w:rPr>
          <w:b/>
          <w:szCs w:val="20"/>
          <w:lang w:val="sl-SI"/>
        </w:rPr>
      </w:pPr>
    </w:p>
    <w:p w14:paraId="4D44929A" w14:textId="77777777" w:rsidR="00124C85" w:rsidRPr="00E341F6" w:rsidRDefault="00124C85" w:rsidP="008736A6">
      <w:pPr>
        <w:tabs>
          <w:tab w:val="left" w:pos="6237"/>
        </w:tabs>
        <w:spacing w:line="276" w:lineRule="auto"/>
        <w:jc w:val="center"/>
        <w:rPr>
          <w:b/>
          <w:szCs w:val="20"/>
          <w:lang w:val="sl-SI"/>
        </w:rPr>
      </w:pPr>
    </w:p>
    <w:p w14:paraId="18BE7C43" w14:textId="0F379219" w:rsidR="00C10576" w:rsidRPr="00E341F6" w:rsidRDefault="00C10576" w:rsidP="008736A6">
      <w:pPr>
        <w:pStyle w:val="Telobesedila"/>
        <w:spacing w:after="60" w:line="276" w:lineRule="auto"/>
        <w:jc w:val="both"/>
        <w:rPr>
          <w:b/>
          <w:szCs w:val="20"/>
          <w:lang w:val="sl-SI"/>
        </w:rPr>
        <w:sectPr w:rsidR="00C10576" w:rsidRPr="00E341F6" w:rsidSect="00124C85">
          <w:headerReference w:type="default" r:id="rId8"/>
          <w:footerReference w:type="even" r:id="rId9"/>
          <w:footerReference w:type="default" r:id="rId10"/>
          <w:pgSz w:w="11907" w:h="16840" w:code="9"/>
          <w:pgMar w:top="1440" w:right="1418" w:bottom="1440" w:left="1418" w:header="708" w:footer="708" w:gutter="0"/>
          <w:cols w:space="708"/>
        </w:sectPr>
      </w:pPr>
    </w:p>
    <w:p w14:paraId="5EB1C7A4" w14:textId="58EABC14" w:rsidR="00124C85" w:rsidRPr="00E341F6" w:rsidRDefault="00F20BF7" w:rsidP="008736A6">
      <w:pPr>
        <w:pStyle w:val="Telobesedila"/>
        <w:spacing w:after="60" w:line="276" w:lineRule="auto"/>
        <w:jc w:val="both"/>
        <w:rPr>
          <w:b/>
          <w:szCs w:val="20"/>
        </w:rPr>
      </w:pPr>
      <w:r>
        <w:rPr>
          <w:b/>
        </w:rPr>
        <w:lastRenderedPageBreak/>
        <w:t xml:space="preserve">CONTRACTING AUTHORITY: </w:t>
      </w:r>
      <w:r>
        <w:rPr>
          <w:b/>
        </w:rPr>
        <w:tab/>
      </w:r>
    </w:p>
    <w:p w14:paraId="6544CC59" w14:textId="77777777" w:rsidR="00124C85" w:rsidRPr="00E62CD7" w:rsidRDefault="00F20BF7" w:rsidP="00E62CD7">
      <w:pPr>
        <w:pStyle w:val="Navaden6"/>
        <w:spacing w:line="276" w:lineRule="auto"/>
        <w:jc w:val="both"/>
        <w:rPr>
          <w:rFonts w:cs="Arial"/>
          <w:sz w:val="20"/>
        </w:rPr>
      </w:pPr>
      <w:r>
        <w:rPr>
          <w:sz w:val="20"/>
        </w:rPr>
        <w:t>Republic of Slovenia, Ministry of Defence, Vojkova cesta 55, 1000 Ljubljana, Slovenia</w:t>
      </w:r>
    </w:p>
    <w:p w14:paraId="1B605025" w14:textId="77777777" w:rsidR="00124C85" w:rsidRDefault="00124C85" w:rsidP="008736A6">
      <w:pPr>
        <w:spacing w:line="276" w:lineRule="auto"/>
        <w:rPr>
          <w:lang w:val="sl-SI"/>
        </w:rPr>
      </w:pPr>
    </w:p>
    <w:p w14:paraId="58EF5ECD" w14:textId="77777777" w:rsidR="00124C85" w:rsidRPr="00E341F6" w:rsidRDefault="00F20BF7" w:rsidP="00DE7D78">
      <w:pPr>
        <w:numPr>
          <w:ilvl w:val="0"/>
          <w:numId w:val="6"/>
        </w:numPr>
        <w:shd w:val="clear" w:color="auto" w:fill="E2EFD9" w:themeFill="accent6" w:themeFillTint="33"/>
        <w:spacing w:after="60" w:line="276" w:lineRule="auto"/>
        <w:ind w:left="284" w:hanging="284"/>
        <w:jc w:val="both"/>
        <w:outlineLvl w:val="0"/>
        <w:rPr>
          <w:b/>
          <w:szCs w:val="20"/>
          <w:u w:val="single"/>
        </w:rPr>
      </w:pPr>
      <w:r>
        <w:rPr>
          <w:b/>
          <w:u w:val="single"/>
        </w:rPr>
        <w:t>INVITATION</w:t>
      </w:r>
    </w:p>
    <w:p w14:paraId="7214C3A0" w14:textId="77777777" w:rsidR="00124C85" w:rsidRPr="00E341F6" w:rsidRDefault="00124C85" w:rsidP="008736A6">
      <w:pPr>
        <w:spacing w:line="276" w:lineRule="auto"/>
        <w:rPr>
          <w:lang w:val="sl-SI"/>
        </w:rPr>
      </w:pPr>
    </w:p>
    <w:p w14:paraId="21A1B335" w14:textId="77777777" w:rsidR="00124C85" w:rsidRPr="00C40080" w:rsidRDefault="00F20BF7" w:rsidP="008736A6">
      <w:pPr>
        <w:pStyle w:val="Naslov3"/>
        <w:numPr>
          <w:ilvl w:val="0"/>
          <w:numId w:val="11"/>
        </w:numPr>
        <w:tabs>
          <w:tab w:val="left" w:pos="426"/>
        </w:tabs>
        <w:spacing w:before="0" w:line="276" w:lineRule="auto"/>
        <w:jc w:val="both"/>
        <w:rPr>
          <w:sz w:val="20"/>
          <w:szCs w:val="20"/>
        </w:rPr>
      </w:pPr>
      <w:r>
        <w:rPr>
          <w:sz w:val="20"/>
        </w:rPr>
        <w:t xml:space="preserve">INVITATION TO TENDER </w:t>
      </w:r>
    </w:p>
    <w:p w14:paraId="5364C940" w14:textId="77777777" w:rsidR="00506414" w:rsidRPr="00E341F6" w:rsidRDefault="00506414" w:rsidP="008736A6">
      <w:pPr>
        <w:pStyle w:val="Navaden6"/>
        <w:spacing w:line="276" w:lineRule="auto"/>
        <w:jc w:val="both"/>
        <w:rPr>
          <w:rFonts w:cs="Arial"/>
          <w:sz w:val="20"/>
        </w:rPr>
      </w:pPr>
    </w:p>
    <w:p w14:paraId="5C8983A6" w14:textId="77777777" w:rsidR="003A56E0" w:rsidRPr="00E341F6" w:rsidRDefault="00F20BF7" w:rsidP="003A56E0">
      <w:pPr>
        <w:pStyle w:val="Navaden6"/>
        <w:jc w:val="both"/>
        <w:rPr>
          <w:rFonts w:cs="Arial"/>
          <w:sz w:val="20"/>
        </w:rPr>
      </w:pPr>
      <w:r>
        <w:rPr>
          <w:sz w:val="20"/>
        </w:rPr>
        <w:t xml:space="preserve">You are hereby invited to submit a Bid in response to this Invitation to Tender issued in accordance with the negotiated procedure with a prior publication notice, for the conclusion of framework agreement </w:t>
      </w:r>
      <w:r w:rsidR="008634AA">
        <w:rPr>
          <w:sz w:val="20"/>
        </w:rPr>
        <w:t xml:space="preserve">for the provision of </w:t>
      </w:r>
      <w:r>
        <w:rPr>
          <w:sz w:val="20"/>
        </w:rPr>
        <w:t>the operational readiness of Slovenian Armed Forces aircraft.</w:t>
      </w:r>
    </w:p>
    <w:p w14:paraId="228C6A9F" w14:textId="77777777" w:rsidR="00124C85" w:rsidRPr="00E341F6" w:rsidRDefault="00124C85" w:rsidP="008736A6">
      <w:pPr>
        <w:pStyle w:val="Navaden6"/>
        <w:spacing w:line="276" w:lineRule="auto"/>
        <w:jc w:val="both"/>
        <w:rPr>
          <w:rFonts w:cs="Arial"/>
          <w:sz w:val="20"/>
        </w:rPr>
      </w:pPr>
    </w:p>
    <w:p w14:paraId="7FE31E24" w14:textId="77777777" w:rsidR="00D00134" w:rsidRPr="00E341F6" w:rsidRDefault="00F20BF7" w:rsidP="008736A6">
      <w:pPr>
        <w:pStyle w:val="Navaden6"/>
        <w:spacing w:line="276" w:lineRule="auto"/>
        <w:jc w:val="both"/>
        <w:rPr>
          <w:rFonts w:cs="Arial"/>
          <w:sz w:val="20"/>
        </w:rPr>
      </w:pPr>
      <w:r>
        <w:rPr>
          <w:sz w:val="20"/>
        </w:rPr>
        <w:t>This public procurement procedure will be carried out in accordance with the provisions of the Public Procurement in the Defence and Security Sector Act (Official Gazette of the Republic of Slovenia Nos. 90/12, 90/14-ZDU-1I, 52/16, and 122/23; hereinafter: ZJNPOV).</w:t>
      </w:r>
    </w:p>
    <w:p w14:paraId="470836C0" w14:textId="77777777" w:rsidR="00192AB0" w:rsidRPr="00E341F6" w:rsidRDefault="00192AB0" w:rsidP="008736A6">
      <w:pPr>
        <w:pStyle w:val="Navaden6"/>
        <w:spacing w:line="276" w:lineRule="auto"/>
        <w:jc w:val="both"/>
        <w:rPr>
          <w:rFonts w:cs="Arial"/>
          <w:sz w:val="20"/>
        </w:rPr>
      </w:pPr>
    </w:p>
    <w:p w14:paraId="21293E57" w14:textId="77777777" w:rsidR="00124C85" w:rsidRPr="00C40080" w:rsidRDefault="00F20BF7" w:rsidP="008736A6">
      <w:pPr>
        <w:pStyle w:val="Naslov3"/>
        <w:numPr>
          <w:ilvl w:val="0"/>
          <w:numId w:val="11"/>
        </w:numPr>
        <w:tabs>
          <w:tab w:val="left" w:pos="426"/>
        </w:tabs>
        <w:spacing w:before="0" w:line="276" w:lineRule="auto"/>
        <w:jc w:val="both"/>
        <w:rPr>
          <w:sz w:val="20"/>
          <w:szCs w:val="20"/>
        </w:rPr>
      </w:pPr>
      <w:r>
        <w:rPr>
          <w:sz w:val="20"/>
        </w:rPr>
        <w:t>REFERENCE NUMBER AND SUBJECT OF THE PUBLIC PROCUREMENT</w:t>
      </w:r>
    </w:p>
    <w:p w14:paraId="46495A3C" w14:textId="77777777" w:rsidR="00506414" w:rsidRPr="00E341F6" w:rsidRDefault="00506414" w:rsidP="008736A6">
      <w:pPr>
        <w:spacing w:after="60" w:line="276" w:lineRule="auto"/>
        <w:jc w:val="both"/>
        <w:rPr>
          <w:szCs w:val="20"/>
          <w:lang w:val="sl-SI"/>
        </w:rPr>
      </w:pPr>
    </w:p>
    <w:p w14:paraId="07178658" w14:textId="77777777" w:rsidR="005919F0" w:rsidRPr="00FE3744" w:rsidRDefault="00F20BF7" w:rsidP="008736A6">
      <w:pPr>
        <w:spacing w:line="276" w:lineRule="auto"/>
      </w:pPr>
      <w:r>
        <w:rPr>
          <w:b/>
        </w:rPr>
        <w:t>Reference number:</w:t>
      </w:r>
      <w:r>
        <w:t xml:space="preserve"> </w:t>
      </w:r>
      <w:r>
        <w:tab/>
      </w:r>
      <w:r>
        <w:rPr>
          <w:b/>
        </w:rPr>
        <w:t>366/2025 – ON – PSPs</w:t>
      </w:r>
      <w:r>
        <w:t>.</w:t>
      </w:r>
    </w:p>
    <w:p w14:paraId="2C898994" w14:textId="77777777" w:rsidR="00124C85" w:rsidRPr="00E341F6" w:rsidRDefault="00124C85" w:rsidP="008736A6">
      <w:pPr>
        <w:spacing w:after="60" w:line="276" w:lineRule="auto"/>
        <w:jc w:val="both"/>
        <w:rPr>
          <w:szCs w:val="20"/>
          <w:lang w:val="sl-SI"/>
        </w:rPr>
      </w:pPr>
    </w:p>
    <w:p w14:paraId="336FC1AB" w14:textId="77777777" w:rsidR="00E17934" w:rsidRPr="00F20BF7" w:rsidRDefault="00F20BF7" w:rsidP="00F20BF7">
      <w:pPr>
        <w:spacing w:line="276" w:lineRule="auto"/>
        <w:ind w:left="3600" w:hanging="3600"/>
        <w:rPr>
          <w:b/>
        </w:rPr>
      </w:pPr>
      <w:r>
        <w:rPr>
          <w:b/>
        </w:rPr>
        <w:t>Subject of the public contract:</w:t>
      </w:r>
      <w:r>
        <w:t xml:space="preserve"> </w:t>
      </w:r>
      <w:r w:rsidR="008634AA">
        <w:t xml:space="preserve"> </w:t>
      </w:r>
      <w:r w:rsidR="008634AA">
        <w:tab/>
      </w:r>
      <w:r w:rsidR="00B4157C">
        <w:rPr>
          <w:b/>
        </w:rPr>
        <w:t xml:space="preserve">ENSURING THE </w:t>
      </w:r>
      <w:r>
        <w:rPr>
          <w:b/>
        </w:rPr>
        <w:t xml:space="preserve">OPERATIONAL READINESS OF </w:t>
      </w:r>
      <w:r w:rsidR="008634AA">
        <w:rPr>
          <w:b/>
        </w:rPr>
        <w:br/>
      </w:r>
      <w:r>
        <w:rPr>
          <w:b/>
        </w:rPr>
        <w:t xml:space="preserve">SLOVENIAN ARMED FORCES (SAF) AIRCRAFT – </w:t>
      </w:r>
      <w:r w:rsidRPr="00F20BF7">
        <w:rPr>
          <w:b/>
        </w:rPr>
        <w:t>MAINTENANCE OF SAFRAN ENGINES, MAKILA 1A1</w:t>
      </w:r>
    </w:p>
    <w:p w14:paraId="61657ADC" w14:textId="77777777" w:rsidR="00F20BF7" w:rsidRPr="00F20BF7" w:rsidRDefault="00F20BF7" w:rsidP="00F20BF7">
      <w:pPr>
        <w:spacing w:line="276" w:lineRule="auto"/>
        <w:ind w:left="3600" w:hanging="3600"/>
        <w:rPr>
          <w:b/>
          <w:szCs w:val="20"/>
        </w:rPr>
      </w:pPr>
    </w:p>
    <w:p w14:paraId="0D273D8A" w14:textId="77777777" w:rsidR="004F2EA1" w:rsidRDefault="00F20BF7" w:rsidP="008736A6">
      <w:pPr>
        <w:pStyle w:val="Telobesedila"/>
        <w:tabs>
          <w:tab w:val="num" w:pos="0"/>
        </w:tabs>
        <w:spacing w:after="60" w:line="276" w:lineRule="auto"/>
        <w:jc w:val="both"/>
        <w:rPr>
          <w:szCs w:val="20"/>
        </w:rPr>
      </w:pPr>
      <w:r>
        <w:t>The description of the subject of this public contract and the other Contracting Authority's requirements are laid out in Section V. Description of the Subject of the Contract. A detailed description of the subject matter of the contract, along with the quality, logistical, and technical requirements, is provided in the Scope of Wor</w:t>
      </w:r>
      <w:r w:rsidR="00ED3C97">
        <w:t xml:space="preserve">k documents (hereinafter: SOW) which is </w:t>
      </w:r>
      <w:r>
        <w:t>attached to this Invitation to Tender.</w:t>
      </w:r>
    </w:p>
    <w:p w14:paraId="35709506" w14:textId="77777777" w:rsidR="003A138D" w:rsidRPr="000240C6" w:rsidRDefault="003A138D" w:rsidP="008736A6">
      <w:pPr>
        <w:pStyle w:val="Telobesedila"/>
        <w:tabs>
          <w:tab w:val="num" w:pos="0"/>
        </w:tabs>
        <w:spacing w:after="60" w:line="276" w:lineRule="auto"/>
        <w:jc w:val="both"/>
        <w:rPr>
          <w:lang w:val="sl-SI"/>
        </w:rPr>
      </w:pPr>
    </w:p>
    <w:p w14:paraId="3B11E25E" w14:textId="77777777" w:rsidR="00ED3C97" w:rsidRPr="008635DF" w:rsidRDefault="00ED3C97" w:rsidP="00ED3C97">
      <w:pPr>
        <w:spacing w:after="60" w:line="276" w:lineRule="auto"/>
        <w:jc w:val="both"/>
        <w:rPr>
          <w:szCs w:val="20"/>
        </w:rPr>
      </w:pPr>
      <w:r w:rsidRPr="008635DF">
        <w:t>The Bid to be submitted shall cover the entire subject of the public contract.</w:t>
      </w:r>
    </w:p>
    <w:p w14:paraId="38260C29" w14:textId="77777777" w:rsidR="00673363" w:rsidRDefault="00673363" w:rsidP="008736A6">
      <w:pPr>
        <w:pStyle w:val="Navaden6"/>
        <w:spacing w:line="276" w:lineRule="auto"/>
        <w:jc w:val="both"/>
        <w:rPr>
          <w:rFonts w:cs="Arial"/>
          <w:sz w:val="20"/>
        </w:rPr>
      </w:pPr>
    </w:p>
    <w:p w14:paraId="26AD5CD5" w14:textId="77777777" w:rsidR="00673363" w:rsidRDefault="00F20BF7" w:rsidP="008736A6">
      <w:pPr>
        <w:spacing w:line="276" w:lineRule="auto"/>
        <w:jc w:val="both"/>
        <w:rPr>
          <w:szCs w:val="20"/>
        </w:rPr>
      </w:pPr>
      <w:r>
        <w:t>Abbreviations used in this Invitation to Tender documentation:</w:t>
      </w:r>
    </w:p>
    <w:p w14:paraId="63CF2C59" w14:textId="77777777" w:rsidR="00266336" w:rsidRDefault="00266336" w:rsidP="008736A6">
      <w:pPr>
        <w:spacing w:line="276" w:lineRule="auto"/>
        <w:jc w:val="both"/>
        <w:rPr>
          <w:szCs w:val="20"/>
          <w:lang w:val="sl-SI"/>
        </w:rPr>
      </w:pPr>
    </w:p>
    <w:p w14:paraId="1DE52B6D" w14:textId="77777777" w:rsidR="003061FA" w:rsidRPr="003061FA" w:rsidRDefault="00F20BF7" w:rsidP="001D5613">
      <w:pPr>
        <w:numPr>
          <w:ilvl w:val="0"/>
          <w:numId w:val="28"/>
        </w:numPr>
        <w:spacing w:line="276" w:lineRule="auto"/>
        <w:jc w:val="both"/>
        <w:rPr>
          <w:szCs w:val="20"/>
        </w:rPr>
      </w:pPr>
      <w:r>
        <w:t xml:space="preserve">SOW: </w:t>
      </w:r>
      <w:r w:rsidR="001A0C0C">
        <w:tab/>
      </w:r>
      <w:r>
        <w:t>Scope of Work</w:t>
      </w:r>
    </w:p>
    <w:p w14:paraId="7BBFA6F2" w14:textId="77777777" w:rsidR="00673363" w:rsidRPr="00673363" w:rsidRDefault="00F20BF7" w:rsidP="001D5613">
      <w:pPr>
        <w:numPr>
          <w:ilvl w:val="0"/>
          <w:numId w:val="28"/>
        </w:numPr>
        <w:spacing w:line="276" w:lineRule="auto"/>
        <w:jc w:val="both"/>
        <w:rPr>
          <w:szCs w:val="20"/>
        </w:rPr>
      </w:pPr>
      <w:r>
        <w:t>CAA:</w:t>
      </w:r>
      <w:r w:rsidR="001A0C0C">
        <w:tab/>
      </w:r>
      <w:r>
        <w:t xml:space="preserve">National Civil Aviation Authority  </w:t>
      </w:r>
    </w:p>
    <w:p w14:paraId="02749485" w14:textId="77777777" w:rsidR="00673363" w:rsidRPr="00673363" w:rsidRDefault="00F20BF7" w:rsidP="001D5613">
      <w:pPr>
        <w:numPr>
          <w:ilvl w:val="0"/>
          <w:numId w:val="28"/>
        </w:numPr>
        <w:spacing w:line="276" w:lineRule="auto"/>
        <w:ind w:left="709" w:hanging="349"/>
        <w:jc w:val="both"/>
        <w:rPr>
          <w:szCs w:val="20"/>
        </w:rPr>
      </w:pPr>
      <w:r>
        <w:t xml:space="preserve">VLO: </w:t>
      </w:r>
      <w:r>
        <w:tab/>
        <w:t xml:space="preserve">(Slovenian acronym for </w:t>
      </w:r>
      <w:r>
        <w:rPr>
          <w:i/>
          <w:iCs/>
        </w:rPr>
        <w:t>Vojaški letalski organ</w:t>
      </w:r>
      <w:r>
        <w:t xml:space="preserve">) National Military Aviation Authority </w:t>
      </w:r>
      <w:r w:rsidR="001A0C0C">
        <w:br/>
        <w:t xml:space="preserve"> </w:t>
      </w:r>
      <w:r w:rsidR="001A0C0C">
        <w:tab/>
      </w:r>
      <w:r>
        <w:t>in the Republic of Slovenia</w:t>
      </w:r>
    </w:p>
    <w:p w14:paraId="4D725682" w14:textId="77777777" w:rsidR="00673363" w:rsidRPr="00673363" w:rsidRDefault="00F20BF7" w:rsidP="001D5613">
      <w:pPr>
        <w:numPr>
          <w:ilvl w:val="0"/>
          <w:numId w:val="28"/>
        </w:numPr>
        <w:spacing w:line="276" w:lineRule="auto"/>
        <w:jc w:val="both"/>
        <w:rPr>
          <w:szCs w:val="20"/>
        </w:rPr>
      </w:pPr>
      <w:r>
        <w:t xml:space="preserve">MAA: </w:t>
      </w:r>
      <w:r>
        <w:tab/>
        <w:t xml:space="preserve">Military Aviation Authority  </w:t>
      </w:r>
    </w:p>
    <w:p w14:paraId="366D88CE" w14:textId="77777777" w:rsidR="00673363" w:rsidRPr="00673363" w:rsidRDefault="00F20BF7" w:rsidP="001D5613">
      <w:pPr>
        <w:numPr>
          <w:ilvl w:val="0"/>
          <w:numId w:val="28"/>
        </w:numPr>
        <w:spacing w:line="276" w:lineRule="auto"/>
        <w:jc w:val="both"/>
        <w:rPr>
          <w:szCs w:val="20"/>
        </w:rPr>
      </w:pPr>
      <w:r>
        <w:t xml:space="preserve">EASA: </w:t>
      </w:r>
      <w:r w:rsidR="001A0C0C">
        <w:tab/>
      </w:r>
      <w:r>
        <w:t xml:space="preserve">European Union Aviation Safety Agency   </w:t>
      </w:r>
    </w:p>
    <w:p w14:paraId="23260D92" w14:textId="77777777" w:rsidR="00673363" w:rsidRPr="00673363" w:rsidRDefault="00F20BF7" w:rsidP="001D5613">
      <w:pPr>
        <w:numPr>
          <w:ilvl w:val="0"/>
          <w:numId w:val="28"/>
        </w:numPr>
        <w:spacing w:line="276" w:lineRule="auto"/>
        <w:jc w:val="both"/>
        <w:rPr>
          <w:szCs w:val="20"/>
        </w:rPr>
      </w:pPr>
      <w:r>
        <w:t xml:space="preserve">FAA: </w:t>
      </w:r>
      <w:r>
        <w:tab/>
        <w:t xml:space="preserve">Federal Aviation Administration  </w:t>
      </w:r>
    </w:p>
    <w:p w14:paraId="05E35F80" w14:textId="77777777" w:rsidR="00673363" w:rsidRPr="00673363" w:rsidRDefault="00F20BF7" w:rsidP="001D5613">
      <w:pPr>
        <w:numPr>
          <w:ilvl w:val="0"/>
          <w:numId w:val="28"/>
        </w:numPr>
        <w:spacing w:line="276" w:lineRule="auto"/>
        <w:jc w:val="both"/>
        <w:rPr>
          <w:szCs w:val="20"/>
        </w:rPr>
      </w:pPr>
      <w:r>
        <w:t xml:space="preserve">OEM: </w:t>
      </w:r>
      <w:r>
        <w:tab/>
        <w:t xml:space="preserve">Original Equipment Manufacturer   </w:t>
      </w:r>
    </w:p>
    <w:p w14:paraId="7ED37395" w14:textId="77777777" w:rsidR="00673363" w:rsidRPr="00192F49" w:rsidRDefault="00F20BF7" w:rsidP="001D5613">
      <w:pPr>
        <w:numPr>
          <w:ilvl w:val="0"/>
          <w:numId w:val="28"/>
        </w:numPr>
        <w:spacing w:line="276" w:lineRule="auto"/>
        <w:jc w:val="both"/>
        <w:rPr>
          <w:bCs/>
          <w:szCs w:val="20"/>
        </w:rPr>
      </w:pPr>
      <w:r>
        <w:t xml:space="preserve">TC: </w:t>
      </w:r>
      <w:r>
        <w:tab/>
        <w:t xml:space="preserve">Type Certificate  </w:t>
      </w:r>
    </w:p>
    <w:p w14:paraId="11062347" w14:textId="77777777" w:rsidR="008736A6" w:rsidRDefault="008736A6" w:rsidP="008736A6">
      <w:pPr>
        <w:pStyle w:val="Navaden6"/>
        <w:spacing w:line="276" w:lineRule="auto"/>
        <w:jc w:val="both"/>
        <w:rPr>
          <w:rFonts w:cs="Arial"/>
          <w:sz w:val="20"/>
        </w:rPr>
      </w:pPr>
    </w:p>
    <w:p w14:paraId="33840FEB" w14:textId="77777777" w:rsidR="00124C85" w:rsidRDefault="00F20BF7" w:rsidP="000426EB">
      <w:pPr>
        <w:pStyle w:val="Naslov3"/>
        <w:numPr>
          <w:ilvl w:val="0"/>
          <w:numId w:val="11"/>
        </w:numPr>
        <w:tabs>
          <w:tab w:val="left" w:pos="426"/>
        </w:tabs>
        <w:spacing w:before="0" w:line="276" w:lineRule="auto"/>
        <w:ind w:left="284" w:firstLine="76"/>
        <w:jc w:val="both"/>
        <w:rPr>
          <w:sz w:val="20"/>
        </w:rPr>
      </w:pPr>
      <w:r>
        <w:rPr>
          <w:sz w:val="20"/>
        </w:rPr>
        <w:t>BID SUBMISSION</w:t>
      </w:r>
    </w:p>
    <w:p w14:paraId="6C637BE4" w14:textId="77777777" w:rsidR="000426EB" w:rsidRPr="000426EB" w:rsidRDefault="000426EB" w:rsidP="000426EB"/>
    <w:p w14:paraId="3F94CBA5" w14:textId="75ECE810" w:rsidR="000426EB" w:rsidRPr="000426EB" w:rsidRDefault="000426EB" w:rsidP="000426EB">
      <w:pPr>
        <w:pStyle w:val="Navaden5"/>
        <w:spacing w:line="288" w:lineRule="auto"/>
        <w:jc w:val="both"/>
        <w:rPr>
          <w:rFonts w:cs="Arial"/>
          <w:sz w:val="20"/>
        </w:rPr>
      </w:pPr>
      <w:r w:rsidRPr="000426EB">
        <w:rPr>
          <w:noProof/>
          <w:sz w:val="20"/>
        </w:rPr>
        <w:t xml:space="preserve">The Bid must be submitted by e-mail to </w:t>
      </w:r>
      <w:hyperlink r:id="rId11" w:history="1">
        <w:r w:rsidRPr="00556628">
          <w:rPr>
            <w:rStyle w:val="Hiperpovezava"/>
            <w:noProof/>
            <w:sz w:val="20"/>
          </w:rPr>
          <w:t>glavna.pisarna@mors.si</w:t>
        </w:r>
      </w:hyperlink>
      <w:r w:rsidRPr="00556628">
        <w:rPr>
          <w:b/>
          <w:bCs/>
          <w:noProof/>
          <w:sz w:val="20"/>
        </w:rPr>
        <w:t xml:space="preserve"> </w:t>
      </w:r>
      <w:r w:rsidR="00556628" w:rsidRPr="00556628">
        <w:rPr>
          <w:bCs/>
          <w:noProof/>
          <w:sz w:val="20"/>
        </w:rPr>
        <w:t>by</w:t>
      </w:r>
      <w:r w:rsidR="00556628" w:rsidRPr="00556628">
        <w:rPr>
          <w:b/>
          <w:bCs/>
          <w:noProof/>
          <w:sz w:val="20"/>
        </w:rPr>
        <w:t xml:space="preserve"> 18 December </w:t>
      </w:r>
      <w:r w:rsidRPr="00556628">
        <w:rPr>
          <w:b/>
          <w:bCs/>
          <w:noProof/>
          <w:sz w:val="20"/>
        </w:rPr>
        <w:t>2025</w:t>
      </w:r>
      <w:r w:rsidRPr="00556628">
        <w:rPr>
          <w:noProof/>
          <w:sz w:val="20"/>
        </w:rPr>
        <w:t>.</w:t>
      </w:r>
      <w:r w:rsidRPr="000426EB">
        <w:rPr>
          <w:noProof/>
          <w:sz w:val="20"/>
        </w:rPr>
        <w:t xml:space="preserve"> Please include »</w:t>
      </w:r>
      <w:bookmarkStart w:id="0" w:name="_Hlk101434275"/>
      <w:r w:rsidRPr="000426EB">
        <w:rPr>
          <w:rFonts w:cs="Arial"/>
          <w:noProof/>
          <w:sz w:val="20"/>
        </w:rPr>
        <w:t xml:space="preserve"> PONUDBA MORS 366/2025-ON-PSP</w:t>
      </w:r>
      <w:bookmarkEnd w:id="0"/>
      <w:r w:rsidRPr="000426EB">
        <w:rPr>
          <w:rFonts w:cs="Arial"/>
          <w:noProof/>
          <w:sz w:val="20"/>
        </w:rPr>
        <w:t>s, reference number 430-441</w:t>
      </w:r>
      <w:bookmarkStart w:id="1" w:name="_Hlk102467908"/>
      <w:r w:rsidRPr="000426EB">
        <w:rPr>
          <w:rFonts w:cs="Arial"/>
          <w:noProof/>
          <w:sz w:val="20"/>
        </w:rPr>
        <w:t>/2025«</w:t>
      </w:r>
      <w:bookmarkEnd w:id="1"/>
      <w:r w:rsidRPr="000426EB">
        <w:rPr>
          <w:rFonts w:cs="Arial"/>
          <w:noProof/>
          <w:sz w:val="20"/>
        </w:rPr>
        <w:t xml:space="preserve"> </w:t>
      </w:r>
      <w:r w:rsidRPr="000426EB">
        <w:rPr>
          <w:noProof/>
          <w:sz w:val="20"/>
        </w:rPr>
        <w:t>in the subject of your email.</w:t>
      </w:r>
    </w:p>
    <w:p w14:paraId="4A554F7C" w14:textId="77777777" w:rsidR="000426EB" w:rsidRPr="000426EB" w:rsidRDefault="000426EB" w:rsidP="000426EB">
      <w:pPr>
        <w:pStyle w:val="Navaden5"/>
        <w:spacing w:line="276" w:lineRule="auto"/>
        <w:ind w:hanging="780"/>
        <w:jc w:val="both"/>
        <w:rPr>
          <w:rFonts w:cs="Arial"/>
          <w:sz w:val="20"/>
          <w:lang w:val="en-US"/>
        </w:rPr>
      </w:pPr>
    </w:p>
    <w:p w14:paraId="45D71A05" w14:textId="77777777" w:rsidR="00030034" w:rsidRDefault="00030034" w:rsidP="00030034">
      <w:pPr>
        <w:pStyle w:val="Navaden5"/>
        <w:spacing w:line="276" w:lineRule="auto"/>
        <w:jc w:val="both"/>
        <w:rPr>
          <w:rFonts w:cs="Arial"/>
          <w:sz w:val="20"/>
        </w:rPr>
      </w:pPr>
      <w:bookmarkStart w:id="2" w:name="_GoBack"/>
      <w:bookmarkEnd w:id="2"/>
    </w:p>
    <w:p w14:paraId="7C3E5095" w14:textId="77777777" w:rsidR="00030034" w:rsidRPr="009461FD" w:rsidRDefault="00F20BF7" w:rsidP="009461FD">
      <w:pPr>
        <w:pStyle w:val="Naslov3"/>
        <w:numPr>
          <w:ilvl w:val="0"/>
          <w:numId w:val="11"/>
        </w:numPr>
        <w:tabs>
          <w:tab w:val="left" w:pos="426"/>
        </w:tabs>
        <w:spacing w:before="0" w:line="276" w:lineRule="auto"/>
        <w:jc w:val="both"/>
        <w:rPr>
          <w:sz w:val="20"/>
          <w:szCs w:val="20"/>
        </w:rPr>
      </w:pPr>
      <w:r>
        <w:rPr>
          <w:sz w:val="20"/>
        </w:rPr>
        <w:lastRenderedPageBreak/>
        <w:t>TIME AND PLACE OF BID OPENING</w:t>
      </w:r>
    </w:p>
    <w:p w14:paraId="7DA657BD" w14:textId="77777777" w:rsidR="00E62CD7" w:rsidRDefault="00E62CD7" w:rsidP="008736A6">
      <w:pPr>
        <w:pStyle w:val="Navaden6"/>
        <w:spacing w:line="276" w:lineRule="auto"/>
        <w:jc w:val="both"/>
        <w:rPr>
          <w:sz w:val="20"/>
        </w:rPr>
      </w:pPr>
    </w:p>
    <w:p w14:paraId="7180F85A" w14:textId="77777777" w:rsidR="00030034" w:rsidRDefault="00F20BF7" w:rsidP="008736A6">
      <w:pPr>
        <w:pStyle w:val="Navaden6"/>
        <w:spacing w:line="276" w:lineRule="auto"/>
        <w:jc w:val="both"/>
        <w:rPr>
          <w:sz w:val="20"/>
        </w:rPr>
      </w:pPr>
      <w:r>
        <w:rPr>
          <w:sz w:val="20"/>
        </w:rPr>
        <w:t>The Contracting Authority shall open the Bid without Bidder's representatives.</w:t>
      </w:r>
    </w:p>
    <w:p w14:paraId="7BC476EC" w14:textId="77777777" w:rsidR="00E62CD7" w:rsidRPr="00E341F6" w:rsidRDefault="00E62CD7" w:rsidP="008736A6">
      <w:pPr>
        <w:pStyle w:val="Navaden6"/>
        <w:spacing w:line="276" w:lineRule="auto"/>
        <w:jc w:val="both"/>
        <w:rPr>
          <w:rFonts w:cs="Arial"/>
          <w:sz w:val="20"/>
        </w:rPr>
      </w:pPr>
    </w:p>
    <w:p w14:paraId="3B134108" w14:textId="77777777" w:rsidR="004D5A5D" w:rsidRPr="00C40080" w:rsidRDefault="00F20BF7" w:rsidP="008736A6">
      <w:pPr>
        <w:pStyle w:val="Naslov3"/>
        <w:numPr>
          <w:ilvl w:val="0"/>
          <w:numId w:val="11"/>
        </w:numPr>
        <w:tabs>
          <w:tab w:val="left" w:pos="426"/>
        </w:tabs>
        <w:spacing w:before="0" w:line="276" w:lineRule="auto"/>
        <w:jc w:val="both"/>
        <w:rPr>
          <w:sz w:val="20"/>
          <w:szCs w:val="20"/>
        </w:rPr>
      </w:pPr>
      <w:r>
        <w:rPr>
          <w:sz w:val="20"/>
        </w:rPr>
        <w:t>BID VALIDITY</w:t>
      </w:r>
    </w:p>
    <w:p w14:paraId="6CB2AF23" w14:textId="77777777" w:rsidR="00D7055B" w:rsidRPr="00E341F6" w:rsidRDefault="00D7055B" w:rsidP="008736A6">
      <w:pPr>
        <w:pStyle w:val="Navaden6"/>
        <w:spacing w:line="276" w:lineRule="auto"/>
        <w:jc w:val="both"/>
        <w:rPr>
          <w:rFonts w:cs="Arial"/>
          <w:sz w:val="20"/>
        </w:rPr>
      </w:pPr>
    </w:p>
    <w:p w14:paraId="1DF5CCC0" w14:textId="77777777" w:rsidR="007E740B" w:rsidRPr="00E341F6" w:rsidRDefault="00F20BF7" w:rsidP="008736A6">
      <w:pPr>
        <w:pStyle w:val="Navaden6"/>
        <w:spacing w:line="276" w:lineRule="auto"/>
        <w:jc w:val="both"/>
        <w:rPr>
          <w:rFonts w:cs="Arial"/>
          <w:sz w:val="20"/>
        </w:rPr>
      </w:pPr>
      <w:r>
        <w:rPr>
          <w:sz w:val="20"/>
        </w:rPr>
        <w:t>The Bid, including all documentation relating thereto, shall be valid for a period of 120 days from the closing date for Bid submission; the Bidder confirms agreement therewith by submitting the Bid.</w:t>
      </w:r>
    </w:p>
    <w:p w14:paraId="79BC9F1D" w14:textId="77777777" w:rsidR="00F46323" w:rsidRPr="00E341F6" w:rsidRDefault="00F46323" w:rsidP="008736A6">
      <w:pPr>
        <w:pStyle w:val="Navaden6"/>
        <w:spacing w:line="276" w:lineRule="auto"/>
        <w:jc w:val="both"/>
        <w:rPr>
          <w:rFonts w:cs="Arial"/>
          <w:sz w:val="20"/>
        </w:rPr>
      </w:pPr>
    </w:p>
    <w:p w14:paraId="543112AC" w14:textId="77777777" w:rsidR="00F46323" w:rsidRPr="00E341F6" w:rsidRDefault="00F20BF7" w:rsidP="008736A6">
      <w:pPr>
        <w:pStyle w:val="Navaden6"/>
        <w:spacing w:line="276" w:lineRule="auto"/>
        <w:jc w:val="both"/>
        <w:rPr>
          <w:rFonts w:cs="Arial"/>
          <w:sz w:val="20"/>
        </w:rPr>
      </w:pPr>
      <w:r>
        <w:rPr>
          <w:sz w:val="20"/>
        </w:rPr>
        <w:t>If, due to objective circumstances, the framework agreement is not signed during the Bid validity period, the Contracting Authority may request a Bid validity extension. However, such an extension shall not exceed sixty (60) days. All requests and replies thereto are to be submitted in writing.</w:t>
      </w:r>
    </w:p>
    <w:p w14:paraId="79A62321" w14:textId="77777777" w:rsidR="00FE3744" w:rsidRPr="00E341F6" w:rsidRDefault="00FE3744" w:rsidP="008736A6">
      <w:pPr>
        <w:pStyle w:val="Navaden3"/>
        <w:spacing w:line="276" w:lineRule="auto"/>
        <w:jc w:val="both"/>
        <w:rPr>
          <w:rFonts w:cs="Arial"/>
          <w:sz w:val="20"/>
        </w:rPr>
      </w:pPr>
    </w:p>
    <w:p w14:paraId="759E903D" w14:textId="77777777" w:rsidR="006279DB" w:rsidRPr="00C40080" w:rsidRDefault="00F20BF7" w:rsidP="008736A6">
      <w:pPr>
        <w:pStyle w:val="Naslov3"/>
        <w:numPr>
          <w:ilvl w:val="0"/>
          <w:numId w:val="11"/>
        </w:numPr>
        <w:tabs>
          <w:tab w:val="left" w:pos="426"/>
        </w:tabs>
        <w:spacing w:before="0" w:line="276" w:lineRule="auto"/>
        <w:jc w:val="both"/>
        <w:rPr>
          <w:sz w:val="20"/>
          <w:szCs w:val="20"/>
        </w:rPr>
      </w:pPr>
      <w:r>
        <w:rPr>
          <w:sz w:val="20"/>
        </w:rPr>
        <w:t xml:space="preserve">ESTIMATED DURATION AND PLACE OF SERVICE DELIVERY </w:t>
      </w:r>
    </w:p>
    <w:p w14:paraId="5F1059B0" w14:textId="77777777" w:rsidR="006279DB" w:rsidRPr="006D5CC2" w:rsidRDefault="006279DB" w:rsidP="008736A6">
      <w:pPr>
        <w:pStyle w:val="Navaden5"/>
        <w:spacing w:line="276" w:lineRule="auto"/>
        <w:jc w:val="both"/>
        <w:rPr>
          <w:rFonts w:cs="Arial"/>
          <w:b/>
          <w:sz w:val="20"/>
        </w:rPr>
      </w:pPr>
    </w:p>
    <w:p w14:paraId="114D9393" w14:textId="77777777" w:rsidR="00673363" w:rsidRDefault="00F20BF7" w:rsidP="008736A6">
      <w:pPr>
        <w:pStyle w:val="Navaden5"/>
        <w:spacing w:line="276" w:lineRule="auto"/>
        <w:jc w:val="both"/>
        <w:rPr>
          <w:rFonts w:cs="Arial"/>
          <w:sz w:val="20"/>
        </w:rPr>
      </w:pPr>
      <w:r>
        <w:rPr>
          <w:sz w:val="20"/>
          <w:u w:val="single"/>
        </w:rPr>
        <w:t>Estimated period of service:</w:t>
      </w:r>
      <w:r>
        <w:rPr>
          <w:sz w:val="20"/>
        </w:rPr>
        <w:t xml:space="preserve"> 48 months from the date of signature of the Framework Agreement by both Parties, with the possibility of extending the Framework Agreement for an additional period of up to 36 months (for a total maximum duration of 84 months). The work subject to the Contract shall be performed successively, depending on the Contracting Authority’s actual needs.</w:t>
      </w:r>
    </w:p>
    <w:p w14:paraId="682331B0" w14:textId="77777777" w:rsidR="000D0130" w:rsidRDefault="000D0130" w:rsidP="008736A6">
      <w:pPr>
        <w:pStyle w:val="Navaden5"/>
        <w:spacing w:line="276" w:lineRule="auto"/>
        <w:jc w:val="both"/>
        <w:rPr>
          <w:rFonts w:cs="Arial"/>
          <w:sz w:val="20"/>
        </w:rPr>
      </w:pPr>
    </w:p>
    <w:p w14:paraId="29360B20" w14:textId="77777777" w:rsidR="00ED7C7F" w:rsidRDefault="00F20BF7" w:rsidP="008736A6">
      <w:pPr>
        <w:pStyle w:val="Navaden5"/>
        <w:spacing w:line="276" w:lineRule="auto"/>
        <w:jc w:val="both"/>
        <w:rPr>
          <w:rFonts w:cs="Arial"/>
          <w:sz w:val="20"/>
        </w:rPr>
      </w:pPr>
      <w:r>
        <w:rPr>
          <w:sz w:val="20"/>
          <w:u w:val="single"/>
        </w:rPr>
        <w:t>Place of service delivery:</w:t>
      </w:r>
      <w:r>
        <w:rPr>
          <w:sz w:val="20"/>
        </w:rPr>
        <w:t xml:space="preserve"> expected to be at the Contractor's site. The Contracting Authority and the Contractor may agree otherwise on a case-by-case basis.</w:t>
      </w:r>
    </w:p>
    <w:p w14:paraId="19558A77" w14:textId="77777777" w:rsidR="00240DDD" w:rsidRDefault="00240DDD" w:rsidP="008736A6">
      <w:pPr>
        <w:pStyle w:val="Navaden5"/>
        <w:spacing w:line="276" w:lineRule="auto"/>
        <w:jc w:val="both"/>
        <w:rPr>
          <w:rFonts w:cs="Arial"/>
          <w:sz w:val="20"/>
        </w:rPr>
      </w:pPr>
    </w:p>
    <w:p w14:paraId="01ADC7C8" w14:textId="77777777" w:rsidR="00240DDD" w:rsidRPr="001061E7" w:rsidRDefault="00F20BF7" w:rsidP="001061E7">
      <w:pPr>
        <w:pStyle w:val="Navaden5"/>
        <w:jc w:val="both"/>
        <w:rPr>
          <w:rFonts w:cs="Arial"/>
          <w:sz w:val="20"/>
        </w:rPr>
      </w:pPr>
      <w:r>
        <w:rPr>
          <w:sz w:val="20"/>
          <w:u w:val="single"/>
        </w:rPr>
        <w:t>Place of delivery of spare parts</w:t>
      </w:r>
      <w:r>
        <w:rPr>
          <w:sz w:val="20"/>
        </w:rPr>
        <w:t>: expected to be at the premises of the Contracting Authority. Ministry of Defence of the Republic of Slovenia, Jernej Molan Barracks, Warehouse of the 153rd Aircraft Maintenance Squadron (LETEHESK), Cerklje ob Krki 4a, 8263 Cerklje ob Krki, Slovenia. The Contracting Authority and the Contractor may agree otherwise on a case-by-case basis.</w:t>
      </w:r>
    </w:p>
    <w:p w14:paraId="02D60140" w14:textId="77777777" w:rsidR="00240DDD" w:rsidRPr="00F33BB1" w:rsidRDefault="00240DDD" w:rsidP="008736A6">
      <w:pPr>
        <w:pStyle w:val="Navaden5"/>
        <w:spacing w:line="276" w:lineRule="auto"/>
        <w:jc w:val="both"/>
        <w:rPr>
          <w:rFonts w:cs="Arial"/>
          <w:sz w:val="20"/>
        </w:rPr>
      </w:pPr>
    </w:p>
    <w:p w14:paraId="66FAB391" w14:textId="77777777" w:rsidR="00C067FB" w:rsidRPr="00880BB5" w:rsidRDefault="00F20BF7" w:rsidP="008736A6">
      <w:pPr>
        <w:pStyle w:val="Navaden5"/>
        <w:spacing w:line="276" w:lineRule="auto"/>
        <w:jc w:val="both"/>
        <w:rPr>
          <w:rFonts w:cs="Arial"/>
          <w:sz w:val="20"/>
        </w:rPr>
      </w:pPr>
      <w:r>
        <w:rPr>
          <w:sz w:val="20"/>
          <w:u w:val="single"/>
        </w:rPr>
        <w:t>Training location</w:t>
      </w:r>
      <w:r>
        <w:rPr>
          <w:sz w:val="20"/>
        </w:rPr>
        <w:t>: expected to be at the Contractor's site or to be determined on a case-by-case basis for each contract. The date and timeframe for each training session shall be agreed upon with the Contracting Authority on a case-by-case basis.</w:t>
      </w:r>
    </w:p>
    <w:p w14:paraId="3AC79ECF" w14:textId="77777777" w:rsidR="008F103C" w:rsidRDefault="008F103C" w:rsidP="008736A6">
      <w:pPr>
        <w:pStyle w:val="Navaden6"/>
        <w:spacing w:line="276" w:lineRule="auto"/>
        <w:jc w:val="both"/>
        <w:rPr>
          <w:rFonts w:cs="Arial"/>
          <w:sz w:val="20"/>
        </w:rPr>
      </w:pPr>
    </w:p>
    <w:p w14:paraId="172434EE" w14:textId="77777777" w:rsidR="00FE3744" w:rsidRPr="00C40080" w:rsidRDefault="00F20BF7" w:rsidP="008736A6">
      <w:pPr>
        <w:pStyle w:val="Naslov3"/>
        <w:numPr>
          <w:ilvl w:val="0"/>
          <w:numId w:val="11"/>
        </w:numPr>
        <w:tabs>
          <w:tab w:val="left" w:pos="426"/>
        </w:tabs>
        <w:spacing w:before="0" w:line="276" w:lineRule="auto"/>
        <w:jc w:val="both"/>
        <w:rPr>
          <w:sz w:val="20"/>
          <w:szCs w:val="20"/>
        </w:rPr>
      </w:pPr>
      <w:r>
        <w:rPr>
          <w:sz w:val="20"/>
        </w:rPr>
        <w:t>THE INDICATIVE CONTRACT VALUE</w:t>
      </w:r>
    </w:p>
    <w:p w14:paraId="630F5E1C" w14:textId="77777777" w:rsidR="00FE3744" w:rsidRPr="00D6511C" w:rsidRDefault="00FE3744" w:rsidP="008736A6">
      <w:pPr>
        <w:pStyle w:val="Telobesedila2"/>
        <w:spacing w:line="276" w:lineRule="auto"/>
        <w:rPr>
          <w:rFonts w:cs="Arial"/>
          <w:color w:val="auto"/>
          <w:sz w:val="20"/>
          <w:szCs w:val="20"/>
          <w:lang w:val="sl-SI"/>
        </w:rPr>
      </w:pPr>
    </w:p>
    <w:p w14:paraId="5F9A353B" w14:textId="77777777" w:rsidR="00240DDD" w:rsidRDefault="00F20BF7" w:rsidP="006B0711">
      <w:pPr>
        <w:spacing w:line="276" w:lineRule="auto"/>
        <w:jc w:val="both"/>
      </w:pPr>
      <w:r>
        <w:t xml:space="preserve">The total indicative value of the public contract for a 48-month period, with the possibility of renewal for up to an additional 36 months (for a total duration of no more than 84 months) amounts </w:t>
      </w:r>
      <w:r w:rsidRPr="00AC5170">
        <w:t>as follows:</w:t>
      </w:r>
    </w:p>
    <w:p w14:paraId="39F90934" w14:textId="77777777" w:rsidR="006B0711" w:rsidRDefault="006B0711" w:rsidP="006B0711">
      <w:pPr>
        <w:spacing w:line="276" w:lineRule="auto"/>
        <w:jc w:val="both"/>
        <w:rPr>
          <w:szCs w:val="20"/>
          <w:lang w:val="sl-SI"/>
        </w:rPr>
      </w:pPr>
    </w:p>
    <w:tbl>
      <w:tblPr>
        <w:tblStyle w:val="Tabelamrea"/>
        <w:tblW w:w="0" w:type="auto"/>
        <w:tblLook w:val="04A0" w:firstRow="1" w:lastRow="0" w:firstColumn="1" w:lastColumn="0" w:noHBand="0" w:noVBand="1"/>
      </w:tblPr>
      <w:tblGrid>
        <w:gridCol w:w="850"/>
        <w:gridCol w:w="4108"/>
        <w:gridCol w:w="1646"/>
        <w:gridCol w:w="1750"/>
      </w:tblGrid>
      <w:tr w:rsidR="00E95B28" w14:paraId="5F274058" w14:textId="77777777" w:rsidTr="00240DDD">
        <w:trPr>
          <w:trHeight w:val="500"/>
        </w:trPr>
        <w:tc>
          <w:tcPr>
            <w:tcW w:w="850" w:type="dxa"/>
            <w:shd w:val="clear" w:color="auto" w:fill="F2F2F2" w:themeFill="background1" w:themeFillShade="F2"/>
            <w:vAlign w:val="center"/>
          </w:tcPr>
          <w:p w14:paraId="21E2D188" w14:textId="77777777" w:rsidR="00240DDD" w:rsidRPr="0061575D" w:rsidRDefault="00F20BF7" w:rsidP="00E756E5">
            <w:pPr>
              <w:autoSpaceDE w:val="0"/>
              <w:autoSpaceDN w:val="0"/>
              <w:adjustRightInd w:val="0"/>
              <w:spacing w:line="240" w:lineRule="auto"/>
              <w:jc w:val="center"/>
              <w:rPr>
                <w:b/>
                <w:bCs/>
                <w:szCs w:val="20"/>
              </w:rPr>
            </w:pPr>
            <w:r>
              <w:rPr>
                <w:b/>
              </w:rPr>
              <w:t xml:space="preserve">  </w:t>
            </w:r>
          </w:p>
          <w:p w14:paraId="158D0661" w14:textId="77777777" w:rsidR="00240DDD" w:rsidRPr="0061575D" w:rsidRDefault="00F20BF7" w:rsidP="00E756E5">
            <w:pPr>
              <w:pStyle w:val="Telobesedila2"/>
              <w:jc w:val="center"/>
              <w:rPr>
                <w:rFonts w:cs="Arial"/>
                <w:color w:val="auto"/>
                <w:sz w:val="20"/>
                <w:szCs w:val="20"/>
              </w:rPr>
            </w:pPr>
            <w:r>
              <w:rPr>
                <w:b/>
                <w:sz w:val="20"/>
              </w:rPr>
              <w:t>Lot No.</w:t>
            </w:r>
          </w:p>
        </w:tc>
        <w:tc>
          <w:tcPr>
            <w:tcW w:w="4108" w:type="dxa"/>
            <w:shd w:val="clear" w:color="auto" w:fill="F2F2F2" w:themeFill="background1" w:themeFillShade="F2"/>
            <w:vAlign w:val="center"/>
          </w:tcPr>
          <w:p w14:paraId="5E3A8503" w14:textId="77777777" w:rsidR="00240DDD" w:rsidRPr="0061575D" w:rsidRDefault="00F20BF7" w:rsidP="00E756E5">
            <w:pPr>
              <w:pStyle w:val="Telobesedila2"/>
              <w:jc w:val="center"/>
              <w:rPr>
                <w:rFonts w:cs="Arial"/>
                <w:color w:val="auto"/>
                <w:sz w:val="20"/>
                <w:szCs w:val="20"/>
              </w:rPr>
            </w:pPr>
            <w:r>
              <w:rPr>
                <w:b/>
                <w:sz w:val="20"/>
              </w:rPr>
              <w:t>Lot Title</w:t>
            </w:r>
          </w:p>
        </w:tc>
        <w:tc>
          <w:tcPr>
            <w:tcW w:w="1646" w:type="dxa"/>
            <w:shd w:val="clear" w:color="auto" w:fill="F2F2F2" w:themeFill="background1" w:themeFillShade="F2"/>
            <w:vAlign w:val="center"/>
          </w:tcPr>
          <w:p w14:paraId="060DB2C3" w14:textId="77777777" w:rsidR="00240DDD" w:rsidRPr="0061575D" w:rsidRDefault="00F20BF7" w:rsidP="00E756E5">
            <w:pPr>
              <w:autoSpaceDE w:val="0"/>
              <w:autoSpaceDN w:val="0"/>
              <w:adjustRightInd w:val="0"/>
              <w:spacing w:line="240" w:lineRule="auto"/>
              <w:jc w:val="center"/>
              <w:rPr>
                <w:szCs w:val="20"/>
              </w:rPr>
            </w:pPr>
            <w:r>
              <w:rPr>
                <w:b/>
              </w:rPr>
              <w:t>Indicative Value in EUR, excl. VAT</w:t>
            </w:r>
          </w:p>
        </w:tc>
        <w:tc>
          <w:tcPr>
            <w:tcW w:w="1750" w:type="dxa"/>
            <w:shd w:val="clear" w:color="auto" w:fill="F2F2F2" w:themeFill="background1" w:themeFillShade="F2"/>
            <w:vAlign w:val="center"/>
          </w:tcPr>
          <w:p w14:paraId="568FA12E" w14:textId="77777777" w:rsidR="00240DDD" w:rsidRPr="0061575D" w:rsidRDefault="00F20BF7" w:rsidP="00E756E5">
            <w:pPr>
              <w:autoSpaceDE w:val="0"/>
              <w:autoSpaceDN w:val="0"/>
              <w:adjustRightInd w:val="0"/>
              <w:spacing w:line="240" w:lineRule="auto"/>
              <w:jc w:val="center"/>
              <w:rPr>
                <w:szCs w:val="20"/>
              </w:rPr>
            </w:pPr>
            <w:r>
              <w:rPr>
                <w:b/>
              </w:rPr>
              <w:t>Indicative Value in EUR, incl. VAT</w:t>
            </w:r>
          </w:p>
        </w:tc>
      </w:tr>
      <w:tr w:rsidR="00E95B28" w14:paraId="4E25E5E0" w14:textId="77777777" w:rsidTr="00240DDD">
        <w:tc>
          <w:tcPr>
            <w:tcW w:w="850" w:type="dxa"/>
          </w:tcPr>
          <w:p w14:paraId="7FDC599D" w14:textId="77777777" w:rsidR="00617020" w:rsidRDefault="00617020" w:rsidP="003B03F4">
            <w:pPr>
              <w:pStyle w:val="Telobesedila2"/>
              <w:jc w:val="center"/>
              <w:rPr>
                <w:color w:val="auto"/>
                <w:sz w:val="20"/>
              </w:rPr>
            </w:pPr>
          </w:p>
          <w:p w14:paraId="4366E095" w14:textId="77777777" w:rsidR="003B03F4" w:rsidRPr="0061575D" w:rsidRDefault="00F20BF7" w:rsidP="003B03F4">
            <w:pPr>
              <w:pStyle w:val="Telobesedila2"/>
              <w:jc w:val="center"/>
              <w:rPr>
                <w:rFonts w:cs="Arial"/>
                <w:color w:val="auto"/>
                <w:sz w:val="20"/>
                <w:szCs w:val="20"/>
              </w:rPr>
            </w:pPr>
            <w:r>
              <w:rPr>
                <w:color w:val="auto"/>
                <w:sz w:val="20"/>
              </w:rPr>
              <w:t>1</w:t>
            </w:r>
          </w:p>
        </w:tc>
        <w:tc>
          <w:tcPr>
            <w:tcW w:w="4108" w:type="dxa"/>
          </w:tcPr>
          <w:p w14:paraId="5CC29A68" w14:textId="77777777" w:rsidR="00617020" w:rsidRDefault="00617020" w:rsidP="003B03F4">
            <w:pPr>
              <w:pStyle w:val="Telobesedila2"/>
              <w:rPr>
                <w:color w:val="auto"/>
                <w:sz w:val="20"/>
              </w:rPr>
            </w:pPr>
          </w:p>
          <w:p w14:paraId="30AA5F4C" w14:textId="77777777" w:rsidR="003B03F4" w:rsidRPr="00E756E5" w:rsidRDefault="00F20BF7" w:rsidP="003B03F4">
            <w:pPr>
              <w:pStyle w:val="Telobesedila2"/>
              <w:rPr>
                <w:rFonts w:cs="Arial"/>
                <w:color w:val="auto"/>
                <w:sz w:val="20"/>
                <w:szCs w:val="20"/>
              </w:rPr>
            </w:pPr>
            <w:r>
              <w:rPr>
                <w:color w:val="auto"/>
                <w:sz w:val="20"/>
              </w:rPr>
              <w:t>Maintenance of Safran Engines, Makila 1A1</w:t>
            </w:r>
          </w:p>
          <w:p w14:paraId="1316C672" w14:textId="77777777" w:rsidR="003B03F4" w:rsidRPr="00E756E5" w:rsidRDefault="003B03F4" w:rsidP="003B03F4">
            <w:pPr>
              <w:pStyle w:val="Telobesedila2"/>
              <w:jc w:val="left"/>
              <w:rPr>
                <w:rFonts w:cs="Arial"/>
                <w:color w:val="auto"/>
                <w:sz w:val="20"/>
                <w:szCs w:val="20"/>
                <w:lang w:val="sl-SI"/>
              </w:rPr>
            </w:pPr>
          </w:p>
        </w:tc>
        <w:tc>
          <w:tcPr>
            <w:tcW w:w="1646" w:type="dxa"/>
          </w:tcPr>
          <w:p w14:paraId="6BC7C31A" w14:textId="77777777" w:rsidR="00617020" w:rsidRDefault="00617020" w:rsidP="003B03F4">
            <w:pPr>
              <w:pStyle w:val="Telobesedila2"/>
              <w:jc w:val="right"/>
              <w:rPr>
                <w:rFonts w:cs="Arial"/>
                <w:b/>
                <w:color w:val="auto"/>
                <w:sz w:val="20"/>
                <w:szCs w:val="20"/>
                <w:lang w:val="sl-SI"/>
              </w:rPr>
            </w:pPr>
          </w:p>
          <w:p w14:paraId="6994A56B" w14:textId="77777777" w:rsidR="003B03F4" w:rsidRPr="0061575D" w:rsidRDefault="00F20BF7" w:rsidP="003B03F4">
            <w:pPr>
              <w:pStyle w:val="Telobesedila2"/>
              <w:jc w:val="right"/>
              <w:rPr>
                <w:rFonts w:cs="Arial"/>
                <w:color w:val="auto"/>
                <w:sz w:val="20"/>
                <w:szCs w:val="20"/>
              </w:rPr>
            </w:pPr>
            <w:r>
              <w:rPr>
                <w:rFonts w:cs="Arial"/>
                <w:b/>
                <w:color w:val="auto"/>
                <w:sz w:val="20"/>
                <w:szCs w:val="20"/>
                <w:lang w:val="sl-SI"/>
              </w:rPr>
              <w:t>5,245,901.</w:t>
            </w:r>
            <w:r w:rsidRPr="0030517B">
              <w:rPr>
                <w:rFonts w:cs="Arial"/>
                <w:b/>
                <w:color w:val="auto"/>
                <w:sz w:val="20"/>
                <w:szCs w:val="20"/>
                <w:lang w:val="sl-SI"/>
              </w:rPr>
              <w:t>64</w:t>
            </w:r>
          </w:p>
        </w:tc>
        <w:tc>
          <w:tcPr>
            <w:tcW w:w="1750" w:type="dxa"/>
          </w:tcPr>
          <w:p w14:paraId="069AE625" w14:textId="77777777" w:rsidR="00617020" w:rsidRDefault="00617020" w:rsidP="003B03F4">
            <w:pPr>
              <w:pStyle w:val="Telobesedila2"/>
              <w:jc w:val="right"/>
              <w:rPr>
                <w:rFonts w:cs="Arial"/>
                <w:b/>
                <w:color w:val="auto"/>
                <w:sz w:val="20"/>
                <w:szCs w:val="20"/>
                <w:lang w:val="sl-SI"/>
              </w:rPr>
            </w:pPr>
          </w:p>
          <w:p w14:paraId="7F7BDEF9" w14:textId="77777777" w:rsidR="003B03F4" w:rsidRPr="003B03F4" w:rsidRDefault="00F20BF7" w:rsidP="003B03F4">
            <w:pPr>
              <w:pStyle w:val="Telobesedila2"/>
              <w:jc w:val="right"/>
              <w:rPr>
                <w:rFonts w:cs="Arial"/>
                <w:b/>
                <w:color w:val="auto"/>
                <w:sz w:val="20"/>
                <w:szCs w:val="20"/>
                <w:lang w:val="sl-SI"/>
              </w:rPr>
            </w:pPr>
            <w:r>
              <w:rPr>
                <w:rFonts w:cs="Arial"/>
                <w:b/>
                <w:color w:val="auto"/>
                <w:sz w:val="20"/>
                <w:szCs w:val="20"/>
                <w:lang w:val="sl-SI"/>
              </w:rPr>
              <w:t>6,400,000.</w:t>
            </w:r>
            <w:r w:rsidRPr="0030517B">
              <w:rPr>
                <w:rFonts w:cs="Arial"/>
                <w:b/>
                <w:color w:val="auto"/>
                <w:sz w:val="20"/>
                <w:szCs w:val="20"/>
                <w:lang w:val="sl-SI"/>
              </w:rPr>
              <w:t>00</w:t>
            </w:r>
          </w:p>
        </w:tc>
      </w:tr>
    </w:tbl>
    <w:p w14:paraId="1EF0A01D" w14:textId="77777777" w:rsidR="00617020" w:rsidRDefault="00617020" w:rsidP="00300519">
      <w:pPr>
        <w:jc w:val="both"/>
      </w:pPr>
    </w:p>
    <w:p w14:paraId="103B34EE" w14:textId="77777777" w:rsidR="00617020" w:rsidRPr="008662F4" w:rsidRDefault="00617020" w:rsidP="00617020">
      <w:pPr>
        <w:pStyle w:val="Telobesedila"/>
        <w:tabs>
          <w:tab w:val="left" w:pos="-720"/>
        </w:tabs>
        <w:spacing w:after="0" w:line="276" w:lineRule="auto"/>
        <w:jc w:val="both"/>
        <w:rPr>
          <w:szCs w:val="20"/>
        </w:rPr>
      </w:pPr>
      <w:r w:rsidRPr="00617020">
        <w:rPr>
          <w:lang w:val="en-US"/>
        </w:rPr>
        <w:t>The Contracting Authority reserves the right to increase the frame work value by up to 30% for the procurement of additional goods/services</w:t>
      </w:r>
      <w:r w:rsidRPr="00617020">
        <w:t xml:space="preserve"> during the term of the framework agreement, as defined in the subject-matter of the framework agreement, in accordance with its needs and available financial resources.</w:t>
      </w:r>
    </w:p>
    <w:p w14:paraId="4A6A515F" w14:textId="77777777" w:rsidR="00617020" w:rsidRPr="008662F4" w:rsidRDefault="00617020" w:rsidP="00617020">
      <w:pPr>
        <w:pStyle w:val="Telobesedila"/>
        <w:tabs>
          <w:tab w:val="left" w:pos="-720"/>
        </w:tabs>
        <w:spacing w:after="0" w:line="276" w:lineRule="auto"/>
        <w:jc w:val="both"/>
        <w:rPr>
          <w:szCs w:val="20"/>
          <w:lang w:val="sl-SI"/>
        </w:rPr>
      </w:pPr>
    </w:p>
    <w:p w14:paraId="6BC08B37" w14:textId="77777777" w:rsidR="00617020" w:rsidRDefault="00617020" w:rsidP="00617020">
      <w:pPr>
        <w:jc w:val="both"/>
      </w:pPr>
      <w:r w:rsidRPr="008662F4">
        <w:t>The maximum value of the framework agreement, including the option referred to in the</w:t>
      </w:r>
      <w:r w:rsidRPr="00617020">
        <w:t xml:space="preserve"> </w:t>
      </w:r>
      <w:r w:rsidRPr="008662F4">
        <w:t>preceding paragraph of this Article, shall be</w:t>
      </w:r>
      <w:r>
        <w:t>:</w:t>
      </w:r>
    </w:p>
    <w:p w14:paraId="54A9B7C9" w14:textId="77777777" w:rsidR="00617020" w:rsidRDefault="00617020" w:rsidP="00617020">
      <w:pPr>
        <w:jc w:val="both"/>
        <w:rPr>
          <w:szCs w:val="20"/>
          <w:highlight w:val="yellow"/>
        </w:rPr>
      </w:pPr>
    </w:p>
    <w:tbl>
      <w:tblPr>
        <w:tblStyle w:val="Tabelamrea"/>
        <w:tblW w:w="0" w:type="auto"/>
        <w:tblLook w:val="04A0" w:firstRow="1" w:lastRow="0" w:firstColumn="1" w:lastColumn="0" w:noHBand="0" w:noVBand="1"/>
      </w:tblPr>
      <w:tblGrid>
        <w:gridCol w:w="850"/>
        <w:gridCol w:w="4108"/>
        <w:gridCol w:w="1646"/>
        <w:gridCol w:w="1750"/>
      </w:tblGrid>
      <w:tr w:rsidR="00E95B28" w14:paraId="4217E99F" w14:textId="77777777" w:rsidTr="00300519">
        <w:trPr>
          <w:trHeight w:val="834"/>
        </w:trPr>
        <w:tc>
          <w:tcPr>
            <w:tcW w:w="850" w:type="dxa"/>
            <w:shd w:val="clear" w:color="auto" w:fill="F2F2F2" w:themeFill="background1" w:themeFillShade="F2"/>
            <w:vAlign w:val="center"/>
          </w:tcPr>
          <w:p w14:paraId="0DFC8F23" w14:textId="77777777" w:rsidR="00300519" w:rsidRPr="0061575D" w:rsidRDefault="00F20BF7" w:rsidP="00300519">
            <w:pPr>
              <w:autoSpaceDE w:val="0"/>
              <w:autoSpaceDN w:val="0"/>
              <w:adjustRightInd w:val="0"/>
              <w:spacing w:line="240" w:lineRule="auto"/>
              <w:jc w:val="center"/>
              <w:rPr>
                <w:b/>
                <w:bCs/>
                <w:szCs w:val="20"/>
              </w:rPr>
            </w:pPr>
            <w:r>
              <w:rPr>
                <w:b/>
              </w:rPr>
              <w:t xml:space="preserve">  </w:t>
            </w:r>
          </w:p>
          <w:p w14:paraId="2D0BE185" w14:textId="77777777" w:rsidR="00300519" w:rsidRPr="00300519" w:rsidRDefault="00F20BF7" w:rsidP="00300519">
            <w:pPr>
              <w:pStyle w:val="Telobesedila2"/>
              <w:jc w:val="center"/>
              <w:rPr>
                <w:rFonts w:cs="Arial"/>
                <w:color w:val="auto"/>
                <w:sz w:val="20"/>
                <w:szCs w:val="20"/>
                <w:highlight w:val="yellow"/>
                <w:lang w:val="sl-SI"/>
              </w:rPr>
            </w:pPr>
            <w:r>
              <w:rPr>
                <w:b/>
                <w:sz w:val="20"/>
              </w:rPr>
              <w:t>Lot No.</w:t>
            </w:r>
          </w:p>
        </w:tc>
        <w:tc>
          <w:tcPr>
            <w:tcW w:w="4108" w:type="dxa"/>
            <w:shd w:val="clear" w:color="auto" w:fill="F2F2F2" w:themeFill="background1" w:themeFillShade="F2"/>
            <w:vAlign w:val="center"/>
          </w:tcPr>
          <w:p w14:paraId="3BD780CF" w14:textId="77777777" w:rsidR="00300519" w:rsidRPr="00300519" w:rsidRDefault="00F20BF7" w:rsidP="00300519">
            <w:pPr>
              <w:pStyle w:val="Telobesedila2"/>
              <w:jc w:val="center"/>
              <w:rPr>
                <w:rFonts w:cs="Arial"/>
                <w:color w:val="auto"/>
                <w:sz w:val="20"/>
                <w:szCs w:val="20"/>
                <w:highlight w:val="yellow"/>
                <w:lang w:val="sl-SI"/>
              </w:rPr>
            </w:pPr>
            <w:r>
              <w:rPr>
                <w:b/>
                <w:sz w:val="20"/>
              </w:rPr>
              <w:t>Lot Title</w:t>
            </w:r>
          </w:p>
        </w:tc>
        <w:tc>
          <w:tcPr>
            <w:tcW w:w="1646" w:type="dxa"/>
            <w:tcBorders>
              <w:bottom w:val="single" w:sz="4" w:space="0" w:color="auto"/>
            </w:tcBorders>
            <w:shd w:val="clear" w:color="auto" w:fill="F2F2F2" w:themeFill="background1" w:themeFillShade="F2"/>
            <w:vAlign w:val="center"/>
          </w:tcPr>
          <w:p w14:paraId="557568B4" w14:textId="77777777" w:rsidR="00300519" w:rsidRPr="00300519" w:rsidRDefault="00F20BF7" w:rsidP="00300519">
            <w:pPr>
              <w:autoSpaceDE w:val="0"/>
              <w:autoSpaceDN w:val="0"/>
              <w:adjustRightInd w:val="0"/>
              <w:spacing w:line="240" w:lineRule="auto"/>
              <w:jc w:val="center"/>
              <w:rPr>
                <w:szCs w:val="20"/>
                <w:lang w:val="sl-SI"/>
              </w:rPr>
            </w:pPr>
            <w:r w:rsidRPr="00300519">
              <w:rPr>
                <w:b/>
                <w:bCs/>
                <w:szCs w:val="20"/>
                <w:lang w:val="sl-SI" w:eastAsia="sl-SI"/>
              </w:rPr>
              <w:t>Indicative Value increased by 30% in EUR excl. DDV</w:t>
            </w:r>
          </w:p>
        </w:tc>
        <w:tc>
          <w:tcPr>
            <w:tcW w:w="1750" w:type="dxa"/>
            <w:shd w:val="clear" w:color="auto" w:fill="F2F2F2" w:themeFill="background1" w:themeFillShade="F2"/>
            <w:vAlign w:val="center"/>
          </w:tcPr>
          <w:p w14:paraId="143EA3A0" w14:textId="77777777" w:rsidR="00300519" w:rsidRPr="00300519" w:rsidRDefault="00F20BF7" w:rsidP="00300519">
            <w:pPr>
              <w:autoSpaceDE w:val="0"/>
              <w:autoSpaceDN w:val="0"/>
              <w:adjustRightInd w:val="0"/>
              <w:spacing w:line="240" w:lineRule="auto"/>
              <w:jc w:val="center"/>
              <w:rPr>
                <w:szCs w:val="20"/>
                <w:lang w:val="sl-SI"/>
              </w:rPr>
            </w:pPr>
            <w:r w:rsidRPr="00300519">
              <w:rPr>
                <w:b/>
                <w:bCs/>
                <w:szCs w:val="20"/>
                <w:lang w:val="sl-SI" w:eastAsia="sl-SI"/>
              </w:rPr>
              <w:t>Indicative Value increased by 30% in EUR incl. DDV</w:t>
            </w:r>
          </w:p>
        </w:tc>
      </w:tr>
      <w:tr w:rsidR="00E95B28" w14:paraId="27CD9DBB" w14:textId="77777777" w:rsidTr="00617020">
        <w:tc>
          <w:tcPr>
            <w:tcW w:w="850" w:type="dxa"/>
            <w:shd w:val="clear" w:color="auto" w:fill="auto"/>
          </w:tcPr>
          <w:p w14:paraId="2A6A50F4" w14:textId="77777777" w:rsidR="00617020" w:rsidRDefault="00617020" w:rsidP="00300519">
            <w:pPr>
              <w:pStyle w:val="Telobesedila2"/>
              <w:jc w:val="center"/>
              <w:rPr>
                <w:rFonts w:cs="Arial"/>
                <w:color w:val="auto"/>
                <w:sz w:val="20"/>
                <w:szCs w:val="20"/>
                <w:lang w:val="sl-SI"/>
              </w:rPr>
            </w:pPr>
          </w:p>
          <w:p w14:paraId="4BB07276" w14:textId="77777777" w:rsidR="00300519" w:rsidRPr="00300519" w:rsidRDefault="00F20BF7" w:rsidP="00300519">
            <w:pPr>
              <w:pStyle w:val="Telobesedila2"/>
              <w:jc w:val="center"/>
              <w:rPr>
                <w:rFonts w:cs="Arial"/>
                <w:color w:val="auto"/>
                <w:sz w:val="20"/>
                <w:szCs w:val="20"/>
                <w:lang w:val="sl-SI"/>
              </w:rPr>
            </w:pPr>
            <w:r w:rsidRPr="00300519">
              <w:rPr>
                <w:rFonts w:cs="Arial"/>
                <w:color w:val="auto"/>
                <w:sz w:val="20"/>
                <w:szCs w:val="20"/>
                <w:lang w:val="sl-SI"/>
              </w:rPr>
              <w:t>1</w:t>
            </w:r>
          </w:p>
        </w:tc>
        <w:tc>
          <w:tcPr>
            <w:tcW w:w="4108" w:type="dxa"/>
            <w:vAlign w:val="bottom"/>
          </w:tcPr>
          <w:p w14:paraId="4B240031" w14:textId="77777777" w:rsidR="00617020" w:rsidRDefault="00617020" w:rsidP="00617020">
            <w:pPr>
              <w:pStyle w:val="Telobesedila2"/>
              <w:jc w:val="center"/>
              <w:rPr>
                <w:color w:val="auto"/>
                <w:sz w:val="20"/>
              </w:rPr>
            </w:pPr>
          </w:p>
          <w:p w14:paraId="3F284426" w14:textId="77777777" w:rsidR="00300519" w:rsidRPr="00E756E5" w:rsidRDefault="00F20BF7" w:rsidP="00617020">
            <w:pPr>
              <w:pStyle w:val="Telobesedila2"/>
              <w:jc w:val="center"/>
              <w:rPr>
                <w:rFonts w:cs="Arial"/>
                <w:color w:val="auto"/>
                <w:sz w:val="20"/>
                <w:szCs w:val="20"/>
              </w:rPr>
            </w:pPr>
            <w:r>
              <w:rPr>
                <w:color w:val="auto"/>
                <w:sz w:val="20"/>
              </w:rPr>
              <w:t>Maintenance of Safran Engines, Makila 1A1</w:t>
            </w:r>
          </w:p>
          <w:p w14:paraId="06CB324F" w14:textId="77777777" w:rsidR="00300519" w:rsidRPr="00300519" w:rsidRDefault="00300519" w:rsidP="00617020">
            <w:pPr>
              <w:pStyle w:val="Telobesedila2"/>
              <w:jc w:val="center"/>
              <w:rPr>
                <w:rFonts w:cs="Arial"/>
                <w:color w:val="auto"/>
                <w:sz w:val="20"/>
                <w:szCs w:val="20"/>
                <w:highlight w:val="yellow"/>
                <w:lang w:val="sl-SI"/>
              </w:rPr>
            </w:pP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C55C5A2" w14:textId="77777777" w:rsidR="00300519" w:rsidRPr="00300519" w:rsidRDefault="00F20BF7" w:rsidP="00300519">
            <w:pPr>
              <w:pStyle w:val="Telobesedila2"/>
              <w:jc w:val="center"/>
              <w:rPr>
                <w:rFonts w:cs="Arial"/>
                <w:b/>
                <w:color w:val="auto"/>
                <w:sz w:val="20"/>
                <w:szCs w:val="20"/>
                <w:lang w:val="sl-SI"/>
              </w:rPr>
            </w:pPr>
            <w:r w:rsidRPr="00300519">
              <w:rPr>
                <w:rFonts w:cs="Arial"/>
                <w:b/>
                <w:sz w:val="20"/>
                <w:szCs w:val="20"/>
              </w:rPr>
              <w:t>6.819.672,13</w:t>
            </w:r>
          </w:p>
        </w:tc>
        <w:tc>
          <w:tcPr>
            <w:tcW w:w="1750" w:type="dxa"/>
            <w:tcBorders>
              <w:left w:val="single" w:sz="4" w:space="0" w:color="auto"/>
            </w:tcBorders>
            <w:vAlign w:val="center"/>
          </w:tcPr>
          <w:p w14:paraId="418BB5E3" w14:textId="77777777" w:rsidR="00300519" w:rsidRPr="00300519" w:rsidRDefault="00F20BF7" w:rsidP="00300519">
            <w:pPr>
              <w:pStyle w:val="Telobesedila2"/>
              <w:jc w:val="center"/>
              <w:rPr>
                <w:rFonts w:cs="Arial"/>
                <w:b/>
                <w:color w:val="auto"/>
                <w:sz w:val="20"/>
                <w:szCs w:val="20"/>
                <w:lang w:val="sl-SI"/>
              </w:rPr>
            </w:pPr>
            <w:r w:rsidRPr="00300519">
              <w:rPr>
                <w:rFonts w:cs="Arial"/>
                <w:b/>
                <w:color w:val="auto"/>
                <w:sz w:val="20"/>
                <w:szCs w:val="20"/>
                <w:lang w:val="sl-SI"/>
              </w:rPr>
              <w:t>8.320.000,00</w:t>
            </w:r>
          </w:p>
        </w:tc>
      </w:tr>
    </w:tbl>
    <w:p w14:paraId="3A4E876A" w14:textId="633CEE1A" w:rsidR="00300519" w:rsidRDefault="00300519" w:rsidP="00300519">
      <w:pPr>
        <w:spacing w:line="276" w:lineRule="auto"/>
        <w:jc w:val="both"/>
        <w:rPr>
          <w:szCs w:val="20"/>
          <w:lang w:val="sl-SI"/>
        </w:rPr>
      </w:pPr>
    </w:p>
    <w:p w14:paraId="71ADB3DD" w14:textId="77777777" w:rsidR="00FE3744" w:rsidRDefault="00F20BF7" w:rsidP="008736A6">
      <w:pPr>
        <w:pStyle w:val="Telobesedila2"/>
        <w:spacing w:line="276" w:lineRule="auto"/>
        <w:rPr>
          <w:rFonts w:cs="Arial"/>
          <w:color w:val="auto"/>
          <w:sz w:val="20"/>
          <w:szCs w:val="20"/>
        </w:rPr>
      </w:pPr>
      <w:r>
        <w:rPr>
          <w:color w:val="auto"/>
          <w:sz w:val="20"/>
        </w:rPr>
        <w:t xml:space="preserve">The above values are </w:t>
      </w:r>
      <w:r w:rsidR="00ED3C97">
        <w:rPr>
          <w:color w:val="auto"/>
          <w:sz w:val="20"/>
        </w:rPr>
        <w:t>i</w:t>
      </w:r>
      <w:r>
        <w:rPr>
          <w:color w:val="auto"/>
          <w:sz w:val="20"/>
        </w:rPr>
        <w:t>ndicative and non-binding on the Contracting Authority, subject to its actual needs and financial capacity.</w:t>
      </w:r>
    </w:p>
    <w:p w14:paraId="2FDA14A1" w14:textId="77777777" w:rsidR="00E17934" w:rsidRPr="00A8612E" w:rsidRDefault="00E17934" w:rsidP="008736A6">
      <w:pPr>
        <w:pStyle w:val="Telobesedila2"/>
        <w:spacing w:line="276" w:lineRule="auto"/>
        <w:rPr>
          <w:szCs w:val="20"/>
          <w:lang w:val="sl-SI"/>
        </w:rPr>
      </w:pPr>
    </w:p>
    <w:p w14:paraId="5C563B54" w14:textId="77777777" w:rsidR="00F23DBD" w:rsidRDefault="00F20BF7" w:rsidP="009461FD">
      <w:pPr>
        <w:spacing w:line="276" w:lineRule="auto"/>
        <w:jc w:val="both"/>
        <w:rPr>
          <w:szCs w:val="20"/>
        </w:rPr>
      </w:pPr>
      <w:r>
        <w:t>The Contracting Authority shall not be liable for damages or in any way whatsoever for any failure to achieve the specified values.</w:t>
      </w:r>
    </w:p>
    <w:p w14:paraId="732EF35C" w14:textId="77777777" w:rsidR="001061E7" w:rsidRPr="009461FD" w:rsidRDefault="001061E7" w:rsidP="009461FD">
      <w:pPr>
        <w:spacing w:line="276" w:lineRule="auto"/>
        <w:jc w:val="both"/>
        <w:rPr>
          <w:szCs w:val="20"/>
          <w:lang w:val="sl-SI"/>
        </w:rPr>
      </w:pPr>
    </w:p>
    <w:p w14:paraId="6B3AF533" w14:textId="77777777" w:rsidR="008F103C" w:rsidRDefault="00F20BF7" w:rsidP="009461FD">
      <w:pPr>
        <w:pStyle w:val="Naslov3"/>
        <w:numPr>
          <w:ilvl w:val="0"/>
          <w:numId w:val="11"/>
        </w:numPr>
        <w:tabs>
          <w:tab w:val="left" w:pos="426"/>
        </w:tabs>
        <w:spacing w:before="0" w:line="276" w:lineRule="auto"/>
        <w:jc w:val="both"/>
        <w:rPr>
          <w:sz w:val="20"/>
          <w:szCs w:val="20"/>
        </w:rPr>
      </w:pPr>
      <w:r>
        <w:rPr>
          <w:sz w:val="20"/>
        </w:rPr>
        <w:t>TERMS OF PAYMENT</w:t>
      </w:r>
    </w:p>
    <w:p w14:paraId="4FDD8B34" w14:textId="77777777" w:rsidR="009461FD" w:rsidRPr="009461FD" w:rsidRDefault="009461FD" w:rsidP="009461FD">
      <w:pPr>
        <w:rPr>
          <w:lang w:val="sl-SI"/>
        </w:rPr>
      </w:pPr>
    </w:p>
    <w:p w14:paraId="01323677" w14:textId="77777777" w:rsidR="005D61AC" w:rsidRPr="005D61AC" w:rsidRDefault="00F20BF7" w:rsidP="008736A6">
      <w:pPr>
        <w:spacing w:line="276" w:lineRule="auto"/>
        <w:ind w:right="28"/>
        <w:jc w:val="both"/>
        <w:rPr>
          <w:szCs w:val="20"/>
        </w:rPr>
      </w:pPr>
      <w:r>
        <w:t xml:space="preserve">The Contracting Authority shall pay the e-invoice that serves as the basis for payment within </w:t>
      </w:r>
      <w:r>
        <w:rPr>
          <w:b/>
          <w:bCs/>
        </w:rPr>
        <w:t>30 days</w:t>
      </w:r>
      <w:r>
        <w:t xml:space="preserve"> from the first day after the day of the official receipt of the document (e-invoice) at the Contracting Authority’s address: Ministry of Defence, Vojkova cesta 55, 1000 Ljubljana, Slovenia, with reference to the issuing organisational unit, contract no., and order form no.</w:t>
      </w:r>
    </w:p>
    <w:p w14:paraId="7E602E45" w14:textId="77777777" w:rsidR="00661936" w:rsidRPr="005D61AC" w:rsidRDefault="00661936" w:rsidP="008736A6">
      <w:pPr>
        <w:spacing w:line="276" w:lineRule="auto"/>
        <w:ind w:right="28"/>
        <w:jc w:val="both"/>
        <w:rPr>
          <w:szCs w:val="20"/>
          <w:lang w:val="sl-SI"/>
        </w:rPr>
      </w:pPr>
    </w:p>
    <w:p w14:paraId="4ADC125D" w14:textId="77777777" w:rsidR="005D61AC" w:rsidRPr="005D61AC" w:rsidRDefault="00F20BF7" w:rsidP="008736A6">
      <w:pPr>
        <w:spacing w:line="276" w:lineRule="auto"/>
        <w:ind w:right="28"/>
        <w:jc w:val="both"/>
        <w:rPr>
          <w:szCs w:val="20"/>
        </w:rPr>
      </w:pPr>
      <w:r>
        <w:t>Should the e-invoice fail to include the required information, it will be rejected.</w:t>
      </w:r>
    </w:p>
    <w:p w14:paraId="77B9648E" w14:textId="77777777" w:rsidR="005D61AC" w:rsidRPr="005D61AC" w:rsidRDefault="005D61AC" w:rsidP="008736A6">
      <w:pPr>
        <w:spacing w:line="276" w:lineRule="auto"/>
        <w:ind w:right="28"/>
        <w:jc w:val="both"/>
        <w:rPr>
          <w:rFonts w:eastAsia="Calibri"/>
          <w:b/>
          <w:szCs w:val="20"/>
          <w:lang w:val="sl-SI"/>
        </w:rPr>
      </w:pPr>
    </w:p>
    <w:p w14:paraId="1E539592" w14:textId="77777777" w:rsidR="00673363" w:rsidRDefault="00F20BF7" w:rsidP="008736A6">
      <w:pPr>
        <w:spacing w:line="276" w:lineRule="auto"/>
        <w:rPr>
          <w:szCs w:val="20"/>
        </w:rPr>
      </w:pPr>
      <w:r>
        <w:t xml:space="preserve">The invoice in electronic format (e-invoice) shall be used by Slovenian legal entities only; foreign Bidders shall submit the invoice in .pdf format to: </w:t>
      </w:r>
      <w:hyperlink r:id="rId12" w:history="1">
        <w:r>
          <w:rPr>
            <w:rStyle w:val="Hiperpovezava"/>
            <w:color w:val="auto"/>
          </w:rPr>
          <w:t>glavna.pisarna@mors.si</w:t>
        </w:r>
      </w:hyperlink>
      <w:r>
        <w:t>.</w:t>
      </w:r>
    </w:p>
    <w:p w14:paraId="079DD0CB" w14:textId="77777777" w:rsidR="00F441CF" w:rsidRPr="005D61AC" w:rsidRDefault="00F441CF" w:rsidP="008736A6">
      <w:pPr>
        <w:spacing w:line="276" w:lineRule="auto"/>
        <w:rPr>
          <w:szCs w:val="20"/>
          <w:lang w:val="sl-SI"/>
        </w:rPr>
      </w:pPr>
    </w:p>
    <w:p w14:paraId="4C5FAB8D" w14:textId="77777777" w:rsidR="00124C85" w:rsidRPr="00C40080" w:rsidRDefault="00F20BF7" w:rsidP="008736A6">
      <w:pPr>
        <w:pStyle w:val="Naslov3"/>
        <w:numPr>
          <w:ilvl w:val="0"/>
          <w:numId w:val="11"/>
        </w:numPr>
        <w:tabs>
          <w:tab w:val="left" w:pos="426"/>
        </w:tabs>
        <w:spacing w:before="0" w:line="276" w:lineRule="auto"/>
        <w:jc w:val="both"/>
        <w:rPr>
          <w:sz w:val="20"/>
          <w:szCs w:val="20"/>
        </w:rPr>
      </w:pPr>
      <w:r>
        <w:rPr>
          <w:sz w:val="20"/>
        </w:rPr>
        <w:t>NOTIFICATION OF THE CONTRACT AWARD DECISION</w:t>
      </w:r>
    </w:p>
    <w:p w14:paraId="0D4515B8" w14:textId="77777777" w:rsidR="00D7055B" w:rsidRPr="00E341F6" w:rsidRDefault="00D7055B" w:rsidP="008736A6">
      <w:pPr>
        <w:pStyle w:val="Navaden6"/>
        <w:spacing w:line="276" w:lineRule="auto"/>
        <w:jc w:val="both"/>
        <w:rPr>
          <w:rFonts w:cs="Arial"/>
          <w:sz w:val="20"/>
        </w:rPr>
      </w:pPr>
    </w:p>
    <w:p w14:paraId="2E5EF0FD" w14:textId="77777777" w:rsidR="00010AB5" w:rsidRPr="00010AB5" w:rsidRDefault="00F20BF7" w:rsidP="008736A6">
      <w:pPr>
        <w:spacing w:line="276" w:lineRule="auto"/>
      </w:pPr>
      <w:r>
        <w:t xml:space="preserve">The Contracting Authority shall publish the Contract Award Decision on the Public Procurement Portal. The decision shall be deemed to have been served on the day of said publication. </w:t>
      </w:r>
    </w:p>
    <w:p w14:paraId="0B4FD5C8" w14:textId="77777777" w:rsidR="008B3DF6" w:rsidRPr="00E341F6" w:rsidRDefault="008B3DF6" w:rsidP="008736A6">
      <w:pPr>
        <w:pStyle w:val="Navaden6"/>
        <w:spacing w:line="276" w:lineRule="auto"/>
        <w:jc w:val="both"/>
        <w:rPr>
          <w:rFonts w:cs="Arial"/>
          <w:sz w:val="20"/>
        </w:rPr>
      </w:pPr>
    </w:p>
    <w:p w14:paraId="10C91228" w14:textId="77777777" w:rsidR="00124C85" w:rsidRPr="00C40080" w:rsidRDefault="00F20BF7" w:rsidP="008736A6">
      <w:pPr>
        <w:pStyle w:val="Naslov3"/>
        <w:numPr>
          <w:ilvl w:val="0"/>
          <w:numId w:val="11"/>
        </w:numPr>
        <w:tabs>
          <w:tab w:val="left" w:pos="426"/>
        </w:tabs>
        <w:spacing w:before="0" w:line="276" w:lineRule="auto"/>
        <w:jc w:val="both"/>
        <w:rPr>
          <w:sz w:val="20"/>
          <w:szCs w:val="20"/>
        </w:rPr>
      </w:pPr>
      <w:r>
        <w:rPr>
          <w:sz w:val="20"/>
        </w:rPr>
        <w:t>THE CONCLUSION OF FRAMEWORK AGREEMENT</w:t>
      </w:r>
    </w:p>
    <w:p w14:paraId="0CCA3A5D" w14:textId="77777777" w:rsidR="00D7055B" w:rsidRPr="00E341F6" w:rsidRDefault="00D7055B" w:rsidP="008736A6">
      <w:pPr>
        <w:pStyle w:val="Navaden6"/>
        <w:spacing w:line="276" w:lineRule="auto"/>
        <w:jc w:val="both"/>
        <w:rPr>
          <w:rFonts w:cs="Arial"/>
          <w:sz w:val="20"/>
        </w:rPr>
      </w:pPr>
    </w:p>
    <w:p w14:paraId="452DAD3E" w14:textId="77777777" w:rsidR="00867C18" w:rsidRDefault="00F20BF7" w:rsidP="008736A6">
      <w:pPr>
        <w:pStyle w:val="Navaden6"/>
        <w:spacing w:line="276" w:lineRule="auto"/>
        <w:jc w:val="both"/>
        <w:rPr>
          <w:rFonts w:cs="Arial"/>
          <w:sz w:val="20"/>
        </w:rPr>
      </w:pPr>
      <w:r>
        <w:rPr>
          <w:sz w:val="20"/>
        </w:rPr>
        <w:t>Pursuant to Article 77(5) of the Public Procurement in the Defence and Security Sector Act (ZJNPOV), the Contracting Authority shall conclude a framework agreement with the selected Bidder after the contract award decision becomes final.</w:t>
      </w:r>
    </w:p>
    <w:p w14:paraId="045C0ADB" w14:textId="77777777" w:rsidR="00BB43A5" w:rsidRPr="00E341F6" w:rsidRDefault="00BB43A5" w:rsidP="008736A6">
      <w:pPr>
        <w:pStyle w:val="Navaden6"/>
        <w:spacing w:line="276" w:lineRule="auto"/>
        <w:jc w:val="both"/>
        <w:rPr>
          <w:rFonts w:cs="Arial"/>
          <w:sz w:val="20"/>
        </w:rPr>
      </w:pPr>
    </w:p>
    <w:p w14:paraId="5A19132D" w14:textId="77777777" w:rsidR="00124C85" w:rsidRPr="00C40080" w:rsidRDefault="00F20BF7" w:rsidP="008736A6">
      <w:pPr>
        <w:pStyle w:val="Naslov3"/>
        <w:numPr>
          <w:ilvl w:val="0"/>
          <w:numId w:val="11"/>
        </w:numPr>
        <w:tabs>
          <w:tab w:val="left" w:pos="426"/>
        </w:tabs>
        <w:spacing w:before="0" w:line="276" w:lineRule="auto"/>
        <w:jc w:val="both"/>
        <w:rPr>
          <w:sz w:val="20"/>
          <w:szCs w:val="20"/>
        </w:rPr>
      </w:pPr>
      <w:r>
        <w:rPr>
          <w:sz w:val="20"/>
        </w:rPr>
        <w:t>THE RIGHT TO SUSPEND AND WITHDRAW FROM THE PUBLIC PROCUREMENT PROCEDURE</w:t>
      </w:r>
    </w:p>
    <w:p w14:paraId="0F019837" w14:textId="77777777" w:rsidR="00D7055B" w:rsidRPr="00E341F6" w:rsidRDefault="00D7055B" w:rsidP="008736A6">
      <w:pPr>
        <w:pStyle w:val="Navaden6"/>
        <w:spacing w:line="276" w:lineRule="auto"/>
        <w:jc w:val="both"/>
        <w:rPr>
          <w:rFonts w:cs="Arial"/>
          <w:sz w:val="20"/>
        </w:rPr>
      </w:pPr>
    </w:p>
    <w:p w14:paraId="4B393AEA" w14:textId="77777777" w:rsidR="00124C85" w:rsidRPr="00E341F6" w:rsidRDefault="00F20BF7" w:rsidP="008736A6">
      <w:pPr>
        <w:pStyle w:val="Navaden6"/>
        <w:spacing w:line="276" w:lineRule="auto"/>
        <w:jc w:val="both"/>
        <w:rPr>
          <w:rFonts w:cs="Arial"/>
          <w:sz w:val="20"/>
        </w:rPr>
      </w:pPr>
      <w:r>
        <w:rPr>
          <w:sz w:val="20"/>
        </w:rPr>
        <w:t>Pursuant to Article 77 of the Public Procurement in the Defence and Security Sector Act (ZJNPOV), the Contracting Authority reserves the right to suspend the public procurement procedure at any time without liability to the Bidders who are or would be participating in the procedure.</w:t>
      </w:r>
    </w:p>
    <w:p w14:paraId="6D96010A" w14:textId="77777777" w:rsidR="00A64704" w:rsidRPr="00C40080" w:rsidRDefault="00A64704" w:rsidP="008736A6">
      <w:pPr>
        <w:spacing w:line="276" w:lineRule="auto"/>
        <w:rPr>
          <w:lang w:val="sl-SI"/>
        </w:rPr>
      </w:pPr>
    </w:p>
    <w:p w14:paraId="2EB2DB43" w14:textId="77777777" w:rsidR="004E2C6E" w:rsidRPr="00C40080" w:rsidRDefault="00F20BF7" w:rsidP="008736A6">
      <w:pPr>
        <w:pStyle w:val="Naslov3"/>
        <w:numPr>
          <w:ilvl w:val="0"/>
          <w:numId w:val="11"/>
        </w:numPr>
        <w:tabs>
          <w:tab w:val="left" w:pos="426"/>
        </w:tabs>
        <w:spacing w:before="0" w:line="276" w:lineRule="auto"/>
        <w:jc w:val="both"/>
        <w:rPr>
          <w:sz w:val="20"/>
          <w:szCs w:val="20"/>
        </w:rPr>
      </w:pPr>
      <w:r>
        <w:rPr>
          <w:sz w:val="20"/>
        </w:rPr>
        <w:t>ANTI-CORRUPTION CLAUSE</w:t>
      </w:r>
    </w:p>
    <w:p w14:paraId="1E927248" w14:textId="77777777" w:rsidR="00962395" w:rsidRPr="00E341F6" w:rsidRDefault="00962395" w:rsidP="008736A6">
      <w:pPr>
        <w:pStyle w:val="Navaden6"/>
        <w:spacing w:line="276" w:lineRule="auto"/>
        <w:jc w:val="both"/>
        <w:rPr>
          <w:rFonts w:cs="Arial"/>
          <w:sz w:val="20"/>
        </w:rPr>
      </w:pPr>
    </w:p>
    <w:p w14:paraId="7336FEEF" w14:textId="77777777" w:rsidR="005A24EA" w:rsidRPr="00E341F6" w:rsidRDefault="00F20BF7" w:rsidP="008736A6">
      <w:pPr>
        <w:pStyle w:val="Navaden6"/>
        <w:spacing w:line="276" w:lineRule="auto"/>
        <w:jc w:val="both"/>
        <w:rPr>
          <w:rFonts w:cs="Arial"/>
          <w:sz w:val="20"/>
        </w:rPr>
      </w:pPr>
      <w:r>
        <w:rPr>
          <w:sz w:val="20"/>
        </w:rPr>
        <w:t xml:space="preserve">Any contract in which a person promises, offers, or gives any undue advantage to a representative or agent of a public sector body or organisation on behalf or for the account of another contracting party for the purpose of obtaining business, concluding business under more favourable terms and conditions, or omitting due supervision over the implementation of contractual obligations, or for </w:t>
      </w:r>
      <w:r>
        <w:rPr>
          <w:sz w:val="20"/>
        </w:rPr>
        <w:lastRenderedPageBreak/>
        <w:t>the purpose of any other act or omission that causes a public sector body or organisation damage, or by which a representative or agent of a public sector body or organisation, the other contracting party or its representative, agent or intermediary are put in a position to obtain an undue advantage, shall be deemed null and void.</w:t>
      </w:r>
    </w:p>
    <w:p w14:paraId="1FDEFB4E" w14:textId="77777777" w:rsidR="00962395" w:rsidRPr="001061E7" w:rsidRDefault="00F20BF7" w:rsidP="001061E7">
      <w:pPr>
        <w:spacing w:line="240" w:lineRule="auto"/>
        <w:rPr>
          <w:szCs w:val="20"/>
        </w:rPr>
      </w:pPr>
      <w:r>
        <w:br w:type="page"/>
      </w:r>
    </w:p>
    <w:p w14:paraId="485BA924" w14:textId="77777777" w:rsidR="00124C85" w:rsidRPr="00E341F6" w:rsidRDefault="00F20BF7" w:rsidP="00DE7D78">
      <w:pPr>
        <w:numPr>
          <w:ilvl w:val="0"/>
          <w:numId w:val="6"/>
        </w:numPr>
        <w:shd w:val="clear" w:color="auto" w:fill="E2EFD9" w:themeFill="accent6" w:themeFillTint="33"/>
        <w:spacing w:after="60" w:line="276" w:lineRule="auto"/>
        <w:ind w:left="284" w:hanging="284"/>
        <w:jc w:val="both"/>
        <w:outlineLvl w:val="0"/>
        <w:rPr>
          <w:b/>
          <w:szCs w:val="20"/>
          <w:u w:val="single"/>
        </w:rPr>
      </w:pPr>
      <w:r>
        <w:rPr>
          <w:b/>
          <w:u w:val="single"/>
        </w:rPr>
        <w:lastRenderedPageBreak/>
        <w:t>BID PREPARATION INSTRUCTIONS</w:t>
      </w:r>
    </w:p>
    <w:p w14:paraId="7F74A0B1" w14:textId="77777777" w:rsidR="00124C85" w:rsidRPr="00E341F6" w:rsidRDefault="00124C85" w:rsidP="008736A6">
      <w:pPr>
        <w:pStyle w:val="Telobesedila"/>
        <w:spacing w:after="60" w:line="276" w:lineRule="auto"/>
        <w:jc w:val="both"/>
        <w:rPr>
          <w:b/>
          <w:szCs w:val="20"/>
          <w:lang w:val="sl-SI"/>
        </w:rPr>
      </w:pPr>
    </w:p>
    <w:p w14:paraId="3845A59B" w14:textId="77777777" w:rsidR="00124C85" w:rsidRPr="00C40080" w:rsidRDefault="00F20BF7" w:rsidP="008736A6">
      <w:pPr>
        <w:pStyle w:val="Naslov3"/>
        <w:numPr>
          <w:ilvl w:val="0"/>
          <w:numId w:val="26"/>
        </w:numPr>
        <w:tabs>
          <w:tab w:val="left" w:pos="426"/>
        </w:tabs>
        <w:spacing w:before="0" w:line="276" w:lineRule="auto"/>
        <w:jc w:val="both"/>
        <w:rPr>
          <w:sz w:val="20"/>
          <w:szCs w:val="20"/>
        </w:rPr>
      </w:pPr>
      <w:r>
        <w:rPr>
          <w:sz w:val="20"/>
        </w:rPr>
        <w:t>APPLICABLE REGULATIONS FOR THE IMPLEMENTATION OF THE PROCEDURE</w:t>
      </w:r>
    </w:p>
    <w:p w14:paraId="62EEF629" w14:textId="77777777" w:rsidR="00124C85" w:rsidRPr="00E341F6" w:rsidRDefault="00124C85" w:rsidP="008736A6">
      <w:pPr>
        <w:pStyle w:val="Navaden6"/>
        <w:spacing w:line="276" w:lineRule="auto"/>
        <w:jc w:val="both"/>
        <w:rPr>
          <w:rFonts w:cs="Arial"/>
          <w:sz w:val="20"/>
        </w:rPr>
      </w:pPr>
    </w:p>
    <w:p w14:paraId="04666E58" w14:textId="77777777" w:rsidR="00124C85" w:rsidRPr="00E341F6" w:rsidRDefault="00F20BF7" w:rsidP="008736A6">
      <w:pPr>
        <w:pStyle w:val="Navaden6"/>
        <w:spacing w:line="276" w:lineRule="auto"/>
        <w:jc w:val="both"/>
        <w:rPr>
          <w:rFonts w:cs="Arial"/>
          <w:sz w:val="20"/>
        </w:rPr>
      </w:pPr>
      <w:r>
        <w:rPr>
          <w:sz w:val="20"/>
        </w:rPr>
        <w:t>The procedures shall be carried out based on the applicable law and regulations governing public procurement in the fields of defence and security, and in accordance with the relevant legislation governing public finances and the area that is the subject of the public procurement.</w:t>
      </w:r>
    </w:p>
    <w:p w14:paraId="68A3EB93" w14:textId="77777777" w:rsidR="00811804" w:rsidRPr="00E341F6" w:rsidRDefault="00811804" w:rsidP="008736A6">
      <w:pPr>
        <w:pStyle w:val="Navaden6"/>
        <w:spacing w:line="276" w:lineRule="auto"/>
        <w:jc w:val="both"/>
        <w:rPr>
          <w:rFonts w:cs="Arial"/>
          <w:sz w:val="20"/>
        </w:rPr>
      </w:pPr>
    </w:p>
    <w:p w14:paraId="73915CC9" w14:textId="77777777" w:rsidR="00124C85" w:rsidRPr="00C40080" w:rsidRDefault="00F20BF7" w:rsidP="008736A6">
      <w:pPr>
        <w:pStyle w:val="Naslov3"/>
        <w:numPr>
          <w:ilvl w:val="0"/>
          <w:numId w:val="26"/>
        </w:numPr>
        <w:tabs>
          <w:tab w:val="left" w:pos="426"/>
        </w:tabs>
        <w:spacing w:before="0" w:line="276" w:lineRule="auto"/>
        <w:jc w:val="both"/>
        <w:rPr>
          <w:sz w:val="20"/>
          <w:szCs w:val="20"/>
        </w:rPr>
      </w:pPr>
      <w:r>
        <w:rPr>
          <w:sz w:val="20"/>
        </w:rPr>
        <w:t>BID LANGUAGE, FORM AND CONTENT REQUIREMENTS</w:t>
      </w:r>
    </w:p>
    <w:p w14:paraId="2AA18AEC" w14:textId="77777777" w:rsidR="004D5A5D" w:rsidRPr="00E341F6" w:rsidRDefault="004D5A5D" w:rsidP="008736A6">
      <w:pPr>
        <w:pStyle w:val="Telobesedila"/>
        <w:spacing w:after="60" w:line="276" w:lineRule="auto"/>
        <w:ind w:left="360"/>
        <w:jc w:val="both"/>
        <w:rPr>
          <w:szCs w:val="20"/>
          <w:lang w:val="sl-SI"/>
        </w:rPr>
      </w:pPr>
    </w:p>
    <w:p w14:paraId="125B5BF9" w14:textId="77777777" w:rsidR="005C28BF" w:rsidRPr="00E341F6" w:rsidRDefault="00F20BF7" w:rsidP="008736A6">
      <w:pPr>
        <w:pStyle w:val="Telobesedila"/>
        <w:spacing w:after="0" w:line="276" w:lineRule="auto"/>
        <w:jc w:val="both"/>
        <w:rPr>
          <w:szCs w:val="20"/>
        </w:rPr>
      </w:pPr>
      <w:r>
        <w:t>The Bid shall be prepared in Slovenian or English. The Bid values (prices) must be quoted in Euro (hereinafter: EUR). The Bidder shall provide the required technical data in Slovenian or English. If the required technical data is in another foreign language, the Bidder shall provide a translation into English or Slovenian.</w:t>
      </w:r>
    </w:p>
    <w:p w14:paraId="55E429EF" w14:textId="77777777" w:rsidR="008B3DF6" w:rsidRPr="005540CB" w:rsidRDefault="008B3DF6" w:rsidP="008736A6">
      <w:pPr>
        <w:pStyle w:val="Navaden6"/>
        <w:spacing w:line="276" w:lineRule="auto"/>
        <w:jc w:val="both"/>
        <w:rPr>
          <w:rFonts w:cs="Arial"/>
          <w:sz w:val="20"/>
        </w:rPr>
      </w:pPr>
    </w:p>
    <w:p w14:paraId="2D29A4CB" w14:textId="77777777" w:rsidR="00124C85" w:rsidRPr="00C40080" w:rsidRDefault="00F20BF7" w:rsidP="008736A6">
      <w:pPr>
        <w:pStyle w:val="Naslov3"/>
        <w:numPr>
          <w:ilvl w:val="0"/>
          <w:numId w:val="26"/>
        </w:numPr>
        <w:tabs>
          <w:tab w:val="left" w:pos="426"/>
        </w:tabs>
        <w:spacing w:before="0" w:line="276" w:lineRule="auto"/>
        <w:jc w:val="both"/>
        <w:rPr>
          <w:sz w:val="20"/>
          <w:szCs w:val="20"/>
        </w:rPr>
      </w:pPr>
      <w:r>
        <w:rPr>
          <w:sz w:val="20"/>
        </w:rPr>
        <w:t>QUERIES RELATING TO TERMS AND CONDITIONS INCLUDED IN THIS INVITATION TO TENDER</w:t>
      </w:r>
    </w:p>
    <w:p w14:paraId="31A3D9F6" w14:textId="77777777" w:rsidR="00DD2CF6" w:rsidRPr="00E341F6" w:rsidRDefault="00DD2CF6" w:rsidP="008736A6">
      <w:pPr>
        <w:pStyle w:val="Telobesedila"/>
        <w:spacing w:after="60" w:line="276" w:lineRule="auto"/>
        <w:jc w:val="both"/>
        <w:rPr>
          <w:szCs w:val="20"/>
          <w:lang w:val="sl-SI"/>
        </w:rPr>
      </w:pPr>
    </w:p>
    <w:p w14:paraId="75ED8084" w14:textId="77777777" w:rsidR="00BB43A5" w:rsidRPr="009D7F13" w:rsidRDefault="00F20BF7" w:rsidP="008736A6">
      <w:pPr>
        <w:pStyle w:val="Telobesedila"/>
        <w:spacing w:after="0" w:line="276" w:lineRule="auto"/>
        <w:jc w:val="both"/>
        <w:rPr>
          <w:rFonts w:eastAsiaTheme="minorHAnsi"/>
          <w:szCs w:val="20"/>
        </w:rPr>
      </w:pPr>
      <w:r>
        <w:t xml:space="preserve">An interested Bidder who requires an explanation of the terms or requirements in the invitation to tender may address a question in writing to the Contracting Authority by the published deadline at: http://www.enarocanje.si. </w:t>
      </w:r>
    </w:p>
    <w:p w14:paraId="3368331A" w14:textId="77777777" w:rsidR="00BB43A5" w:rsidRPr="009D7F13" w:rsidRDefault="00BB43A5" w:rsidP="008736A6">
      <w:pPr>
        <w:pStyle w:val="Telobesedila"/>
        <w:spacing w:after="0" w:line="276" w:lineRule="auto"/>
        <w:jc w:val="both"/>
        <w:rPr>
          <w:rFonts w:eastAsiaTheme="minorHAnsi"/>
          <w:szCs w:val="20"/>
          <w:lang w:val="sl-SI" w:eastAsia="sl-SI"/>
        </w:rPr>
      </w:pPr>
    </w:p>
    <w:p w14:paraId="3F7D3CB2" w14:textId="77777777" w:rsidR="00AD3D8A" w:rsidRPr="00E756E5" w:rsidRDefault="00F20BF7" w:rsidP="00E756E5">
      <w:pPr>
        <w:pStyle w:val="Telobesedila"/>
        <w:spacing w:after="60" w:line="276" w:lineRule="auto"/>
        <w:jc w:val="both"/>
        <w:rPr>
          <w:szCs w:val="20"/>
        </w:rPr>
      </w:pPr>
      <w:r>
        <w:t>The Contracting Authority will publish the response on the same website no later than six (6) days before the closing date for the Bid submission, provided the request is made in time.</w:t>
      </w:r>
    </w:p>
    <w:p w14:paraId="428E40BF" w14:textId="77777777" w:rsidR="00BB43A5" w:rsidRPr="00C40080" w:rsidRDefault="00BB43A5" w:rsidP="008736A6">
      <w:pPr>
        <w:spacing w:line="276" w:lineRule="auto"/>
        <w:rPr>
          <w:lang w:val="sl-SI"/>
        </w:rPr>
      </w:pPr>
    </w:p>
    <w:p w14:paraId="6656AF2F" w14:textId="77777777" w:rsidR="00124C85" w:rsidRPr="00C40080" w:rsidRDefault="00F20BF7" w:rsidP="008736A6">
      <w:pPr>
        <w:pStyle w:val="Naslov3"/>
        <w:numPr>
          <w:ilvl w:val="0"/>
          <w:numId w:val="26"/>
        </w:numPr>
        <w:tabs>
          <w:tab w:val="left" w:pos="426"/>
        </w:tabs>
        <w:spacing w:before="0" w:line="276" w:lineRule="auto"/>
        <w:jc w:val="both"/>
        <w:rPr>
          <w:sz w:val="20"/>
          <w:szCs w:val="20"/>
        </w:rPr>
      </w:pPr>
      <w:r>
        <w:rPr>
          <w:sz w:val="20"/>
        </w:rPr>
        <w:t>SCOPE OF BID AND ALTERNATIVE BIDS</w:t>
      </w:r>
    </w:p>
    <w:p w14:paraId="268B8913" w14:textId="77777777" w:rsidR="00124C85" w:rsidRPr="00E341F6" w:rsidRDefault="00124C85" w:rsidP="008736A6">
      <w:pPr>
        <w:pStyle w:val="Telobesedila"/>
        <w:spacing w:after="60" w:line="276" w:lineRule="auto"/>
        <w:jc w:val="both"/>
        <w:rPr>
          <w:b/>
          <w:szCs w:val="20"/>
          <w:lang w:val="sl-SI"/>
        </w:rPr>
      </w:pPr>
    </w:p>
    <w:p w14:paraId="52166010" w14:textId="77777777" w:rsidR="00CE237F" w:rsidRPr="008635DF" w:rsidRDefault="00CE237F" w:rsidP="00CE237F">
      <w:pPr>
        <w:pStyle w:val="Telobesedila"/>
        <w:spacing w:after="0" w:line="276" w:lineRule="auto"/>
        <w:jc w:val="both"/>
        <w:rPr>
          <w:szCs w:val="20"/>
        </w:rPr>
      </w:pPr>
      <w:r w:rsidRPr="008635DF">
        <w:t>The Bid to be submitted shall refer to the entire public contract. Alternative Bids shall not be accepted. The Bidder may submit only one Bid. Should the Bidder submit more than one Bid, all of its Bids shall be disqualified.</w:t>
      </w:r>
    </w:p>
    <w:p w14:paraId="3F702E90" w14:textId="77777777" w:rsidR="0085420C" w:rsidRPr="00E341F6" w:rsidRDefault="0085420C" w:rsidP="008736A6">
      <w:pPr>
        <w:pStyle w:val="Telobesedila"/>
        <w:spacing w:after="60" w:line="276" w:lineRule="auto"/>
        <w:jc w:val="both"/>
        <w:rPr>
          <w:b/>
          <w:szCs w:val="20"/>
          <w:lang w:val="sl-SI"/>
        </w:rPr>
      </w:pPr>
    </w:p>
    <w:p w14:paraId="4DB7219A" w14:textId="77777777" w:rsidR="00124C85" w:rsidRPr="00C40080" w:rsidRDefault="00F20BF7" w:rsidP="008736A6">
      <w:pPr>
        <w:pStyle w:val="Naslov3"/>
        <w:numPr>
          <w:ilvl w:val="0"/>
          <w:numId w:val="26"/>
        </w:numPr>
        <w:tabs>
          <w:tab w:val="left" w:pos="426"/>
        </w:tabs>
        <w:spacing w:before="0" w:line="276" w:lineRule="auto"/>
        <w:jc w:val="both"/>
        <w:rPr>
          <w:sz w:val="20"/>
          <w:szCs w:val="20"/>
        </w:rPr>
      </w:pPr>
      <w:r>
        <w:rPr>
          <w:sz w:val="20"/>
        </w:rPr>
        <w:t>BIDDING PRICE</w:t>
      </w:r>
    </w:p>
    <w:p w14:paraId="0591023E" w14:textId="77777777" w:rsidR="00EA348B" w:rsidRDefault="00EA348B" w:rsidP="008736A6">
      <w:pPr>
        <w:pStyle w:val="Telobesedila"/>
        <w:spacing w:after="60" w:line="276" w:lineRule="auto"/>
        <w:jc w:val="both"/>
        <w:rPr>
          <w:szCs w:val="20"/>
          <w:lang w:val="sl-SI"/>
        </w:rPr>
      </w:pPr>
    </w:p>
    <w:p w14:paraId="270FAA37" w14:textId="77777777" w:rsidR="00EA348B" w:rsidRPr="00456DE0" w:rsidRDefault="00F20BF7" w:rsidP="008736A6">
      <w:pPr>
        <w:spacing w:line="276" w:lineRule="auto"/>
        <w:jc w:val="both"/>
      </w:pPr>
      <w:r>
        <w:t>The Bidder shall complete the form Appendix 2: Proforma Invoice, and attach the relevant price lists stipulated in Section III.</w:t>
      </w:r>
    </w:p>
    <w:p w14:paraId="1F01C178" w14:textId="77777777" w:rsidR="00EA348B" w:rsidRPr="00456DE0" w:rsidRDefault="00EA348B" w:rsidP="008736A6">
      <w:pPr>
        <w:spacing w:line="276" w:lineRule="auto"/>
        <w:jc w:val="both"/>
        <w:rPr>
          <w:lang w:val="sl-SI"/>
        </w:rPr>
      </w:pPr>
    </w:p>
    <w:p w14:paraId="2167E8FE" w14:textId="77777777" w:rsidR="00673363" w:rsidRPr="00BB43A5" w:rsidRDefault="00F20BF7" w:rsidP="008736A6">
      <w:pPr>
        <w:pStyle w:val="Telobesedila"/>
        <w:spacing w:after="0" w:line="276" w:lineRule="auto"/>
        <w:jc w:val="both"/>
        <w:rPr>
          <w:b/>
          <w:szCs w:val="20"/>
        </w:rPr>
      </w:pPr>
      <w:r>
        <w:t>The pricing structure and conditions applicable to Bids for individual orders are detailed in the model framework agreement.</w:t>
      </w:r>
    </w:p>
    <w:p w14:paraId="2A622E4B" w14:textId="77777777" w:rsidR="003B1D5A" w:rsidRPr="00E341F6" w:rsidRDefault="003B1D5A" w:rsidP="008736A6">
      <w:pPr>
        <w:pStyle w:val="Telobesedila"/>
        <w:spacing w:after="0" w:line="276" w:lineRule="auto"/>
        <w:jc w:val="both"/>
        <w:rPr>
          <w:szCs w:val="20"/>
          <w:lang w:val="sl-SI"/>
        </w:rPr>
      </w:pPr>
    </w:p>
    <w:p w14:paraId="1396BACE" w14:textId="77777777" w:rsidR="00124C85" w:rsidRPr="00C40080" w:rsidRDefault="00F20BF7" w:rsidP="008736A6">
      <w:pPr>
        <w:pStyle w:val="Naslov3"/>
        <w:numPr>
          <w:ilvl w:val="0"/>
          <w:numId w:val="26"/>
        </w:numPr>
        <w:tabs>
          <w:tab w:val="left" w:pos="426"/>
        </w:tabs>
        <w:spacing w:before="0" w:line="276" w:lineRule="auto"/>
        <w:jc w:val="both"/>
        <w:rPr>
          <w:sz w:val="20"/>
          <w:szCs w:val="20"/>
        </w:rPr>
      </w:pPr>
      <w:r>
        <w:rPr>
          <w:sz w:val="20"/>
        </w:rPr>
        <w:t>CALCULATION ERRORS</w:t>
      </w:r>
    </w:p>
    <w:p w14:paraId="18893639" w14:textId="77777777" w:rsidR="00124C85" w:rsidRPr="00E341F6" w:rsidRDefault="00124C85" w:rsidP="008736A6">
      <w:pPr>
        <w:spacing w:line="276" w:lineRule="auto"/>
        <w:jc w:val="both"/>
        <w:rPr>
          <w:szCs w:val="20"/>
          <w:lang w:val="sl-SI"/>
        </w:rPr>
      </w:pPr>
    </w:p>
    <w:p w14:paraId="62F1E3D3" w14:textId="77777777" w:rsidR="00656364" w:rsidRDefault="00F20BF7" w:rsidP="008736A6">
      <w:pPr>
        <w:spacing w:line="276" w:lineRule="auto"/>
        <w:jc w:val="both"/>
        <w:rPr>
          <w:szCs w:val="20"/>
        </w:rPr>
      </w:pPr>
      <w:r>
        <w:t>The bid shall be checked for calculation errors, which will be corrected in accordance with Article 74(4), of the Public Procurement in the Defence and Security Sector Act (ZJNPOV).</w:t>
      </w:r>
    </w:p>
    <w:p w14:paraId="60D8A993" w14:textId="6540BC3B" w:rsidR="001061E7" w:rsidRDefault="001061E7" w:rsidP="008736A6">
      <w:pPr>
        <w:spacing w:line="276" w:lineRule="auto"/>
        <w:jc w:val="both"/>
        <w:rPr>
          <w:szCs w:val="20"/>
          <w:lang w:val="sl-SI"/>
        </w:rPr>
      </w:pPr>
    </w:p>
    <w:p w14:paraId="7F820776" w14:textId="10E1ADEB" w:rsidR="009A3A52" w:rsidRDefault="009A3A52" w:rsidP="008736A6">
      <w:pPr>
        <w:spacing w:line="276" w:lineRule="auto"/>
        <w:jc w:val="both"/>
        <w:rPr>
          <w:szCs w:val="20"/>
          <w:lang w:val="sl-SI"/>
        </w:rPr>
      </w:pPr>
    </w:p>
    <w:p w14:paraId="3CD9CD23" w14:textId="40681F0C" w:rsidR="009A3A52" w:rsidRDefault="009A3A52" w:rsidP="008736A6">
      <w:pPr>
        <w:spacing w:line="276" w:lineRule="auto"/>
        <w:jc w:val="both"/>
        <w:rPr>
          <w:szCs w:val="20"/>
          <w:lang w:val="sl-SI"/>
        </w:rPr>
      </w:pPr>
    </w:p>
    <w:p w14:paraId="757BEF7D" w14:textId="77777777" w:rsidR="009A3A52" w:rsidRPr="00E341F6" w:rsidRDefault="009A3A52" w:rsidP="008736A6">
      <w:pPr>
        <w:spacing w:line="276" w:lineRule="auto"/>
        <w:jc w:val="both"/>
        <w:rPr>
          <w:szCs w:val="20"/>
          <w:lang w:val="sl-SI"/>
        </w:rPr>
      </w:pPr>
    </w:p>
    <w:p w14:paraId="72EE62DC" w14:textId="77777777" w:rsidR="00124C85" w:rsidRPr="00C40080" w:rsidRDefault="00F20BF7" w:rsidP="008736A6">
      <w:pPr>
        <w:pStyle w:val="Naslov3"/>
        <w:numPr>
          <w:ilvl w:val="0"/>
          <w:numId w:val="26"/>
        </w:numPr>
        <w:tabs>
          <w:tab w:val="left" w:pos="426"/>
        </w:tabs>
        <w:spacing w:before="0" w:line="276" w:lineRule="auto"/>
        <w:jc w:val="both"/>
        <w:rPr>
          <w:sz w:val="20"/>
          <w:szCs w:val="20"/>
        </w:rPr>
      </w:pPr>
      <w:r>
        <w:rPr>
          <w:sz w:val="20"/>
        </w:rPr>
        <w:lastRenderedPageBreak/>
        <w:t>BID EVALUATION AND PROCEDURES RELATED TO VERIFICATION OF THE BIDDER’S COMPETENCE</w:t>
      </w:r>
    </w:p>
    <w:p w14:paraId="3E5398CB" w14:textId="77777777" w:rsidR="00124C85" w:rsidRPr="00E341F6" w:rsidRDefault="00124C85" w:rsidP="008736A6">
      <w:pPr>
        <w:pStyle w:val="Telobesedila"/>
        <w:spacing w:after="0" w:line="276" w:lineRule="auto"/>
        <w:jc w:val="both"/>
        <w:rPr>
          <w:szCs w:val="20"/>
          <w:lang w:val="sl-SI"/>
        </w:rPr>
      </w:pPr>
    </w:p>
    <w:p w14:paraId="28197BCA" w14:textId="77777777" w:rsidR="00C31B8F" w:rsidRDefault="00F20BF7" w:rsidP="008736A6">
      <w:pPr>
        <w:spacing w:line="276" w:lineRule="auto"/>
        <w:jc w:val="both"/>
        <w:rPr>
          <w:rFonts w:eastAsia="Calibri"/>
          <w:szCs w:val="20"/>
        </w:rPr>
      </w:pPr>
      <w:bookmarkStart w:id="3" w:name="_Toc156633573"/>
      <w:r>
        <w:t>General and specific terms and conditions to acknowledge competence, and the evidence in support thereof, are listed in Section III: Methodology for Verifying the Bidder’s Competence to Perform the Public Contract.</w:t>
      </w:r>
    </w:p>
    <w:p w14:paraId="74AEB844" w14:textId="77777777" w:rsidR="00C31B8F" w:rsidRPr="00E341F6" w:rsidRDefault="00C31B8F" w:rsidP="008736A6">
      <w:pPr>
        <w:spacing w:line="276" w:lineRule="auto"/>
        <w:jc w:val="both"/>
        <w:rPr>
          <w:rFonts w:eastAsia="Calibri"/>
          <w:b/>
          <w:szCs w:val="20"/>
          <w:lang w:val="sl-SI"/>
        </w:rPr>
      </w:pPr>
    </w:p>
    <w:p w14:paraId="6DDFF845" w14:textId="77777777" w:rsidR="00687920" w:rsidRPr="00E756E5" w:rsidRDefault="00F20BF7" w:rsidP="00E756E5">
      <w:pPr>
        <w:spacing w:line="276" w:lineRule="auto"/>
        <w:jc w:val="both"/>
        <w:rPr>
          <w:bCs/>
          <w:szCs w:val="20"/>
        </w:rPr>
      </w:pPr>
      <w:r>
        <w:t>Bidders meeting the eligibility criteria and awarded a framework agreement shall be evaluated in a second phase for each individual contract based on the criteria set out in Section IV – Negotiations and Bid Evaluation, and in accordance with the provisions of the framework agreement.</w:t>
      </w:r>
    </w:p>
    <w:p w14:paraId="44445ABD" w14:textId="77777777" w:rsidR="006D417B" w:rsidRPr="00E341F6" w:rsidRDefault="006D417B" w:rsidP="008736A6">
      <w:pPr>
        <w:spacing w:after="60" w:line="276" w:lineRule="auto"/>
        <w:jc w:val="both"/>
        <w:rPr>
          <w:szCs w:val="20"/>
          <w:lang w:val="sl-SI"/>
        </w:rPr>
      </w:pPr>
    </w:p>
    <w:p w14:paraId="0D59DF40" w14:textId="77777777" w:rsidR="00124C85" w:rsidRPr="00C40080" w:rsidRDefault="00F20BF7" w:rsidP="008736A6">
      <w:pPr>
        <w:pStyle w:val="Naslov3"/>
        <w:numPr>
          <w:ilvl w:val="0"/>
          <w:numId w:val="26"/>
        </w:numPr>
        <w:tabs>
          <w:tab w:val="left" w:pos="426"/>
        </w:tabs>
        <w:spacing w:before="0" w:line="276" w:lineRule="auto"/>
        <w:jc w:val="both"/>
        <w:rPr>
          <w:sz w:val="20"/>
          <w:szCs w:val="20"/>
        </w:rPr>
      </w:pPr>
      <w:bookmarkStart w:id="4" w:name="_Toc156633575"/>
      <w:bookmarkEnd w:id="3"/>
      <w:r>
        <w:rPr>
          <w:sz w:val="20"/>
        </w:rPr>
        <w:t>SUBCONTRACTORS</w:t>
      </w:r>
      <w:bookmarkEnd w:id="4"/>
    </w:p>
    <w:p w14:paraId="4BD664E1" w14:textId="77777777" w:rsidR="00266F92" w:rsidRPr="00E341F6" w:rsidRDefault="00266F92" w:rsidP="008736A6">
      <w:pPr>
        <w:spacing w:after="60" w:line="276" w:lineRule="auto"/>
        <w:jc w:val="both"/>
        <w:rPr>
          <w:szCs w:val="20"/>
          <w:lang w:val="sl-SI"/>
        </w:rPr>
      </w:pPr>
    </w:p>
    <w:p w14:paraId="7AE8E247" w14:textId="77777777" w:rsidR="00673363" w:rsidRPr="002A7601" w:rsidRDefault="00F20BF7" w:rsidP="008736A6">
      <w:pPr>
        <w:spacing w:after="60" w:line="276" w:lineRule="auto"/>
        <w:jc w:val="both"/>
        <w:rPr>
          <w:szCs w:val="20"/>
        </w:rPr>
      </w:pPr>
      <w:r>
        <w:t>Subcontractor means any economic operator, either a legal entity or a natural person, who enters into a subcontract with the Contractor with whom the Contracting Authority concludes a Contract in compliance with the Public Procurement in the Defence and Security Sector Act (ZJNPOV) in order to carry out the contract provisions, supply goods, deliver services closely related to the contract performance.</w:t>
      </w:r>
    </w:p>
    <w:p w14:paraId="533DB621" w14:textId="77777777" w:rsidR="00673363" w:rsidRPr="002A7601" w:rsidRDefault="00673363" w:rsidP="008736A6">
      <w:pPr>
        <w:spacing w:after="60" w:line="276" w:lineRule="auto"/>
        <w:jc w:val="both"/>
        <w:rPr>
          <w:sz w:val="18"/>
          <w:szCs w:val="18"/>
          <w:lang w:val="sl-SI"/>
        </w:rPr>
      </w:pPr>
    </w:p>
    <w:p w14:paraId="0180DF0B" w14:textId="77777777" w:rsidR="00673363" w:rsidRPr="005F2D3D" w:rsidRDefault="00F20BF7" w:rsidP="008736A6">
      <w:pPr>
        <w:spacing w:after="60" w:line="276" w:lineRule="auto"/>
        <w:jc w:val="both"/>
        <w:rPr>
          <w:szCs w:val="20"/>
        </w:rPr>
      </w:pPr>
      <w:r>
        <w:t>For the purposes of this procurement procedure, the following are not considered subcontractors:</w:t>
      </w:r>
    </w:p>
    <w:p w14:paraId="47F94E4F" w14:textId="77777777" w:rsidR="00673363" w:rsidRPr="00EC33EF" w:rsidRDefault="00F20BF7" w:rsidP="001D5613">
      <w:pPr>
        <w:pStyle w:val="Odstavekseznama"/>
        <w:numPr>
          <w:ilvl w:val="0"/>
          <w:numId w:val="28"/>
        </w:numPr>
        <w:spacing w:line="276" w:lineRule="auto"/>
        <w:jc w:val="both"/>
        <w:rPr>
          <w:szCs w:val="20"/>
        </w:rPr>
      </w:pPr>
      <w:r>
        <w:t>economic operators or natural persons with whom the bidder has concluded a long-term cooperation agreement</w:t>
      </w:r>
    </w:p>
    <w:p w14:paraId="423E1813" w14:textId="77777777" w:rsidR="00CF5870" w:rsidRDefault="00CF5870" w:rsidP="00CF5870">
      <w:pPr>
        <w:spacing w:line="276" w:lineRule="auto"/>
        <w:jc w:val="both"/>
        <w:rPr>
          <w:szCs w:val="20"/>
          <w:lang w:val="sl-SI"/>
        </w:rPr>
      </w:pPr>
    </w:p>
    <w:p w14:paraId="632E5B01" w14:textId="77777777" w:rsidR="00673363" w:rsidRPr="00CF5870" w:rsidRDefault="00F20BF7" w:rsidP="00CF5870">
      <w:pPr>
        <w:spacing w:line="276" w:lineRule="auto"/>
        <w:jc w:val="both"/>
        <w:rPr>
          <w:sz w:val="18"/>
          <w:szCs w:val="18"/>
        </w:rPr>
      </w:pPr>
      <w:r>
        <w:t xml:space="preserve">The authorised maintenance organisations that will perform work on </w:t>
      </w:r>
      <w:r w:rsidR="0066673C">
        <w:t xml:space="preserve">engine and </w:t>
      </w:r>
      <w:r>
        <w:t>components are specified in the Scope of Work (SOW).</w:t>
      </w:r>
    </w:p>
    <w:p w14:paraId="046627DC" w14:textId="77777777" w:rsidR="00673363" w:rsidRDefault="00673363" w:rsidP="008736A6">
      <w:pPr>
        <w:spacing w:after="60" w:line="276" w:lineRule="auto"/>
        <w:jc w:val="both"/>
        <w:rPr>
          <w:szCs w:val="20"/>
          <w:lang w:val="sl-SI"/>
        </w:rPr>
      </w:pPr>
    </w:p>
    <w:p w14:paraId="5E13C503" w14:textId="77777777" w:rsidR="00673363" w:rsidRPr="00780D08" w:rsidRDefault="00F20BF7" w:rsidP="008736A6">
      <w:pPr>
        <w:spacing w:after="60" w:line="276" w:lineRule="auto"/>
        <w:jc w:val="both"/>
        <w:rPr>
          <w:szCs w:val="20"/>
        </w:rPr>
      </w:pPr>
      <w:r>
        <w:t>The Bidder shall be held fully responsible to the Contracting Authority for the execution of the order subject to the procurement procedure, irrespective of the number of subcontractors engaged.</w:t>
      </w:r>
    </w:p>
    <w:p w14:paraId="3779F6BB" w14:textId="77777777" w:rsidR="00673363" w:rsidRDefault="00673363" w:rsidP="008736A6">
      <w:pPr>
        <w:spacing w:after="60" w:line="276" w:lineRule="auto"/>
        <w:jc w:val="both"/>
        <w:rPr>
          <w:szCs w:val="20"/>
          <w:lang w:val="sl-SI"/>
        </w:rPr>
      </w:pPr>
    </w:p>
    <w:p w14:paraId="5CFB3A53" w14:textId="77777777" w:rsidR="00CF5870" w:rsidRDefault="00F20BF7" w:rsidP="00E756E5">
      <w:pPr>
        <w:spacing w:after="60" w:line="276" w:lineRule="auto"/>
        <w:jc w:val="both"/>
        <w:rPr>
          <w:szCs w:val="20"/>
        </w:rPr>
      </w:pPr>
      <w:r>
        <w:t>Should the Bidder perform the contract with subcontractors, the provisions of the Public Procurement in the Defence and Security Sector Act (ZJNPOV) shall apply.</w:t>
      </w:r>
    </w:p>
    <w:p w14:paraId="2CF96C8D" w14:textId="77777777" w:rsidR="0086572C" w:rsidRPr="00E341F6" w:rsidRDefault="0086572C" w:rsidP="008736A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lang w:val="sl-SI"/>
        </w:rPr>
      </w:pPr>
    </w:p>
    <w:p w14:paraId="77C6345C" w14:textId="77777777" w:rsidR="00422F17" w:rsidRPr="00C40080" w:rsidRDefault="00F20BF7" w:rsidP="008736A6">
      <w:pPr>
        <w:pStyle w:val="Naslov3"/>
        <w:numPr>
          <w:ilvl w:val="0"/>
          <w:numId w:val="26"/>
        </w:numPr>
        <w:tabs>
          <w:tab w:val="left" w:pos="426"/>
        </w:tabs>
        <w:spacing w:before="0" w:line="276" w:lineRule="auto"/>
        <w:jc w:val="both"/>
        <w:rPr>
          <w:sz w:val="20"/>
          <w:szCs w:val="20"/>
        </w:rPr>
      </w:pPr>
      <w:r>
        <w:rPr>
          <w:sz w:val="20"/>
        </w:rPr>
        <w:t>JOINT BID</w:t>
      </w:r>
    </w:p>
    <w:p w14:paraId="09D3B725" w14:textId="77777777" w:rsidR="00422F17" w:rsidRPr="00E341F6" w:rsidRDefault="00422F17" w:rsidP="008736A6">
      <w:pPr>
        <w:pStyle w:val="Telobesedila"/>
        <w:spacing w:after="60" w:line="276" w:lineRule="auto"/>
        <w:jc w:val="both"/>
        <w:rPr>
          <w:szCs w:val="20"/>
          <w:lang w:val="sl-SI"/>
        </w:rPr>
      </w:pPr>
    </w:p>
    <w:p w14:paraId="1A25B486" w14:textId="77777777" w:rsidR="00661936" w:rsidRPr="00CC43B0" w:rsidRDefault="00F20BF7" w:rsidP="008736A6">
      <w:pPr>
        <w:pStyle w:val="Telobesedila"/>
        <w:spacing w:after="0" w:line="276" w:lineRule="auto"/>
        <w:jc w:val="both"/>
        <w:rPr>
          <w:szCs w:val="20"/>
        </w:rPr>
      </w:pPr>
      <w:r>
        <w:t>The legal document governing joint Bid submission must delineate each Bidder’s specific duties and responsibilities related to the Contract performance. Irrespective of the foregoing, the Bidders shall be jointly liable to the Contracting Authority for the performance of the entire Contract. The said legal document should include the following: the names of the partners submitting the joint Bid, the name of the group leader, specification of the parts of the Contract to be performed by each group member, terms of payment (through the group leader or to each group member separately) and any other rights and liabilities that members of the group may have with regard to each other. The joint Bidding agreement must be duly dated, stamped and signed by each member of the joint Bidding group.</w:t>
      </w:r>
    </w:p>
    <w:p w14:paraId="338B475B" w14:textId="77777777" w:rsidR="00661936" w:rsidRPr="00CC43B0" w:rsidRDefault="00661936" w:rsidP="008736A6">
      <w:pPr>
        <w:pStyle w:val="Telobesedila"/>
        <w:spacing w:after="0" w:line="276" w:lineRule="auto"/>
        <w:jc w:val="both"/>
        <w:rPr>
          <w:szCs w:val="20"/>
          <w:lang w:val="sl-SI"/>
        </w:rPr>
      </w:pPr>
    </w:p>
    <w:p w14:paraId="013D3D43" w14:textId="77777777" w:rsidR="00661936" w:rsidRPr="00502C04" w:rsidRDefault="00F20BF7" w:rsidP="008736A6">
      <w:pPr>
        <w:pStyle w:val="Telobesedila"/>
        <w:spacing w:after="0" w:line="276" w:lineRule="auto"/>
        <w:jc w:val="both"/>
        <w:rPr>
          <w:szCs w:val="20"/>
        </w:rPr>
      </w:pPr>
      <w:r>
        <w:t>Should a group of Bidders submit a joint Bid, each and every Bidder must meet the conditions set out in Section III, under the sections on: Bidder’s details; basic suitability and umbrella statement. Therefore, each and every Bidder of the group must submit the required documents related thereto individually.</w:t>
      </w:r>
    </w:p>
    <w:p w14:paraId="2563E698" w14:textId="77777777" w:rsidR="00B34E66" w:rsidRDefault="00B34E66" w:rsidP="008736A6">
      <w:pPr>
        <w:pStyle w:val="Telobesedila"/>
        <w:spacing w:after="0" w:line="276" w:lineRule="auto"/>
        <w:jc w:val="both"/>
        <w:rPr>
          <w:szCs w:val="20"/>
          <w:lang w:val="sl-SI"/>
        </w:rPr>
      </w:pPr>
    </w:p>
    <w:p w14:paraId="049211FE" w14:textId="77777777" w:rsidR="00661936" w:rsidRPr="00661936" w:rsidRDefault="00F20BF7" w:rsidP="008736A6">
      <w:pPr>
        <w:pStyle w:val="Telobesedila"/>
        <w:spacing w:after="0" w:line="276" w:lineRule="auto"/>
        <w:jc w:val="both"/>
        <w:rPr>
          <w:szCs w:val="20"/>
        </w:rPr>
      </w:pPr>
      <w:r>
        <w:lastRenderedPageBreak/>
        <w:t>The required financial guarantees set out in Section III shall be provided by the lead partner.</w:t>
      </w:r>
    </w:p>
    <w:p w14:paraId="72C8E1CC" w14:textId="77777777" w:rsidR="00661936" w:rsidRPr="00CC43B0" w:rsidRDefault="00661936" w:rsidP="008736A6">
      <w:pPr>
        <w:pStyle w:val="Telobesedila"/>
        <w:spacing w:after="0" w:line="276" w:lineRule="auto"/>
        <w:jc w:val="both"/>
        <w:rPr>
          <w:szCs w:val="20"/>
          <w:lang w:val="sl-SI"/>
        </w:rPr>
      </w:pPr>
    </w:p>
    <w:p w14:paraId="1F8B513A" w14:textId="77777777" w:rsidR="009461FD" w:rsidRDefault="00F20BF7" w:rsidP="008736A6">
      <w:pPr>
        <w:pStyle w:val="Telobesedila"/>
        <w:spacing w:after="0" w:line="276" w:lineRule="auto"/>
        <w:jc w:val="both"/>
      </w:pPr>
      <w:r>
        <w:t>Other conditions set out in Section III under sections: Bid and Legal Document on Joint Bidding, Model Framework Agreement, Technical Specifications and Staff Capacity may be met cumulatively. All partners in the joint Bidding group shall therefore submit the documents related thereto as a group. The documents must nonetheless be signed by each partner.</w:t>
      </w:r>
    </w:p>
    <w:p w14:paraId="3EB7CE8D" w14:textId="77777777" w:rsidR="00E62CD7" w:rsidRPr="00E341F6" w:rsidRDefault="00E62CD7" w:rsidP="008736A6">
      <w:pPr>
        <w:pStyle w:val="Telobesedila"/>
        <w:spacing w:after="0" w:line="276" w:lineRule="auto"/>
        <w:jc w:val="both"/>
        <w:rPr>
          <w:szCs w:val="20"/>
        </w:rPr>
      </w:pPr>
    </w:p>
    <w:p w14:paraId="2C7BBEB5" w14:textId="77777777" w:rsidR="00124C85" w:rsidRPr="00C40080" w:rsidRDefault="00F20BF7" w:rsidP="008736A6">
      <w:pPr>
        <w:pStyle w:val="Naslov3"/>
        <w:numPr>
          <w:ilvl w:val="0"/>
          <w:numId w:val="26"/>
        </w:numPr>
        <w:tabs>
          <w:tab w:val="left" w:pos="426"/>
        </w:tabs>
        <w:spacing w:before="0" w:line="276" w:lineRule="auto"/>
        <w:jc w:val="both"/>
        <w:rPr>
          <w:sz w:val="20"/>
          <w:szCs w:val="20"/>
        </w:rPr>
      </w:pPr>
      <w:bookmarkStart w:id="5" w:name="_Toc156633580"/>
      <w:r>
        <w:rPr>
          <w:sz w:val="20"/>
        </w:rPr>
        <w:t>BIDDING COSTS</w:t>
      </w:r>
      <w:bookmarkEnd w:id="5"/>
    </w:p>
    <w:p w14:paraId="224FE42C" w14:textId="77777777" w:rsidR="00124C85" w:rsidRPr="00E341F6" w:rsidRDefault="00124C85" w:rsidP="00E62CD7">
      <w:pPr>
        <w:spacing w:line="276" w:lineRule="auto"/>
        <w:jc w:val="both"/>
        <w:rPr>
          <w:szCs w:val="20"/>
          <w:lang w:val="sl-SI"/>
        </w:rPr>
      </w:pPr>
    </w:p>
    <w:p w14:paraId="6DF12B39" w14:textId="77777777" w:rsidR="00124C85" w:rsidRPr="00E341F6" w:rsidRDefault="00F20BF7" w:rsidP="008736A6">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Pr>
          <w:sz w:val="20"/>
        </w:rPr>
        <w:t>All costs related to the preparation and submission of the Bid shall be covered by the Bidder.</w:t>
      </w:r>
    </w:p>
    <w:p w14:paraId="58140F3C" w14:textId="77777777" w:rsidR="00682D22" w:rsidRPr="00E341F6" w:rsidRDefault="00682D22" w:rsidP="008736A6">
      <w:pPr>
        <w:pStyle w:val="Telobesedila"/>
        <w:tabs>
          <w:tab w:val="left" w:pos="426"/>
        </w:tabs>
        <w:spacing w:after="60" w:line="276" w:lineRule="auto"/>
        <w:jc w:val="both"/>
        <w:rPr>
          <w:szCs w:val="20"/>
          <w:lang w:val="sl-SI"/>
        </w:rPr>
      </w:pPr>
    </w:p>
    <w:p w14:paraId="14994F6F" w14:textId="77777777" w:rsidR="00124C85" w:rsidRPr="00C40080" w:rsidRDefault="00F20BF7" w:rsidP="008736A6">
      <w:pPr>
        <w:pStyle w:val="Naslov3"/>
        <w:numPr>
          <w:ilvl w:val="0"/>
          <w:numId w:val="26"/>
        </w:numPr>
        <w:tabs>
          <w:tab w:val="left" w:pos="426"/>
        </w:tabs>
        <w:spacing w:before="0" w:line="276" w:lineRule="auto"/>
        <w:jc w:val="both"/>
        <w:rPr>
          <w:sz w:val="20"/>
          <w:szCs w:val="20"/>
        </w:rPr>
      </w:pPr>
      <w:r>
        <w:rPr>
          <w:sz w:val="20"/>
        </w:rPr>
        <w:t>ACCESS TO BIDS AND PROFESSIONAL SECRECY</w:t>
      </w:r>
    </w:p>
    <w:p w14:paraId="5889189C" w14:textId="77777777" w:rsidR="00124C85" w:rsidRPr="00E341F6" w:rsidRDefault="00124C85" w:rsidP="008736A6">
      <w:pPr>
        <w:pStyle w:val="Telobesedila"/>
        <w:spacing w:after="60" w:line="276" w:lineRule="auto"/>
        <w:jc w:val="both"/>
        <w:rPr>
          <w:szCs w:val="20"/>
          <w:lang w:val="sl-SI"/>
        </w:rPr>
      </w:pPr>
    </w:p>
    <w:p w14:paraId="1E81F6DC" w14:textId="77777777" w:rsidR="00661936" w:rsidRPr="00661936" w:rsidRDefault="00F20BF7" w:rsidP="008736A6">
      <w:pPr>
        <w:spacing w:line="276" w:lineRule="auto"/>
        <w:jc w:val="both"/>
        <w:rPr>
          <w:szCs w:val="20"/>
        </w:rPr>
      </w:pPr>
      <w:r>
        <w:t>The Contracting Authority shall allow access to the selected Bid upon request. The access procedure shall be conducted in compliance with Article 17(3) of the Public Procurement in the Defence and Security Sector Act (ZJNPOV). Please note that the Contracting Authority is not obliged to inform the selected Bidder thereof or invite it to participate in the procedure.</w:t>
      </w:r>
    </w:p>
    <w:p w14:paraId="7AE815C2" w14:textId="77777777" w:rsidR="00661936" w:rsidRPr="00661936" w:rsidRDefault="00661936" w:rsidP="008736A6">
      <w:pPr>
        <w:spacing w:line="276" w:lineRule="auto"/>
        <w:jc w:val="both"/>
        <w:rPr>
          <w:szCs w:val="20"/>
          <w:lang w:val="sl-SI"/>
        </w:rPr>
      </w:pPr>
    </w:p>
    <w:p w14:paraId="3497AA64" w14:textId="77777777" w:rsidR="00661936" w:rsidRPr="00661936" w:rsidRDefault="00F20BF7" w:rsidP="008736A6">
      <w:pPr>
        <w:spacing w:line="276" w:lineRule="auto"/>
        <w:jc w:val="both"/>
        <w:rPr>
          <w:szCs w:val="20"/>
        </w:rPr>
      </w:pPr>
      <w:r>
        <w:t>Pursuant to the Trade Secrets Act (Official Gazette of the Republic of Slovenia, No. 22/19), the Bidder shall define which parts of the Bid constitute a trade secret or represent a competitive advantage on the market, by issuing a written decision. The classification of information as a trade secret shall be at the sole discretion of the Bidder, as stipulated by the Act. This document shall clearly demonstrate that the decision was signed prior to the Bid submission closing date. Should a Bidder be invited to supplement its Bid, the decision document relating to the aforementioned information should be signed prior to the closing date for Bid supplement submission.</w:t>
      </w:r>
    </w:p>
    <w:p w14:paraId="39707BFF" w14:textId="77777777" w:rsidR="00661936" w:rsidRPr="00CC43B0" w:rsidRDefault="00661936" w:rsidP="008736A6">
      <w:pPr>
        <w:pStyle w:val="Navaden5"/>
        <w:widowControl/>
        <w:spacing w:line="276" w:lineRule="auto"/>
        <w:jc w:val="both"/>
        <w:rPr>
          <w:rFonts w:cs="Arial"/>
          <w:sz w:val="20"/>
        </w:rPr>
      </w:pPr>
    </w:p>
    <w:p w14:paraId="2B51ABEC" w14:textId="77777777" w:rsidR="00661936" w:rsidRPr="00CC43B0" w:rsidRDefault="00F20BF7" w:rsidP="008736A6">
      <w:pPr>
        <w:pStyle w:val="Navaden5"/>
        <w:widowControl/>
        <w:spacing w:line="276" w:lineRule="auto"/>
        <w:jc w:val="both"/>
        <w:rPr>
          <w:rFonts w:cs="Arial"/>
          <w:sz w:val="20"/>
        </w:rPr>
      </w:pPr>
      <w:r>
        <w:rPr>
          <w:sz w:val="20"/>
        </w:rPr>
        <w:t>Irrespective of the above stipulations, the following information shall be deemed public: price per unit and the total bidding value. Should the selection process be based on the criterion of the most economically advantageous Bid, the information deemed public shall also include any information that may affect the ranking of the submitted Bids with respect to other criteria applied, provided the said information has not been deemed confidential.</w:t>
      </w:r>
    </w:p>
    <w:p w14:paraId="773D3EBE" w14:textId="77777777" w:rsidR="006358F0" w:rsidRDefault="006358F0" w:rsidP="008736A6">
      <w:pPr>
        <w:pStyle w:val="Telobesedila3"/>
        <w:spacing w:after="60" w:line="276" w:lineRule="auto"/>
        <w:jc w:val="both"/>
        <w:rPr>
          <w:sz w:val="20"/>
          <w:szCs w:val="20"/>
          <w:lang w:val="sl-SI"/>
        </w:rPr>
      </w:pPr>
    </w:p>
    <w:p w14:paraId="039D0034" w14:textId="77777777" w:rsidR="00E756E5" w:rsidRDefault="00F20BF7">
      <w:pPr>
        <w:spacing w:line="240" w:lineRule="auto"/>
        <w:rPr>
          <w:szCs w:val="20"/>
        </w:rPr>
      </w:pPr>
      <w:r>
        <w:br w:type="page"/>
      </w:r>
    </w:p>
    <w:p w14:paraId="391D8410" w14:textId="77777777" w:rsidR="00124C85" w:rsidRPr="00FD3CF1" w:rsidRDefault="00F20BF7" w:rsidP="00E756E5">
      <w:pPr>
        <w:numPr>
          <w:ilvl w:val="0"/>
          <w:numId w:val="6"/>
        </w:numPr>
        <w:shd w:val="clear" w:color="auto" w:fill="E2EFD9" w:themeFill="accent6" w:themeFillTint="33"/>
        <w:spacing w:after="60" w:line="276" w:lineRule="auto"/>
        <w:ind w:left="284" w:hanging="284"/>
        <w:jc w:val="both"/>
        <w:outlineLvl w:val="0"/>
        <w:rPr>
          <w:b/>
          <w:szCs w:val="20"/>
          <w:u w:val="single"/>
        </w:rPr>
      </w:pPr>
      <w:r>
        <w:rPr>
          <w:b/>
          <w:u w:val="single"/>
        </w:rPr>
        <w:lastRenderedPageBreak/>
        <w:t>METHODOLOGY FOR VERIFYING THE BIDDER'S CAPACITY TO PERFORM THE CONTRACT</w:t>
      </w:r>
    </w:p>
    <w:p w14:paraId="3C6023FE" w14:textId="77777777" w:rsidR="00124C85" w:rsidRPr="00E341F6" w:rsidRDefault="00124C85" w:rsidP="008736A6">
      <w:pPr>
        <w:spacing w:after="60" w:line="276" w:lineRule="auto"/>
        <w:jc w:val="both"/>
        <w:rPr>
          <w:szCs w:val="20"/>
          <w:lang w:val="sl-SI"/>
        </w:rPr>
      </w:pPr>
    </w:p>
    <w:p w14:paraId="4F519A5E" w14:textId="77777777" w:rsidR="00E756E5" w:rsidRDefault="00F20BF7" w:rsidP="008736A6">
      <w:pPr>
        <w:spacing w:line="276" w:lineRule="auto"/>
        <w:jc w:val="both"/>
        <w:rPr>
          <w:szCs w:val="20"/>
        </w:rPr>
      </w:pPr>
      <w:bookmarkStart w:id="6" w:name="_Toc156633560"/>
      <w:r>
        <w:t xml:space="preserve">The Bidder shall meet all the conditions specified in this section. To prove compliance with these conditions, the Bidder must provide the supporting documents as indicated for each condition listed below. Photocopies of the required documents may be submitted unless specified otherwise. The forms/statements to be submitted by the Bidder constitute part hereof. </w:t>
      </w:r>
      <w:r w:rsidR="0066673C" w:rsidRPr="00213F5A">
        <w:rPr>
          <w:noProof/>
          <w:szCs w:val="20"/>
        </w:rPr>
        <w:t>The Bidder’s statements must be submitted in writing, signed by the Bidder’s authorized person and stamped.</w:t>
      </w:r>
      <w:r>
        <w:t xml:space="preserve">The submitted documents must to reflect the Bidder’s most recent status. </w:t>
      </w:r>
    </w:p>
    <w:p w14:paraId="089BF2DA" w14:textId="77777777" w:rsidR="00E756E5" w:rsidRDefault="00E756E5" w:rsidP="008736A6">
      <w:pPr>
        <w:spacing w:line="276" w:lineRule="auto"/>
        <w:jc w:val="both"/>
        <w:rPr>
          <w:szCs w:val="20"/>
          <w:lang w:val="sl-SI"/>
        </w:rPr>
      </w:pPr>
    </w:p>
    <w:p w14:paraId="61C03B7B" w14:textId="77777777" w:rsidR="00643865" w:rsidRPr="00E341F6" w:rsidRDefault="00F20BF7" w:rsidP="008736A6">
      <w:pPr>
        <w:spacing w:line="276" w:lineRule="auto"/>
        <w:jc w:val="both"/>
        <w:rPr>
          <w:szCs w:val="20"/>
        </w:rPr>
      </w:pPr>
      <w:r>
        <w:t>The Contracting Authority reserves the right to inspect the original documents.</w:t>
      </w:r>
    </w:p>
    <w:p w14:paraId="26B6D6EB" w14:textId="77777777" w:rsidR="00643865" w:rsidRPr="00E341F6" w:rsidRDefault="00643865" w:rsidP="008736A6">
      <w:pPr>
        <w:spacing w:line="276" w:lineRule="auto"/>
        <w:jc w:val="both"/>
        <w:rPr>
          <w:szCs w:val="20"/>
          <w:lang w:val="sl-SI"/>
        </w:rPr>
      </w:pPr>
    </w:p>
    <w:p w14:paraId="4F5FCB2A" w14:textId="77777777" w:rsidR="00643865" w:rsidRPr="00C91E81" w:rsidRDefault="00F20BF7" w:rsidP="008736A6">
      <w:pPr>
        <w:spacing w:line="276" w:lineRule="auto"/>
        <w:jc w:val="both"/>
        <w:rPr>
          <w:szCs w:val="20"/>
        </w:rPr>
      </w:pPr>
      <w:r>
        <w:t xml:space="preserve">Pursuant to Paragraph 1, Article 72 of the Public Procurement in the Defence and Security Sector Act (ZJNPOV), the Contracting Authority reserves the right to verify the existence and the content of the Bid either prior to adopting the contract award decision or prior to concluding the framework agreement, at the latest. On behalf of the Contracting Authority, the existence and content of the data may also be verified </w:t>
      </w:r>
      <w:r w:rsidR="00FC2D9F">
        <w:t xml:space="preserve">by the </w:t>
      </w:r>
      <w:r>
        <w:t>Slovenian Military Aviation Authority.</w:t>
      </w:r>
    </w:p>
    <w:p w14:paraId="2901E346" w14:textId="77777777" w:rsidR="00643865" w:rsidRPr="00E341F6" w:rsidRDefault="00643865" w:rsidP="008736A6">
      <w:pPr>
        <w:spacing w:line="276" w:lineRule="auto"/>
        <w:jc w:val="both"/>
        <w:rPr>
          <w:szCs w:val="20"/>
          <w:lang w:val="sl-SI"/>
        </w:rPr>
      </w:pPr>
    </w:p>
    <w:p w14:paraId="4878C62D" w14:textId="77777777" w:rsidR="00E756E5" w:rsidRPr="0066673C" w:rsidRDefault="00F20BF7" w:rsidP="0066673C">
      <w:pPr>
        <w:spacing w:line="276" w:lineRule="auto"/>
        <w:jc w:val="both"/>
        <w:rPr>
          <w:szCs w:val="20"/>
        </w:rPr>
      </w:pPr>
      <w:r>
        <w:t>Should the Contracting Authority establish that information included in the Bid does not exist or is untrue, the Contracting Authority will disqualify the Bidder from the public procurement procedure and will not award the public contract in question to the said Bidder or conclude the framework agreement with the said Bidder.</w:t>
      </w:r>
    </w:p>
    <w:p w14:paraId="5C578CB4" w14:textId="77777777" w:rsidR="00430BD5" w:rsidRPr="002A7E93" w:rsidRDefault="00430BD5" w:rsidP="008736A6">
      <w:pPr>
        <w:spacing w:after="60" w:line="276" w:lineRule="auto"/>
        <w:jc w:val="both"/>
        <w:rPr>
          <w:szCs w:val="20"/>
          <w:lang w:val="sl-SI"/>
        </w:rPr>
      </w:pPr>
    </w:p>
    <w:p w14:paraId="25BDC5DC" w14:textId="77777777" w:rsidR="00124C85" w:rsidRPr="002A7E93" w:rsidRDefault="00F20BF7" w:rsidP="007D096D">
      <w:pPr>
        <w:pStyle w:val="Naslov3"/>
        <w:numPr>
          <w:ilvl w:val="0"/>
          <w:numId w:val="27"/>
        </w:numPr>
        <w:shd w:val="clear" w:color="auto" w:fill="FFF2CC" w:themeFill="accent4" w:themeFillTint="33"/>
        <w:tabs>
          <w:tab w:val="left" w:pos="426"/>
        </w:tabs>
        <w:spacing w:before="0" w:line="276" w:lineRule="auto"/>
        <w:jc w:val="both"/>
        <w:rPr>
          <w:sz w:val="20"/>
          <w:szCs w:val="20"/>
        </w:rPr>
      </w:pPr>
      <w:r>
        <w:rPr>
          <w:sz w:val="20"/>
        </w:rPr>
        <w:t>BIDDER'S DETAILS</w:t>
      </w:r>
    </w:p>
    <w:p w14:paraId="7C5C550C" w14:textId="77777777" w:rsidR="00353102" w:rsidRPr="002A7E93" w:rsidRDefault="00353102" w:rsidP="008736A6">
      <w:pPr>
        <w:spacing w:after="60" w:line="276" w:lineRule="auto"/>
        <w:rPr>
          <w:szCs w:val="20"/>
          <w:lang w:val="sl-SI"/>
        </w:rPr>
      </w:pPr>
    </w:p>
    <w:p w14:paraId="7D379C2D" w14:textId="77777777" w:rsidR="00AC6890" w:rsidRPr="002A7E93" w:rsidRDefault="00F20BF7" w:rsidP="008736A6">
      <w:pPr>
        <w:numPr>
          <w:ilvl w:val="1"/>
          <w:numId w:val="27"/>
        </w:numPr>
        <w:spacing w:after="60" w:line="276" w:lineRule="auto"/>
        <w:ind w:left="426" w:hanging="426"/>
        <w:jc w:val="both"/>
        <w:rPr>
          <w:b/>
          <w:szCs w:val="20"/>
        </w:rPr>
      </w:pPr>
      <w:r>
        <w:rPr>
          <w:b/>
        </w:rPr>
        <w:t>The Bidder shall submit the information on the Bidder.</w:t>
      </w:r>
    </w:p>
    <w:p w14:paraId="596F5D10" w14:textId="77777777" w:rsidR="00AC6890" w:rsidRPr="002A7E93" w:rsidRDefault="00AC6890" w:rsidP="008736A6">
      <w:pPr>
        <w:pStyle w:val="SlogLevo125cm"/>
        <w:spacing w:after="0" w:line="276" w:lineRule="auto"/>
        <w:rPr>
          <w:rFonts w:cs="Arial"/>
          <w:sz w:val="20"/>
        </w:rPr>
      </w:pPr>
    </w:p>
    <w:p w14:paraId="20520C40" w14:textId="77777777" w:rsidR="007E53EE" w:rsidRPr="002A7E93" w:rsidRDefault="00F20BF7" w:rsidP="008736A6">
      <w:pPr>
        <w:spacing w:line="276" w:lineRule="auto"/>
        <w:ind w:firstLine="426"/>
        <w:jc w:val="both"/>
        <w:rPr>
          <w:b/>
          <w:szCs w:val="20"/>
        </w:rPr>
      </w:pPr>
      <w:r>
        <w:rPr>
          <w:b/>
        </w:rPr>
        <w:t xml:space="preserve">EVIDENCE – </w:t>
      </w:r>
      <w:r>
        <w:rPr>
          <w:b/>
          <w:i/>
          <w:iCs/>
        </w:rPr>
        <w:t>to be uploaded under the “Other Attachments”</w:t>
      </w:r>
      <w:r>
        <w:rPr>
          <w:b/>
          <w:i/>
        </w:rPr>
        <w:t xml:space="preserve"> section</w:t>
      </w:r>
      <w:r>
        <w:rPr>
          <w:b/>
        </w:rPr>
        <w:t>:</w:t>
      </w:r>
    </w:p>
    <w:p w14:paraId="06ACBA23" w14:textId="77777777" w:rsidR="007E53EE" w:rsidRPr="002A7E93" w:rsidRDefault="00F20BF7" w:rsidP="008736A6">
      <w:pPr>
        <w:numPr>
          <w:ilvl w:val="0"/>
          <w:numId w:val="9"/>
        </w:numPr>
        <w:tabs>
          <w:tab w:val="clear" w:pos="1425"/>
        </w:tabs>
        <w:spacing w:line="276" w:lineRule="auto"/>
        <w:ind w:left="709" w:hanging="283"/>
        <w:jc w:val="both"/>
        <w:rPr>
          <w:szCs w:val="20"/>
        </w:rPr>
      </w:pPr>
      <w:r>
        <w:rPr>
          <w:b/>
        </w:rPr>
        <w:t xml:space="preserve">Appendix 1 </w:t>
      </w:r>
      <w:r>
        <w:t>– Bidder's Details.</w:t>
      </w:r>
    </w:p>
    <w:p w14:paraId="2B6D7DC0" w14:textId="77777777" w:rsidR="00124C85" w:rsidRPr="002A7E93" w:rsidRDefault="00124C85" w:rsidP="001061E7">
      <w:pPr>
        <w:pStyle w:val="SlogLevo125cm"/>
        <w:spacing w:after="60" w:line="276" w:lineRule="auto"/>
        <w:ind w:left="0"/>
        <w:rPr>
          <w:rFonts w:cs="Arial"/>
          <w:sz w:val="20"/>
        </w:rPr>
      </w:pPr>
    </w:p>
    <w:p w14:paraId="227DE899" w14:textId="77777777" w:rsidR="00124C85" w:rsidRPr="00E341F6" w:rsidRDefault="00F20BF7" w:rsidP="007D096D">
      <w:pPr>
        <w:pStyle w:val="Naslov3"/>
        <w:numPr>
          <w:ilvl w:val="0"/>
          <w:numId w:val="27"/>
        </w:numPr>
        <w:shd w:val="clear" w:color="auto" w:fill="FFF2CC" w:themeFill="accent4" w:themeFillTint="33"/>
        <w:tabs>
          <w:tab w:val="left" w:pos="426"/>
        </w:tabs>
        <w:spacing w:before="0" w:line="276" w:lineRule="auto"/>
        <w:jc w:val="both"/>
        <w:rPr>
          <w:sz w:val="20"/>
          <w:szCs w:val="20"/>
        </w:rPr>
      </w:pPr>
      <w:r>
        <w:rPr>
          <w:sz w:val="20"/>
        </w:rPr>
        <w:t>BASIC CAPACITY</w:t>
      </w:r>
      <w:bookmarkEnd w:id="6"/>
    </w:p>
    <w:p w14:paraId="5350F1C0" w14:textId="77777777" w:rsidR="00353102" w:rsidRPr="00E341F6" w:rsidRDefault="00353102" w:rsidP="008736A6">
      <w:pPr>
        <w:spacing w:after="60" w:line="276" w:lineRule="auto"/>
        <w:rPr>
          <w:szCs w:val="20"/>
          <w:lang w:val="sl-SI"/>
        </w:rPr>
      </w:pPr>
    </w:p>
    <w:p w14:paraId="6357271E" w14:textId="77777777" w:rsidR="000C76A9" w:rsidRPr="00AB5CFA" w:rsidRDefault="00F20BF7" w:rsidP="008736A6">
      <w:pPr>
        <w:numPr>
          <w:ilvl w:val="1"/>
          <w:numId w:val="27"/>
        </w:numPr>
        <w:spacing w:after="60" w:line="276" w:lineRule="auto"/>
        <w:ind w:left="426" w:hanging="426"/>
        <w:jc w:val="both"/>
        <w:rPr>
          <w:b/>
          <w:szCs w:val="20"/>
        </w:rPr>
      </w:pPr>
      <w:r>
        <w:rPr>
          <w:b/>
        </w:rPr>
        <w:t>The Bidder and its legal representatives, if these are legal persons, have not been convicted by a final judgement with res judicata effect of the criminal offences listed in Article 32(1) of the Public Procurement in the Defence and Security Sector Act.</w:t>
      </w:r>
    </w:p>
    <w:p w14:paraId="218497F8" w14:textId="77777777" w:rsidR="000C76A9" w:rsidRPr="00AB5CFA" w:rsidRDefault="000C76A9" w:rsidP="008736A6">
      <w:pPr>
        <w:pStyle w:val="SlogLevo125cm"/>
        <w:spacing w:after="0" w:line="276" w:lineRule="auto"/>
        <w:rPr>
          <w:rFonts w:cs="Arial"/>
          <w:sz w:val="20"/>
        </w:rPr>
      </w:pPr>
    </w:p>
    <w:p w14:paraId="76C6D869" w14:textId="77777777" w:rsidR="007E53EE" w:rsidRPr="007E53EE" w:rsidRDefault="00F20BF7" w:rsidP="008736A6">
      <w:pPr>
        <w:spacing w:line="276" w:lineRule="auto"/>
        <w:ind w:firstLine="426"/>
        <w:jc w:val="both"/>
        <w:rPr>
          <w:b/>
          <w:szCs w:val="20"/>
          <w:u w:val="single"/>
        </w:rPr>
      </w:pPr>
      <w:r>
        <w:rPr>
          <w:b/>
          <w:u w:val="single"/>
        </w:rPr>
        <w:t>SLOVENIAN BIDDERS</w:t>
      </w:r>
    </w:p>
    <w:p w14:paraId="456933BF" w14:textId="77777777" w:rsidR="007E53EE" w:rsidRPr="007E53EE" w:rsidRDefault="00F20BF7" w:rsidP="008736A6">
      <w:pPr>
        <w:spacing w:line="276" w:lineRule="auto"/>
        <w:ind w:firstLine="426"/>
        <w:jc w:val="both"/>
        <w:rPr>
          <w:b/>
          <w:szCs w:val="20"/>
        </w:rPr>
      </w:pPr>
      <w:r>
        <w:rPr>
          <w:b/>
        </w:rPr>
        <w:t xml:space="preserve">EVIDENCE – </w:t>
      </w:r>
      <w:r>
        <w:rPr>
          <w:b/>
          <w:i/>
          <w:iCs/>
        </w:rPr>
        <w:t>to be uploaded under the “Other Attachments” section</w:t>
      </w:r>
      <w:r>
        <w:rPr>
          <w:b/>
        </w:rPr>
        <w:t>:</w:t>
      </w:r>
    </w:p>
    <w:p w14:paraId="6FF30D1C" w14:textId="77777777" w:rsidR="007E53EE" w:rsidRPr="007E53EE" w:rsidRDefault="00F20BF7" w:rsidP="008736A6">
      <w:pPr>
        <w:numPr>
          <w:ilvl w:val="0"/>
          <w:numId w:val="9"/>
        </w:numPr>
        <w:spacing w:line="276" w:lineRule="auto"/>
        <w:ind w:left="709" w:hanging="283"/>
        <w:jc w:val="both"/>
        <w:rPr>
          <w:szCs w:val="20"/>
        </w:rPr>
      </w:pPr>
      <w:r>
        <w:t>An extract from a relevant register, for instance, a criminal record not older than four (4) months from the Bid submission closing date, or obtained no later than 90 days after the Bid submission closing date, or, in the absence of such a register, an equivalent document issued by a competent judicial or administrative authority in the Republic of Slovenia, in another Member State or the economic operator's home country or in the country where the economic operator has its registered office, showing that there are no grounds for disqualification.</w:t>
      </w:r>
    </w:p>
    <w:p w14:paraId="5A4AEC7F" w14:textId="77777777" w:rsidR="007E53EE" w:rsidRPr="007E53EE" w:rsidRDefault="00F20BF7" w:rsidP="008736A6">
      <w:pPr>
        <w:spacing w:line="276" w:lineRule="auto"/>
        <w:ind w:firstLine="426"/>
        <w:rPr>
          <w:b/>
        </w:rPr>
      </w:pPr>
      <w:r>
        <w:rPr>
          <w:b/>
        </w:rPr>
        <w:t>or</w:t>
      </w:r>
    </w:p>
    <w:p w14:paraId="075FB1C3" w14:textId="77777777" w:rsidR="004166C8" w:rsidRPr="004166C8" w:rsidRDefault="00F20BF7" w:rsidP="008736A6">
      <w:pPr>
        <w:numPr>
          <w:ilvl w:val="0"/>
          <w:numId w:val="9"/>
        </w:numPr>
        <w:tabs>
          <w:tab w:val="clear" w:pos="1425"/>
          <w:tab w:val="num" w:pos="2895"/>
        </w:tabs>
        <w:spacing w:line="276" w:lineRule="auto"/>
        <w:ind w:left="709" w:hanging="283"/>
        <w:jc w:val="both"/>
        <w:rPr>
          <w:color w:val="000000"/>
          <w:szCs w:val="20"/>
        </w:rPr>
      </w:pPr>
      <w:r>
        <w:rPr>
          <w:b/>
          <w:bCs/>
        </w:rPr>
        <w:t>Completed, signed and stamped</w:t>
      </w:r>
      <w:r>
        <w:t xml:space="preserve"> form </w:t>
      </w:r>
      <w:r>
        <w:rPr>
          <w:b/>
          <w:bCs/>
        </w:rPr>
        <w:t>Appendix 4</w:t>
      </w:r>
      <w:r>
        <w:t>:</w:t>
      </w:r>
      <w:r>
        <w:rPr>
          <w:color w:val="000000"/>
        </w:rPr>
        <w:t xml:space="preserve"> Statement under Criminal and Material Liability as a declaration on oath confirming that the Bidder and its legal representatives, if these are legal persons, have not been convicted by a final judgement </w:t>
      </w:r>
      <w:r>
        <w:rPr>
          <w:color w:val="000000"/>
        </w:rPr>
        <w:lastRenderedPageBreak/>
        <w:t>of the acts defined in Article 32(1) of the Public Procurement in the Defence and Security Sector Act (ZJNPOV) (for each individual legal representative).</w:t>
      </w:r>
    </w:p>
    <w:p w14:paraId="7D332F59" w14:textId="77777777" w:rsidR="004166C8" w:rsidRPr="004166C8" w:rsidRDefault="00F20BF7" w:rsidP="008736A6">
      <w:pPr>
        <w:numPr>
          <w:ilvl w:val="0"/>
          <w:numId w:val="9"/>
        </w:numPr>
        <w:tabs>
          <w:tab w:val="clear" w:pos="1425"/>
        </w:tabs>
        <w:spacing w:line="276" w:lineRule="auto"/>
        <w:ind w:left="709" w:hanging="283"/>
        <w:jc w:val="both"/>
        <w:rPr>
          <w:szCs w:val="20"/>
        </w:rPr>
      </w:pPr>
      <w:r>
        <w:rPr>
          <w:b/>
          <w:bCs/>
        </w:rPr>
        <w:t>Completed and signed</w:t>
      </w:r>
      <w:r>
        <w:t xml:space="preserve"> form </w:t>
      </w:r>
      <w:r>
        <w:rPr>
          <w:b/>
          <w:bCs/>
        </w:rPr>
        <w:t>Appendix</w:t>
      </w:r>
      <w:r>
        <w:rPr>
          <w:b/>
          <w:bCs/>
          <w:color w:val="000000"/>
        </w:rPr>
        <w:t xml:space="preserve"> 4A:</w:t>
      </w:r>
      <w:r>
        <w:rPr>
          <w:color w:val="000000"/>
        </w:rPr>
        <w:t xml:space="preserve"> </w:t>
      </w:r>
      <w:r>
        <w:t>Personal Information for each legal representative specified in Appendix 4;</w:t>
      </w:r>
    </w:p>
    <w:p w14:paraId="2FAC5B4D" w14:textId="77777777" w:rsidR="004166C8" w:rsidRPr="004166C8" w:rsidRDefault="00F20BF7" w:rsidP="008736A6">
      <w:pPr>
        <w:numPr>
          <w:ilvl w:val="0"/>
          <w:numId w:val="9"/>
        </w:numPr>
        <w:tabs>
          <w:tab w:val="clear" w:pos="1425"/>
          <w:tab w:val="num" w:pos="2895"/>
        </w:tabs>
        <w:spacing w:line="276" w:lineRule="auto"/>
        <w:ind w:left="709" w:hanging="283"/>
        <w:jc w:val="both"/>
        <w:rPr>
          <w:color w:val="000000"/>
          <w:szCs w:val="20"/>
        </w:rPr>
      </w:pPr>
      <w:r>
        <w:rPr>
          <w:b/>
          <w:bCs/>
          <w:color w:val="000000"/>
        </w:rPr>
        <w:t>Completed, signed</w:t>
      </w:r>
      <w:r>
        <w:rPr>
          <w:b/>
          <w:color w:val="000000"/>
        </w:rPr>
        <w:t xml:space="preserve"> and stamped </w:t>
      </w:r>
      <w:r>
        <w:rPr>
          <w:b/>
          <w:bCs/>
          <w:color w:val="000000"/>
        </w:rPr>
        <w:t>Appendix 4B:</w:t>
      </w:r>
      <w:r>
        <w:rPr>
          <w:b/>
          <w:color w:val="000000"/>
        </w:rPr>
        <w:t xml:space="preserve"> </w:t>
      </w:r>
      <w:r>
        <w:rPr>
          <w:color w:val="000000"/>
        </w:rPr>
        <w:t>Legal Entity Information.</w:t>
      </w:r>
    </w:p>
    <w:p w14:paraId="02375718" w14:textId="77777777" w:rsidR="007E53EE" w:rsidRPr="004166C8" w:rsidRDefault="007E53EE" w:rsidP="008736A6">
      <w:pPr>
        <w:spacing w:line="276" w:lineRule="auto"/>
        <w:jc w:val="both"/>
        <w:rPr>
          <w:szCs w:val="20"/>
        </w:rPr>
      </w:pPr>
    </w:p>
    <w:p w14:paraId="2014D716" w14:textId="77777777" w:rsidR="007E53EE" w:rsidRPr="007E53EE" w:rsidRDefault="00F20BF7" w:rsidP="008736A6">
      <w:pPr>
        <w:spacing w:after="60" w:line="276" w:lineRule="auto"/>
        <w:ind w:left="426"/>
        <w:jc w:val="both"/>
        <w:rPr>
          <w:szCs w:val="20"/>
        </w:rPr>
      </w:pPr>
      <w:r>
        <w:t>If the Bidder intends to execute the public contract through a Subcontractor, the condition specified in this point must also be fulfilled by each Subcontractor engaged.</w:t>
      </w:r>
    </w:p>
    <w:p w14:paraId="5A8C36A4" w14:textId="77777777" w:rsidR="007E53EE" w:rsidRPr="007E53EE" w:rsidRDefault="007E53EE" w:rsidP="008736A6">
      <w:pPr>
        <w:spacing w:after="60" w:line="276" w:lineRule="auto"/>
        <w:ind w:left="426"/>
        <w:jc w:val="both"/>
        <w:rPr>
          <w:szCs w:val="20"/>
          <w:lang w:val="sl-SI"/>
        </w:rPr>
      </w:pPr>
    </w:p>
    <w:p w14:paraId="501925A4" w14:textId="77777777" w:rsidR="00536B2A" w:rsidRPr="008736A6" w:rsidRDefault="00F20BF7" w:rsidP="008736A6">
      <w:pPr>
        <w:spacing w:line="276" w:lineRule="auto"/>
        <w:ind w:firstLine="426"/>
        <w:jc w:val="both"/>
        <w:rPr>
          <w:b/>
          <w:szCs w:val="20"/>
        </w:rPr>
      </w:pPr>
      <w:r>
        <w:rPr>
          <w:b/>
        </w:rPr>
        <w:t>FOREIGN BIDDERS</w:t>
      </w:r>
    </w:p>
    <w:p w14:paraId="6FC5EC47" w14:textId="77777777" w:rsidR="00AE00B1" w:rsidRPr="007E53EE" w:rsidRDefault="00F20BF7" w:rsidP="008736A6">
      <w:pPr>
        <w:spacing w:line="276" w:lineRule="auto"/>
        <w:ind w:firstLine="426"/>
        <w:jc w:val="both"/>
        <w:rPr>
          <w:b/>
          <w:szCs w:val="20"/>
        </w:rPr>
      </w:pPr>
      <w:r>
        <w:rPr>
          <w:b/>
        </w:rPr>
        <w:t xml:space="preserve">EVIDENCE – </w:t>
      </w:r>
      <w:r>
        <w:rPr>
          <w:b/>
          <w:i/>
          <w:iCs/>
        </w:rPr>
        <w:t>to be uploaded under the “Other Attachments” section</w:t>
      </w:r>
      <w:r>
        <w:rPr>
          <w:b/>
        </w:rPr>
        <w:t>:</w:t>
      </w:r>
    </w:p>
    <w:p w14:paraId="1706489F" w14:textId="77777777" w:rsidR="00536B2A" w:rsidRPr="00D47F86" w:rsidRDefault="00F20BF7" w:rsidP="001533C9">
      <w:pPr>
        <w:numPr>
          <w:ilvl w:val="0"/>
          <w:numId w:val="9"/>
        </w:numPr>
        <w:tabs>
          <w:tab w:val="clear" w:pos="1425"/>
        </w:tabs>
        <w:spacing w:line="276" w:lineRule="auto"/>
        <w:ind w:left="709" w:hanging="283"/>
        <w:jc w:val="both"/>
      </w:pPr>
      <w:r>
        <w:t>An extract from a relevant register, for instance, a criminal record not older than four (4) months from the Bid submission closing date, or obtained no later than 90 days after the Bid submission closing date, or, in the absence of such a register, an equivalent document issued by a competent judicial or administrative authority in the Republic of Slovenia, in another Member State or the economic operator's home country or in the country where the economic operator has its registered office, showing that there are no grounds for disqualification.</w:t>
      </w:r>
      <w:r>
        <w:rPr>
          <w:color w:val="FF0000"/>
        </w:rPr>
        <w:t xml:space="preserve"> </w:t>
      </w:r>
      <w:r>
        <w:t>The certificate must be translated into Slovenian or English by a sworn court interpreter.</w:t>
      </w:r>
    </w:p>
    <w:p w14:paraId="671CB3BB" w14:textId="77777777" w:rsidR="004166C8" w:rsidRPr="004166C8" w:rsidRDefault="00F20BF7" w:rsidP="008736A6">
      <w:pPr>
        <w:spacing w:line="276" w:lineRule="auto"/>
        <w:ind w:firstLine="426"/>
        <w:jc w:val="both"/>
        <w:rPr>
          <w:b/>
          <w:szCs w:val="20"/>
        </w:rPr>
      </w:pPr>
      <w:r>
        <w:rPr>
          <w:b/>
        </w:rPr>
        <w:t>or</w:t>
      </w:r>
    </w:p>
    <w:p w14:paraId="53280112" w14:textId="77777777" w:rsidR="004166C8" w:rsidRPr="004166C8" w:rsidRDefault="00F20BF7" w:rsidP="008736A6">
      <w:pPr>
        <w:numPr>
          <w:ilvl w:val="0"/>
          <w:numId w:val="9"/>
        </w:numPr>
        <w:tabs>
          <w:tab w:val="clear" w:pos="1425"/>
        </w:tabs>
        <w:spacing w:line="276" w:lineRule="auto"/>
        <w:ind w:left="709" w:hanging="283"/>
        <w:jc w:val="both"/>
        <w:rPr>
          <w:szCs w:val="20"/>
        </w:rPr>
      </w:pPr>
      <w:r>
        <w:rPr>
          <w:b/>
          <w:bCs/>
        </w:rPr>
        <w:t>Completed, signed and stamped</w:t>
      </w:r>
      <w:r>
        <w:t xml:space="preserve"> form </w:t>
      </w:r>
      <w:r>
        <w:rPr>
          <w:b/>
          <w:bCs/>
        </w:rPr>
        <w:t>Appendix 4</w:t>
      </w:r>
      <w:r>
        <w:t xml:space="preserve"> – Statement under Criminal and Material Liability made as a sworn declaration to certify that the Bidder and its legal representatives, </w:t>
      </w:r>
      <w:r>
        <w:rPr>
          <w:b/>
          <w:bCs/>
        </w:rPr>
        <w:t>if these are legal persons</w:t>
      </w:r>
      <w:r>
        <w:t>, have not been convicted by a judgement with res judicata effect of the acts defined under Paragraph 1 of Article 32 of the Public Procurement in the Defence and Security Sector Act (ZJNPOV) (for each individual legal representative).</w:t>
      </w:r>
    </w:p>
    <w:p w14:paraId="40BDFE35" w14:textId="77777777" w:rsidR="00536B2A" w:rsidRPr="00536B2A" w:rsidRDefault="00F20BF7" w:rsidP="008736A6">
      <w:pPr>
        <w:numPr>
          <w:ilvl w:val="0"/>
          <w:numId w:val="9"/>
        </w:numPr>
        <w:tabs>
          <w:tab w:val="clear" w:pos="1425"/>
        </w:tabs>
        <w:spacing w:line="276" w:lineRule="auto"/>
        <w:ind w:left="709" w:hanging="283"/>
        <w:jc w:val="both"/>
        <w:rPr>
          <w:szCs w:val="20"/>
        </w:rPr>
      </w:pPr>
      <w:r>
        <w:rPr>
          <w:b/>
          <w:bCs/>
        </w:rPr>
        <w:t>Completed and signed Appendix 4A</w:t>
      </w:r>
      <w:r>
        <w:t xml:space="preserve"> – Declaration of No Criminal Record (for each legal representative specified in Appendix 4, all required information must be included).</w:t>
      </w:r>
    </w:p>
    <w:p w14:paraId="53CE1BF5" w14:textId="77777777" w:rsidR="00536B2A" w:rsidRPr="00536B2A" w:rsidRDefault="00F20BF7" w:rsidP="008736A6">
      <w:pPr>
        <w:numPr>
          <w:ilvl w:val="0"/>
          <w:numId w:val="9"/>
        </w:numPr>
        <w:tabs>
          <w:tab w:val="clear" w:pos="1425"/>
        </w:tabs>
        <w:spacing w:line="276" w:lineRule="auto"/>
        <w:ind w:left="709" w:hanging="283"/>
        <w:jc w:val="both"/>
        <w:rPr>
          <w:b/>
          <w:szCs w:val="20"/>
        </w:rPr>
      </w:pPr>
      <w:r>
        <w:rPr>
          <w:b/>
        </w:rPr>
        <w:t xml:space="preserve">Completed, signed and stamped Appendix 4B </w:t>
      </w:r>
      <w:r>
        <w:t>– Declaration of No Criminal Record for a legal entity.</w:t>
      </w:r>
    </w:p>
    <w:p w14:paraId="251364A4" w14:textId="77777777" w:rsidR="004166C8" w:rsidRDefault="004166C8" w:rsidP="008736A6">
      <w:pPr>
        <w:pStyle w:val="RStekst"/>
        <w:spacing w:line="276" w:lineRule="auto"/>
        <w:ind w:left="426"/>
        <w:rPr>
          <w:rFonts w:ascii="Arial" w:hAnsi="Arial" w:cs="Arial"/>
          <w:sz w:val="20"/>
          <w:lang w:eastAsia="sl-SI"/>
        </w:rPr>
      </w:pPr>
    </w:p>
    <w:p w14:paraId="7408AADC" w14:textId="77777777" w:rsidR="001533C9" w:rsidRPr="00071F53" w:rsidRDefault="00F20BF7" w:rsidP="001533C9">
      <w:pPr>
        <w:pStyle w:val="RStekst"/>
        <w:spacing w:line="276" w:lineRule="auto"/>
        <w:ind w:left="426"/>
        <w:rPr>
          <w:rFonts w:ascii="Arial" w:hAnsi="Arial" w:cs="Arial"/>
          <w:sz w:val="20"/>
        </w:rPr>
      </w:pPr>
      <w:r>
        <w:rPr>
          <w:rFonts w:ascii="Arial" w:hAnsi="Arial"/>
          <w:sz w:val="20"/>
        </w:rPr>
        <w:t>The Bidder shall submit Declarations of No Criminal Record (Appendices 4A and 4B) made before a competent judicial or administrative authority, or a notary, or qualified professional, or trade body in the country where the Bidder has its head office. These declarations shall not be older than 30 days before the closing date for Bid submission.</w:t>
      </w:r>
    </w:p>
    <w:p w14:paraId="0B8FBE79" w14:textId="77777777" w:rsidR="001533C9" w:rsidRDefault="001533C9" w:rsidP="001533C9">
      <w:pPr>
        <w:pStyle w:val="RStekst"/>
        <w:spacing w:line="276" w:lineRule="auto"/>
        <w:rPr>
          <w:rFonts w:ascii="Arial" w:hAnsi="Arial" w:cs="Arial"/>
          <w:sz w:val="20"/>
          <w:lang w:eastAsia="sl-SI"/>
        </w:rPr>
      </w:pPr>
    </w:p>
    <w:p w14:paraId="248AE7DF" w14:textId="77777777" w:rsidR="007E53EE" w:rsidRPr="007E53EE" w:rsidRDefault="00F20BF7" w:rsidP="008736A6">
      <w:pPr>
        <w:widowControl w:val="0"/>
        <w:spacing w:before="80" w:after="80" w:line="276" w:lineRule="auto"/>
        <w:ind w:left="426"/>
        <w:contextualSpacing/>
        <w:jc w:val="both"/>
        <w:rPr>
          <w:bCs/>
          <w:szCs w:val="20"/>
        </w:rPr>
      </w:pPr>
      <w:r>
        <w:t>If the Bidder intends to execute the public contract through a Subcontractor, the condition specified in this point must also be fulfilled by each Subcontractor engaged.</w:t>
      </w:r>
    </w:p>
    <w:p w14:paraId="7FEE2D86" w14:textId="77777777" w:rsidR="00DA294C" w:rsidRPr="000817F1" w:rsidRDefault="00DA294C" w:rsidP="008736A6">
      <w:pPr>
        <w:spacing w:line="276" w:lineRule="auto"/>
        <w:jc w:val="both"/>
        <w:rPr>
          <w:szCs w:val="20"/>
          <w:lang w:val="sl-SI"/>
        </w:rPr>
      </w:pPr>
    </w:p>
    <w:p w14:paraId="6F5573E0" w14:textId="77777777" w:rsidR="001533C9" w:rsidRPr="001533C9" w:rsidRDefault="00F20BF7" w:rsidP="001533C9">
      <w:pPr>
        <w:numPr>
          <w:ilvl w:val="1"/>
          <w:numId w:val="27"/>
        </w:numPr>
        <w:spacing w:line="276" w:lineRule="auto"/>
        <w:ind w:left="425" w:hanging="425"/>
        <w:jc w:val="both"/>
        <w:rPr>
          <w:b/>
          <w:szCs w:val="20"/>
        </w:rPr>
      </w:pPr>
      <w:r>
        <w:rPr>
          <w:b/>
          <w:bCs/>
        </w:rPr>
        <w:t>On the closing date for Bid submission, the Bidder has not been excluded from public procurement procedures due to being listed in the register of economic operators</w:t>
      </w:r>
      <w:r>
        <w:t xml:space="preserve"> subject to secondary sanctions for exclusion </w:t>
      </w:r>
      <w:r>
        <w:rPr>
          <w:b/>
          <w:bCs/>
        </w:rPr>
        <w:t>under Article 73 of the Public Procurement in the Defence and Security Sector Act (ZJNPOV), in conjunction with Article 110 of the Public Procurement Act.</w:t>
      </w:r>
      <w:r>
        <w:t xml:space="preserve"> Furthermore, </w:t>
      </w:r>
      <w:r>
        <w:rPr>
          <w:b/>
          <w:bCs/>
        </w:rPr>
        <w:t>within the three years preceding the Bid submission deadline, no competent authority of the Republic of Slovenia, another EU Member State, or a third country</w:t>
      </w:r>
      <w:r>
        <w:t xml:space="preserve"> has established at least two violations related to remuneration for work, working time, rest periods, engagement based on civil law contracts despite the existence of elements of an employment relationship, or undeclared work, for which the Bidder has been fined by one or more final (res judicata) decisions.</w:t>
      </w:r>
    </w:p>
    <w:p w14:paraId="3C4B3E81" w14:textId="77777777" w:rsidR="001533C9" w:rsidRPr="001533C9" w:rsidRDefault="001533C9" w:rsidP="001533C9">
      <w:pPr>
        <w:spacing w:line="276" w:lineRule="auto"/>
        <w:jc w:val="both"/>
        <w:rPr>
          <w:b/>
          <w:szCs w:val="20"/>
          <w:lang w:val="sl-SI"/>
        </w:rPr>
      </w:pPr>
    </w:p>
    <w:p w14:paraId="2DA9A485" w14:textId="77777777" w:rsidR="00AE00B1" w:rsidRPr="00AE00B1" w:rsidRDefault="00F20BF7" w:rsidP="008736A6">
      <w:pPr>
        <w:spacing w:line="276" w:lineRule="auto"/>
        <w:ind w:left="425"/>
        <w:jc w:val="both"/>
        <w:rPr>
          <w:b/>
          <w:szCs w:val="20"/>
        </w:rPr>
      </w:pPr>
      <w:r>
        <w:rPr>
          <w:b/>
        </w:rPr>
        <w:t xml:space="preserve">EVIDENCE – </w:t>
      </w:r>
      <w:r>
        <w:rPr>
          <w:b/>
          <w:i/>
          <w:iCs/>
        </w:rPr>
        <w:t>to be uploaded under the “Other Attachments” section</w:t>
      </w:r>
      <w:r>
        <w:rPr>
          <w:b/>
        </w:rPr>
        <w:t>:</w:t>
      </w:r>
    </w:p>
    <w:p w14:paraId="60194AFF" w14:textId="77777777" w:rsidR="00763B2A" w:rsidRPr="00FC2D9F" w:rsidRDefault="00F20BF7" w:rsidP="00FC2D9F">
      <w:pPr>
        <w:numPr>
          <w:ilvl w:val="0"/>
          <w:numId w:val="9"/>
        </w:numPr>
        <w:tabs>
          <w:tab w:val="clear" w:pos="1425"/>
          <w:tab w:val="num" w:pos="2895"/>
        </w:tabs>
        <w:spacing w:line="276" w:lineRule="auto"/>
        <w:ind w:left="709" w:hanging="283"/>
        <w:jc w:val="both"/>
        <w:rPr>
          <w:szCs w:val="20"/>
        </w:rPr>
      </w:pPr>
      <w:r>
        <w:lastRenderedPageBreak/>
        <w:t>Extract from the register of final decisions on offences kept by the competent authority in the Republic of Slovenia, another Member State or a third country</w:t>
      </w:r>
    </w:p>
    <w:p w14:paraId="455EF9D2" w14:textId="77777777" w:rsidR="00763B2A" w:rsidRPr="00FC2D9F" w:rsidRDefault="00F20BF7" w:rsidP="00FC2D9F">
      <w:pPr>
        <w:spacing w:line="276" w:lineRule="auto"/>
        <w:ind w:left="426"/>
        <w:jc w:val="both"/>
        <w:rPr>
          <w:b/>
          <w:szCs w:val="20"/>
        </w:rPr>
      </w:pPr>
      <w:r>
        <w:rPr>
          <w:b/>
        </w:rPr>
        <w:t>or</w:t>
      </w:r>
    </w:p>
    <w:p w14:paraId="67A2B751" w14:textId="77777777" w:rsidR="00763B2A" w:rsidRPr="00763B2A" w:rsidRDefault="00F20BF7" w:rsidP="008736A6">
      <w:pPr>
        <w:numPr>
          <w:ilvl w:val="0"/>
          <w:numId w:val="9"/>
        </w:numPr>
        <w:tabs>
          <w:tab w:val="clear" w:pos="1425"/>
          <w:tab w:val="num" w:pos="2895"/>
        </w:tabs>
        <w:spacing w:line="276" w:lineRule="auto"/>
        <w:ind w:left="709" w:hanging="283"/>
        <w:jc w:val="both"/>
        <w:rPr>
          <w:szCs w:val="20"/>
        </w:rPr>
      </w:pPr>
      <w:r>
        <w:rPr>
          <w:b/>
        </w:rPr>
        <w:t>Appendix 5:</w:t>
      </w:r>
      <w:r>
        <w:t xml:space="preserve"> Statement under Criminal and Material Liability. </w:t>
      </w:r>
    </w:p>
    <w:p w14:paraId="685F89F2" w14:textId="77777777" w:rsidR="00763B2A" w:rsidRPr="00763B2A" w:rsidRDefault="00763B2A" w:rsidP="008736A6">
      <w:pPr>
        <w:spacing w:line="276" w:lineRule="auto"/>
        <w:jc w:val="both"/>
        <w:rPr>
          <w:szCs w:val="20"/>
          <w:lang w:val="sl-SI"/>
        </w:rPr>
      </w:pPr>
    </w:p>
    <w:p w14:paraId="343BFBDB" w14:textId="77777777" w:rsidR="00763B2A" w:rsidRDefault="00F20BF7" w:rsidP="008736A6">
      <w:pPr>
        <w:spacing w:line="276" w:lineRule="auto"/>
        <w:ind w:left="426"/>
        <w:jc w:val="both"/>
        <w:rPr>
          <w:szCs w:val="20"/>
        </w:rPr>
      </w:pPr>
      <w:r>
        <w:t>If the Bidder intends to execute the public contract through a Subcontractor, the condition specified in this point must also be fulfilled by each Subcontractor engaged.</w:t>
      </w:r>
    </w:p>
    <w:p w14:paraId="7C39CC75" w14:textId="77777777" w:rsidR="001533C9" w:rsidRDefault="001533C9" w:rsidP="008736A6">
      <w:pPr>
        <w:spacing w:line="276" w:lineRule="auto"/>
        <w:ind w:left="426"/>
        <w:jc w:val="both"/>
        <w:rPr>
          <w:szCs w:val="20"/>
          <w:lang w:val="sl-SI"/>
        </w:rPr>
      </w:pPr>
    </w:p>
    <w:p w14:paraId="5065A4C8" w14:textId="77777777" w:rsidR="001533C9" w:rsidRPr="00071F53" w:rsidRDefault="00F20BF7" w:rsidP="001533C9">
      <w:pPr>
        <w:spacing w:line="276" w:lineRule="auto"/>
        <w:ind w:left="426"/>
        <w:jc w:val="both"/>
        <w:rPr>
          <w:b/>
          <w:szCs w:val="20"/>
        </w:rPr>
      </w:pPr>
      <w:r>
        <w:rPr>
          <w:b/>
        </w:rPr>
        <w:t>Foreign Bidders/Subcontractors shall submit evidence from the competent authorities of the country in which they are established to demonstrate the evidence for the above. If this is not possible, the Bidder/Subcontractor shall provide its own declaration, given under criminal and material liability, to the effect that the above items are met and that such documents are not issued in the country of the Bidder.</w:t>
      </w:r>
    </w:p>
    <w:p w14:paraId="666F654B" w14:textId="77777777" w:rsidR="00AE00B1" w:rsidRPr="000817F1" w:rsidRDefault="00AE00B1" w:rsidP="008736A6">
      <w:pPr>
        <w:spacing w:after="60" w:line="276" w:lineRule="auto"/>
        <w:jc w:val="both"/>
        <w:rPr>
          <w:szCs w:val="20"/>
          <w:lang w:val="sl-SI"/>
        </w:rPr>
      </w:pPr>
    </w:p>
    <w:p w14:paraId="5A8DE9E0" w14:textId="77777777" w:rsidR="001533C9" w:rsidRPr="001533C9" w:rsidRDefault="00F20BF7" w:rsidP="001533C9">
      <w:pPr>
        <w:numPr>
          <w:ilvl w:val="1"/>
          <w:numId w:val="27"/>
        </w:numPr>
        <w:spacing w:line="276" w:lineRule="auto"/>
        <w:ind w:left="425" w:hanging="425"/>
        <w:jc w:val="both"/>
        <w:rPr>
          <w:b/>
          <w:szCs w:val="20"/>
        </w:rPr>
      </w:pPr>
      <w:r>
        <w:t>In order to ensure that the procurement procedure is transparent and free from risk of corruption, the Bidder shall, in accordance with Paragraph 6, Article 14 of the Integrity and Prevention of Corruption Act (hereinafter: ZIntPK), undertake to provide the information on its founders, partners, silent partners, shareholders, limited partners or other owners, as well as information on ownership shares of the aforementioned persons and economic operators, which, in accordance with the Companies Act, are considered affiliated companies, on the provided form.</w:t>
      </w:r>
    </w:p>
    <w:p w14:paraId="11522B57" w14:textId="77777777" w:rsidR="001533C9" w:rsidRPr="001533C9" w:rsidRDefault="001533C9" w:rsidP="001533C9">
      <w:pPr>
        <w:spacing w:line="276" w:lineRule="auto"/>
        <w:ind w:left="425"/>
        <w:jc w:val="both"/>
        <w:rPr>
          <w:b/>
          <w:szCs w:val="20"/>
          <w:lang w:val="sl-SI"/>
        </w:rPr>
      </w:pPr>
    </w:p>
    <w:p w14:paraId="185570D7" w14:textId="77777777" w:rsidR="00AE00B1" w:rsidRPr="00AE00B1" w:rsidRDefault="00F20BF7" w:rsidP="008736A6">
      <w:pPr>
        <w:spacing w:line="276" w:lineRule="auto"/>
        <w:ind w:left="360"/>
        <w:jc w:val="both"/>
        <w:rPr>
          <w:b/>
          <w:szCs w:val="20"/>
        </w:rPr>
      </w:pPr>
      <w:r>
        <w:rPr>
          <w:b/>
        </w:rPr>
        <w:t xml:space="preserve">EVIDENCE – </w:t>
      </w:r>
      <w:r>
        <w:rPr>
          <w:b/>
          <w:i/>
          <w:iCs/>
        </w:rPr>
        <w:t>to be uploaded under the “Other Attachments” section</w:t>
      </w:r>
      <w:r>
        <w:rPr>
          <w:b/>
        </w:rPr>
        <w:t>:</w:t>
      </w:r>
    </w:p>
    <w:p w14:paraId="20D69F7B" w14:textId="77777777" w:rsidR="00AE00B1" w:rsidRPr="00AE00B1" w:rsidRDefault="00F20BF7" w:rsidP="008736A6">
      <w:pPr>
        <w:numPr>
          <w:ilvl w:val="0"/>
          <w:numId w:val="9"/>
        </w:numPr>
        <w:tabs>
          <w:tab w:val="clear" w:pos="1425"/>
          <w:tab w:val="num" w:pos="2895"/>
        </w:tabs>
        <w:spacing w:line="276" w:lineRule="auto"/>
        <w:ind w:left="709" w:hanging="283"/>
        <w:jc w:val="both"/>
        <w:rPr>
          <w:b/>
          <w:color w:val="000000"/>
          <w:szCs w:val="20"/>
        </w:rPr>
      </w:pPr>
      <w:r>
        <w:rPr>
          <w:b/>
          <w:bCs/>
          <w:color w:val="000000"/>
        </w:rPr>
        <w:t>Completed and signed</w:t>
      </w:r>
      <w:r>
        <w:rPr>
          <w:color w:val="000000"/>
        </w:rPr>
        <w:t xml:space="preserve"> form </w:t>
      </w:r>
      <w:r>
        <w:rPr>
          <w:b/>
          <w:bCs/>
          <w:color w:val="000000"/>
        </w:rPr>
        <w:t>Appendix</w:t>
      </w:r>
      <w:r>
        <w:rPr>
          <w:b/>
          <w:color w:val="000000"/>
        </w:rPr>
        <w:t xml:space="preserve"> 6: </w:t>
      </w:r>
      <w:r>
        <w:rPr>
          <w:color w:val="000000"/>
        </w:rPr>
        <w:t>Statement on Participation of Natural and Legal Persons in the Ownership of the Bidder.</w:t>
      </w:r>
    </w:p>
    <w:p w14:paraId="64B0EE13" w14:textId="77777777" w:rsidR="00AE00B1" w:rsidRPr="00AE00B1" w:rsidRDefault="00AE00B1" w:rsidP="008736A6">
      <w:pPr>
        <w:spacing w:line="276" w:lineRule="auto"/>
        <w:ind w:left="426"/>
        <w:jc w:val="both"/>
        <w:rPr>
          <w:szCs w:val="20"/>
          <w:lang w:val="sl-SI"/>
        </w:rPr>
      </w:pPr>
    </w:p>
    <w:p w14:paraId="72AA382C" w14:textId="77777777" w:rsidR="00AE00B1" w:rsidRPr="00AE00B1" w:rsidRDefault="00F20BF7" w:rsidP="008736A6">
      <w:pPr>
        <w:spacing w:line="276" w:lineRule="auto"/>
        <w:ind w:left="426"/>
        <w:jc w:val="both"/>
        <w:rPr>
          <w:szCs w:val="20"/>
        </w:rPr>
      </w:pPr>
      <w:r>
        <w:t>Should the Bidder intend to carry out the public contract with a Subcontractor whose share of the contract is greater than EUR 10,000 exclusive of VAT, the Subcontractor must also fulfil the condition set out in this point.</w:t>
      </w:r>
    </w:p>
    <w:p w14:paraId="0739F80F" w14:textId="77777777" w:rsidR="00430BD5" w:rsidRPr="000817F1" w:rsidRDefault="00430BD5" w:rsidP="008736A6">
      <w:pPr>
        <w:spacing w:line="276" w:lineRule="auto"/>
        <w:jc w:val="both"/>
        <w:rPr>
          <w:szCs w:val="20"/>
          <w:lang w:val="sl-SI"/>
        </w:rPr>
      </w:pPr>
    </w:p>
    <w:p w14:paraId="55EE0587" w14:textId="77777777" w:rsidR="00AE00B1" w:rsidRPr="00AE00B1" w:rsidRDefault="00F20BF7" w:rsidP="008736A6">
      <w:pPr>
        <w:numPr>
          <w:ilvl w:val="1"/>
          <w:numId w:val="27"/>
        </w:numPr>
        <w:spacing w:line="276" w:lineRule="auto"/>
        <w:ind w:left="425" w:hanging="425"/>
        <w:jc w:val="both"/>
        <w:rPr>
          <w:b/>
          <w:szCs w:val="20"/>
        </w:rPr>
      </w:pPr>
      <w:r>
        <w:rPr>
          <w:b/>
        </w:rPr>
        <w:t>The Bidder shall submit a declaration and information stating that the natural person (legal representative) or business entity is not related to an official and, to the best of their knowledge, they are not related to a family member of an official in the manner set out in Article 35(1) of the Integrity and Prevention of Corruption Act (Official Gazette of the Republic of Slovenia, no. 69/11 – official consolidated text, De-Bureaucratisation Act 158/20 and 3/22, and Whistleblowers Protection Act 16/23).</w:t>
      </w:r>
    </w:p>
    <w:p w14:paraId="27570115" w14:textId="77777777" w:rsidR="00AE00B1" w:rsidRPr="000817F1" w:rsidRDefault="00AE00B1" w:rsidP="008736A6">
      <w:pPr>
        <w:spacing w:line="276" w:lineRule="auto"/>
        <w:ind w:firstLine="426"/>
        <w:jc w:val="both"/>
        <w:rPr>
          <w:b/>
          <w:szCs w:val="20"/>
          <w:lang w:val="sl-SI"/>
        </w:rPr>
      </w:pPr>
    </w:p>
    <w:p w14:paraId="4FD151D4" w14:textId="77777777" w:rsidR="00AE00B1" w:rsidRPr="00AE00B1" w:rsidRDefault="00F20BF7" w:rsidP="008736A6">
      <w:pPr>
        <w:spacing w:line="276" w:lineRule="auto"/>
        <w:ind w:firstLine="425"/>
        <w:jc w:val="both"/>
        <w:rPr>
          <w:b/>
          <w:szCs w:val="20"/>
        </w:rPr>
      </w:pPr>
      <w:r>
        <w:rPr>
          <w:b/>
        </w:rPr>
        <w:t xml:space="preserve">EVIDENCE – </w:t>
      </w:r>
      <w:r>
        <w:rPr>
          <w:b/>
          <w:i/>
          <w:iCs/>
        </w:rPr>
        <w:t>to be uploaded under the “Other Attachments” section:</w:t>
      </w:r>
    </w:p>
    <w:p w14:paraId="2C3D0BA2" w14:textId="77777777" w:rsidR="00AE00B1" w:rsidRPr="00AE00B1" w:rsidRDefault="00F20BF7" w:rsidP="008736A6">
      <w:pPr>
        <w:numPr>
          <w:ilvl w:val="0"/>
          <w:numId w:val="9"/>
        </w:numPr>
        <w:tabs>
          <w:tab w:val="clear" w:pos="1425"/>
          <w:tab w:val="num" w:pos="2895"/>
        </w:tabs>
        <w:spacing w:line="276" w:lineRule="auto"/>
        <w:ind w:left="709" w:hanging="283"/>
        <w:jc w:val="both"/>
        <w:rPr>
          <w:szCs w:val="20"/>
        </w:rPr>
      </w:pPr>
      <w:r>
        <w:rPr>
          <w:b/>
          <w:bCs/>
        </w:rPr>
        <w:t>Completed and signed</w:t>
      </w:r>
      <w:r>
        <w:t xml:space="preserve"> form </w:t>
      </w:r>
      <w:r>
        <w:rPr>
          <w:b/>
          <w:bCs/>
        </w:rPr>
        <w:t>Appendix</w:t>
      </w:r>
      <w:r>
        <w:rPr>
          <w:b/>
        </w:rPr>
        <w:t xml:space="preserve"> 7: </w:t>
      </w:r>
      <w:r>
        <w:t>Statement Concerning Restrictions of Business Activities.</w:t>
      </w:r>
    </w:p>
    <w:p w14:paraId="3CF4029E" w14:textId="77777777" w:rsidR="00AE00B1" w:rsidRPr="00391473" w:rsidRDefault="00AE00B1" w:rsidP="008736A6">
      <w:pPr>
        <w:pStyle w:val="SlogLevo125cm"/>
        <w:spacing w:after="60" w:line="276" w:lineRule="auto"/>
        <w:ind w:left="0"/>
        <w:rPr>
          <w:rFonts w:cs="Arial"/>
          <w:b/>
          <w:sz w:val="20"/>
        </w:rPr>
      </w:pPr>
    </w:p>
    <w:p w14:paraId="78154D26" w14:textId="77777777" w:rsidR="00AE00B1" w:rsidRPr="00AE00B1" w:rsidRDefault="00F20BF7" w:rsidP="008736A6">
      <w:pPr>
        <w:spacing w:line="276" w:lineRule="auto"/>
        <w:ind w:left="426"/>
        <w:jc w:val="both"/>
        <w:rPr>
          <w:szCs w:val="20"/>
        </w:rPr>
      </w:pPr>
      <w:r>
        <w:t>If the Bidder intends to execute the public contract through a Subcontractor, the condition specified in this point must also be fulfilled by each Subcontractor engaged.</w:t>
      </w:r>
    </w:p>
    <w:p w14:paraId="643D9E44" w14:textId="77777777" w:rsidR="00B05F3D" w:rsidRPr="00E341F6" w:rsidRDefault="00B05F3D" w:rsidP="008736A6">
      <w:pPr>
        <w:pStyle w:val="SlogLevo125cm"/>
        <w:spacing w:after="60" w:line="276" w:lineRule="auto"/>
        <w:ind w:left="0"/>
        <w:rPr>
          <w:rFonts w:cs="Arial"/>
          <w:b/>
          <w:sz w:val="20"/>
        </w:rPr>
      </w:pPr>
    </w:p>
    <w:p w14:paraId="2AED9376" w14:textId="77777777" w:rsidR="00124C85" w:rsidRPr="00E341F6" w:rsidRDefault="00F20BF7" w:rsidP="007D096D">
      <w:pPr>
        <w:pStyle w:val="Naslov3"/>
        <w:numPr>
          <w:ilvl w:val="0"/>
          <w:numId w:val="27"/>
        </w:numPr>
        <w:shd w:val="clear" w:color="auto" w:fill="FFF2CC" w:themeFill="accent4" w:themeFillTint="33"/>
        <w:tabs>
          <w:tab w:val="left" w:pos="426"/>
        </w:tabs>
        <w:spacing w:before="0" w:line="276" w:lineRule="auto"/>
        <w:jc w:val="both"/>
        <w:rPr>
          <w:sz w:val="20"/>
          <w:szCs w:val="20"/>
        </w:rPr>
      </w:pPr>
      <w:bookmarkStart w:id="7" w:name="_Toc156633561"/>
      <w:r>
        <w:rPr>
          <w:sz w:val="20"/>
        </w:rPr>
        <w:t>ECONOMIC AND FINANCIAL CAPACITY</w:t>
      </w:r>
      <w:bookmarkEnd w:id="7"/>
    </w:p>
    <w:p w14:paraId="773ED9E6" w14:textId="77777777" w:rsidR="00C26AD3" w:rsidRPr="00B53872" w:rsidRDefault="00C26AD3" w:rsidP="008736A6">
      <w:pPr>
        <w:spacing w:after="60" w:line="276" w:lineRule="auto"/>
        <w:ind w:left="1065"/>
        <w:jc w:val="both"/>
        <w:rPr>
          <w:szCs w:val="20"/>
          <w:highlight w:val="yellow"/>
          <w:lang w:val="sl-SI"/>
        </w:rPr>
      </w:pPr>
    </w:p>
    <w:p w14:paraId="413A4A0F" w14:textId="77777777" w:rsidR="00CE237F" w:rsidRPr="00CE237F" w:rsidRDefault="00F20BF7" w:rsidP="00CE237F">
      <w:pPr>
        <w:numPr>
          <w:ilvl w:val="1"/>
          <w:numId w:val="5"/>
        </w:numPr>
        <w:tabs>
          <w:tab w:val="clear" w:pos="360"/>
          <w:tab w:val="num" w:pos="66"/>
        </w:tabs>
        <w:spacing w:after="60" w:line="276" w:lineRule="auto"/>
        <w:jc w:val="both"/>
        <w:rPr>
          <w:b/>
          <w:bCs/>
          <w:szCs w:val="20"/>
        </w:rPr>
      </w:pPr>
      <w:r>
        <w:rPr>
          <w:b/>
        </w:rPr>
        <w:t>Performance Bond</w:t>
      </w:r>
    </w:p>
    <w:p w14:paraId="743804E0" w14:textId="77777777" w:rsidR="00CE237F" w:rsidRPr="008635DF" w:rsidRDefault="00CE237F" w:rsidP="00CE237F">
      <w:pPr>
        <w:spacing w:line="276" w:lineRule="auto"/>
        <w:ind w:left="426"/>
        <w:jc w:val="both"/>
        <w:rPr>
          <w:szCs w:val="20"/>
        </w:rPr>
      </w:pPr>
      <w:r w:rsidRPr="00CE237F">
        <w:rPr>
          <w:bCs/>
          <w:szCs w:val="20"/>
        </w:rPr>
        <w:t xml:space="preserve">The selected  </w:t>
      </w:r>
      <w:r w:rsidRPr="00CE237F">
        <w:t>Bidder</w:t>
      </w:r>
      <w:r w:rsidRPr="008635DF">
        <w:t xml:space="preserve"> shall provide the Contracting Authority with a</w:t>
      </w:r>
      <w:r w:rsidRPr="008635DF">
        <w:rPr>
          <w:b/>
          <w:bCs/>
        </w:rPr>
        <w:t xml:space="preserve"> bank guarantee or surety insurance issued by an insurance company</w:t>
      </w:r>
      <w:r w:rsidRPr="008635DF">
        <w:t xml:space="preserve">, in the amount of EUR 30,000, </w:t>
      </w:r>
      <w:r w:rsidRPr="008635DF">
        <w:rPr>
          <w:b/>
          <w:bCs/>
        </w:rPr>
        <w:t>for the performance of obligations</w:t>
      </w:r>
      <w:r w:rsidRPr="008635DF">
        <w:t xml:space="preserve"> under the Framework Agreement, in accordance with the model </w:t>
      </w:r>
      <w:r w:rsidRPr="008635DF">
        <w:lastRenderedPageBreak/>
        <w:t>set out in the Invitation to Tender. The performance bond shall be submitted no later than twenty (20) days following the conclusion of the Framework Agreement and shall re</w:t>
      </w:r>
      <w:r>
        <w:t>main valid until 31 January 2027</w:t>
      </w:r>
      <w:r w:rsidRPr="008635DF">
        <w:t xml:space="preserve"> or until the Framework Agreement expires. The Contracting Partner shall, no later than 14 days before the expiry of the current performance bond, provide the Contracting Authority with a new or extended bank guarantee for the performance of obligations under the Framework Agreement, which must be valid until 31 January of the following year. </w:t>
      </w:r>
      <w:r w:rsidRPr="008635DF">
        <w:rPr>
          <w:b/>
          <w:bCs/>
        </w:rPr>
        <w:t>A valid bank guarantee is a condition for the validity of the Framework Agreement.</w:t>
      </w:r>
    </w:p>
    <w:p w14:paraId="24200701" w14:textId="77777777" w:rsidR="00CE237F" w:rsidRPr="008635DF" w:rsidRDefault="00CE237F" w:rsidP="00CE237F">
      <w:pPr>
        <w:spacing w:line="276" w:lineRule="auto"/>
        <w:ind w:left="426"/>
        <w:jc w:val="both"/>
        <w:rPr>
          <w:szCs w:val="20"/>
        </w:rPr>
      </w:pPr>
    </w:p>
    <w:p w14:paraId="7BB96E20" w14:textId="77777777" w:rsidR="00CE237F" w:rsidRPr="008635DF" w:rsidRDefault="00CE237F" w:rsidP="00CE237F">
      <w:pPr>
        <w:spacing w:line="276" w:lineRule="auto"/>
        <w:ind w:left="360"/>
        <w:jc w:val="both"/>
        <w:rPr>
          <w:szCs w:val="20"/>
        </w:rPr>
      </w:pPr>
      <w:r w:rsidRPr="008635DF">
        <w:t>The bank guarantee may be issued in accordance with the Performance Bond Form template under URDG-758 or in an alternative form containing the same provisions as the URDG-758 form (see template in Appendix 8).</w:t>
      </w:r>
    </w:p>
    <w:p w14:paraId="335BBF47" w14:textId="717A7C6A" w:rsidR="007D096D" w:rsidRDefault="007D096D" w:rsidP="00071F53">
      <w:pPr>
        <w:spacing w:line="276" w:lineRule="auto"/>
        <w:jc w:val="both"/>
        <w:rPr>
          <w:szCs w:val="20"/>
          <w:lang w:val="sl-SI"/>
        </w:rPr>
      </w:pPr>
    </w:p>
    <w:p w14:paraId="61C5C4AF" w14:textId="77777777" w:rsidR="00124C85" w:rsidRPr="00C87D3E" w:rsidRDefault="00F20BF7" w:rsidP="008736A6">
      <w:pPr>
        <w:numPr>
          <w:ilvl w:val="1"/>
          <w:numId w:val="5"/>
        </w:numPr>
        <w:tabs>
          <w:tab w:val="clear" w:pos="360"/>
          <w:tab w:val="num" w:pos="66"/>
        </w:tabs>
        <w:spacing w:after="60" w:line="276" w:lineRule="auto"/>
        <w:jc w:val="both"/>
        <w:rPr>
          <w:b/>
          <w:bCs/>
          <w:szCs w:val="20"/>
        </w:rPr>
      </w:pPr>
      <w:r>
        <w:rPr>
          <w:b/>
        </w:rPr>
        <w:t>Subcontractors</w:t>
      </w:r>
    </w:p>
    <w:p w14:paraId="7B1748C2" w14:textId="77777777" w:rsidR="00124C85" w:rsidRPr="00E341F6" w:rsidRDefault="00124C85" w:rsidP="008736A6">
      <w:pPr>
        <w:spacing w:after="60" w:line="276" w:lineRule="auto"/>
        <w:jc w:val="both"/>
        <w:rPr>
          <w:szCs w:val="20"/>
          <w:lang w:val="sl-SI"/>
        </w:rPr>
      </w:pPr>
    </w:p>
    <w:p w14:paraId="474F3CDA" w14:textId="77777777" w:rsidR="008A496B" w:rsidRDefault="00F20BF7" w:rsidP="008736A6">
      <w:pPr>
        <w:spacing w:after="60" w:line="276" w:lineRule="auto"/>
        <w:ind w:left="360"/>
        <w:jc w:val="both"/>
        <w:rPr>
          <w:szCs w:val="20"/>
        </w:rPr>
      </w:pPr>
      <w:r>
        <w:t xml:space="preserve">If the Bidder intends to perform the Contract with the involvement of a subcontractor, the Bid must include </w:t>
      </w:r>
      <w:r>
        <w:rPr>
          <w:b/>
          <w:bCs/>
        </w:rPr>
        <w:t xml:space="preserve">– </w:t>
      </w:r>
      <w:r>
        <w:rPr>
          <w:b/>
          <w:bCs/>
          <w:i/>
          <w:iCs/>
        </w:rPr>
        <w:t>uploaded under the “Other Attachments” section</w:t>
      </w:r>
      <w:r>
        <w:rPr>
          <w:b/>
          <w:bCs/>
        </w:rPr>
        <w:t>:</w:t>
      </w:r>
    </w:p>
    <w:p w14:paraId="45DE5322" w14:textId="77777777" w:rsidR="00FC2E6F" w:rsidRPr="00E341F6" w:rsidRDefault="00FC2E6F" w:rsidP="008736A6">
      <w:pPr>
        <w:spacing w:after="60" w:line="276" w:lineRule="auto"/>
        <w:ind w:left="360"/>
        <w:jc w:val="both"/>
        <w:rPr>
          <w:szCs w:val="20"/>
          <w:lang w:val="sl-SI"/>
        </w:rPr>
      </w:pPr>
    </w:p>
    <w:p w14:paraId="7D281451" w14:textId="77777777" w:rsidR="00FC2E6F" w:rsidRPr="00A72ABB" w:rsidRDefault="00F20BF7" w:rsidP="001D5613">
      <w:pPr>
        <w:numPr>
          <w:ilvl w:val="0"/>
          <w:numId w:val="41"/>
        </w:numPr>
        <w:spacing w:after="60" w:line="276" w:lineRule="auto"/>
        <w:jc w:val="both"/>
        <w:rPr>
          <w:szCs w:val="20"/>
        </w:rPr>
      </w:pPr>
      <w:r>
        <w:t xml:space="preserve">Completed and signed form </w:t>
      </w:r>
      <w:r>
        <w:rPr>
          <w:b/>
          <w:bCs/>
        </w:rPr>
        <w:t>Appendix</w:t>
      </w:r>
      <w:r>
        <w:rPr>
          <w:b/>
        </w:rPr>
        <w:t xml:space="preserve"> 9:</w:t>
      </w:r>
      <w:r>
        <w:t xml:space="preserve"> Subcontractor’s Details and </w:t>
      </w:r>
    </w:p>
    <w:p w14:paraId="05A066E2" w14:textId="77777777" w:rsidR="00FC2E6F" w:rsidRPr="00A72ABB" w:rsidRDefault="00F20BF7" w:rsidP="001D5613">
      <w:pPr>
        <w:numPr>
          <w:ilvl w:val="0"/>
          <w:numId w:val="41"/>
        </w:numPr>
        <w:spacing w:after="60" w:line="276" w:lineRule="auto"/>
        <w:jc w:val="both"/>
        <w:rPr>
          <w:szCs w:val="20"/>
        </w:rPr>
      </w:pPr>
      <w:r>
        <w:t xml:space="preserve">Completed form </w:t>
      </w:r>
      <w:r w:rsidR="00E62CD7">
        <w:rPr>
          <w:b/>
          <w:bCs/>
        </w:rPr>
        <w:t>Appendix</w:t>
      </w:r>
      <w:r>
        <w:rPr>
          <w:b/>
        </w:rPr>
        <w:t xml:space="preserve"> 10</w:t>
      </w:r>
      <w:r>
        <w:t>: Participation of Subcontractors.</w:t>
      </w:r>
    </w:p>
    <w:p w14:paraId="75979E86" w14:textId="77777777" w:rsidR="00DE1196" w:rsidRPr="00E341F6" w:rsidRDefault="00DE1196" w:rsidP="008736A6">
      <w:pPr>
        <w:spacing w:after="60" w:line="276" w:lineRule="auto"/>
        <w:ind w:left="426"/>
        <w:jc w:val="both"/>
        <w:rPr>
          <w:szCs w:val="20"/>
          <w:lang w:val="sl-SI"/>
        </w:rPr>
      </w:pPr>
    </w:p>
    <w:p w14:paraId="54A9843F" w14:textId="77777777" w:rsidR="00A46153" w:rsidRPr="00E341F6" w:rsidRDefault="00F20BF7" w:rsidP="008736A6">
      <w:pPr>
        <w:spacing w:line="276" w:lineRule="auto"/>
        <w:ind w:left="420"/>
        <w:jc w:val="both"/>
        <w:rPr>
          <w:szCs w:val="20"/>
        </w:rPr>
      </w:pPr>
      <w:r>
        <w:t>Pursuant to the Public Procurement in the Defence and Security Sector Act (ZJNPOV), if the selected Bidder intends to perform the contract through one or more subcontractors, it shall enter into a subcontract with each subcontractor to be included in the contract performance prior to the date the Framework Agreement is signed or during the term of the Framework Agreement.</w:t>
      </w:r>
    </w:p>
    <w:p w14:paraId="0643519D" w14:textId="77777777" w:rsidR="00A46153" w:rsidRPr="00E341F6" w:rsidRDefault="00A46153" w:rsidP="008736A6">
      <w:pPr>
        <w:spacing w:line="276" w:lineRule="auto"/>
        <w:jc w:val="both"/>
        <w:rPr>
          <w:szCs w:val="20"/>
          <w:lang w:val="sl-SI"/>
        </w:rPr>
      </w:pPr>
    </w:p>
    <w:p w14:paraId="5F9E96A7" w14:textId="77777777" w:rsidR="00A46153" w:rsidRPr="00E341F6" w:rsidRDefault="00F20BF7" w:rsidP="008736A6">
      <w:pPr>
        <w:spacing w:line="276" w:lineRule="auto"/>
        <w:ind w:left="420"/>
        <w:jc w:val="both"/>
        <w:rPr>
          <w:szCs w:val="20"/>
        </w:rPr>
      </w:pPr>
      <w:r>
        <w:t>Please note that the obligatory components of any public Contract include the following information: the subcontractor’s details (name, full address, registration number, VAT identification number and bank account), duties, values and scope of the Contract’s performance to be performed by the subcontractor in question.</w:t>
      </w:r>
    </w:p>
    <w:p w14:paraId="62065B5C" w14:textId="77777777" w:rsidR="00A46153" w:rsidRPr="00E341F6" w:rsidRDefault="00A46153" w:rsidP="008736A6">
      <w:pPr>
        <w:spacing w:after="60" w:line="276" w:lineRule="auto"/>
        <w:jc w:val="both"/>
        <w:rPr>
          <w:szCs w:val="20"/>
          <w:lang w:val="sl-SI"/>
        </w:rPr>
      </w:pPr>
    </w:p>
    <w:p w14:paraId="28EBB855" w14:textId="77777777" w:rsidR="00A46153" w:rsidRDefault="00F20BF7" w:rsidP="008736A6">
      <w:pPr>
        <w:spacing w:after="60" w:line="276" w:lineRule="auto"/>
        <w:ind w:left="420"/>
        <w:jc w:val="both"/>
        <w:rPr>
          <w:szCs w:val="20"/>
        </w:rPr>
      </w:pPr>
      <w:r>
        <w:t>Should the selected Bidder decide to change the subcontractor or award a subcontract to a new subcontractor, it can do so only after it has obtained the Contracting Authority’s written authorisation, for which the Bidder has submitted all of the required evidence on meeting the conditions set out in this section.</w:t>
      </w:r>
    </w:p>
    <w:p w14:paraId="760B5B89" w14:textId="77777777" w:rsidR="00EA5DE5" w:rsidRPr="00E341F6" w:rsidRDefault="00EA5DE5" w:rsidP="008736A6">
      <w:pPr>
        <w:spacing w:line="276" w:lineRule="auto"/>
        <w:rPr>
          <w:szCs w:val="20"/>
          <w:lang w:val="sl-SI"/>
        </w:rPr>
      </w:pPr>
    </w:p>
    <w:p w14:paraId="2CC37BA0" w14:textId="77777777" w:rsidR="00124C85" w:rsidRPr="00C87D3E" w:rsidRDefault="00F20BF7" w:rsidP="008736A6">
      <w:pPr>
        <w:numPr>
          <w:ilvl w:val="1"/>
          <w:numId w:val="5"/>
        </w:numPr>
        <w:tabs>
          <w:tab w:val="clear" w:pos="360"/>
          <w:tab w:val="num" w:pos="198"/>
        </w:tabs>
        <w:spacing w:after="60" w:line="276" w:lineRule="auto"/>
        <w:jc w:val="both"/>
        <w:rPr>
          <w:b/>
          <w:bCs/>
          <w:szCs w:val="20"/>
        </w:rPr>
      </w:pPr>
      <w:r>
        <w:rPr>
          <w:b/>
        </w:rPr>
        <w:t xml:space="preserve">The Bidder shall confirm the Umbrella Statement. </w:t>
      </w:r>
    </w:p>
    <w:p w14:paraId="626A6F7B" w14:textId="77777777" w:rsidR="00124C85" w:rsidRPr="00E341F6" w:rsidRDefault="00124C85" w:rsidP="008736A6">
      <w:pPr>
        <w:spacing w:after="60" w:line="276" w:lineRule="auto"/>
        <w:ind w:firstLine="705"/>
        <w:jc w:val="both"/>
        <w:rPr>
          <w:szCs w:val="20"/>
          <w:lang w:val="sl-SI"/>
        </w:rPr>
      </w:pPr>
    </w:p>
    <w:p w14:paraId="2843B107" w14:textId="77777777" w:rsidR="008A496B" w:rsidRPr="00E341F6" w:rsidRDefault="00F20BF7" w:rsidP="008736A6">
      <w:pPr>
        <w:spacing w:line="276" w:lineRule="auto"/>
        <w:ind w:left="426"/>
        <w:jc w:val="both"/>
        <w:rPr>
          <w:b/>
          <w:szCs w:val="20"/>
        </w:rPr>
      </w:pPr>
      <w:r>
        <w:rPr>
          <w:b/>
        </w:rPr>
        <w:t xml:space="preserve">EVIDENCE – </w:t>
      </w:r>
      <w:r>
        <w:rPr>
          <w:b/>
          <w:i/>
          <w:iCs/>
        </w:rPr>
        <w:t>to be uploaded under the “Other Attachments” section</w:t>
      </w:r>
      <w:r>
        <w:rPr>
          <w:b/>
        </w:rPr>
        <w:t>:</w:t>
      </w:r>
    </w:p>
    <w:p w14:paraId="47EB303C" w14:textId="77777777" w:rsidR="002527DF" w:rsidRPr="001061E7" w:rsidRDefault="00F20BF7" w:rsidP="001D720D">
      <w:pPr>
        <w:pStyle w:val="Odstavekseznama"/>
        <w:numPr>
          <w:ilvl w:val="0"/>
          <w:numId w:val="19"/>
        </w:numPr>
        <w:spacing w:line="276" w:lineRule="auto"/>
        <w:jc w:val="both"/>
        <w:rPr>
          <w:rFonts w:eastAsia="Calibri"/>
          <w:bCs/>
          <w:szCs w:val="20"/>
        </w:rPr>
      </w:pPr>
      <w:r>
        <w:rPr>
          <w:b/>
          <w:bCs/>
        </w:rPr>
        <w:t>Appendix</w:t>
      </w:r>
      <w:r>
        <w:rPr>
          <w:b/>
        </w:rPr>
        <w:t xml:space="preserve"> 3</w:t>
      </w:r>
      <w:r>
        <w:t xml:space="preserve"> – Umbrella Statement. </w:t>
      </w:r>
    </w:p>
    <w:p w14:paraId="24A64DB5" w14:textId="77777777" w:rsidR="002527DF" w:rsidRPr="00A72ABB" w:rsidRDefault="002527DF" w:rsidP="001D720D">
      <w:pPr>
        <w:spacing w:line="276" w:lineRule="auto"/>
        <w:rPr>
          <w:b/>
          <w:bCs/>
          <w:szCs w:val="20"/>
          <w:lang w:val="sl-SI"/>
        </w:rPr>
      </w:pPr>
    </w:p>
    <w:p w14:paraId="1AFFDF6A" w14:textId="77777777" w:rsidR="00124C85" w:rsidRDefault="00F20BF7" w:rsidP="008736A6">
      <w:pPr>
        <w:numPr>
          <w:ilvl w:val="1"/>
          <w:numId w:val="5"/>
        </w:numPr>
        <w:tabs>
          <w:tab w:val="clear" w:pos="360"/>
          <w:tab w:val="num" w:pos="132"/>
        </w:tabs>
        <w:spacing w:after="60" w:line="276" w:lineRule="auto"/>
        <w:jc w:val="both"/>
        <w:rPr>
          <w:b/>
          <w:bCs/>
          <w:szCs w:val="20"/>
        </w:rPr>
      </w:pPr>
      <w:r>
        <w:rPr>
          <w:b/>
        </w:rPr>
        <w:t>The Bidder shall complete the form Proforma Invoice, indicating the Bid prices in accordance with Section II.</w:t>
      </w:r>
    </w:p>
    <w:p w14:paraId="652AA3FF" w14:textId="77777777" w:rsidR="00124C85" w:rsidRPr="00E341F6" w:rsidRDefault="00124C85" w:rsidP="008736A6">
      <w:pPr>
        <w:spacing w:after="60" w:line="276" w:lineRule="auto"/>
        <w:jc w:val="both"/>
        <w:rPr>
          <w:szCs w:val="20"/>
          <w:lang w:val="sl-SI"/>
        </w:rPr>
      </w:pPr>
    </w:p>
    <w:p w14:paraId="2FE25A36" w14:textId="77777777" w:rsidR="008A496B" w:rsidRPr="00E341F6" w:rsidRDefault="00F20BF7" w:rsidP="008736A6">
      <w:pPr>
        <w:spacing w:line="276" w:lineRule="auto"/>
        <w:ind w:firstLine="426"/>
        <w:jc w:val="both"/>
        <w:rPr>
          <w:b/>
          <w:szCs w:val="20"/>
        </w:rPr>
      </w:pPr>
      <w:r>
        <w:rPr>
          <w:b/>
        </w:rPr>
        <w:t>EVIDENCE:</w:t>
      </w:r>
    </w:p>
    <w:p w14:paraId="19AB84AA" w14:textId="77777777" w:rsidR="00F162C5" w:rsidRDefault="00F20BF7" w:rsidP="002916EA">
      <w:pPr>
        <w:numPr>
          <w:ilvl w:val="0"/>
          <w:numId w:val="8"/>
        </w:numPr>
        <w:spacing w:line="276" w:lineRule="auto"/>
        <w:jc w:val="both"/>
        <w:rPr>
          <w:szCs w:val="20"/>
        </w:rPr>
      </w:pPr>
      <w:r>
        <w:t xml:space="preserve">Completed form </w:t>
      </w:r>
      <w:r>
        <w:rPr>
          <w:b/>
          <w:bCs/>
        </w:rPr>
        <w:t>Appendix</w:t>
      </w:r>
      <w:r>
        <w:rPr>
          <w:b/>
        </w:rPr>
        <w:t xml:space="preserve"> 2</w:t>
      </w:r>
      <w:r>
        <w:t xml:space="preserve"> </w:t>
      </w:r>
      <w:r>
        <w:rPr>
          <w:b/>
        </w:rPr>
        <w:t>– Proforma Invoice</w:t>
      </w:r>
      <w:r>
        <w:t xml:space="preserve"> for the Lot applied for, </w:t>
      </w:r>
      <w:r>
        <w:rPr>
          <w:b/>
        </w:rPr>
        <w:t>uploaded under the “Proforma Invoice” section.</w:t>
      </w:r>
    </w:p>
    <w:p w14:paraId="640D2654" w14:textId="77777777" w:rsidR="00BC5AEB" w:rsidRPr="00AF5B65" w:rsidRDefault="00F20BF7" w:rsidP="002916EA">
      <w:pPr>
        <w:numPr>
          <w:ilvl w:val="0"/>
          <w:numId w:val="8"/>
        </w:numPr>
        <w:spacing w:line="276" w:lineRule="auto"/>
        <w:jc w:val="both"/>
        <w:rPr>
          <w:szCs w:val="20"/>
        </w:rPr>
      </w:pPr>
      <w:r>
        <w:lastRenderedPageBreak/>
        <w:t>Required attachments, as indicated on Appendix 2 must be uploaded under the “Other Attachments” section.</w:t>
      </w:r>
    </w:p>
    <w:p w14:paraId="678443AC" w14:textId="77777777" w:rsidR="00AF5B65" w:rsidRDefault="00AF5B65" w:rsidP="00AF5B65">
      <w:pPr>
        <w:spacing w:line="276" w:lineRule="auto"/>
        <w:jc w:val="both"/>
      </w:pPr>
    </w:p>
    <w:p w14:paraId="5825118C" w14:textId="77777777" w:rsidR="00AF5B65" w:rsidRPr="008635DF" w:rsidRDefault="00AF5B65" w:rsidP="00AF5B65">
      <w:pPr>
        <w:widowControl w:val="0"/>
        <w:numPr>
          <w:ilvl w:val="0"/>
          <w:numId w:val="47"/>
        </w:numPr>
        <w:spacing w:line="240" w:lineRule="auto"/>
        <w:jc w:val="both"/>
        <w:rPr>
          <w:b/>
          <w:szCs w:val="20"/>
        </w:rPr>
      </w:pPr>
      <w:r w:rsidRPr="008635DF">
        <w:rPr>
          <w:b/>
        </w:rPr>
        <w:t xml:space="preserve">Appendix 2: </w:t>
      </w:r>
      <w:r w:rsidRPr="008635DF">
        <w:t>Bid – Prices</w:t>
      </w:r>
      <w:r w:rsidRPr="008635DF">
        <w:rPr>
          <w:b/>
        </w:rPr>
        <w:t xml:space="preserve"> (to be uploaded in the “Proforma Invoice” section; the amount must be entered in the “Total Bid Price” section).</w:t>
      </w:r>
    </w:p>
    <w:p w14:paraId="211F0F90" w14:textId="77777777" w:rsidR="00AF5B65" w:rsidRPr="008635DF" w:rsidRDefault="00AF5B65" w:rsidP="00AF5B65">
      <w:pPr>
        <w:widowControl w:val="0"/>
        <w:numPr>
          <w:ilvl w:val="0"/>
          <w:numId w:val="47"/>
        </w:numPr>
        <w:spacing w:line="240" w:lineRule="auto"/>
        <w:jc w:val="both"/>
        <w:rPr>
          <w:b/>
          <w:szCs w:val="20"/>
        </w:rPr>
      </w:pPr>
      <w:r>
        <w:t>Required attachments</w:t>
      </w:r>
      <w:r w:rsidRPr="008635DF">
        <w:t>, as indicated on Appendix 2</w:t>
      </w:r>
      <w:r w:rsidRPr="008635DF">
        <w:rPr>
          <w:b/>
        </w:rPr>
        <w:t xml:space="preserve"> </w:t>
      </w:r>
      <w:bookmarkStart w:id="8" w:name="_Hlk188372842"/>
      <w:r w:rsidRPr="008635DF">
        <w:rPr>
          <w:b/>
        </w:rPr>
        <w:t>must be uploaded under the “Other Attachments” section</w:t>
      </w:r>
      <w:bookmarkEnd w:id="8"/>
      <w:r w:rsidRPr="008635DF">
        <w:rPr>
          <w:b/>
        </w:rPr>
        <w:t>.</w:t>
      </w:r>
    </w:p>
    <w:p w14:paraId="3FA4C9C6" w14:textId="77777777" w:rsidR="00AF5B65" w:rsidRPr="008635DF" w:rsidRDefault="00AF5B65" w:rsidP="00AF5B65">
      <w:pPr>
        <w:jc w:val="both"/>
        <w:rPr>
          <w:b/>
          <w:szCs w:val="20"/>
        </w:rPr>
      </w:pPr>
    </w:p>
    <w:p w14:paraId="2FDD8F31" w14:textId="77777777" w:rsidR="00AF5B65" w:rsidRPr="008635DF" w:rsidRDefault="00AF5B65" w:rsidP="00AF5B65">
      <w:pPr>
        <w:jc w:val="both"/>
        <w:rPr>
          <w:b/>
          <w:szCs w:val="20"/>
        </w:rPr>
      </w:pPr>
      <w:r w:rsidRPr="008635DF">
        <w:rPr>
          <w:b/>
        </w:rPr>
        <w:t>The “Total Bid Price” entered in the corresponding field, as well as the document uploaded as the bid estimate in the “Proforma Invoice” section, shall be visible and accessible during the public bid opening.</w:t>
      </w:r>
    </w:p>
    <w:p w14:paraId="61CB119B" w14:textId="77777777" w:rsidR="00386BB9" w:rsidRPr="00386BB9" w:rsidRDefault="00386BB9" w:rsidP="008736A6">
      <w:pPr>
        <w:spacing w:line="276" w:lineRule="auto"/>
        <w:jc w:val="both"/>
        <w:rPr>
          <w:szCs w:val="20"/>
          <w:lang w:val="sl-SI"/>
        </w:rPr>
      </w:pPr>
    </w:p>
    <w:p w14:paraId="466F5A19" w14:textId="77777777" w:rsidR="008A496B" w:rsidRPr="00C87D3E" w:rsidRDefault="00F20BF7" w:rsidP="008736A6">
      <w:pPr>
        <w:numPr>
          <w:ilvl w:val="1"/>
          <w:numId w:val="5"/>
        </w:numPr>
        <w:tabs>
          <w:tab w:val="clear" w:pos="360"/>
          <w:tab w:val="num" w:pos="132"/>
        </w:tabs>
        <w:spacing w:after="60" w:line="276" w:lineRule="auto"/>
        <w:jc w:val="both"/>
        <w:rPr>
          <w:b/>
          <w:bCs/>
          <w:szCs w:val="20"/>
        </w:rPr>
      </w:pPr>
      <w:r>
        <w:rPr>
          <w:b/>
        </w:rPr>
        <w:t xml:space="preserve">The Bidder shall confirm the Model Framework Agreement. </w:t>
      </w:r>
    </w:p>
    <w:p w14:paraId="38E05569" w14:textId="77777777" w:rsidR="008A496B" w:rsidRPr="00E341F6" w:rsidRDefault="008A496B" w:rsidP="008736A6">
      <w:pPr>
        <w:spacing w:line="276" w:lineRule="auto"/>
        <w:rPr>
          <w:lang w:val="sl-SI"/>
        </w:rPr>
      </w:pPr>
    </w:p>
    <w:p w14:paraId="11397F4E" w14:textId="77777777" w:rsidR="008A496B" w:rsidRPr="00E341F6" w:rsidRDefault="00F20BF7" w:rsidP="008736A6">
      <w:pPr>
        <w:spacing w:line="276" w:lineRule="auto"/>
        <w:ind w:firstLine="426"/>
        <w:jc w:val="both"/>
        <w:rPr>
          <w:b/>
          <w:szCs w:val="20"/>
        </w:rPr>
      </w:pPr>
      <w:r>
        <w:rPr>
          <w:b/>
        </w:rPr>
        <w:t>EVIDENCE:</w:t>
      </w:r>
    </w:p>
    <w:p w14:paraId="65D584DD" w14:textId="77777777" w:rsidR="008A496B" w:rsidRPr="002916EA" w:rsidRDefault="00F20BF7" w:rsidP="002916EA">
      <w:pPr>
        <w:numPr>
          <w:ilvl w:val="0"/>
          <w:numId w:val="8"/>
        </w:numPr>
        <w:tabs>
          <w:tab w:val="clear" w:pos="1146"/>
          <w:tab w:val="num" w:pos="918"/>
        </w:tabs>
        <w:spacing w:line="276" w:lineRule="auto"/>
        <w:jc w:val="both"/>
        <w:rPr>
          <w:szCs w:val="20"/>
        </w:rPr>
      </w:pPr>
      <w:r>
        <w:t xml:space="preserve"> </w:t>
      </w:r>
      <w:r>
        <w:rPr>
          <w:b/>
          <w:bCs/>
        </w:rPr>
        <w:t>Appendix</w:t>
      </w:r>
      <w:r>
        <w:rPr>
          <w:b/>
        </w:rPr>
        <w:t xml:space="preserve"> 13</w:t>
      </w:r>
      <w:r>
        <w:t xml:space="preserve"> – Model Framework Agreement</w:t>
      </w:r>
    </w:p>
    <w:p w14:paraId="4B56EE99" w14:textId="77777777" w:rsidR="002660EC" w:rsidRPr="00E341F6" w:rsidRDefault="002660EC" w:rsidP="008736A6">
      <w:pPr>
        <w:spacing w:after="60" w:line="276" w:lineRule="auto"/>
        <w:jc w:val="both"/>
        <w:rPr>
          <w:szCs w:val="20"/>
          <w:lang w:val="sl-SI"/>
        </w:rPr>
      </w:pPr>
    </w:p>
    <w:p w14:paraId="610C3507" w14:textId="77777777" w:rsidR="00127062" w:rsidRDefault="00F20BF7" w:rsidP="008736A6">
      <w:pPr>
        <w:spacing w:after="60" w:line="276" w:lineRule="auto"/>
        <w:ind w:left="420"/>
        <w:jc w:val="both"/>
        <w:rPr>
          <w:szCs w:val="20"/>
        </w:rPr>
      </w:pPr>
      <w:r>
        <w:t>The Bidder may propose modifications and amendments to the Framework Agreement. If the Bidder proposes changes in relation to the penalties of the Framework Agreement and financial guarantee, it must make the request in the manner specified in Section II, Point 3 thereof.</w:t>
      </w:r>
    </w:p>
    <w:p w14:paraId="2C5B3864" w14:textId="77777777" w:rsidR="00670A05" w:rsidRPr="00E341F6" w:rsidRDefault="00670A05" w:rsidP="008736A6">
      <w:pPr>
        <w:spacing w:after="60" w:line="276" w:lineRule="auto"/>
        <w:jc w:val="both"/>
        <w:rPr>
          <w:szCs w:val="20"/>
          <w:lang w:val="sl-SI"/>
        </w:rPr>
      </w:pPr>
    </w:p>
    <w:p w14:paraId="428F2EEB" w14:textId="77777777" w:rsidR="002674C6" w:rsidRDefault="00F20BF7" w:rsidP="001061E7">
      <w:pPr>
        <w:pStyle w:val="Naslov3"/>
        <w:numPr>
          <w:ilvl w:val="0"/>
          <w:numId w:val="27"/>
        </w:numPr>
        <w:shd w:val="clear" w:color="auto" w:fill="FFF2CC" w:themeFill="accent4" w:themeFillTint="33"/>
        <w:tabs>
          <w:tab w:val="left" w:pos="426"/>
        </w:tabs>
        <w:spacing w:before="0" w:line="276" w:lineRule="auto"/>
        <w:jc w:val="both"/>
        <w:rPr>
          <w:sz w:val="20"/>
          <w:szCs w:val="20"/>
        </w:rPr>
      </w:pPr>
      <w:r>
        <w:rPr>
          <w:sz w:val="20"/>
        </w:rPr>
        <w:t>TECHNICAL CONDITIONS</w:t>
      </w:r>
    </w:p>
    <w:p w14:paraId="0A07B801" w14:textId="77777777" w:rsidR="00B61CE9" w:rsidRPr="00B61CE9" w:rsidRDefault="00B61CE9" w:rsidP="00B61CE9">
      <w:pPr>
        <w:rPr>
          <w:lang w:val="sl-SI"/>
        </w:rPr>
      </w:pPr>
    </w:p>
    <w:p w14:paraId="652AAE8A" w14:textId="77777777" w:rsidR="00B61CE9" w:rsidRPr="00B61CE9" w:rsidRDefault="00B61CE9" w:rsidP="00B61CE9">
      <w:pPr>
        <w:pStyle w:val="Odstavekseznama"/>
        <w:numPr>
          <w:ilvl w:val="0"/>
          <w:numId w:val="5"/>
        </w:numPr>
        <w:spacing w:after="60" w:line="240" w:lineRule="auto"/>
        <w:jc w:val="both"/>
        <w:rPr>
          <w:b/>
          <w:bCs/>
          <w:vanish/>
          <w:szCs w:val="20"/>
          <w:lang w:val="sl-SI"/>
        </w:rPr>
      </w:pPr>
    </w:p>
    <w:p w14:paraId="3176DC78" w14:textId="77777777" w:rsidR="002674C6" w:rsidRPr="000261F2" w:rsidRDefault="00F20BF7" w:rsidP="00B61CE9">
      <w:pPr>
        <w:numPr>
          <w:ilvl w:val="1"/>
          <w:numId w:val="5"/>
        </w:numPr>
        <w:spacing w:after="60" w:line="240" w:lineRule="auto"/>
        <w:jc w:val="both"/>
        <w:rPr>
          <w:b/>
          <w:bCs/>
          <w:szCs w:val="20"/>
        </w:rPr>
      </w:pPr>
      <w:r>
        <w:rPr>
          <w:b/>
        </w:rPr>
        <w:t>Maintenance shall be permitted only in organisations that:</w:t>
      </w:r>
    </w:p>
    <w:p w14:paraId="37F4B67E" w14:textId="77777777" w:rsidR="002674C6" w:rsidRPr="000261F2" w:rsidRDefault="002674C6" w:rsidP="002674C6">
      <w:pPr>
        <w:spacing w:after="60" w:line="240" w:lineRule="auto"/>
        <w:ind w:left="1080" w:hanging="720"/>
        <w:jc w:val="both"/>
        <w:rPr>
          <w:b/>
          <w:bCs/>
          <w:szCs w:val="20"/>
          <w:u w:val="single"/>
          <w:lang w:val="sl-SI"/>
        </w:rPr>
      </w:pPr>
    </w:p>
    <w:p w14:paraId="4209E3E1" w14:textId="77777777" w:rsidR="00FC2D9F" w:rsidRPr="002B02B4" w:rsidRDefault="00F20BF7" w:rsidP="00AF5B65">
      <w:pPr>
        <w:spacing w:after="60" w:line="240" w:lineRule="auto"/>
        <w:ind w:left="360"/>
        <w:jc w:val="both"/>
        <w:rPr>
          <w:bCs/>
          <w:szCs w:val="20"/>
        </w:rPr>
      </w:pPr>
      <w:r>
        <w:rPr>
          <w:bCs/>
        </w:rPr>
        <w:t>H</w:t>
      </w:r>
      <w:r>
        <w:t>old an approval certificate issued by the Slovenian Military Aviation Authority (VLO) for the maintenance of Safran Engines, Makila 1A1. If the service provider is also the OEM of the engine or any of its components, the aforementioned certificate shall not be required.</w:t>
      </w:r>
      <w:r w:rsidRPr="00FC2D9F">
        <w:rPr>
          <w:rFonts w:ascii="Times New Roman" w:hAnsi="Times New Roman" w:cs="Times New Roman"/>
          <w:sz w:val="24"/>
          <w:lang w:val="sl-SI" w:eastAsia="sl-SI"/>
        </w:rPr>
        <w:t xml:space="preserve"> </w:t>
      </w:r>
    </w:p>
    <w:p w14:paraId="1077FBFE" w14:textId="77777777" w:rsidR="00534190" w:rsidRPr="00534190" w:rsidRDefault="00534190" w:rsidP="00534190">
      <w:pPr>
        <w:spacing w:after="60" w:line="240" w:lineRule="auto"/>
        <w:ind w:left="1440" w:hanging="1080"/>
        <w:jc w:val="both"/>
        <w:rPr>
          <w:bCs/>
          <w:szCs w:val="20"/>
          <w:lang w:val="sl-SI"/>
        </w:rPr>
      </w:pPr>
    </w:p>
    <w:p w14:paraId="660AFD2A" w14:textId="77777777" w:rsidR="00333C3D" w:rsidRPr="00534190" w:rsidRDefault="00F20BF7" w:rsidP="00534190">
      <w:pPr>
        <w:numPr>
          <w:ilvl w:val="1"/>
          <w:numId w:val="5"/>
        </w:numPr>
        <w:spacing w:after="60" w:line="240" w:lineRule="auto"/>
        <w:jc w:val="both"/>
        <w:rPr>
          <w:b/>
          <w:bCs/>
          <w:szCs w:val="20"/>
        </w:rPr>
      </w:pPr>
      <w:r>
        <w:rPr>
          <w:b/>
        </w:rPr>
        <w:t xml:space="preserve">Certificates and approvals related to demonstrating compliance with the requirements of the SOW Appendix must be issued by the competent aviation authorities. </w:t>
      </w:r>
    </w:p>
    <w:p w14:paraId="4E9F0F72" w14:textId="77777777" w:rsidR="001C3BB5" w:rsidRPr="00534190" w:rsidRDefault="001C3BB5" w:rsidP="008736A6">
      <w:pPr>
        <w:spacing w:line="276" w:lineRule="auto"/>
        <w:jc w:val="both"/>
        <w:rPr>
          <w:b/>
          <w:bCs/>
          <w:szCs w:val="20"/>
          <w:lang w:val="sl-SI"/>
        </w:rPr>
      </w:pPr>
    </w:p>
    <w:p w14:paraId="4720646D" w14:textId="77777777" w:rsidR="00333C3D" w:rsidRPr="00F92393" w:rsidRDefault="00F20BF7" w:rsidP="001D5613">
      <w:pPr>
        <w:pStyle w:val="Odstavekseznama"/>
        <w:numPr>
          <w:ilvl w:val="0"/>
          <w:numId w:val="32"/>
        </w:numPr>
        <w:spacing w:after="60" w:line="276" w:lineRule="auto"/>
        <w:jc w:val="both"/>
        <w:rPr>
          <w:b/>
          <w:bCs/>
          <w:szCs w:val="20"/>
        </w:rPr>
      </w:pPr>
      <w:r>
        <w:rPr>
          <w:b/>
        </w:rPr>
        <w:t>In the event that the maintenance organisation is the OEM or the type certificate holder of engine, it shall submit a Certificate of Maintenance Eligibility issued by the national CAA or MAA for military equipment.</w:t>
      </w:r>
    </w:p>
    <w:p w14:paraId="40B98589" w14:textId="77777777" w:rsidR="00333C3D" w:rsidRPr="00EC4BB3" w:rsidRDefault="00333C3D" w:rsidP="008736A6">
      <w:pPr>
        <w:spacing w:line="276" w:lineRule="auto"/>
        <w:ind w:left="360"/>
        <w:jc w:val="both"/>
        <w:rPr>
          <w:b/>
          <w:bCs/>
          <w:szCs w:val="20"/>
          <w:lang w:val="sl-SI"/>
        </w:rPr>
      </w:pPr>
    </w:p>
    <w:p w14:paraId="2844ADBD" w14:textId="77777777" w:rsidR="00333C3D" w:rsidRPr="00EC4BB3" w:rsidRDefault="00F20BF7" w:rsidP="008736A6">
      <w:pPr>
        <w:spacing w:line="276" w:lineRule="auto"/>
        <w:ind w:firstLine="426"/>
        <w:jc w:val="both"/>
        <w:rPr>
          <w:b/>
          <w:szCs w:val="20"/>
        </w:rPr>
      </w:pPr>
      <w:r w:rsidRPr="00EC4BB3">
        <w:rPr>
          <w:b/>
        </w:rPr>
        <w:t>EVIDENCE:</w:t>
      </w:r>
    </w:p>
    <w:p w14:paraId="6DCA04BF" w14:textId="77777777" w:rsidR="00333C3D" w:rsidRPr="00EC4BB3" w:rsidRDefault="00F20BF7" w:rsidP="008736A6">
      <w:pPr>
        <w:numPr>
          <w:ilvl w:val="0"/>
          <w:numId w:val="8"/>
        </w:numPr>
        <w:spacing w:line="276" w:lineRule="auto"/>
        <w:jc w:val="both"/>
        <w:rPr>
          <w:szCs w:val="20"/>
        </w:rPr>
      </w:pPr>
      <w:r w:rsidRPr="00EC4BB3">
        <w:t xml:space="preserve">A valid EASA Part 145 or FAA Part 145 civil certificate, along with a Capability List for </w:t>
      </w:r>
      <w:r w:rsidR="0066673C">
        <w:t xml:space="preserve">engine aqnd its components </w:t>
      </w:r>
      <w:r w:rsidRPr="00EC4BB3">
        <w:t>that holds the civil certificate.</w:t>
      </w:r>
    </w:p>
    <w:p w14:paraId="7A251276" w14:textId="77777777" w:rsidR="00333C3D" w:rsidRPr="00EC4BB3" w:rsidRDefault="00F20BF7" w:rsidP="008736A6">
      <w:pPr>
        <w:numPr>
          <w:ilvl w:val="0"/>
          <w:numId w:val="8"/>
        </w:numPr>
        <w:spacing w:line="276" w:lineRule="auto"/>
        <w:jc w:val="both"/>
        <w:rPr>
          <w:szCs w:val="20"/>
        </w:rPr>
      </w:pPr>
      <w:r w:rsidRPr="00EC4BB3">
        <w:t xml:space="preserve">A valid military Approval Certificate, along with an Approved Parts List issued by a national MAA, for </w:t>
      </w:r>
      <w:r w:rsidR="0066673C">
        <w:t xml:space="preserve">engine and its components </w:t>
      </w:r>
      <w:r w:rsidRPr="00EC4BB3">
        <w:t>that does not hold a civil certificate.</w:t>
      </w:r>
    </w:p>
    <w:p w14:paraId="7B423B77" w14:textId="77777777" w:rsidR="00333C3D" w:rsidRPr="00EC4BB3" w:rsidRDefault="00333C3D" w:rsidP="008736A6">
      <w:pPr>
        <w:spacing w:line="276" w:lineRule="auto"/>
        <w:ind w:left="360"/>
        <w:jc w:val="both"/>
        <w:rPr>
          <w:b/>
          <w:bCs/>
          <w:szCs w:val="20"/>
          <w:lang w:val="sl-SI"/>
        </w:rPr>
      </w:pPr>
    </w:p>
    <w:p w14:paraId="36F03526" w14:textId="77777777" w:rsidR="000261F2" w:rsidRPr="00AF5B65" w:rsidRDefault="00F20BF7" w:rsidP="000426EB">
      <w:pPr>
        <w:pStyle w:val="Odstavekseznama"/>
        <w:numPr>
          <w:ilvl w:val="0"/>
          <w:numId w:val="32"/>
        </w:numPr>
        <w:spacing w:after="60" w:line="276" w:lineRule="auto"/>
        <w:jc w:val="both"/>
        <w:rPr>
          <w:b/>
          <w:bCs/>
          <w:szCs w:val="20"/>
          <w:lang w:val="sl-SI"/>
        </w:rPr>
      </w:pPr>
      <w:r w:rsidRPr="00AF5B65">
        <w:rPr>
          <w:b/>
        </w:rPr>
        <w:t xml:space="preserve">If the maintenance organisation is not the OEM or the type certificate holder of the engine, it must obtain an Approval Certificate issued by the Slovenian Military Aviation Authority. </w:t>
      </w:r>
    </w:p>
    <w:p w14:paraId="3833C274" w14:textId="77777777" w:rsidR="00AF5B65" w:rsidRPr="00AF5B65" w:rsidRDefault="00AF5B65" w:rsidP="00AF5B65">
      <w:pPr>
        <w:pStyle w:val="Odstavekseznama"/>
        <w:spacing w:after="60" w:line="276" w:lineRule="auto"/>
        <w:ind w:left="786"/>
        <w:jc w:val="both"/>
        <w:rPr>
          <w:b/>
          <w:bCs/>
          <w:szCs w:val="20"/>
          <w:lang w:val="sl-SI"/>
        </w:rPr>
      </w:pPr>
    </w:p>
    <w:p w14:paraId="34B7B934" w14:textId="77777777" w:rsidR="000261F2" w:rsidRPr="00C75C70" w:rsidRDefault="00F20BF7" w:rsidP="000261F2">
      <w:pPr>
        <w:spacing w:line="276" w:lineRule="auto"/>
        <w:ind w:firstLine="426"/>
        <w:jc w:val="both"/>
        <w:rPr>
          <w:b/>
          <w:szCs w:val="20"/>
        </w:rPr>
      </w:pPr>
      <w:r>
        <w:rPr>
          <w:b/>
        </w:rPr>
        <w:t>EVIDENCE:</w:t>
      </w:r>
    </w:p>
    <w:p w14:paraId="0748CA4C" w14:textId="77777777" w:rsidR="000261F2" w:rsidRPr="00C75C70" w:rsidRDefault="00F20BF7" w:rsidP="000261F2">
      <w:pPr>
        <w:numPr>
          <w:ilvl w:val="0"/>
          <w:numId w:val="8"/>
        </w:numPr>
        <w:spacing w:line="276" w:lineRule="auto"/>
        <w:jc w:val="both"/>
        <w:rPr>
          <w:szCs w:val="20"/>
        </w:rPr>
      </w:pPr>
      <w:r>
        <w:t>Valid Approval Certificate issued by the Slovenian Military Aviation Authority.</w:t>
      </w:r>
    </w:p>
    <w:p w14:paraId="0E858740" w14:textId="77777777" w:rsidR="00C75C70" w:rsidRDefault="00C75C70" w:rsidP="002674C6">
      <w:pPr>
        <w:spacing w:line="276" w:lineRule="auto"/>
        <w:jc w:val="both"/>
        <w:rPr>
          <w:szCs w:val="20"/>
          <w:highlight w:val="magenta"/>
          <w:lang w:val="sl-SI"/>
        </w:rPr>
      </w:pPr>
    </w:p>
    <w:p w14:paraId="33A25A39" w14:textId="77777777" w:rsidR="00C75C70" w:rsidRPr="00F92393" w:rsidRDefault="00F20BF7" w:rsidP="001D5613">
      <w:pPr>
        <w:pStyle w:val="Odstavekseznama"/>
        <w:numPr>
          <w:ilvl w:val="0"/>
          <w:numId w:val="32"/>
        </w:numPr>
        <w:spacing w:after="60" w:line="276" w:lineRule="auto"/>
        <w:jc w:val="both"/>
        <w:rPr>
          <w:b/>
          <w:bCs/>
          <w:szCs w:val="20"/>
        </w:rPr>
      </w:pPr>
      <w:r>
        <w:rPr>
          <w:b/>
        </w:rPr>
        <w:lastRenderedPageBreak/>
        <w:t>In case the maintenance organisation does not hold a valid Approval Certificate issued by the Slovenian Military Aviation Authority, the Bidder must provide the following documentation:</w:t>
      </w:r>
    </w:p>
    <w:p w14:paraId="766C0A7B" w14:textId="77777777" w:rsidR="00C75C70" w:rsidRPr="00C75C70" w:rsidRDefault="00F20BF7" w:rsidP="008736A6">
      <w:pPr>
        <w:numPr>
          <w:ilvl w:val="0"/>
          <w:numId w:val="8"/>
        </w:numPr>
        <w:spacing w:line="276" w:lineRule="auto"/>
        <w:jc w:val="both"/>
        <w:rPr>
          <w:szCs w:val="20"/>
        </w:rPr>
      </w:pPr>
      <w:r>
        <w:t>A valid EASA Part 145 or FAA Part 145 civil certificate, along with a Capability List for</w:t>
      </w:r>
      <w:r w:rsidR="00510B6B">
        <w:t xml:space="preserve">, engine and its components </w:t>
      </w:r>
      <w:r>
        <w:t>that holds the civil certificate.</w:t>
      </w:r>
    </w:p>
    <w:p w14:paraId="29DAFF5B" w14:textId="77777777" w:rsidR="00C75C70" w:rsidRDefault="00F20BF7" w:rsidP="008736A6">
      <w:pPr>
        <w:numPr>
          <w:ilvl w:val="0"/>
          <w:numId w:val="8"/>
        </w:numPr>
        <w:spacing w:line="276" w:lineRule="auto"/>
        <w:jc w:val="both"/>
        <w:rPr>
          <w:szCs w:val="20"/>
        </w:rPr>
      </w:pPr>
      <w:r>
        <w:t xml:space="preserve">A valid military Approval Certificate, along with an Approved Parts List issued by a national MAA, for </w:t>
      </w:r>
      <w:r w:rsidR="00510B6B">
        <w:t xml:space="preserve">engine and its components </w:t>
      </w:r>
      <w:r>
        <w:t>that does not hold a civil certificate.</w:t>
      </w:r>
    </w:p>
    <w:p w14:paraId="51830479" w14:textId="77777777" w:rsidR="00C75C70" w:rsidRPr="00EC4BB3" w:rsidRDefault="00F20BF7" w:rsidP="009734FC">
      <w:pPr>
        <w:numPr>
          <w:ilvl w:val="0"/>
          <w:numId w:val="8"/>
        </w:numPr>
        <w:spacing w:line="276" w:lineRule="auto"/>
        <w:jc w:val="both"/>
        <w:rPr>
          <w:szCs w:val="20"/>
        </w:rPr>
      </w:pPr>
      <w:r>
        <w:t xml:space="preserve">A valid Maintenance Organisation Certificate issued by the OEM or TC holder for the </w:t>
      </w:r>
      <w:r w:rsidRPr="00EC4BB3">
        <w:t>engine.</w:t>
      </w:r>
    </w:p>
    <w:p w14:paraId="2A4F7B90" w14:textId="77777777" w:rsidR="00B61CE9" w:rsidRPr="002D2BCB" w:rsidRDefault="00F20BF7" w:rsidP="002D2BCB">
      <w:pPr>
        <w:numPr>
          <w:ilvl w:val="0"/>
          <w:numId w:val="8"/>
        </w:numPr>
        <w:spacing w:line="276" w:lineRule="auto"/>
        <w:jc w:val="both"/>
        <w:rPr>
          <w:szCs w:val="20"/>
        </w:rPr>
      </w:pPr>
      <w:r>
        <w:t xml:space="preserve">A valid AS 9100 </w:t>
      </w:r>
      <w:r w:rsidR="002D2BCB">
        <w:t>C</w:t>
      </w:r>
      <w:r>
        <w:t>ertificate (not a disqualifying criterion).</w:t>
      </w:r>
    </w:p>
    <w:p w14:paraId="4644027A" w14:textId="77777777" w:rsidR="00B61CE9" w:rsidRPr="001F7AA9" w:rsidRDefault="00B61CE9" w:rsidP="008736A6">
      <w:pPr>
        <w:spacing w:line="276" w:lineRule="auto"/>
        <w:ind w:left="1080"/>
        <w:jc w:val="both"/>
        <w:rPr>
          <w:szCs w:val="20"/>
          <w:highlight w:val="magenta"/>
          <w:lang w:val="sl-SI"/>
        </w:rPr>
      </w:pPr>
    </w:p>
    <w:p w14:paraId="3A1FE0E1" w14:textId="77777777" w:rsidR="00333C3D" w:rsidRPr="00F34030" w:rsidRDefault="00F20BF7" w:rsidP="00534190">
      <w:pPr>
        <w:numPr>
          <w:ilvl w:val="1"/>
          <w:numId w:val="5"/>
        </w:numPr>
        <w:spacing w:after="60" w:line="240" w:lineRule="auto"/>
        <w:jc w:val="both"/>
        <w:rPr>
          <w:b/>
          <w:bCs/>
          <w:szCs w:val="20"/>
        </w:rPr>
      </w:pPr>
      <w:r>
        <w:rPr>
          <w:b/>
        </w:rPr>
        <w:t xml:space="preserve">In the event the Bidder is not the service provider, it shall provide proof of its business relationship with the service provider. </w:t>
      </w:r>
    </w:p>
    <w:p w14:paraId="7402FA6A" w14:textId="77777777" w:rsidR="00333C3D" w:rsidRPr="00FE3F3C" w:rsidRDefault="00333C3D" w:rsidP="008736A6">
      <w:pPr>
        <w:spacing w:line="276" w:lineRule="auto"/>
        <w:ind w:firstLine="705"/>
        <w:jc w:val="both"/>
        <w:rPr>
          <w:lang w:val="sl-SI"/>
        </w:rPr>
      </w:pPr>
    </w:p>
    <w:p w14:paraId="314DBD2E" w14:textId="77777777" w:rsidR="00333C3D" w:rsidRPr="00430BD5" w:rsidRDefault="00F20BF7" w:rsidP="008736A6">
      <w:pPr>
        <w:spacing w:line="276" w:lineRule="auto"/>
        <w:jc w:val="both"/>
        <w:rPr>
          <w:b/>
          <w:szCs w:val="20"/>
        </w:rPr>
      </w:pPr>
      <w:r>
        <w:rPr>
          <w:b/>
        </w:rPr>
        <w:t>EVIDENCE:</w:t>
      </w:r>
    </w:p>
    <w:p w14:paraId="0E5F4D2E" w14:textId="77777777" w:rsidR="00D12C4D" w:rsidRDefault="00F20BF7" w:rsidP="002674C6">
      <w:pPr>
        <w:spacing w:line="276" w:lineRule="auto"/>
        <w:ind w:left="360"/>
        <w:jc w:val="both"/>
        <w:rPr>
          <w:szCs w:val="20"/>
        </w:rPr>
      </w:pPr>
      <w:r>
        <w:t>A valid contract between the Bidder and the service provider for the provision of the services in question.</w:t>
      </w:r>
    </w:p>
    <w:p w14:paraId="79208B6A" w14:textId="77777777" w:rsidR="00261D3F" w:rsidRPr="00261D3F" w:rsidRDefault="00F20BF7" w:rsidP="002674C6">
      <w:pPr>
        <w:spacing w:line="276" w:lineRule="auto"/>
        <w:ind w:left="360"/>
        <w:jc w:val="both"/>
      </w:pPr>
      <w:r>
        <w:t xml:space="preserve"> or a letter of cooperation, must include at least the following information: </w:t>
      </w:r>
    </w:p>
    <w:p w14:paraId="70915A11" w14:textId="77777777" w:rsidR="00261D3F" w:rsidRPr="00562265" w:rsidRDefault="00F20BF7" w:rsidP="001D5613">
      <w:pPr>
        <w:pStyle w:val="Odstavekseznama"/>
        <w:numPr>
          <w:ilvl w:val="0"/>
          <w:numId w:val="39"/>
        </w:numPr>
        <w:spacing w:line="276" w:lineRule="auto"/>
        <w:jc w:val="both"/>
        <w:rPr>
          <w:szCs w:val="20"/>
        </w:rPr>
      </w:pPr>
      <w:r>
        <w:t xml:space="preserve">The Bidder's details; </w:t>
      </w:r>
    </w:p>
    <w:p w14:paraId="1339220F" w14:textId="77777777" w:rsidR="00261D3F" w:rsidRPr="00562265" w:rsidRDefault="00F20BF7" w:rsidP="001D5613">
      <w:pPr>
        <w:pStyle w:val="Odstavekseznama"/>
        <w:numPr>
          <w:ilvl w:val="0"/>
          <w:numId w:val="39"/>
        </w:numPr>
        <w:spacing w:line="276" w:lineRule="auto"/>
        <w:jc w:val="both"/>
        <w:rPr>
          <w:szCs w:val="20"/>
        </w:rPr>
      </w:pPr>
      <w:r>
        <w:t>The service provider's details;</w:t>
      </w:r>
    </w:p>
    <w:p w14:paraId="11DC51E0" w14:textId="77777777" w:rsidR="00261D3F" w:rsidRPr="00562265" w:rsidRDefault="00F20BF7" w:rsidP="001D5613">
      <w:pPr>
        <w:pStyle w:val="Odstavekseznama"/>
        <w:numPr>
          <w:ilvl w:val="0"/>
          <w:numId w:val="39"/>
        </w:numPr>
        <w:spacing w:line="276" w:lineRule="auto"/>
        <w:jc w:val="both"/>
        <w:rPr>
          <w:szCs w:val="20"/>
        </w:rPr>
      </w:pPr>
      <w:r>
        <w:t>The subject of the contract/agreement;</w:t>
      </w:r>
    </w:p>
    <w:p w14:paraId="4C3DA93C" w14:textId="77777777" w:rsidR="00261D3F" w:rsidRPr="00562265" w:rsidRDefault="00F20BF7" w:rsidP="001D5613">
      <w:pPr>
        <w:pStyle w:val="Odstavekseznama"/>
        <w:numPr>
          <w:ilvl w:val="0"/>
          <w:numId w:val="39"/>
        </w:numPr>
        <w:spacing w:line="276" w:lineRule="auto"/>
        <w:jc w:val="both"/>
        <w:rPr>
          <w:szCs w:val="20"/>
        </w:rPr>
      </w:pPr>
      <w:r>
        <w:t xml:space="preserve">The date of conclusion of the contract/agreement; </w:t>
      </w:r>
    </w:p>
    <w:p w14:paraId="749238BD" w14:textId="77777777" w:rsidR="00261D3F" w:rsidRPr="00562265" w:rsidRDefault="00F20BF7" w:rsidP="001D5613">
      <w:pPr>
        <w:pStyle w:val="Odstavekseznama"/>
        <w:numPr>
          <w:ilvl w:val="0"/>
          <w:numId w:val="39"/>
        </w:numPr>
        <w:spacing w:line="276" w:lineRule="auto"/>
        <w:jc w:val="both"/>
        <w:rPr>
          <w:szCs w:val="20"/>
        </w:rPr>
      </w:pPr>
      <w:r>
        <w:t>The contract/agreement validity period.</w:t>
      </w:r>
    </w:p>
    <w:p w14:paraId="2897919D" w14:textId="77777777" w:rsidR="00333C3D" w:rsidRPr="00261D3F" w:rsidRDefault="00F20BF7" w:rsidP="008736A6">
      <w:pPr>
        <w:spacing w:line="276" w:lineRule="auto"/>
        <w:jc w:val="both"/>
        <w:rPr>
          <w:szCs w:val="20"/>
        </w:rPr>
      </w:pPr>
      <w:r>
        <w:t xml:space="preserve"> </w:t>
      </w:r>
    </w:p>
    <w:p w14:paraId="59B9FDB0" w14:textId="77777777" w:rsidR="00F92393" w:rsidRDefault="00F20BF7" w:rsidP="00534190">
      <w:pPr>
        <w:numPr>
          <w:ilvl w:val="1"/>
          <w:numId w:val="5"/>
        </w:numPr>
        <w:spacing w:after="60" w:line="240" w:lineRule="auto"/>
        <w:jc w:val="both"/>
        <w:rPr>
          <w:b/>
          <w:bCs/>
          <w:szCs w:val="20"/>
        </w:rPr>
      </w:pPr>
      <w:r>
        <w:rPr>
          <w:b/>
        </w:rPr>
        <w:t>The Bidder must ensure that:</w:t>
      </w:r>
    </w:p>
    <w:p w14:paraId="4F4637FB" w14:textId="77777777" w:rsidR="00F92393" w:rsidRPr="00F92393" w:rsidRDefault="00F20BF7" w:rsidP="001D5613">
      <w:pPr>
        <w:pStyle w:val="Odstavekseznama"/>
        <w:numPr>
          <w:ilvl w:val="0"/>
          <w:numId w:val="39"/>
        </w:numPr>
        <w:spacing w:line="276" w:lineRule="auto"/>
        <w:jc w:val="both"/>
        <w:rPr>
          <w:szCs w:val="20"/>
        </w:rPr>
      </w:pPr>
      <w:r>
        <w:t>The maintenance contractor will hold and comply with the valid approvals required by Commission Regulation (EC) No 1321/2014 dated 26 November 2014 on the continuing airworthiness of aircraft and aeronautical products, parts and appliances, and on the approval of organisations and personnel involved in these tasks (Official Journal of the European Union, L series, no. 362, dated 17 December 2014, as amended) throughout the duration of the Framework Agreement. If the work is to be performed by a subcontractor, the Bidder undertakes to carry out compliance checks to ensure that the subcontractor meets all applicable requirements.</w:t>
      </w:r>
    </w:p>
    <w:p w14:paraId="53DE795D" w14:textId="77777777" w:rsidR="00F92393" w:rsidRPr="00F92393" w:rsidRDefault="00F20BF7" w:rsidP="001D5613">
      <w:pPr>
        <w:pStyle w:val="Odstavekseznama"/>
        <w:numPr>
          <w:ilvl w:val="0"/>
          <w:numId w:val="39"/>
        </w:numPr>
        <w:spacing w:line="276" w:lineRule="auto"/>
        <w:jc w:val="both"/>
        <w:rPr>
          <w:szCs w:val="20"/>
        </w:rPr>
      </w:pPr>
      <w:r>
        <w:t>All work on the equipment subject to this procedure shall be performed by qualified personnel.</w:t>
      </w:r>
    </w:p>
    <w:p w14:paraId="18E2D52E" w14:textId="77777777" w:rsidR="00F92393" w:rsidRPr="00F92393" w:rsidRDefault="00F20BF7" w:rsidP="001D5613">
      <w:pPr>
        <w:pStyle w:val="Odstavekseznama"/>
        <w:numPr>
          <w:ilvl w:val="0"/>
          <w:numId w:val="39"/>
        </w:numPr>
        <w:spacing w:line="276" w:lineRule="auto"/>
        <w:jc w:val="both"/>
        <w:rPr>
          <w:szCs w:val="20"/>
        </w:rPr>
      </w:pPr>
      <w:r>
        <w:t>Training will be conducted by duly certified educational organisations.</w:t>
      </w:r>
    </w:p>
    <w:p w14:paraId="51190ADE" w14:textId="77777777" w:rsidR="00333C3D" w:rsidRPr="00E41804" w:rsidRDefault="00333C3D" w:rsidP="008736A6">
      <w:pPr>
        <w:spacing w:line="276" w:lineRule="auto"/>
        <w:jc w:val="both"/>
        <w:rPr>
          <w:b/>
          <w:szCs w:val="20"/>
          <w:lang w:val="sl-SI"/>
        </w:rPr>
      </w:pPr>
    </w:p>
    <w:p w14:paraId="48C2D997" w14:textId="77777777" w:rsidR="00333C3D" w:rsidRPr="008736A6" w:rsidRDefault="00F20BF7" w:rsidP="008736A6">
      <w:pPr>
        <w:spacing w:line="276" w:lineRule="auto"/>
        <w:ind w:left="360"/>
        <w:jc w:val="both"/>
        <w:rPr>
          <w:b/>
          <w:bCs/>
          <w:szCs w:val="20"/>
        </w:rPr>
      </w:pPr>
      <w:r>
        <w:rPr>
          <w:b/>
        </w:rPr>
        <w:t>EVIDENCE:</w:t>
      </w:r>
    </w:p>
    <w:p w14:paraId="762241C1" w14:textId="77777777" w:rsidR="00333C3D" w:rsidRPr="00F92393" w:rsidRDefault="00F20BF7" w:rsidP="001D5613">
      <w:pPr>
        <w:pStyle w:val="Odstavekseznama"/>
        <w:numPr>
          <w:ilvl w:val="0"/>
          <w:numId w:val="36"/>
        </w:numPr>
        <w:spacing w:line="276" w:lineRule="auto"/>
        <w:jc w:val="both"/>
        <w:rPr>
          <w:bCs/>
          <w:szCs w:val="20"/>
        </w:rPr>
      </w:pPr>
      <w:r>
        <w:rPr>
          <w:b/>
          <w:bCs/>
        </w:rPr>
        <w:t>Appendix</w:t>
      </w:r>
      <w:r>
        <w:rPr>
          <w:b/>
        </w:rPr>
        <w:t xml:space="preserve"> 12</w:t>
      </w:r>
      <w:r>
        <w:t xml:space="preserve"> – Statement.</w:t>
      </w:r>
    </w:p>
    <w:p w14:paraId="1B418965" w14:textId="77777777" w:rsidR="006028E7" w:rsidRPr="00430BD5" w:rsidRDefault="006028E7" w:rsidP="008736A6">
      <w:pPr>
        <w:spacing w:line="276" w:lineRule="auto"/>
        <w:ind w:left="1080"/>
        <w:jc w:val="both"/>
        <w:rPr>
          <w:b/>
          <w:szCs w:val="20"/>
          <w:lang w:val="sl-SI"/>
        </w:rPr>
      </w:pPr>
    </w:p>
    <w:p w14:paraId="3C4099F8" w14:textId="77777777" w:rsidR="006028E7" w:rsidRPr="009E5879" w:rsidRDefault="00F20BF7" w:rsidP="00534190">
      <w:pPr>
        <w:numPr>
          <w:ilvl w:val="1"/>
          <w:numId w:val="5"/>
        </w:numPr>
        <w:spacing w:after="60" w:line="240" w:lineRule="auto"/>
        <w:jc w:val="both"/>
        <w:rPr>
          <w:b/>
          <w:bCs/>
          <w:szCs w:val="20"/>
        </w:rPr>
      </w:pPr>
      <w:r>
        <w:rPr>
          <w:b/>
        </w:rPr>
        <w:t>The Bidder shall submit details about the contractors, including:</w:t>
      </w:r>
    </w:p>
    <w:p w14:paraId="155F945D" w14:textId="77777777" w:rsidR="006028E7" w:rsidRPr="00430BD5" w:rsidRDefault="00F20BF7" w:rsidP="008736A6">
      <w:pPr>
        <w:numPr>
          <w:ilvl w:val="0"/>
          <w:numId w:val="16"/>
        </w:numPr>
        <w:spacing w:line="276" w:lineRule="auto"/>
        <w:jc w:val="both"/>
        <w:rPr>
          <w:szCs w:val="20"/>
        </w:rPr>
      </w:pPr>
      <w:r>
        <w:t>- Location and distance from Ljubljana, Slovenia</w:t>
      </w:r>
    </w:p>
    <w:p w14:paraId="0ECB8263" w14:textId="77777777" w:rsidR="006028E7" w:rsidRPr="00430BD5" w:rsidRDefault="00F20BF7" w:rsidP="008736A6">
      <w:pPr>
        <w:numPr>
          <w:ilvl w:val="0"/>
          <w:numId w:val="16"/>
        </w:numPr>
        <w:spacing w:line="276" w:lineRule="auto"/>
        <w:jc w:val="both"/>
        <w:rPr>
          <w:szCs w:val="20"/>
        </w:rPr>
      </w:pPr>
      <w:r>
        <w:t>- Capacity of the service centre</w:t>
      </w:r>
    </w:p>
    <w:p w14:paraId="3055D832" w14:textId="77777777" w:rsidR="006028E7" w:rsidRPr="00430BD5" w:rsidRDefault="00F20BF7" w:rsidP="008736A6">
      <w:pPr>
        <w:numPr>
          <w:ilvl w:val="0"/>
          <w:numId w:val="16"/>
        </w:numPr>
        <w:spacing w:line="276" w:lineRule="auto"/>
        <w:jc w:val="both"/>
        <w:rPr>
          <w:szCs w:val="20"/>
        </w:rPr>
      </w:pPr>
      <w:r>
        <w:t>- Ability to ensure uninterrupted spare parts supply</w:t>
      </w:r>
    </w:p>
    <w:p w14:paraId="6853D3E6" w14:textId="77777777" w:rsidR="00F34030" w:rsidRPr="00430BD5" w:rsidRDefault="00F20BF7" w:rsidP="008736A6">
      <w:pPr>
        <w:numPr>
          <w:ilvl w:val="0"/>
          <w:numId w:val="16"/>
        </w:numPr>
        <w:spacing w:line="276" w:lineRule="auto"/>
        <w:jc w:val="both"/>
        <w:rPr>
          <w:szCs w:val="20"/>
        </w:rPr>
      </w:pPr>
      <w:r>
        <w:t>- Technical documentation management method</w:t>
      </w:r>
    </w:p>
    <w:p w14:paraId="72F5014F" w14:textId="77777777" w:rsidR="006028E7" w:rsidRPr="00430BD5" w:rsidRDefault="00F20BF7" w:rsidP="008736A6">
      <w:pPr>
        <w:numPr>
          <w:ilvl w:val="0"/>
          <w:numId w:val="16"/>
        </w:numPr>
        <w:spacing w:line="276" w:lineRule="auto"/>
        <w:jc w:val="both"/>
        <w:rPr>
          <w:szCs w:val="20"/>
        </w:rPr>
      </w:pPr>
      <w:r>
        <w:t>- Other information relevant to the performance of the work under this procedure.</w:t>
      </w:r>
    </w:p>
    <w:p w14:paraId="3C401CF9" w14:textId="77777777" w:rsidR="006028E7" w:rsidRPr="006028E7" w:rsidRDefault="006028E7" w:rsidP="008736A6">
      <w:pPr>
        <w:spacing w:line="276" w:lineRule="auto"/>
        <w:ind w:firstLine="705"/>
        <w:jc w:val="both"/>
        <w:rPr>
          <w:lang w:val="sl-SI"/>
        </w:rPr>
      </w:pPr>
    </w:p>
    <w:p w14:paraId="02A45E3E" w14:textId="77777777" w:rsidR="006028E7" w:rsidRPr="00430BD5" w:rsidRDefault="00F20BF7" w:rsidP="008736A6">
      <w:pPr>
        <w:spacing w:line="276" w:lineRule="auto"/>
        <w:jc w:val="both"/>
        <w:rPr>
          <w:b/>
          <w:szCs w:val="20"/>
        </w:rPr>
      </w:pPr>
      <w:r>
        <w:rPr>
          <w:b/>
        </w:rPr>
        <w:t>EVIDENCE:</w:t>
      </w:r>
    </w:p>
    <w:p w14:paraId="76C02592" w14:textId="77777777" w:rsidR="006028E7" w:rsidRDefault="00F20BF7" w:rsidP="008736A6">
      <w:pPr>
        <w:pStyle w:val="Odstavekseznama"/>
        <w:numPr>
          <w:ilvl w:val="0"/>
          <w:numId w:val="25"/>
        </w:numPr>
        <w:spacing w:line="276" w:lineRule="auto"/>
        <w:jc w:val="both"/>
        <w:rPr>
          <w:szCs w:val="20"/>
        </w:rPr>
      </w:pPr>
      <w:r>
        <w:t>Relevant documents, declarations, and evidence confirming the above information.</w:t>
      </w:r>
    </w:p>
    <w:p w14:paraId="446E42F5" w14:textId="77777777" w:rsidR="000261F2" w:rsidRPr="000261F2" w:rsidRDefault="000261F2" w:rsidP="00534190">
      <w:pPr>
        <w:spacing w:after="60" w:line="240" w:lineRule="auto"/>
        <w:jc w:val="both"/>
        <w:rPr>
          <w:b/>
          <w:bCs/>
          <w:szCs w:val="20"/>
          <w:lang w:val="sl-SI"/>
        </w:rPr>
      </w:pPr>
    </w:p>
    <w:p w14:paraId="550B9794" w14:textId="77777777" w:rsidR="000261F2" w:rsidRPr="000261F2" w:rsidRDefault="00F20BF7" w:rsidP="000261F2">
      <w:pPr>
        <w:numPr>
          <w:ilvl w:val="1"/>
          <w:numId w:val="5"/>
        </w:numPr>
        <w:spacing w:after="60" w:line="240" w:lineRule="auto"/>
        <w:jc w:val="both"/>
        <w:rPr>
          <w:b/>
          <w:bCs/>
          <w:szCs w:val="20"/>
        </w:rPr>
      </w:pPr>
      <w:r>
        <w:rPr>
          <w:b/>
        </w:rPr>
        <w:lastRenderedPageBreak/>
        <w:t xml:space="preserve">The Bidder shall ensure that the installed Goods comply with the requirements of the Contracting Authority as set out in the Invitation to Tender, and that they are accompanied, upon delivery, by an EASA Form 1 or FAA Form 8130-3 certificate, or another document as required by the Contracting Authority (e.g., a Certificate of Conformity for aviation use of military goods), and that they comply with the applicable aviation standards and regulations in force in the Republic of Slovenia. </w:t>
      </w:r>
    </w:p>
    <w:p w14:paraId="38C2FC28" w14:textId="77777777" w:rsidR="000261F2" w:rsidRPr="000261F2" w:rsidRDefault="000261F2" w:rsidP="000261F2">
      <w:pPr>
        <w:spacing w:line="240" w:lineRule="auto"/>
        <w:ind w:left="360"/>
        <w:jc w:val="both"/>
        <w:rPr>
          <w:lang w:val="sl-SI"/>
        </w:rPr>
      </w:pPr>
    </w:p>
    <w:p w14:paraId="2B5059E2" w14:textId="77777777" w:rsidR="000261F2" w:rsidRPr="000261F2" w:rsidRDefault="00F20BF7" w:rsidP="000261F2">
      <w:pPr>
        <w:spacing w:line="240" w:lineRule="auto"/>
        <w:ind w:left="360"/>
        <w:jc w:val="both"/>
        <w:rPr>
          <w:szCs w:val="20"/>
        </w:rPr>
      </w:pPr>
      <w:r>
        <w:t>The Bidder shall ensure the installation of original spare parts and that all interventions on the equipment are carried out by duly qualified and authorised personnel.</w:t>
      </w:r>
    </w:p>
    <w:p w14:paraId="4494F44A" w14:textId="77777777" w:rsidR="000261F2" w:rsidRPr="000261F2" w:rsidRDefault="000261F2" w:rsidP="000261F2">
      <w:pPr>
        <w:spacing w:line="240" w:lineRule="auto"/>
        <w:jc w:val="both"/>
        <w:rPr>
          <w:b/>
          <w:szCs w:val="20"/>
          <w:lang w:val="sl-SI"/>
        </w:rPr>
      </w:pPr>
    </w:p>
    <w:p w14:paraId="216C95C6" w14:textId="77777777" w:rsidR="000261F2" w:rsidRPr="000261F2" w:rsidRDefault="00F20BF7" w:rsidP="000261F2">
      <w:pPr>
        <w:spacing w:line="240" w:lineRule="auto"/>
        <w:ind w:firstLine="426"/>
        <w:jc w:val="both"/>
        <w:rPr>
          <w:b/>
          <w:szCs w:val="20"/>
        </w:rPr>
      </w:pPr>
      <w:r>
        <w:rPr>
          <w:b/>
        </w:rPr>
        <w:t>EVIDENCE:</w:t>
      </w:r>
    </w:p>
    <w:p w14:paraId="5DBA8D11" w14:textId="77777777" w:rsidR="000261F2" w:rsidRPr="000261F2" w:rsidRDefault="00F20BF7" w:rsidP="000261F2">
      <w:pPr>
        <w:numPr>
          <w:ilvl w:val="0"/>
          <w:numId w:val="8"/>
        </w:numPr>
        <w:tabs>
          <w:tab w:val="num" w:pos="984"/>
        </w:tabs>
        <w:spacing w:line="240" w:lineRule="auto"/>
        <w:ind w:left="993" w:hanging="207"/>
        <w:jc w:val="both"/>
        <w:rPr>
          <w:b/>
          <w:szCs w:val="20"/>
        </w:rPr>
      </w:pPr>
      <w:r>
        <w:t xml:space="preserve">Completed, signed and stamped form </w:t>
      </w:r>
      <w:r>
        <w:rPr>
          <w:b/>
          <w:bCs/>
        </w:rPr>
        <w:t>Appendix 9</w:t>
      </w:r>
      <w:r>
        <w:t xml:space="preserve"> – Declaration on the Provision of Services and Spare Parts, and on the Designated Contractors.</w:t>
      </w:r>
    </w:p>
    <w:p w14:paraId="58C2B199" w14:textId="77777777" w:rsidR="000261F2" w:rsidRPr="00534190" w:rsidRDefault="000261F2" w:rsidP="000261F2">
      <w:pPr>
        <w:spacing w:line="276" w:lineRule="auto"/>
        <w:jc w:val="both"/>
        <w:rPr>
          <w:szCs w:val="20"/>
          <w:lang w:val="sl-SI"/>
        </w:rPr>
      </w:pPr>
    </w:p>
    <w:p w14:paraId="40240E0D" w14:textId="77777777" w:rsidR="00534190" w:rsidRPr="000261F2" w:rsidRDefault="00F20BF7" w:rsidP="00534190">
      <w:pPr>
        <w:spacing w:after="60" w:line="240" w:lineRule="auto"/>
        <w:ind w:left="284"/>
        <w:jc w:val="both"/>
        <w:rPr>
          <w:b/>
          <w:bCs/>
          <w:szCs w:val="20"/>
        </w:rPr>
      </w:pPr>
      <w:r>
        <w:t>In the event of any changes to the required certificates referred to in this Section, the selected Bidder shall inform the Contracting Authority of such changes no later than three (3) days after becoming aware thereof.</w:t>
      </w:r>
    </w:p>
    <w:p w14:paraId="423BEFE6" w14:textId="77777777" w:rsidR="00F34030" w:rsidRPr="00534190" w:rsidRDefault="00F34030" w:rsidP="008736A6">
      <w:pPr>
        <w:spacing w:line="276" w:lineRule="auto"/>
        <w:ind w:left="705" w:firstLine="15"/>
        <w:jc w:val="both"/>
        <w:rPr>
          <w:bCs/>
          <w:lang w:val="sl-SI"/>
        </w:rPr>
      </w:pPr>
    </w:p>
    <w:p w14:paraId="106F28F8" w14:textId="77777777" w:rsidR="003A3DC8" w:rsidRDefault="003A3DC8" w:rsidP="008736A6">
      <w:pPr>
        <w:spacing w:line="276" w:lineRule="auto"/>
        <w:ind w:left="705" w:firstLine="15"/>
        <w:jc w:val="both"/>
        <w:rPr>
          <w:bCs/>
          <w:lang w:val="sl-SI"/>
        </w:rPr>
      </w:pPr>
    </w:p>
    <w:p w14:paraId="1383607A" w14:textId="77777777" w:rsidR="00F34030" w:rsidRDefault="00F20BF7" w:rsidP="002527DF">
      <w:pPr>
        <w:pStyle w:val="Naslov3"/>
        <w:numPr>
          <w:ilvl w:val="0"/>
          <w:numId w:val="27"/>
        </w:numPr>
        <w:shd w:val="clear" w:color="auto" w:fill="FFF2CC" w:themeFill="accent4" w:themeFillTint="33"/>
        <w:tabs>
          <w:tab w:val="left" w:pos="426"/>
        </w:tabs>
        <w:spacing w:before="0" w:line="276" w:lineRule="auto"/>
        <w:jc w:val="both"/>
        <w:rPr>
          <w:sz w:val="20"/>
          <w:szCs w:val="20"/>
        </w:rPr>
      </w:pPr>
      <w:r>
        <w:rPr>
          <w:sz w:val="20"/>
        </w:rPr>
        <w:t>OTHER CONDITIONS AND EVIDENCE</w:t>
      </w:r>
    </w:p>
    <w:p w14:paraId="3218EC82" w14:textId="77777777" w:rsidR="00A46A85" w:rsidRPr="00A46A85" w:rsidRDefault="00A46A85" w:rsidP="008736A6">
      <w:pPr>
        <w:spacing w:line="276" w:lineRule="auto"/>
        <w:rPr>
          <w:lang w:val="sl-SI"/>
        </w:rPr>
      </w:pPr>
    </w:p>
    <w:p w14:paraId="0135F5F2" w14:textId="77777777" w:rsidR="00B61CE9" w:rsidRPr="00B61CE9" w:rsidRDefault="00B61CE9" w:rsidP="00B61CE9">
      <w:pPr>
        <w:pStyle w:val="Odstavekseznama"/>
        <w:numPr>
          <w:ilvl w:val="0"/>
          <w:numId w:val="29"/>
        </w:numPr>
        <w:spacing w:after="60" w:line="276" w:lineRule="auto"/>
        <w:jc w:val="both"/>
        <w:rPr>
          <w:b/>
          <w:bCs/>
          <w:vanish/>
          <w:szCs w:val="20"/>
          <w:lang w:val="sl-SI"/>
        </w:rPr>
      </w:pPr>
    </w:p>
    <w:p w14:paraId="0E28F9AB" w14:textId="77777777" w:rsidR="00B61CE9" w:rsidRPr="00B61CE9" w:rsidRDefault="00B61CE9" w:rsidP="00B61CE9">
      <w:pPr>
        <w:pStyle w:val="Odstavekseznama"/>
        <w:numPr>
          <w:ilvl w:val="0"/>
          <w:numId w:val="29"/>
        </w:numPr>
        <w:spacing w:after="60" w:line="276" w:lineRule="auto"/>
        <w:jc w:val="both"/>
        <w:rPr>
          <w:b/>
          <w:bCs/>
          <w:vanish/>
          <w:szCs w:val="20"/>
          <w:lang w:val="sl-SI"/>
        </w:rPr>
      </w:pPr>
    </w:p>
    <w:p w14:paraId="54FEC3CD" w14:textId="77777777" w:rsidR="00B61CE9" w:rsidRPr="00B61CE9" w:rsidRDefault="00B61CE9" w:rsidP="00B61CE9">
      <w:pPr>
        <w:pStyle w:val="Odstavekseznama"/>
        <w:numPr>
          <w:ilvl w:val="0"/>
          <w:numId w:val="29"/>
        </w:numPr>
        <w:spacing w:after="60" w:line="276" w:lineRule="auto"/>
        <w:jc w:val="both"/>
        <w:rPr>
          <w:b/>
          <w:bCs/>
          <w:vanish/>
          <w:szCs w:val="20"/>
          <w:lang w:val="sl-SI"/>
        </w:rPr>
      </w:pPr>
    </w:p>
    <w:p w14:paraId="4CAA7B08" w14:textId="77777777" w:rsidR="006028E7" w:rsidRPr="008736A6" w:rsidRDefault="00F20BF7" w:rsidP="00B61CE9">
      <w:pPr>
        <w:numPr>
          <w:ilvl w:val="1"/>
          <w:numId w:val="29"/>
        </w:numPr>
        <w:spacing w:after="60" w:line="276" w:lineRule="auto"/>
        <w:jc w:val="both"/>
        <w:rPr>
          <w:b/>
          <w:szCs w:val="20"/>
          <w:u w:val="single"/>
        </w:rPr>
      </w:pPr>
      <w:r>
        <w:rPr>
          <w:b/>
        </w:rPr>
        <w:t>The Bidder shall include in the Bid the contact details of the person responsible for the performance of each contract. – Appendix 11.</w:t>
      </w:r>
      <w:r>
        <w:rPr>
          <w:b/>
        </w:rPr>
        <w:br w:type="page"/>
      </w:r>
    </w:p>
    <w:p w14:paraId="433EC51D" w14:textId="77777777" w:rsidR="00124C85" w:rsidRPr="00C40080" w:rsidRDefault="00F20BF7" w:rsidP="002527DF">
      <w:pPr>
        <w:numPr>
          <w:ilvl w:val="0"/>
          <w:numId w:val="6"/>
        </w:numPr>
        <w:shd w:val="clear" w:color="auto" w:fill="E2EFD9" w:themeFill="accent6" w:themeFillTint="33"/>
        <w:spacing w:after="60" w:line="276" w:lineRule="auto"/>
        <w:ind w:left="284" w:hanging="284"/>
        <w:jc w:val="both"/>
        <w:outlineLvl w:val="0"/>
        <w:rPr>
          <w:b/>
          <w:szCs w:val="20"/>
          <w:u w:val="single"/>
        </w:rPr>
      </w:pPr>
      <w:r>
        <w:rPr>
          <w:b/>
          <w:u w:val="single"/>
        </w:rPr>
        <w:lastRenderedPageBreak/>
        <w:t>NEGOTIATIONS AND BID EVALUATION</w:t>
      </w:r>
    </w:p>
    <w:p w14:paraId="5A1CAFE4" w14:textId="77777777" w:rsidR="00124C85" w:rsidRDefault="00124C85" w:rsidP="008736A6">
      <w:pPr>
        <w:spacing w:after="60" w:line="276" w:lineRule="auto"/>
        <w:jc w:val="both"/>
        <w:rPr>
          <w:szCs w:val="20"/>
          <w:lang w:val="sl-SI"/>
        </w:rPr>
      </w:pPr>
    </w:p>
    <w:p w14:paraId="1994AD2D" w14:textId="77777777" w:rsidR="00A027BA" w:rsidRDefault="00F20BF7" w:rsidP="008736A6">
      <w:pPr>
        <w:spacing w:line="276" w:lineRule="auto"/>
        <w:jc w:val="both"/>
        <w:rPr>
          <w:szCs w:val="20"/>
        </w:rPr>
      </w:pPr>
      <w:r>
        <w:rPr>
          <w:b/>
          <w:bCs/>
        </w:rPr>
        <w:t>In the first phase</w:t>
      </w:r>
      <w:r>
        <w:t>, the Contracting Authority will verify the fulfilment of the basic conditions for concluding a Framework Agreement and</w:t>
      </w:r>
      <w:r w:rsidR="002C6209">
        <w:t xml:space="preserve"> shall </w:t>
      </w:r>
      <w:r>
        <w:t xml:space="preserve"> conduct negotiations.</w:t>
      </w:r>
    </w:p>
    <w:p w14:paraId="77C447AC" w14:textId="77777777" w:rsidR="00A027BA" w:rsidRDefault="00A027BA" w:rsidP="008736A6">
      <w:pPr>
        <w:spacing w:line="276" w:lineRule="auto"/>
        <w:jc w:val="both"/>
        <w:rPr>
          <w:szCs w:val="20"/>
          <w:lang w:val="sl-SI"/>
        </w:rPr>
      </w:pPr>
    </w:p>
    <w:p w14:paraId="3FFE97C2" w14:textId="77777777" w:rsidR="00A027BA" w:rsidRPr="00AF28C6" w:rsidRDefault="00F20BF7" w:rsidP="008736A6">
      <w:pPr>
        <w:numPr>
          <w:ilvl w:val="0"/>
          <w:numId w:val="15"/>
        </w:numPr>
        <w:spacing w:line="276" w:lineRule="auto"/>
        <w:jc w:val="both"/>
      </w:pPr>
      <w:r>
        <w:t>The Contracting Authority will examine the Bids received following their public opening. In this phase, Bidders who have submitted all the required information for evaluation shall be invited to supplement any formally incomplete Bids, provide necessary clarifications, correct any arithmetical errors, and eliminate any identified non-conformities.</w:t>
      </w:r>
    </w:p>
    <w:p w14:paraId="2510B423" w14:textId="77777777" w:rsidR="00A027BA" w:rsidRPr="00FE3F3C" w:rsidRDefault="00A027BA" w:rsidP="008736A6">
      <w:pPr>
        <w:spacing w:line="276" w:lineRule="auto"/>
        <w:ind w:left="720"/>
        <w:jc w:val="both"/>
        <w:rPr>
          <w:lang w:val="sl-SI"/>
        </w:rPr>
      </w:pPr>
    </w:p>
    <w:p w14:paraId="0CDB6135" w14:textId="77777777" w:rsidR="00A027BA" w:rsidRPr="00AF28C6" w:rsidRDefault="00F20BF7" w:rsidP="008736A6">
      <w:pPr>
        <w:numPr>
          <w:ilvl w:val="0"/>
          <w:numId w:val="15"/>
        </w:numPr>
        <w:spacing w:line="276" w:lineRule="auto"/>
        <w:jc w:val="both"/>
      </w:pPr>
      <w:r>
        <w:t>The Contracting Authority shall coordinate with the Bidders regarding the performance and negotiate the terms of the contract. The Contracting Authority may conduct several rounds of negotiations but will announce the final round in advance.</w:t>
      </w:r>
    </w:p>
    <w:p w14:paraId="572CF476" w14:textId="77777777" w:rsidR="00A027BA" w:rsidRPr="00AF28C6" w:rsidRDefault="00A027BA" w:rsidP="008736A6">
      <w:pPr>
        <w:spacing w:line="276" w:lineRule="auto"/>
        <w:ind w:left="720"/>
        <w:jc w:val="both"/>
        <w:rPr>
          <w:lang w:val="sl-SI"/>
        </w:rPr>
      </w:pPr>
    </w:p>
    <w:p w14:paraId="72AB3445" w14:textId="77777777" w:rsidR="00A027BA" w:rsidRDefault="00F20BF7" w:rsidP="008736A6">
      <w:pPr>
        <w:numPr>
          <w:ilvl w:val="0"/>
          <w:numId w:val="15"/>
        </w:numPr>
        <w:spacing w:line="276" w:lineRule="auto"/>
        <w:jc w:val="both"/>
      </w:pPr>
      <w:r>
        <w:t>The Bidders will submit their Final Bids.</w:t>
      </w:r>
    </w:p>
    <w:p w14:paraId="2D01405E" w14:textId="77777777" w:rsidR="00A027BA" w:rsidRPr="00311417" w:rsidRDefault="00A027BA" w:rsidP="008736A6">
      <w:pPr>
        <w:spacing w:line="276" w:lineRule="auto"/>
        <w:ind w:left="720"/>
        <w:jc w:val="both"/>
        <w:rPr>
          <w:lang w:val="sl-SI"/>
        </w:rPr>
      </w:pPr>
    </w:p>
    <w:p w14:paraId="240F0F05" w14:textId="77777777" w:rsidR="00A027BA" w:rsidRDefault="00F20BF7" w:rsidP="008736A6">
      <w:pPr>
        <w:numPr>
          <w:ilvl w:val="0"/>
          <w:numId w:val="15"/>
        </w:numPr>
        <w:spacing w:line="276" w:lineRule="auto"/>
        <w:jc w:val="both"/>
      </w:pPr>
      <w:r>
        <w:t>Following the public opening of the Bid and its analysis, the Contracting Authority shall select the Bidders insofar as their Bids meet its requirements for the conclusion of the Framework Agreement.</w:t>
      </w:r>
    </w:p>
    <w:p w14:paraId="70C0077C" w14:textId="77777777" w:rsidR="00A027BA" w:rsidRPr="00311417" w:rsidRDefault="00A027BA" w:rsidP="008736A6">
      <w:pPr>
        <w:pStyle w:val="Odstavekseznama"/>
        <w:spacing w:line="276" w:lineRule="auto"/>
        <w:ind w:left="720"/>
        <w:jc w:val="both"/>
        <w:rPr>
          <w:lang w:val="sl-SI"/>
        </w:rPr>
      </w:pPr>
    </w:p>
    <w:p w14:paraId="11EC03A1" w14:textId="77777777" w:rsidR="00A027BA" w:rsidRPr="00957FAE" w:rsidRDefault="00F20BF7" w:rsidP="008736A6">
      <w:pPr>
        <w:spacing w:line="276" w:lineRule="auto"/>
        <w:jc w:val="both"/>
        <w:rPr>
          <w:b/>
          <w:szCs w:val="20"/>
        </w:rPr>
      </w:pPr>
      <w:r>
        <w:t>Bidders who meet all the basic requirements and submit the requested documents, declarations, and supporting evidence will be</w:t>
      </w:r>
      <w:r w:rsidR="00AF5B65">
        <w:t xml:space="preserve"> awarded a framework agreement.</w:t>
      </w:r>
    </w:p>
    <w:p w14:paraId="2653FA67" w14:textId="77777777" w:rsidR="00A027BA" w:rsidRDefault="00A027BA" w:rsidP="008736A6">
      <w:pPr>
        <w:spacing w:line="276" w:lineRule="auto"/>
        <w:jc w:val="both"/>
        <w:rPr>
          <w:b/>
          <w:szCs w:val="20"/>
          <w:lang w:val="sl-SI"/>
        </w:rPr>
      </w:pPr>
    </w:p>
    <w:p w14:paraId="7EB9FCC2" w14:textId="77777777" w:rsidR="00A027BA" w:rsidRDefault="00F20BF7" w:rsidP="008736A6">
      <w:pPr>
        <w:spacing w:line="276" w:lineRule="auto"/>
        <w:jc w:val="both"/>
        <w:rPr>
          <w:szCs w:val="20"/>
        </w:rPr>
      </w:pPr>
      <w:r>
        <w:rPr>
          <w:b/>
          <w:bCs/>
        </w:rPr>
        <w:t>In the second phase</w:t>
      </w:r>
      <w:r>
        <w:t>, following the conclusion of the Framework Agreements, the Contracting Authority will invite all Framework Agreement contractors to submit Bids for each individual contract and will select the most advantageous contractor based on the criteria outlined below:</w:t>
      </w:r>
    </w:p>
    <w:p w14:paraId="40229949" w14:textId="77777777" w:rsidR="008736A6" w:rsidRDefault="008736A6" w:rsidP="008736A6">
      <w:pPr>
        <w:spacing w:line="276" w:lineRule="auto"/>
        <w:jc w:val="both"/>
        <w:rPr>
          <w:szCs w:val="20"/>
          <w:lang w:val="sl-SI"/>
        </w:rPr>
      </w:pPr>
    </w:p>
    <w:p w14:paraId="0A5F5446" w14:textId="77777777" w:rsidR="000959B8" w:rsidRPr="00567753" w:rsidRDefault="00F20BF7" w:rsidP="008736A6">
      <w:pPr>
        <w:spacing w:line="276" w:lineRule="auto"/>
        <w:jc w:val="both"/>
        <w:rPr>
          <w:b/>
          <w:szCs w:val="20"/>
          <w:u w:val="single"/>
        </w:rPr>
      </w:pPr>
      <w:r>
        <w:rPr>
          <w:b/>
          <w:u w:val="single"/>
        </w:rPr>
        <w:t>1. Regular Contracts</w:t>
      </w:r>
    </w:p>
    <w:p w14:paraId="0630B13D" w14:textId="77777777" w:rsidR="000959B8" w:rsidRPr="00957FAE" w:rsidRDefault="000959B8" w:rsidP="008736A6">
      <w:pPr>
        <w:spacing w:line="276" w:lineRule="auto"/>
        <w:jc w:val="both"/>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5386"/>
        <w:gridCol w:w="2410"/>
      </w:tblGrid>
      <w:tr w:rsidR="00E95B28" w14:paraId="53181F06" w14:textId="77777777" w:rsidTr="003A3DC8">
        <w:trPr>
          <w:cantSplit/>
        </w:trPr>
        <w:tc>
          <w:tcPr>
            <w:tcW w:w="534" w:type="dxa"/>
            <w:vAlign w:val="center"/>
          </w:tcPr>
          <w:p w14:paraId="150C204B" w14:textId="77777777" w:rsidR="000959B8" w:rsidRPr="00957FAE" w:rsidRDefault="000959B8" w:rsidP="008736A6">
            <w:pPr>
              <w:spacing w:line="276" w:lineRule="auto"/>
              <w:jc w:val="center"/>
              <w:rPr>
                <w:b/>
                <w:szCs w:val="20"/>
                <w:lang w:val="sl-SI"/>
              </w:rPr>
            </w:pPr>
          </w:p>
        </w:tc>
        <w:tc>
          <w:tcPr>
            <w:tcW w:w="5386" w:type="dxa"/>
            <w:vAlign w:val="center"/>
          </w:tcPr>
          <w:p w14:paraId="0D3F9A64" w14:textId="77777777" w:rsidR="000959B8" w:rsidRPr="00957FAE" w:rsidRDefault="00F20BF7" w:rsidP="008736A6">
            <w:pPr>
              <w:spacing w:line="276" w:lineRule="auto"/>
              <w:jc w:val="center"/>
              <w:rPr>
                <w:b/>
                <w:szCs w:val="20"/>
              </w:rPr>
            </w:pPr>
            <w:r>
              <w:rPr>
                <w:b/>
              </w:rPr>
              <w:t>Criterion</w:t>
            </w:r>
          </w:p>
        </w:tc>
        <w:tc>
          <w:tcPr>
            <w:tcW w:w="2410" w:type="dxa"/>
            <w:vAlign w:val="center"/>
          </w:tcPr>
          <w:p w14:paraId="5C12AA32" w14:textId="77777777" w:rsidR="000959B8" w:rsidRPr="00957FAE" w:rsidRDefault="00F20BF7" w:rsidP="008736A6">
            <w:pPr>
              <w:spacing w:line="276" w:lineRule="auto"/>
              <w:jc w:val="center"/>
              <w:rPr>
                <w:b/>
                <w:szCs w:val="20"/>
              </w:rPr>
            </w:pPr>
            <w:r>
              <w:rPr>
                <w:b/>
              </w:rPr>
              <w:t>Max. Points</w:t>
            </w:r>
          </w:p>
        </w:tc>
      </w:tr>
      <w:tr w:rsidR="00E95B28" w14:paraId="3E304E3D" w14:textId="77777777" w:rsidTr="003A3DC8">
        <w:trPr>
          <w:cantSplit/>
        </w:trPr>
        <w:tc>
          <w:tcPr>
            <w:tcW w:w="534" w:type="dxa"/>
            <w:vAlign w:val="center"/>
          </w:tcPr>
          <w:p w14:paraId="5F6B015E" w14:textId="77777777" w:rsidR="000959B8" w:rsidRPr="00957FAE" w:rsidRDefault="00F20BF7" w:rsidP="008736A6">
            <w:pPr>
              <w:spacing w:line="276" w:lineRule="auto"/>
              <w:jc w:val="center"/>
              <w:rPr>
                <w:b/>
                <w:szCs w:val="20"/>
              </w:rPr>
            </w:pPr>
            <w:r>
              <w:rPr>
                <w:b/>
              </w:rPr>
              <w:t>a</w:t>
            </w:r>
          </w:p>
        </w:tc>
        <w:tc>
          <w:tcPr>
            <w:tcW w:w="5386" w:type="dxa"/>
            <w:vAlign w:val="center"/>
          </w:tcPr>
          <w:p w14:paraId="27206B56" w14:textId="77777777" w:rsidR="000959B8" w:rsidRPr="00957FAE" w:rsidRDefault="00F20BF7" w:rsidP="008736A6">
            <w:pPr>
              <w:spacing w:line="276" w:lineRule="auto"/>
              <w:rPr>
                <w:b/>
                <w:szCs w:val="20"/>
              </w:rPr>
            </w:pPr>
            <w:r>
              <w:rPr>
                <w:b/>
              </w:rPr>
              <w:t>Total Bid value</w:t>
            </w:r>
          </w:p>
        </w:tc>
        <w:tc>
          <w:tcPr>
            <w:tcW w:w="2410" w:type="dxa"/>
            <w:vAlign w:val="center"/>
          </w:tcPr>
          <w:p w14:paraId="21C28335" w14:textId="77777777" w:rsidR="000959B8" w:rsidRPr="00957FAE" w:rsidRDefault="00F20BF7" w:rsidP="008736A6">
            <w:pPr>
              <w:spacing w:line="276" w:lineRule="auto"/>
              <w:jc w:val="center"/>
              <w:rPr>
                <w:b/>
                <w:szCs w:val="20"/>
              </w:rPr>
            </w:pPr>
            <w:r>
              <w:rPr>
                <w:b/>
              </w:rPr>
              <w:t>90</w:t>
            </w:r>
          </w:p>
        </w:tc>
      </w:tr>
      <w:tr w:rsidR="00E95B28" w14:paraId="0FCD1B83" w14:textId="77777777" w:rsidTr="003A3DC8">
        <w:trPr>
          <w:cantSplit/>
        </w:trPr>
        <w:tc>
          <w:tcPr>
            <w:tcW w:w="534" w:type="dxa"/>
            <w:vAlign w:val="center"/>
          </w:tcPr>
          <w:p w14:paraId="5E3646A9" w14:textId="77777777" w:rsidR="000959B8" w:rsidRPr="00957FAE" w:rsidRDefault="00F20BF7" w:rsidP="008736A6">
            <w:pPr>
              <w:spacing w:line="276" w:lineRule="auto"/>
              <w:jc w:val="center"/>
              <w:rPr>
                <w:b/>
                <w:szCs w:val="20"/>
              </w:rPr>
            </w:pPr>
            <w:r>
              <w:rPr>
                <w:b/>
              </w:rPr>
              <w:t>b</w:t>
            </w:r>
          </w:p>
        </w:tc>
        <w:tc>
          <w:tcPr>
            <w:tcW w:w="5386" w:type="dxa"/>
            <w:vAlign w:val="center"/>
          </w:tcPr>
          <w:p w14:paraId="6341ACB1" w14:textId="77777777" w:rsidR="000959B8" w:rsidRPr="00957FAE" w:rsidRDefault="00F20BF7" w:rsidP="008736A6">
            <w:pPr>
              <w:spacing w:line="276" w:lineRule="auto"/>
              <w:rPr>
                <w:b/>
                <w:szCs w:val="20"/>
              </w:rPr>
            </w:pPr>
            <w:r>
              <w:rPr>
                <w:b/>
              </w:rPr>
              <w:t>Delivery time/implementation date*</w:t>
            </w:r>
          </w:p>
        </w:tc>
        <w:tc>
          <w:tcPr>
            <w:tcW w:w="2410" w:type="dxa"/>
            <w:vAlign w:val="center"/>
          </w:tcPr>
          <w:p w14:paraId="698AE055" w14:textId="77777777" w:rsidR="000959B8" w:rsidRPr="00957FAE" w:rsidRDefault="00F20BF7" w:rsidP="008736A6">
            <w:pPr>
              <w:spacing w:line="276" w:lineRule="auto"/>
              <w:jc w:val="center"/>
              <w:rPr>
                <w:b/>
                <w:szCs w:val="20"/>
              </w:rPr>
            </w:pPr>
            <w:r>
              <w:rPr>
                <w:b/>
              </w:rPr>
              <w:t>10</w:t>
            </w:r>
          </w:p>
        </w:tc>
      </w:tr>
      <w:tr w:rsidR="00E95B28" w14:paraId="12F3A0C1" w14:textId="77777777" w:rsidTr="003A3DC8">
        <w:trPr>
          <w:cantSplit/>
        </w:trPr>
        <w:tc>
          <w:tcPr>
            <w:tcW w:w="5920" w:type="dxa"/>
            <w:gridSpan w:val="2"/>
            <w:vAlign w:val="center"/>
          </w:tcPr>
          <w:p w14:paraId="4AA52304" w14:textId="77777777" w:rsidR="000959B8" w:rsidRPr="00957FAE" w:rsidRDefault="00F20BF7" w:rsidP="008736A6">
            <w:pPr>
              <w:spacing w:line="276" w:lineRule="auto"/>
              <w:jc w:val="right"/>
              <w:rPr>
                <w:b/>
                <w:szCs w:val="20"/>
              </w:rPr>
            </w:pPr>
            <w:r>
              <w:rPr>
                <w:b/>
              </w:rPr>
              <w:t>T  O  T  A  L :</w:t>
            </w:r>
          </w:p>
        </w:tc>
        <w:tc>
          <w:tcPr>
            <w:tcW w:w="2410" w:type="dxa"/>
            <w:vAlign w:val="center"/>
          </w:tcPr>
          <w:p w14:paraId="3C3D33A9" w14:textId="77777777" w:rsidR="000959B8" w:rsidRPr="00957FAE" w:rsidRDefault="00F20BF7" w:rsidP="008736A6">
            <w:pPr>
              <w:spacing w:line="276" w:lineRule="auto"/>
              <w:jc w:val="center"/>
              <w:rPr>
                <w:b/>
                <w:szCs w:val="20"/>
              </w:rPr>
            </w:pPr>
            <w:r>
              <w:rPr>
                <w:b/>
              </w:rPr>
              <w:t>100</w:t>
            </w:r>
          </w:p>
        </w:tc>
      </w:tr>
    </w:tbl>
    <w:p w14:paraId="276AD518" w14:textId="77777777" w:rsidR="008736A6" w:rsidRDefault="008736A6" w:rsidP="008736A6">
      <w:pPr>
        <w:spacing w:line="276" w:lineRule="auto"/>
        <w:jc w:val="both"/>
        <w:rPr>
          <w:sz w:val="18"/>
          <w:szCs w:val="18"/>
          <w:lang w:val="sl-SI"/>
        </w:rPr>
      </w:pPr>
    </w:p>
    <w:p w14:paraId="487DD069" w14:textId="77777777" w:rsidR="000959B8" w:rsidRPr="008736A6" w:rsidRDefault="00F20BF7" w:rsidP="008736A6">
      <w:pPr>
        <w:spacing w:line="276" w:lineRule="auto"/>
        <w:jc w:val="both"/>
        <w:rPr>
          <w:sz w:val="18"/>
          <w:szCs w:val="18"/>
        </w:rPr>
      </w:pPr>
      <w:r>
        <w:rPr>
          <w:sz w:val="18"/>
        </w:rPr>
        <w:t>* In its Invitation, the Contracting Authority shall specify the required delivery time. Bids meeting the required delivery time shall be awarded full points for delivery time and shall be evaluated solely on the total bid value criterion. Bidders proposing a longer delivery time than that specified by the Contracting Authority shall be awarded a correspondingly lower number of points according to the formula below (the minimum delivery time is the same as the requested time).</w:t>
      </w:r>
    </w:p>
    <w:p w14:paraId="1DB12C0E" w14:textId="77777777" w:rsidR="000959B8" w:rsidRPr="00957FAE" w:rsidRDefault="000959B8" w:rsidP="008736A6">
      <w:pPr>
        <w:spacing w:line="276" w:lineRule="auto"/>
        <w:ind w:left="66"/>
        <w:jc w:val="both"/>
        <w:rPr>
          <w:b/>
          <w:szCs w:val="20"/>
          <w:lang w:val="sl-SI"/>
        </w:rPr>
      </w:pPr>
    </w:p>
    <w:p w14:paraId="30F3DBBF" w14:textId="77777777" w:rsidR="000959B8" w:rsidRPr="00957FAE" w:rsidRDefault="00F20BF7" w:rsidP="008736A6">
      <w:pPr>
        <w:spacing w:line="276" w:lineRule="auto"/>
        <w:ind w:left="66"/>
        <w:rPr>
          <w:b/>
          <w:szCs w:val="20"/>
        </w:rPr>
      </w:pPr>
      <w:r>
        <w:rPr>
          <w:b/>
        </w:rPr>
        <w:t>a)</w:t>
      </w:r>
      <w:r>
        <w:rPr>
          <w:b/>
        </w:rPr>
        <w:tab/>
        <w:t xml:space="preserve">TOTAL BID VALUE incl. or excl. VAT** – max. points: 90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662"/>
      </w:tblGrid>
      <w:tr w:rsidR="00E95B28" w14:paraId="1AA0DA53" w14:textId="77777777" w:rsidTr="003A3DC8">
        <w:tc>
          <w:tcPr>
            <w:tcW w:w="1668" w:type="dxa"/>
            <w:vAlign w:val="center"/>
          </w:tcPr>
          <w:p w14:paraId="1641ECE1" w14:textId="77777777" w:rsidR="000959B8" w:rsidRPr="00015BC0" w:rsidRDefault="00F20BF7" w:rsidP="008736A6">
            <w:pPr>
              <w:spacing w:line="276" w:lineRule="auto"/>
              <w:rPr>
                <w:b/>
              </w:rPr>
            </w:pPr>
            <w:r>
              <w:rPr>
                <w:b/>
              </w:rPr>
              <w:t>Number of points</w:t>
            </w:r>
          </w:p>
        </w:tc>
        <w:tc>
          <w:tcPr>
            <w:tcW w:w="6662" w:type="dxa"/>
            <w:vAlign w:val="center"/>
          </w:tcPr>
          <w:p w14:paraId="7A2939F1" w14:textId="77777777" w:rsidR="000959B8" w:rsidRPr="00015BC0" w:rsidRDefault="00F20BF7" w:rsidP="008736A6">
            <w:pPr>
              <w:spacing w:line="276" w:lineRule="auto"/>
              <w:rPr>
                <w:b/>
              </w:rPr>
            </w:pPr>
            <w:r>
              <w:rPr>
                <w:b/>
              </w:rPr>
              <w:t>Criterion</w:t>
            </w:r>
          </w:p>
        </w:tc>
      </w:tr>
      <w:tr w:rsidR="00E95B28" w14:paraId="0080FD9D" w14:textId="77777777" w:rsidTr="003A3DC8">
        <w:trPr>
          <w:trHeight w:val="454"/>
        </w:trPr>
        <w:tc>
          <w:tcPr>
            <w:tcW w:w="1668" w:type="dxa"/>
          </w:tcPr>
          <w:p w14:paraId="27E45ABA" w14:textId="77777777" w:rsidR="000959B8" w:rsidRPr="00957FAE" w:rsidRDefault="00F20BF7" w:rsidP="008736A6">
            <w:pPr>
              <w:spacing w:line="276" w:lineRule="auto"/>
            </w:pPr>
            <w:r>
              <w:t>0 - 90</w:t>
            </w:r>
          </w:p>
        </w:tc>
        <w:tc>
          <w:tcPr>
            <w:tcW w:w="6662" w:type="dxa"/>
          </w:tcPr>
          <w:p w14:paraId="7E794A5D" w14:textId="77777777" w:rsidR="000959B8" w:rsidRPr="00957FAE" w:rsidRDefault="00F20BF7" w:rsidP="008736A6">
            <w:pPr>
              <w:spacing w:line="276" w:lineRule="auto"/>
              <w:rPr>
                <w:u w:val="single"/>
              </w:rPr>
            </w:pPr>
            <w:r>
              <w:rPr>
                <w:u w:val="single"/>
              </w:rPr>
              <w:t>Lowest Bid value x 90</w:t>
            </w:r>
          </w:p>
          <w:p w14:paraId="0E26C5DA" w14:textId="77777777" w:rsidR="000959B8" w:rsidRPr="00957FAE" w:rsidRDefault="00F20BF7" w:rsidP="008736A6">
            <w:pPr>
              <w:spacing w:line="276" w:lineRule="auto"/>
            </w:pPr>
            <w:r>
              <w:t xml:space="preserve">Proposed Bid value </w:t>
            </w:r>
          </w:p>
        </w:tc>
      </w:tr>
    </w:tbl>
    <w:p w14:paraId="6F8E1319" w14:textId="77777777" w:rsidR="008736A6" w:rsidRPr="00CF4297" w:rsidRDefault="008736A6" w:rsidP="008736A6">
      <w:pPr>
        <w:spacing w:line="276" w:lineRule="auto"/>
        <w:rPr>
          <w:lang w:val="sl-SI"/>
        </w:rPr>
      </w:pPr>
    </w:p>
    <w:p w14:paraId="387FA696" w14:textId="77777777" w:rsidR="000959B8" w:rsidRPr="008736A6" w:rsidRDefault="00F20BF7" w:rsidP="008736A6">
      <w:pPr>
        <w:spacing w:line="276" w:lineRule="auto"/>
        <w:rPr>
          <w:b/>
        </w:rPr>
      </w:pPr>
      <w:r>
        <w:rPr>
          <w:b/>
        </w:rPr>
        <w:t>b)</w:t>
      </w:r>
      <w:r>
        <w:rPr>
          <w:b/>
        </w:rPr>
        <w:tab/>
        <w:t>DELIVERY TIME – max. points: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662"/>
      </w:tblGrid>
      <w:tr w:rsidR="00E95B28" w14:paraId="7692E0E3" w14:textId="77777777" w:rsidTr="003A3DC8">
        <w:tc>
          <w:tcPr>
            <w:tcW w:w="1668" w:type="dxa"/>
            <w:vAlign w:val="center"/>
          </w:tcPr>
          <w:p w14:paraId="14269B4A" w14:textId="77777777" w:rsidR="000959B8" w:rsidRPr="00015BC0" w:rsidRDefault="00F20BF7" w:rsidP="008736A6">
            <w:pPr>
              <w:spacing w:line="276" w:lineRule="auto"/>
              <w:rPr>
                <w:b/>
              </w:rPr>
            </w:pPr>
            <w:r>
              <w:rPr>
                <w:b/>
              </w:rPr>
              <w:t>Number of points</w:t>
            </w:r>
          </w:p>
        </w:tc>
        <w:tc>
          <w:tcPr>
            <w:tcW w:w="6662" w:type="dxa"/>
            <w:vAlign w:val="center"/>
          </w:tcPr>
          <w:p w14:paraId="282034B6" w14:textId="77777777" w:rsidR="000959B8" w:rsidRPr="00015BC0" w:rsidRDefault="00F20BF7" w:rsidP="008736A6">
            <w:pPr>
              <w:spacing w:line="276" w:lineRule="auto"/>
              <w:rPr>
                <w:b/>
              </w:rPr>
            </w:pPr>
            <w:r>
              <w:rPr>
                <w:b/>
              </w:rPr>
              <w:t>Criterion</w:t>
            </w:r>
          </w:p>
        </w:tc>
      </w:tr>
      <w:tr w:rsidR="00E95B28" w14:paraId="449817AE" w14:textId="77777777" w:rsidTr="00015BC0">
        <w:trPr>
          <w:trHeight w:val="441"/>
        </w:trPr>
        <w:tc>
          <w:tcPr>
            <w:tcW w:w="1668" w:type="dxa"/>
          </w:tcPr>
          <w:p w14:paraId="7BCA5C32" w14:textId="77777777" w:rsidR="000959B8" w:rsidRPr="00957FAE" w:rsidRDefault="00F20BF7" w:rsidP="008736A6">
            <w:pPr>
              <w:spacing w:line="276" w:lineRule="auto"/>
            </w:pPr>
            <w:r>
              <w:t>0 - 10</w:t>
            </w:r>
          </w:p>
        </w:tc>
        <w:tc>
          <w:tcPr>
            <w:tcW w:w="6662" w:type="dxa"/>
            <w:vAlign w:val="center"/>
          </w:tcPr>
          <w:p w14:paraId="1D3FF48F" w14:textId="77777777" w:rsidR="000959B8" w:rsidRPr="00957FAE" w:rsidRDefault="00F20BF7" w:rsidP="008736A6">
            <w:pPr>
              <w:spacing w:line="276" w:lineRule="auto"/>
              <w:rPr>
                <w:u w:val="single"/>
              </w:rPr>
            </w:pPr>
            <w:r>
              <w:rPr>
                <w:u w:val="single"/>
              </w:rPr>
              <w:t>Shortest delivery time x 10</w:t>
            </w:r>
          </w:p>
          <w:p w14:paraId="3995D84F" w14:textId="77777777" w:rsidR="000959B8" w:rsidRPr="00957FAE" w:rsidRDefault="00F20BF7" w:rsidP="008736A6">
            <w:pPr>
              <w:spacing w:line="276" w:lineRule="auto"/>
            </w:pPr>
            <w:r>
              <w:t>Proposed delivery time</w:t>
            </w:r>
          </w:p>
        </w:tc>
      </w:tr>
    </w:tbl>
    <w:p w14:paraId="19D144E8" w14:textId="77777777" w:rsidR="008736A6" w:rsidRDefault="008736A6" w:rsidP="008736A6">
      <w:pPr>
        <w:spacing w:line="276" w:lineRule="auto"/>
        <w:ind w:left="66"/>
        <w:jc w:val="both"/>
        <w:rPr>
          <w:sz w:val="18"/>
          <w:szCs w:val="18"/>
          <w:lang w:val="sl-SI"/>
        </w:rPr>
      </w:pPr>
    </w:p>
    <w:p w14:paraId="0C4D31D4" w14:textId="77777777" w:rsidR="00C72200" w:rsidRPr="008736A6" w:rsidRDefault="00F20BF7" w:rsidP="008736A6">
      <w:pPr>
        <w:spacing w:line="276" w:lineRule="auto"/>
        <w:ind w:left="66"/>
        <w:jc w:val="both"/>
        <w:rPr>
          <w:sz w:val="18"/>
          <w:szCs w:val="18"/>
        </w:rPr>
      </w:pPr>
      <w:r>
        <w:rPr>
          <w:sz w:val="18"/>
        </w:rPr>
        <w:lastRenderedPageBreak/>
        <w:t>**Depending on the Bidders, all Bids shall be considered either inclusive or exclusive of VAT.</w:t>
      </w:r>
    </w:p>
    <w:p w14:paraId="087D58AD" w14:textId="77777777" w:rsidR="000959B8" w:rsidRPr="00B61CE9" w:rsidRDefault="00F20BF7" w:rsidP="00B61CE9">
      <w:pPr>
        <w:spacing w:line="276" w:lineRule="auto"/>
        <w:ind w:left="66"/>
        <w:jc w:val="both"/>
        <w:rPr>
          <w:sz w:val="18"/>
          <w:szCs w:val="18"/>
        </w:rPr>
      </w:pPr>
      <w:r>
        <w:rPr>
          <w:sz w:val="18"/>
        </w:rPr>
        <w:t>*** Should there be items with different delivery times within a single order, the average delivery time proposed shall be used for the calculation.</w:t>
      </w:r>
    </w:p>
    <w:p w14:paraId="4BBFA356" w14:textId="77777777" w:rsidR="002D2BCB" w:rsidRDefault="002D2BCB" w:rsidP="008736A6">
      <w:pPr>
        <w:spacing w:line="276" w:lineRule="auto"/>
        <w:ind w:left="66"/>
        <w:jc w:val="both"/>
        <w:rPr>
          <w:b/>
          <w:u w:val="single"/>
        </w:rPr>
      </w:pPr>
    </w:p>
    <w:p w14:paraId="11EA06D1" w14:textId="77777777" w:rsidR="00AC5E4F" w:rsidRPr="00567753" w:rsidRDefault="00F20BF7" w:rsidP="008736A6">
      <w:pPr>
        <w:spacing w:line="276" w:lineRule="auto"/>
        <w:ind w:left="66"/>
        <w:jc w:val="both"/>
        <w:rPr>
          <w:b/>
          <w:szCs w:val="20"/>
          <w:u w:val="single"/>
        </w:rPr>
      </w:pPr>
      <w:r>
        <w:rPr>
          <w:b/>
          <w:u w:val="single"/>
        </w:rPr>
        <w:t>2. AOG</w:t>
      </w:r>
      <w:r>
        <w:rPr>
          <w:rStyle w:val="Sprotnaopomba-sklic"/>
          <w:b/>
          <w:szCs w:val="20"/>
          <w:u w:val="single"/>
          <w:lang w:val="sl-SI"/>
        </w:rPr>
        <w:footnoteReference w:id="1"/>
      </w:r>
      <w:r>
        <w:rPr>
          <w:b/>
          <w:u w:val="single"/>
        </w:rPr>
        <w:t xml:space="preserve"> and WORK STOP</w:t>
      </w:r>
      <w:r>
        <w:rPr>
          <w:rStyle w:val="Sprotnaopomba-sklic"/>
          <w:b/>
          <w:szCs w:val="20"/>
          <w:u w:val="single"/>
          <w:lang w:val="sl-SI"/>
        </w:rPr>
        <w:footnoteReference w:id="2"/>
      </w:r>
      <w:r>
        <w:rPr>
          <w:b/>
          <w:u w:val="single"/>
        </w:rPr>
        <w:t xml:space="preserve"> Contracts</w:t>
      </w:r>
    </w:p>
    <w:p w14:paraId="5A143AF8" w14:textId="77777777" w:rsidR="000959B8" w:rsidRPr="00957FAE" w:rsidRDefault="000959B8" w:rsidP="008736A6">
      <w:pPr>
        <w:spacing w:line="276" w:lineRule="auto"/>
        <w:ind w:left="66"/>
        <w:jc w:val="both"/>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5386"/>
        <w:gridCol w:w="2410"/>
      </w:tblGrid>
      <w:tr w:rsidR="00E95B28" w14:paraId="3155AF0F" w14:textId="77777777" w:rsidTr="003A3DC8">
        <w:trPr>
          <w:cantSplit/>
        </w:trPr>
        <w:tc>
          <w:tcPr>
            <w:tcW w:w="534" w:type="dxa"/>
            <w:vAlign w:val="center"/>
          </w:tcPr>
          <w:p w14:paraId="55271B07" w14:textId="77777777" w:rsidR="000959B8" w:rsidRPr="00957FAE" w:rsidRDefault="000959B8" w:rsidP="008736A6">
            <w:pPr>
              <w:spacing w:line="276" w:lineRule="auto"/>
              <w:jc w:val="center"/>
              <w:rPr>
                <w:b/>
                <w:szCs w:val="20"/>
                <w:lang w:val="sl-SI"/>
              </w:rPr>
            </w:pPr>
          </w:p>
        </w:tc>
        <w:tc>
          <w:tcPr>
            <w:tcW w:w="5386" w:type="dxa"/>
            <w:vAlign w:val="center"/>
          </w:tcPr>
          <w:p w14:paraId="5844BAB3" w14:textId="77777777" w:rsidR="000959B8" w:rsidRPr="00957FAE" w:rsidRDefault="00F20BF7" w:rsidP="008736A6">
            <w:pPr>
              <w:spacing w:line="276" w:lineRule="auto"/>
              <w:jc w:val="center"/>
              <w:rPr>
                <w:b/>
                <w:szCs w:val="20"/>
              </w:rPr>
            </w:pPr>
            <w:r>
              <w:rPr>
                <w:b/>
              </w:rPr>
              <w:t>Criterion</w:t>
            </w:r>
          </w:p>
        </w:tc>
        <w:tc>
          <w:tcPr>
            <w:tcW w:w="2410" w:type="dxa"/>
            <w:vAlign w:val="center"/>
          </w:tcPr>
          <w:p w14:paraId="5FBB5917" w14:textId="77777777" w:rsidR="000959B8" w:rsidRPr="00957FAE" w:rsidRDefault="00F20BF7" w:rsidP="008736A6">
            <w:pPr>
              <w:spacing w:line="276" w:lineRule="auto"/>
              <w:jc w:val="center"/>
              <w:rPr>
                <w:b/>
                <w:szCs w:val="20"/>
              </w:rPr>
            </w:pPr>
            <w:r>
              <w:rPr>
                <w:b/>
              </w:rPr>
              <w:t>Max. Points</w:t>
            </w:r>
          </w:p>
        </w:tc>
      </w:tr>
      <w:tr w:rsidR="00E95B28" w14:paraId="1493A9C9" w14:textId="77777777" w:rsidTr="003A3DC8">
        <w:trPr>
          <w:cantSplit/>
        </w:trPr>
        <w:tc>
          <w:tcPr>
            <w:tcW w:w="534" w:type="dxa"/>
            <w:vAlign w:val="center"/>
          </w:tcPr>
          <w:p w14:paraId="3F2994E9" w14:textId="77777777" w:rsidR="000959B8" w:rsidRPr="00957FAE" w:rsidRDefault="00F20BF7" w:rsidP="008736A6">
            <w:pPr>
              <w:spacing w:line="276" w:lineRule="auto"/>
              <w:jc w:val="center"/>
              <w:rPr>
                <w:b/>
                <w:szCs w:val="20"/>
              </w:rPr>
            </w:pPr>
            <w:r>
              <w:rPr>
                <w:b/>
              </w:rPr>
              <w:t>a</w:t>
            </w:r>
          </w:p>
        </w:tc>
        <w:tc>
          <w:tcPr>
            <w:tcW w:w="5386" w:type="dxa"/>
            <w:vAlign w:val="center"/>
          </w:tcPr>
          <w:p w14:paraId="39428CE8" w14:textId="77777777" w:rsidR="000959B8" w:rsidRPr="00957FAE" w:rsidRDefault="00F20BF7" w:rsidP="008736A6">
            <w:pPr>
              <w:spacing w:line="276" w:lineRule="auto"/>
              <w:rPr>
                <w:b/>
                <w:szCs w:val="20"/>
              </w:rPr>
            </w:pPr>
            <w:r>
              <w:rPr>
                <w:b/>
              </w:rPr>
              <w:t>Total Bid value</w:t>
            </w:r>
          </w:p>
        </w:tc>
        <w:tc>
          <w:tcPr>
            <w:tcW w:w="2410" w:type="dxa"/>
            <w:vAlign w:val="center"/>
          </w:tcPr>
          <w:p w14:paraId="49246717" w14:textId="77777777" w:rsidR="000959B8" w:rsidRPr="00957FAE" w:rsidRDefault="00F20BF7" w:rsidP="008736A6">
            <w:pPr>
              <w:spacing w:line="276" w:lineRule="auto"/>
              <w:jc w:val="center"/>
              <w:rPr>
                <w:b/>
                <w:szCs w:val="20"/>
              </w:rPr>
            </w:pPr>
            <w:r>
              <w:rPr>
                <w:b/>
              </w:rPr>
              <w:t>60</w:t>
            </w:r>
          </w:p>
        </w:tc>
      </w:tr>
      <w:tr w:rsidR="00E95B28" w14:paraId="68712535" w14:textId="77777777" w:rsidTr="003A3DC8">
        <w:trPr>
          <w:cantSplit/>
        </w:trPr>
        <w:tc>
          <w:tcPr>
            <w:tcW w:w="534" w:type="dxa"/>
            <w:vAlign w:val="center"/>
          </w:tcPr>
          <w:p w14:paraId="7FE541FB" w14:textId="77777777" w:rsidR="000959B8" w:rsidRPr="00957FAE" w:rsidRDefault="00F20BF7" w:rsidP="008736A6">
            <w:pPr>
              <w:spacing w:line="276" w:lineRule="auto"/>
              <w:jc w:val="center"/>
              <w:rPr>
                <w:b/>
                <w:szCs w:val="20"/>
              </w:rPr>
            </w:pPr>
            <w:r>
              <w:rPr>
                <w:b/>
              </w:rPr>
              <w:t>b</w:t>
            </w:r>
          </w:p>
        </w:tc>
        <w:tc>
          <w:tcPr>
            <w:tcW w:w="5386" w:type="dxa"/>
            <w:vAlign w:val="center"/>
          </w:tcPr>
          <w:p w14:paraId="192142B5" w14:textId="77777777" w:rsidR="000959B8" w:rsidRPr="00957FAE" w:rsidRDefault="00F20BF7" w:rsidP="008736A6">
            <w:pPr>
              <w:spacing w:line="276" w:lineRule="auto"/>
              <w:rPr>
                <w:b/>
                <w:szCs w:val="20"/>
              </w:rPr>
            </w:pPr>
            <w:r>
              <w:rPr>
                <w:b/>
              </w:rPr>
              <w:t>Delivery time/implementation date*</w:t>
            </w:r>
          </w:p>
        </w:tc>
        <w:tc>
          <w:tcPr>
            <w:tcW w:w="2410" w:type="dxa"/>
            <w:vAlign w:val="center"/>
          </w:tcPr>
          <w:p w14:paraId="2C08CB6F" w14:textId="77777777" w:rsidR="000959B8" w:rsidRPr="00957FAE" w:rsidRDefault="00F20BF7" w:rsidP="008736A6">
            <w:pPr>
              <w:spacing w:line="276" w:lineRule="auto"/>
              <w:jc w:val="center"/>
              <w:rPr>
                <w:b/>
                <w:szCs w:val="20"/>
              </w:rPr>
            </w:pPr>
            <w:r>
              <w:rPr>
                <w:b/>
              </w:rPr>
              <w:t>40</w:t>
            </w:r>
          </w:p>
        </w:tc>
      </w:tr>
      <w:tr w:rsidR="00E95B28" w14:paraId="4BE26802" w14:textId="77777777" w:rsidTr="003A3DC8">
        <w:trPr>
          <w:cantSplit/>
        </w:trPr>
        <w:tc>
          <w:tcPr>
            <w:tcW w:w="5920" w:type="dxa"/>
            <w:gridSpan w:val="2"/>
            <w:vAlign w:val="center"/>
          </w:tcPr>
          <w:p w14:paraId="57AD51D2" w14:textId="77777777" w:rsidR="000959B8" w:rsidRPr="00957FAE" w:rsidRDefault="00F20BF7" w:rsidP="008736A6">
            <w:pPr>
              <w:spacing w:line="276" w:lineRule="auto"/>
              <w:jc w:val="right"/>
              <w:rPr>
                <w:b/>
                <w:szCs w:val="20"/>
              </w:rPr>
            </w:pPr>
            <w:r>
              <w:rPr>
                <w:b/>
              </w:rPr>
              <w:t>T  O  T  A  L :</w:t>
            </w:r>
          </w:p>
        </w:tc>
        <w:tc>
          <w:tcPr>
            <w:tcW w:w="2410" w:type="dxa"/>
            <w:vAlign w:val="center"/>
          </w:tcPr>
          <w:p w14:paraId="2F28D0E3" w14:textId="77777777" w:rsidR="000959B8" w:rsidRPr="00957FAE" w:rsidRDefault="00F20BF7" w:rsidP="008736A6">
            <w:pPr>
              <w:spacing w:line="276" w:lineRule="auto"/>
              <w:jc w:val="center"/>
              <w:rPr>
                <w:b/>
                <w:szCs w:val="20"/>
              </w:rPr>
            </w:pPr>
            <w:r>
              <w:rPr>
                <w:b/>
              </w:rPr>
              <w:t>100</w:t>
            </w:r>
          </w:p>
        </w:tc>
      </w:tr>
    </w:tbl>
    <w:p w14:paraId="47BD02DF" w14:textId="77777777" w:rsidR="008736A6" w:rsidRDefault="008736A6" w:rsidP="008736A6">
      <w:pPr>
        <w:spacing w:line="276" w:lineRule="auto"/>
        <w:jc w:val="both"/>
        <w:rPr>
          <w:sz w:val="18"/>
          <w:szCs w:val="18"/>
          <w:lang w:val="sl-SI"/>
        </w:rPr>
      </w:pPr>
    </w:p>
    <w:p w14:paraId="3923FF4D" w14:textId="77777777" w:rsidR="00A4083C" w:rsidRPr="008736A6" w:rsidRDefault="00F20BF7" w:rsidP="008736A6">
      <w:pPr>
        <w:spacing w:line="276" w:lineRule="auto"/>
        <w:jc w:val="both"/>
        <w:rPr>
          <w:sz w:val="18"/>
          <w:szCs w:val="18"/>
        </w:rPr>
      </w:pPr>
      <w:r>
        <w:rPr>
          <w:sz w:val="18"/>
        </w:rPr>
        <w:t>* In its Invitation, the Contracting Authority shall specify the required delivery time. Bids meeting the required delivery time shall be awarded full points for delivery time and shall be evaluated solely on the total bid value criterion. Bidders proposing a longer delivery time than that specified by the Contracting Authority shall be awarded a correspondingly lower number of points according to the formula below (the minimum delivery time is the same as the requested time).</w:t>
      </w:r>
    </w:p>
    <w:p w14:paraId="35060218" w14:textId="77777777" w:rsidR="000959B8" w:rsidRPr="00957FAE" w:rsidRDefault="000959B8" w:rsidP="008736A6">
      <w:pPr>
        <w:spacing w:line="276" w:lineRule="auto"/>
        <w:ind w:left="66"/>
        <w:jc w:val="both"/>
        <w:rPr>
          <w:b/>
          <w:szCs w:val="20"/>
          <w:lang w:val="sl-SI"/>
        </w:rPr>
      </w:pPr>
    </w:p>
    <w:p w14:paraId="428B1362" w14:textId="77777777" w:rsidR="000959B8" w:rsidRDefault="00F20BF7" w:rsidP="008736A6">
      <w:pPr>
        <w:spacing w:line="276" w:lineRule="auto"/>
        <w:ind w:left="66"/>
        <w:rPr>
          <w:b/>
          <w:szCs w:val="20"/>
        </w:rPr>
      </w:pPr>
      <w:r>
        <w:rPr>
          <w:b/>
        </w:rPr>
        <w:t>a)</w:t>
      </w:r>
      <w:r>
        <w:rPr>
          <w:b/>
        </w:rPr>
        <w:tab/>
        <w:t xml:space="preserve">TOTAL BID VALUE incl. or excl. VAT** – max. points: 60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662"/>
      </w:tblGrid>
      <w:tr w:rsidR="00E95B28" w14:paraId="77688E56" w14:textId="77777777" w:rsidTr="003A3DC8">
        <w:tc>
          <w:tcPr>
            <w:tcW w:w="1668" w:type="dxa"/>
            <w:vAlign w:val="center"/>
          </w:tcPr>
          <w:p w14:paraId="6C736712" w14:textId="77777777" w:rsidR="000959B8" w:rsidRPr="00015BC0" w:rsidRDefault="00F20BF7" w:rsidP="008736A6">
            <w:pPr>
              <w:spacing w:line="276" w:lineRule="auto"/>
              <w:rPr>
                <w:b/>
              </w:rPr>
            </w:pPr>
            <w:r>
              <w:rPr>
                <w:b/>
              </w:rPr>
              <w:t>Number of points</w:t>
            </w:r>
          </w:p>
        </w:tc>
        <w:tc>
          <w:tcPr>
            <w:tcW w:w="6662" w:type="dxa"/>
            <w:vAlign w:val="center"/>
          </w:tcPr>
          <w:p w14:paraId="224620E4" w14:textId="77777777" w:rsidR="000959B8" w:rsidRPr="00015BC0" w:rsidRDefault="00F20BF7" w:rsidP="008736A6">
            <w:pPr>
              <w:spacing w:line="276" w:lineRule="auto"/>
              <w:rPr>
                <w:b/>
              </w:rPr>
            </w:pPr>
            <w:r>
              <w:rPr>
                <w:b/>
              </w:rPr>
              <w:t>Criterion</w:t>
            </w:r>
          </w:p>
        </w:tc>
      </w:tr>
      <w:tr w:rsidR="00E95B28" w14:paraId="72A8E2D7" w14:textId="77777777" w:rsidTr="003A3DC8">
        <w:trPr>
          <w:trHeight w:val="454"/>
        </w:trPr>
        <w:tc>
          <w:tcPr>
            <w:tcW w:w="1668" w:type="dxa"/>
          </w:tcPr>
          <w:p w14:paraId="01296C56" w14:textId="77777777" w:rsidR="000959B8" w:rsidRPr="00957FAE" w:rsidRDefault="00F20BF7" w:rsidP="008736A6">
            <w:pPr>
              <w:spacing w:line="276" w:lineRule="auto"/>
            </w:pPr>
            <w:r>
              <w:t>0 - 60</w:t>
            </w:r>
          </w:p>
        </w:tc>
        <w:tc>
          <w:tcPr>
            <w:tcW w:w="6662" w:type="dxa"/>
          </w:tcPr>
          <w:p w14:paraId="2D2DD2B8" w14:textId="77777777" w:rsidR="000959B8" w:rsidRPr="00957FAE" w:rsidRDefault="00F20BF7" w:rsidP="008736A6">
            <w:pPr>
              <w:spacing w:line="276" w:lineRule="auto"/>
              <w:rPr>
                <w:u w:val="single"/>
              </w:rPr>
            </w:pPr>
            <w:r>
              <w:rPr>
                <w:u w:val="single"/>
              </w:rPr>
              <w:t>Lowest Bid value x 60</w:t>
            </w:r>
          </w:p>
          <w:p w14:paraId="51F9AE84" w14:textId="77777777" w:rsidR="000959B8" w:rsidRPr="00957FAE" w:rsidRDefault="00F20BF7" w:rsidP="008736A6">
            <w:pPr>
              <w:spacing w:line="276" w:lineRule="auto"/>
            </w:pPr>
            <w:r>
              <w:t xml:space="preserve">Proposed Bid value </w:t>
            </w:r>
          </w:p>
        </w:tc>
      </w:tr>
    </w:tbl>
    <w:p w14:paraId="54135561" w14:textId="77777777" w:rsidR="000959B8" w:rsidRPr="00CF4297" w:rsidRDefault="000959B8" w:rsidP="008736A6">
      <w:pPr>
        <w:spacing w:line="276" w:lineRule="auto"/>
        <w:rPr>
          <w:lang w:val="sl-SI"/>
        </w:rPr>
      </w:pPr>
    </w:p>
    <w:p w14:paraId="04BF4D13" w14:textId="77777777" w:rsidR="000959B8" w:rsidRPr="00015BC0" w:rsidRDefault="00F20BF7" w:rsidP="008736A6">
      <w:pPr>
        <w:spacing w:line="276" w:lineRule="auto"/>
        <w:ind w:left="66"/>
        <w:rPr>
          <w:b/>
          <w:szCs w:val="20"/>
        </w:rPr>
      </w:pPr>
      <w:r>
        <w:rPr>
          <w:b/>
        </w:rPr>
        <w:t>b)</w:t>
      </w:r>
      <w:r>
        <w:rPr>
          <w:b/>
        </w:rPr>
        <w:tab/>
        <w:t>DELIVERY TIME – max. points: 40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662"/>
      </w:tblGrid>
      <w:tr w:rsidR="00E95B28" w14:paraId="735AC852" w14:textId="77777777" w:rsidTr="003A3DC8">
        <w:tc>
          <w:tcPr>
            <w:tcW w:w="1668" w:type="dxa"/>
            <w:vAlign w:val="center"/>
          </w:tcPr>
          <w:p w14:paraId="39FC756B" w14:textId="77777777" w:rsidR="000959B8" w:rsidRPr="00015BC0" w:rsidRDefault="00F20BF7" w:rsidP="008736A6">
            <w:pPr>
              <w:spacing w:line="276" w:lineRule="auto"/>
              <w:rPr>
                <w:b/>
              </w:rPr>
            </w:pPr>
            <w:r>
              <w:rPr>
                <w:b/>
              </w:rPr>
              <w:t>Number of points</w:t>
            </w:r>
          </w:p>
        </w:tc>
        <w:tc>
          <w:tcPr>
            <w:tcW w:w="6662" w:type="dxa"/>
            <w:vAlign w:val="center"/>
          </w:tcPr>
          <w:p w14:paraId="25316775" w14:textId="77777777" w:rsidR="000959B8" w:rsidRPr="00015BC0" w:rsidRDefault="00F20BF7" w:rsidP="008736A6">
            <w:pPr>
              <w:spacing w:line="276" w:lineRule="auto"/>
              <w:rPr>
                <w:b/>
              </w:rPr>
            </w:pPr>
            <w:r>
              <w:rPr>
                <w:b/>
              </w:rPr>
              <w:t>Criterion</w:t>
            </w:r>
          </w:p>
        </w:tc>
      </w:tr>
      <w:tr w:rsidR="00E95B28" w14:paraId="1F454796" w14:textId="77777777" w:rsidTr="003A3DC8">
        <w:trPr>
          <w:trHeight w:val="454"/>
        </w:trPr>
        <w:tc>
          <w:tcPr>
            <w:tcW w:w="1668" w:type="dxa"/>
          </w:tcPr>
          <w:p w14:paraId="7CC3E34D" w14:textId="77777777" w:rsidR="000959B8" w:rsidRPr="00CF4297" w:rsidRDefault="00F20BF7" w:rsidP="008736A6">
            <w:pPr>
              <w:spacing w:line="276" w:lineRule="auto"/>
            </w:pPr>
            <w:r>
              <w:t>0 - 40</w:t>
            </w:r>
          </w:p>
        </w:tc>
        <w:tc>
          <w:tcPr>
            <w:tcW w:w="6662" w:type="dxa"/>
          </w:tcPr>
          <w:p w14:paraId="01F4085F" w14:textId="77777777" w:rsidR="000959B8" w:rsidRPr="00CF4297" w:rsidRDefault="00F20BF7" w:rsidP="008736A6">
            <w:pPr>
              <w:spacing w:line="276" w:lineRule="auto"/>
              <w:rPr>
                <w:u w:val="single"/>
              </w:rPr>
            </w:pPr>
            <w:r>
              <w:rPr>
                <w:u w:val="single"/>
              </w:rPr>
              <w:t>Shortest delivery time x 40</w:t>
            </w:r>
          </w:p>
          <w:p w14:paraId="09F1E0AF" w14:textId="77777777" w:rsidR="000959B8" w:rsidRPr="00CF4297" w:rsidRDefault="00F20BF7" w:rsidP="008736A6">
            <w:pPr>
              <w:spacing w:line="276" w:lineRule="auto"/>
            </w:pPr>
            <w:r>
              <w:t>Proposed delivery time</w:t>
            </w:r>
          </w:p>
        </w:tc>
      </w:tr>
    </w:tbl>
    <w:p w14:paraId="3FD7FDD4" w14:textId="77777777" w:rsidR="000959B8" w:rsidRDefault="000959B8" w:rsidP="008736A6">
      <w:pPr>
        <w:spacing w:line="276" w:lineRule="auto"/>
        <w:jc w:val="both"/>
        <w:rPr>
          <w:szCs w:val="20"/>
          <w:lang w:val="sl-SI"/>
        </w:rPr>
      </w:pPr>
    </w:p>
    <w:p w14:paraId="5C318F62" w14:textId="77777777" w:rsidR="00AC5E4F" w:rsidRPr="008736A6" w:rsidRDefault="00F20BF7" w:rsidP="008736A6">
      <w:pPr>
        <w:spacing w:line="276" w:lineRule="auto"/>
        <w:jc w:val="both"/>
        <w:rPr>
          <w:sz w:val="18"/>
          <w:szCs w:val="18"/>
        </w:rPr>
      </w:pPr>
      <w:r>
        <w:rPr>
          <w:sz w:val="18"/>
        </w:rPr>
        <w:t>** Depending on the Bidders, all Bids shall be considered either inclusive or exclusive of VAT.</w:t>
      </w:r>
    </w:p>
    <w:p w14:paraId="74569131" w14:textId="77777777" w:rsidR="00AC5E4F" w:rsidRPr="008736A6" w:rsidRDefault="00F20BF7" w:rsidP="008736A6">
      <w:pPr>
        <w:spacing w:line="276" w:lineRule="auto"/>
        <w:jc w:val="both"/>
        <w:rPr>
          <w:sz w:val="18"/>
          <w:szCs w:val="18"/>
        </w:rPr>
      </w:pPr>
      <w:r>
        <w:rPr>
          <w:sz w:val="18"/>
        </w:rPr>
        <w:t>*** Should there be items with different delivery times within a single order, the average delivery time proposed shall be used for the calculation.</w:t>
      </w:r>
    </w:p>
    <w:p w14:paraId="380D08E6" w14:textId="77777777" w:rsidR="00AC5E4F" w:rsidRPr="00957FAE" w:rsidRDefault="00AC5E4F" w:rsidP="008736A6">
      <w:pPr>
        <w:spacing w:line="276" w:lineRule="auto"/>
        <w:jc w:val="both"/>
        <w:rPr>
          <w:szCs w:val="20"/>
          <w:lang w:val="sl-SI"/>
        </w:rPr>
      </w:pPr>
    </w:p>
    <w:p w14:paraId="671B4262" w14:textId="77777777" w:rsidR="00AC5E4F" w:rsidRPr="00957FAE" w:rsidRDefault="00F20BF7" w:rsidP="008736A6">
      <w:pPr>
        <w:spacing w:line="276" w:lineRule="auto"/>
        <w:jc w:val="both"/>
        <w:rPr>
          <w:szCs w:val="20"/>
        </w:rPr>
      </w:pPr>
      <w:r>
        <w:t>For each contract, the Contracting Authority shall select the Bidder with the highest total score for that specific contract.</w:t>
      </w:r>
    </w:p>
    <w:p w14:paraId="1BCE99D9" w14:textId="77777777" w:rsidR="00AC5E4F" w:rsidRPr="00957FAE" w:rsidRDefault="00AC5E4F" w:rsidP="008736A6">
      <w:pPr>
        <w:spacing w:line="276" w:lineRule="auto"/>
        <w:rPr>
          <w:szCs w:val="20"/>
          <w:lang w:val="sl-SI"/>
        </w:rPr>
      </w:pPr>
    </w:p>
    <w:p w14:paraId="5FF0D10D" w14:textId="77777777" w:rsidR="00AC5E4F" w:rsidRPr="00957FAE" w:rsidRDefault="00F20BF7" w:rsidP="008736A6">
      <w:pPr>
        <w:spacing w:line="276" w:lineRule="auto"/>
        <w:jc w:val="both"/>
        <w:rPr>
          <w:szCs w:val="20"/>
        </w:rPr>
      </w:pPr>
      <w:r>
        <w:t>In the event that several Contractors are awarded the same number of points, the Bidder with the lower price for regular orders or the shorter delivery time for AOG and WORK STOP orders shall be selected.</w:t>
      </w:r>
    </w:p>
    <w:p w14:paraId="3490DAE8" w14:textId="77777777" w:rsidR="00AC5E4F" w:rsidRPr="00957FAE" w:rsidRDefault="00AC5E4F" w:rsidP="008736A6">
      <w:pPr>
        <w:spacing w:line="276" w:lineRule="auto"/>
        <w:jc w:val="both"/>
        <w:rPr>
          <w:bCs/>
          <w:szCs w:val="20"/>
          <w:lang w:val="sl-SI"/>
        </w:rPr>
      </w:pPr>
    </w:p>
    <w:p w14:paraId="342AC16F" w14:textId="77777777" w:rsidR="00AC5E4F" w:rsidRPr="001F7AA5" w:rsidRDefault="00F20BF7" w:rsidP="008736A6">
      <w:pPr>
        <w:spacing w:line="276" w:lineRule="auto"/>
        <w:jc w:val="both"/>
        <w:rPr>
          <w:rFonts w:cs="Times New Roman"/>
          <w:b/>
          <w:szCs w:val="20"/>
        </w:rPr>
      </w:pPr>
      <w:r>
        <w:rPr>
          <w:b/>
        </w:rPr>
        <w:t xml:space="preserve">By signing the Framework Agreement, the Bidder commits to providing and submitting a bid in response to each invitation from the Contracting Authority. Should the Contractor fail to submit a Bid in response to more than three invitations, the Contracting Authority shall no longer be obliged to invite them to submit further Bids. </w:t>
      </w:r>
    </w:p>
    <w:p w14:paraId="674BA048" w14:textId="77777777" w:rsidR="0016788C" w:rsidRPr="00E341F6" w:rsidRDefault="00F20BF7" w:rsidP="008736A6">
      <w:pPr>
        <w:spacing w:line="276" w:lineRule="auto"/>
        <w:jc w:val="both"/>
        <w:rPr>
          <w:szCs w:val="20"/>
        </w:rPr>
      </w:pPr>
      <w:r>
        <w:br w:type="page"/>
      </w:r>
    </w:p>
    <w:p w14:paraId="5B50C5A4" w14:textId="77777777" w:rsidR="00FC2DD0" w:rsidRPr="00B61CE9" w:rsidRDefault="00F20BF7" w:rsidP="008736A6">
      <w:pPr>
        <w:numPr>
          <w:ilvl w:val="0"/>
          <w:numId w:val="6"/>
        </w:numPr>
        <w:shd w:val="clear" w:color="auto" w:fill="E2EFD9" w:themeFill="accent6" w:themeFillTint="33"/>
        <w:spacing w:after="60" w:line="276" w:lineRule="auto"/>
        <w:ind w:left="218" w:hanging="284"/>
        <w:jc w:val="both"/>
        <w:outlineLvl w:val="0"/>
        <w:rPr>
          <w:b/>
          <w:szCs w:val="20"/>
          <w:u w:val="single"/>
        </w:rPr>
      </w:pPr>
      <w:r>
        <w:rPr>
          <w:b/>
          <w:u w:val="single"/>
        </w:rPr>
        <w:lastRenderedPageBreak/>
        <w:t>DESCRIPTION OF THE SUBJECT OF THE CONTRACT AND THE CONTRACTING AUTHORITY'S ADDITIONAL REQUIREMENTS</w:t>
      </w:r>
    </w:p>
    <w:p w14:paraId="44BB1C77" w14:textId="77777777" w:rsidR="00427640" w:rsidRDefault="00427640" w:rsidP="008736A6">
      <w:pPr>
        <w:spacing w:after="60" w:line="276" w:lineRule="auto"/>
        <w:jc w:val="both"/>
        <w:rPr>
          <w:szCs w:val="20"/>
          <w:lang w:val="sl-SI"/>
        </w:rPr>
      </w:pPr>
    </w:p>
    <w:p w14:paraId="593FCCAF" w14:textId="77777777" w:rsidR="002B02B4" w:rsidRPr="00180BAB" w:rsidRDefault="00F20BF7" w:rsidP="000F75A8">
      <w:pPr>
        <w:spacing w:line="240" w:lineRule="auto"/>
        <w:ind w:left="3600" w:hanging="3600"/>
        <w:rPr>
          <w:b/>
          <w:szCs w:val="20"/>
          <w:u w:val="single" w:color="FFFFFF"/>
        </w:rPr>
      </w:pPr>
      <w:r>
        <w:rPr>
          <w:b/>
        </w:rPr>
        <w:t>Subject of the public contract:</w:t>
      </w:r>
      <w:r w:rsidR="000F75A8">
        <w:rPr>
          <w:b/>
        </w:rPr>
        <w:tab/>
      </w:r>
      <w:r w:rsidR="00B4157C">
        <w:rPr>
          <w:b/>
        </w:rPr>
        <w:t>ENSURING THE</w:t>
      </w:r>
      <w:r w:rsidR="00B4157C" w:rsidRPr="000F75A8">
        <w:rPr>
          <w:b/>
          <w:bCs/>
        </w:rPr>
        <w:t xml:space="preserve"> </w:t>
      </w:r>
      <w:r>
        <w:rPr>
          <w:b/>
        </w:rPr>
        <w:t xml:space="preserve">OPERATIONAL READINESS OF SLOVENIAN ARMED FORCES (SAF) AIRCRAFT – </w:t>
      </w:r>
    </w:p>
    <w:p w14:paraId="7F9C2C0A" w14:textId="77777777" w:rsidR="002C6209" w:rsidRPr="002C6209" w:rsidRDefault="002C6209" w:rsidP="002C6209">
      <w:pPr>
        <w:spacing w:line="276" w:lineRule="auto"/>
        <w:ind w:firstLine="3544"/>
        <w:jc w:val="both"/>
        <w:rPr>
          <w:b/>
          <w:szCs w:val="20"/>
        </w:rPr>
      </w:pPr>
      <w:r>
        <w:rPr>
          <w:b/>
          <w:szCs w:val="20"/>
        </w:rPr>
        <w:t xml:space="preserve">  </w:t>
      </w:r>
      <w:r w:rsidRPr="002C6209">
        <w:rPr>
          <w:b/>
          <w:szCs w:val="20"/>
        </w:rPr>
        <w:t>MAINTENANCE OF SAFRAN ENGINES, MAKILA 1A1</w:t>
      </w:r>
    </w:p>
    <w:p w14:paraId="25526D00" w14:textId="77777777" w:rsidR="00427640" w:rsidRDefault="00427640" w:rsidP="008736A6">
      <w:pPr>
        <w:spacing w:line="276" w:lineRule="auto"/>
        <w:jc w:val="both"/>
        <w:rPr>
          <w:szCs w:val="20"/>
          <w:u w:val="single" w:color="FFFFFF"/>
          <w:lang w:val="sl-SI"/>
        </w:rPr>
      </w:pPr>
    </w:p>
    <w:p w14:paraId="662C6C18" w14:textId="77777777" w:rsidR="002B02B4" w:rsidRDefault="00F20BF7" w:rsidP="002B02B4">
      <w:pPr>
        <w:spacing w:line="240" w:lineRule="auto"/>
        <w:jc w:val="both"/>
        <w:rPr>
          <w:szCs w:val="20"/>
        </w:rPr>
      </w:pPr>
      <w:r w:rsidRPr="00005B8A">
        <w:t>The Contractor shall, either directly or through authorised service providers or subcontractors, perform servicing, maintenance, investment, and other works on</w:t>
      </w:r>
      <w:r w:rsidR="00510B6B" w:rsidRPr="00005B8A">
        <w:t xml:space="preserve"> Safran Engines, Makila 1A1</w:t>
      </w:r>
      <w:r w:rsidRPr="00005B8A">
        <w:t xml:space="preserve"> </w:t>
      </w:r>
      <w:r w:rsidR="00510B6B" w:rsidRPr="00005B8A">
        <w:t xml:space="preserve">on </w:t>
      </w:r>
      <w:r w:rsidRPr="00005B8A">
        <w:t>aircraft</w:t>
      </w:r>
      <w:r w:rsidR="00510B6B" w:rsidRPr="00005B8A">
        <w:t xml:space="preserve"> of the Slovenian Armed Forces. </w:t>
      </w:r>
      <w:r w:rsidRPr="00005B8A">
        <w:t xml:space="preserve">It shall, as required, supply spare parts and other necessary materials for the Contracting Authority’s own maintenance of </w:t>
      </w:r>
      <w:r w:rsidR="00510B6B" w:rsidRPr="00005B8A">
        <w:t xml:space="preserve">engines and its components </w:t>
      </w:r>
      <w:r w:rsidRPr="00005B8A">
        <w:t xml:space="preserve">as well as for the training of aircraft maintenance personnel. It shall also provide all other services and goods necessary to </w:t>
      </w:r>
      <w:r w:rsidR="000F75A8" w:rsidRPr="00005B8A">
        <w:t xml:space="preserve">provide </w:t>
      </w:r>
      <w:r w:rsidRPr="00005B8A">
        <w:t xml:space="preserve">the operational readiness of the </w:t>
      </w:r>
      <w:r w:rsidR="00510B6B" w:rsidRPr="00005B8A">
        <w:t>engines and its</w:t>
      </w:r>
      <w:r w:rsidR="00510B6B">
        <w:t xml:space="preserve"> components.</w:t>
      </w:r>
    </w:p>
    <w:p w14:paraId="513BBF6A" w14:textId="77777777" w:rsidR="002B02B4" w:rsidRDefault="002B02B4" w:rsidP="002B02B4">
      <w:pPr>
        <w:spacing w:line="240" w:lineRule="auto"/>
        <w:jc w:val="both"/>
        <w:rPr>
          <w:szCs w:val="20"/>
          <w:lang w:val="sl-SI"/>
        </w:rPr>
      </w:pPr>
    </w:p>
    <w:p w14:paraId="7C2B3885" w14:textId="77777777" w:rsidR="001A3784" w:rsidRDefault="00F20BF7" w:rsidP="00B61CE9">
      <w:pPr>
        <w:spacing w:line="240" w:lineRule="auto"/>
        <w:jc w:val="both"/>
        <w:rPr>
          <w:szCs w:val="20"/>
        </w:rPr>
      </w:pPr>
      <w:r>
        <w:t xml:space="preserve">All works shall be performed in compliance with the Aviation Regulations (quality assurance, certificates), which apply to services (including training), goods, tools, and technical documentation. All interventions shall be recorded in the technical documentation of </w:t>
      </w:r>
      <w:r w:rsidR="00005B8A">
        <w:t xml:space="preserve">engines </w:t>
      </w:r>
      <w:r>
        <w:t xml:space="preserve">and </w:t>
      </w:r>
      <w:r w:rsidR="00005B8A">
        <w:t xml:space="preserve">its components </w:t>
      </w:r>
      <w:r>
        <w:t>in coordination with the Contracting Authority and in accordance with its instructions. Upon completion of the maintenance work, the Contractor shall issue the relevant certificate.</w:t>
      </w:r>
    </w:p>
    <w:p w14:paraId="21243F8D" w14:textId="77777777" w:rsidR="00903D0E" w:rsidRPr="00E17934" w:rsidRDefault="00903D0E" w:rsidP="008736A6">
      <w:pPr>
        <w:spacing w:line="276" w:lineRule="auto"/>
        <w:rPr>
          <w:szCs w:val="20"/>
          <w:lang w:val="sl-SI"/>
        </w:rPr>
      </w:pPr>
    </w:p>
    <w:p w14:paraId="06A6DA2B" w14:textId="77777777" w:rsidR="00903D0E" w:rsidRPr="008426DE" w:rsidRDefault="00F20BF7" w:rsidP="008736A6">
      <w:pPr>
        <w:spacing w:line="276" w:lineRule="auto"/>
        <w:rPr>
          <w:szCs w:val="20"/>
        </w:rPr>
      </w:pPr>
      <w:r>
        <w:rPr>
          <w:b/>
        </w:rPr>
        <w:t>Maintenance of Safran Engines, Makila 1A1</w:t>
      </w:r>
    </w:p>
    <w:p w14:paraId="4A0C6436" w14:textId="77777777" w:rsidR="00903D0E" w:rsidRPr="00DC212F" w:rsidRDefault="00903D0E" w:rsidP="008736A6">
      <w:pPr>
        <w:spacing w:line="276" w:lineRule="auto"/>
        <w:jc w:val="both"/>
        <w:rPr>
          <w:szCs w:val="20"/>
          <w:lang w:val="sl-SI"/>
        </w:rPr>
      </w:pPr>
    </w:p>
    <w:p w14:paraId="586D351F" w14:textId="77777777" w:rsidR="00DC212F" w:rsidRDefault="00F20BF7" w:rsidP="001D5613">
      <w:pPr>
        <w:pStyle w:val="Telobesedila2"/>
        <w:numPr>
          <w:ilvl w:val="0"/>
          <w:numId w:val="34"/>
        </w:numPr>
        <w:tabs>
          <w:tab w:val="left" w:pos="709"/>
        </w:tabs>
        <w:spacing w:line="276" w:lineRule="auto"/>
        <w:rPr>
          <w:rFonts w:cs="Arial"/>
          <w:color w:val="auto"/>
          <w:sz w:val="20"/>
          <w:szCs w:val="20"/>
        </w:rPr>
      </w:pPr>
      <w:r>
        <w:rPr>
          <w:color w:val="auto"/>
          <w:sz w:val="20"/>
          <w:u w:val="single"/>
        </w:rPr>
        <w:t>Maintenance and servicing</w:t>
      </w:r>
      <w:r>
        <w:rPr>
          <w:color w:val="auto"/>
          <w:sz w:val="20"/>
        </w:rPr>
        <w:t xml:space="preserve"> of engines, components, equipment, tools shall be carried out in accordance with the requirements specifi</w:t>
      </w:r>
      <w:r w:rsidR="00742950">
        <w:rPr>
          <w:color w:val="auto"/>
          <w:sz w:val="20"/>
        </w:rPr>
        <w:t>ed in the SOW.</w:t>
      </w:r>
    </w:p>
    <w:p w14:paraId="709BC75E" w14:textId="77777777" w:rsidR="00003CEC" w:rsidRDefault="00003CEC" w:rsidP="008736A6">
      <w:pPr>
        <w:spacing w:line="276" w:lineRule="auto"/>
        <w:jc w:val="both"/>
        <w:rPr>
          <w:szCs w:val="20"/>
          <w:lang w:val="sl-SI"/>
        </w:rPr>
      </w:pPr>
    </w:p>
    <w:p w14:paraId="233C4A93" w14:textId="77777777" w:rsidR="00003CEC" w:rsidRPr="00003CEC" w:rsidRDefault="00F20BF7" w:rsidP="001D5613">
      <w:pPr>
        <w:pStyle w:val="Odstavekseznama"/>
        <w:numPr>
          <w:ilvl w:val="0"/>
          <w:numId w:val="34"/>
        </w:numPr>
        <w:spacing w:line="276" w:lineRule="auto"/>
        <w:jc w:val="both"/>
        <w:rPr>
          <w:szCs w:val="20"/>
        </w:rPr>
      </w:pPr>
      <w:r>
        <w:rPr>
          <w:u w:val="single"/>
        </w:rPr>
        <w:t>Supply of spare parts</w:t>
      </w:r>
      <w:r>
        <w:t xml:space="preserve"> for in-house maintenance purposes</w:t>
      </w:r>
    </w:p>
    <w:p w14:paraId="5B05B2C1" w14:textId="77777777" w:rsidR="00003CEC" w:rsidRDefault="00F20BF7" w:rsidP="008736A6">
      <w:pPr>
        <w:pStyle w:val="Odstavekseznama"/>
        <w:spacing w:line="276" w:lineRule="auto"/>
        <w:ind w:left="720"/>
        <w:jc w:val="both"/>
        <w:rPr>
          <w:rFonts w:cs="Times New Roman"/>
          <w:szCs w:val="20"/>
        </w:rPr>
      </w:pPr>
      <w:r>
        <w:t>Spare parts</w:t>
      </w:r>
      <w:r w:rsidR="00005B8A">
        <w:t>, equipment and tools,</w:t>
      </w:r>
      <w:r>
        <w:t xml:space="preserve"> shall be supplied in accordance with the engine manufacturer's technical documentation, as well as the technical documentation from the manufacturers, repairers, and distributors of the installed components, and in accordance with the SOW.</w:t>
      </w:r>
    </w:p>
    <w:p w14:paraId="04A78FA7" w14:textId="77777777" w:rsidR="00003CEC" w:rsidRPr="00AC3440" w:rsidRDefault="00003CEC" w:rsidP="008736A6">
      <w:pPr>
        <w:spacing w:line="276" w:lineRule="auto"/>
        <w:jc w:val="both"/>
        <w:rPr>
          <w:rFonts w:cs="Times New Roman"/>
          <w:szCs w:val="20"/>
          <w:lang w:val="sl-SI"/>
        </w:rPr>
      </w:pPr>
    </w:p>
    <w:p w14:paraId="2B3E9E9C" w14:textId="77777777" w:rsidR="00003CEC" w:rsidRPr="00003CEC" w:rsidRDefault="00F20BF7" w:rsidP="001D5613">
      <w:pPr>
        <w:pStyle w:val="Telobesedila2"/>
        <w:numPr>
          <w:ilvl w:val="0"/>
          <w:numId w:val="34"/>
        </w:numPr>
        <w:tabs>
          <w:tab w:val="left" w:pos="709"/>
        </w:tabs>
        <w:spacing w:line="276" w:lineRule="auto"/>
        <w:rPr>
          <w:rFonts w:cs="Arial"/>
          <w:color w:val="auto"/>
          <w:sz w:val="20"/>
          <w:szCs w:val="20"/>
        </w:rPr>
      </w:pPr>
      <w:r>
        <w:rPr>
          <w:color w:val="auto"/>
          <w:sz w:val="20"/>
          <w:u w:val="single"/>
        </w:rPr>
        <w:t>Training of aircraft maintenance personnel, including</w:t>
      </w:r>
      <w:r>
        <w:rPr>
          <w:color w:val="auto"/>
          <w:sz w:val="20"/>
        </w:rPr>
        <w:t>:</w:t>
      </w:r>
    </w:p>
    <w:p w14:paraId="1C578F34" w14:textId="77777777" w:rsidR="00003CEC" w:rsidRPr="00F720AE" w:rsidRDefault="00F20BF7" w:rsidP="008736A6">
      <w:pPr>
        <w:pStyle w:val="Odstavekseznama"/>
        <w:numPr>
          <w:ilvl w:val="0"/>
          <w:numId w:val="17"/>
        </w:numPr>
        <w:tabs>
          <w:tab w:val="clear" w:pos="1146"/>
          <w:tab w:val="num" w:pos="852"/>
        </w:tabs>
        <w:spacing w:line="276" w:lineRule="auto"/>
        <w:ind w:left="852"/>
        <w:jc w:val="both"/>
        <w:rPr>
          <w:rFonts w:cs="Times New Roman"/>
          <w:szCs w:val="20"/>
        </w:rPr>
      </w:pPr>
      <w:r>
        <w:t>Engine Type Rating Training for the entry of an engine type in the EASA Part 66 AML in categories B1/C;</w:t>
      </w:r>
    </w:p>
    <w:p w14:paraId="661D9122" w14:textId="77777777" w:rsidR="00003CEC" w:rsidRPr="00F720AE" w:rsidRDefault="00F20BF7" w:rsidP="008736A6">
      <w:pPr>
        <w:pStyle w:val="Odstavekseznama"/>
        <w:numPr>
          <w:ilvl w:val="0"/>
          <w:numId w:val="17"/>
        </w:numPr>
        <w:tabs>
          <w:tab w:val="clear" w:pos="1146"/>
          <w:tab w:val="num" w:pos="852"/>
        </w:tabs>
        <w:spacing w:line="276" w:lineRule="auto"/>
        <w:ind w:left="852"/>
        <w:jc w:val="both"/>
        <w:rPr>
          <w:rFonts w:cs="Times New Roman"/>
          <w:szCs w:val="20"/>
        </w:rPr>
      </w:pPr>
      <w:r>
        <w:t>Specialist training for the maintenance of engines and their systems.</w:t>
      </w:r>
    </w:p>
    <w:p w14:paraId="1755BDFD" w14:textId="77777777" w:rsidR="00003CEC" w:rsidRDefault="00003CEC" w:rsidP="00AC3440">
      <w:pPr>
        <w:spacing w:line="276" w:lineRule="auto"/>
        <w:jc w:val="both"/>
        <w:rPr>
          <w:rFonts w:cs="Times New Roman"/>
          <w:szCs w:val="20"/>
          <w:lang w:val="sl-SI"/>
        </w:rPr>
      </w:pPr>
    </w:p>
    <w:p w14:paraId="4F665752" w14:textId="77777777" w:rsidR="00003CEC" w:rsidRPr="00003CEC" w:rsidRDefault="00F20BF7" w:rsidP="006961AE">
      <w:pPr>
        <w:spacing w:line="276" w:lineRule="auto"/>
        <w:ind w:left="492"/>
        <w:jc w:val="both"/>
        <w:rPr>
          <w:rFonts w:cs="Times New Roman"/>
          <w:szCs w:val="20"/>
        </w:rPr>
      </w:pPr>
      <w:r>
        <w:t>Training shall be conducted only by organisations holding a valid EASA Part 147 approval for that specific engine type. If the organisation does not hold the type certificate, it must obtain a specific approval from the Slovenian Military Aviation Authority (VLO).</w:t>
      </w:r>
    </w:p>
    <w:p w14:paraId="2430B869" w14:textId="77777777" w:rsidR="00003CEC" w:rsidRPr="00003CEC" w:rsidRDefault="00003CEC" w:rsidP="008736A6">
      <w:pPr>
        <w:spacing w:line="276" w:lineRule="auto"/>
        <w:ind w:left="492"/>
        <w:jc w:val="both"/>
        <w:rPr>
          <w:rFonts w:cs="Times New Roman"/>
          <w:szCs w:val="20"/>
          <w:lang w:val="sl-SI"/>
        </w:rPr>
      </w:pPr>
    </w:p>
    <w:p w14:paraId="7C1F62E4" w14:textId="77777777" w:rsidR="00003CEC" w:rsidRPr="00003CEC" w:rsidRDefault="00F20BF7" w:rsidP="008736A6">
      <w:pPr>
        <w:spacing w:line="276" w:lineRule="auto"/>
        <w:ind w:left="492"/>
        <w:jc w:val="both"/>
        <w:rPr>
          <w:rFonts w:cs="Times New Roman"/>
          <w:szCs w:val="20"/>
        </w:rPr>
      </w:pPr>
      <w:r>
        <w:t>Upon completion of the training, the trainees shall be issued certificates of successful completion in accordance with EASA Part-66/147.</w:t>
      </w:r>
    </w:p>
    <w:p w14:paraId="5B21C15C" w14:textId="77777777" w:rsidR="00003CEC" w:rsidRDefault="00003CEC" w:rsidP="00AC3440">
      <w:pPr>
        <w:pStyle w:val="Telobesedila2"/>
        <w:tabs>
          <w:tab w:val="left" w:pos="709"/>
        </w:tabs>
        <w:spacing w:line="276" w:lineRule="auto"/>
        <w:rPr>
          <w:rFonts w:cs="Arial"/>
          <w:color w:val="auto"/>
          <w:sz w:val="20"/>
          <w:szCs w:val="20"/>
          <w:lang w:val="sl-SI"/>
        </w:rPr>
      </w:pPr>
    </w:p>
    <w:p w14:paraId="3903BC11" w14:textId="77777777" w:rsidR="00903D0E" w:rsidRPr="00DC212F" w:rsidRDefault="00F20BF7" w:rsidP="001D5613">
      <w:pPr>
        <w:pStyle w:val="Telobesedila2"/>
        <w:numPr>
          <w:ilvl w:val="0"/>
          <w:numId w:val="34"/>
        </w:numPr>
        <w:tabs>
          <w:tab w:val="left" w:pos="709"/>
        </w:tabs>
        <w:spacing w:line="276" w:lineRule="auto"/>
        <w:rPr>
          <w:rFonts w:cs="Arial"/>
          <w:color w:val="auto"/>
          <w:sz w:val="20"/>
          <w:szCs w:val="20"/>
        </w:rPr>
      </w:pPr>
      <w:r>
        <w:rPr>
          <w:color w:val="auto"/>
          <w:sz w:val="20"/>
          <w:u w:val="single"/>
        </w:rPr>
        <w:t>Other services</w:t>
      </w:r>
      <w:r>
        <w:rPr>
          <w:color w:val="auto"/>
          <w:sz w:val="20"/>
        </w:rPr>
        <w:t>:</w:t>
      </w:r>
    </w:p>
    <w:p w14:paraId="5F52A341" w14:textId="77777777" w:rsidR="002413BE" w:rsidRDefault="00F20BF7" w:rsidP="00B61CE9">
      <w:pPr>
        <w:spacing w:line="276" w:lineRule="auto"/>
        <w:ind w:left="720"/>
        <w:jc w:val="both"/>
        <w:rPr>
          <w:rFonts w:cs="Times New Roman"/>
          <w:szCs w:val="20"/>
        </w:rPr>
      </w:pPr>
      <w:r>
        <w:t xml:space="preserve">Implementation of manufacturers’ technical directives and those issued by aviation authorities (EASA, CAA). Any other services related to ensuring the operability of the engines (such as rental of components, tools, equipment, transport packaging, testing, transport, freight forwarding, insurance, etc.) shall be provided as required and agreed upon with the Contracting Authority. </w:t>
      </w:r>
    </w:p>
    <w:p w14:paraId="004DCE9B" w14:textId="77777777" w:rsidR="008A0E4D" w:rsidRDefault="008A0E4D" w:rsidP="002413BE">
      <w:pPr>
        <w:spacing w:line="276" w:lineRule="auto"/>
        <w:ind w:left="2832" w:hanging="2832"/>
        <w:rPr>
          <w:b/>
        </w:rPr>
        <w:sectPr w:rsidR="008A0E4D" w:rsidSect="00E62CD7">
          <w:headerReference w:type="default" r:id="rId13"/>
          <w:footerReference w:type="default" r:id="rId14"/>
          <w:pgSz w:w="11907" w:h="16840" w:code="9"/>
          <w:pgMar w:top="1440" w:right="1559" w:bottom="1440" w:left="1701" w:header="708" w:footer="708" w:gutter="0"/>
          <w:cols w:space="708"/>
        </w:sectPr>
      </w:pPr>
    </w:p>
    <w:p w14:paraId="43FBC98E" w14:textId="77777777" w:rsidR="005C65A7" w:rsidRPr="00AC3440" w:rsidRDefault="005C65A7" w:rsidP="008736A6">
      <w:pPr>
        <w:spacing w:line="276" w:lineRule="auto"/>
        <w:jc w:val="both"/>
        <w:rPr>
          <w:szCs w:val="20"/>
          <w:lang w:val="sl-SI"/>
        </w:rPr>
      </w:pPr>
    </w:p>
    <w:p w14:paraId="2D701DBC" w14:textId="77777777" w:rsidR="00B27C40" w:rsidRPr="00742950" w:rsidRDefault="00F20BF7" w:rsidP="008736A6">
      <w:pPr>
        <w:spacing w:line="276" w:lineRule="auto"/>
        <w:jc w:val="both"/>
        <w:rPr>
          <w:szCs w:val="20"/>
        </w:rPr>
      </w:pPr>
      <w:r>
        <w:t xml:space="preserve">For evidence of eligibility, the Bidder shall attach the following to </w:t>
      </w:r>
      <w:r>
        <w:rPr>
          <w:b/>
          <w:bCs/>
        </w:rPr>
        <w:t>Appendix 2</w:t>
      </w:r>
      <w:r>
        <w:rPr>
          <w:b/>
        </w:rPr>
        <w:t>:</w:t>
      </w:r>
      <w:r>
        <w:t xml:space="preserve"> </w:t>
      </w:r>
      <w:r w:rsidR="002C6209">
        <w:rPr>
          <w:b/>
          <w:bCs/>
        </w:rPr>
        <w:t>Proforma Invoice</w:t>
      </w:r>
      <w:r>
        <w:t xml:space="preserve"> (including those for subcontractors and contractors, if applicable</w:t>
      </w:r>
      <w:r w:rsidRPr="00742950">
        <w:t>):</w:t>
      </w:r>
    </w:p>
    <w:p w14:paraId="413192A8" w14:textId="77777777" w:rsidR="002C6209" w:rsidRPr="00742950" w:rsidRDefault="00F20BF7" w:rsidP="000426EB">
      <w:pPr>
        <w:pStyle w:val="Odstavekseznama"/>
        <w:numPr>
          <w:ilvl w:val="0"/>
          <w:numId w:val="17"/>
        </w:numPr>
        <w:tabs>
          <w:tab w:val="num" w:pos="786"/>
        </w:tabs>
        <w:spacing w:line="276" w:lineRule="auto"/>
        <w:ind w:left="786"/>
        <w:jc w:val="both"/>
        <w:rPr>
          <w:rFonts w:cs="Times New Roman"/>
          <w:szCs w:val="20"/>
        </w:rPr>
      </w:pPr>
      <w:r w:rsidRPr="00742950">
        <w:t>Evidence of its capa</w:t>
      </w:r>
      <w:r w:rsidR="002C6209" w:rsidRPr="00742950">
        <w:t>bility to perform maintenance of</w:t>
      </w:r>
      <w:r w:rsidRPr="00742950">
        <w:t xml:space="preserve"> the subject of the</w:t>
      </w:r>
      <w:r w:rsidR="002C6209" w:rsidRPr="00742950">
        <w:t xml:space="preserve"> contract</w:t>
      </w:r>
    </w:p>
    <w:p w14:paraId="25D41D4F" w14:textId="77777777" w:rsidR="003D1412" w:rsidRPr="00742950" w:rsidRDefault="00F20BF7" w:rsidP="000426EB">
      <w:pPr>
        <w:pStyle w:val="Odstavekseznama"/>
        <w:numPr>
          <w:ilvl w:val="0"/>
          <w:numId w:val="17"/>
        </w:numPr>
        <w:tabs>
          <w:tab w:val="num" w:pos="786"/>
        </w:tabs>
        <w:spacing w:line="276" w:lineRule="auto"/>
        <w:ind w:left="786"/>
        <w:jc w:val="both"/>
        <w:rPr>
          <w:rFonts w:cs="Times New Roman"/>
          <w:szCs w:val="20"/>
        </w:rPr>
      </w:pPr>
      <w:r w:rsidRPr="00742950">
        <w:t>Evidence of its capability to provide training related to the mainte</w:t>
      </w:r>
      <w:r w:rsidR="002C6209" w:rsidRPr="00742950">
        <w:t>nance of the subject of the contract</w:t>
      </w:r>
    </w:p>
    <w:p w14:paraId="55753737" w14:textId="77777777" w:rsidR="003D1412" w:rsidRPr="001A61EF" w:rsidRDefault="00F20BF7" w:rsidP="008736A6">
      <w:pPr>
        <w:pStyle w:val="Odstavekseznama"/>
        <w:numPr>
          <w:ilvl w:val="0"/>
          <w:numId w:val="17"/>
        </w:numPr>
        <w:tabs>
          <w:tab w:val="num" w:pos="786"/>
        </w:tabs>
        <w:spacing w:line="276" w:lineRule="auto"/>
        <w:ind w:left="786"/>
        <w:jc w:val="both"/>
        <w:rPr>
          <w:rFonts w:cs="Times New Roman"/>
          <w:szCs w:val="20"/>
        </w:rPr>
      </w:pPr>
      <w:r>
        <w:t>Applicable price list per hour of maintenance (including hourly rates based on the maintenance contractor’s profile – e.g., technician, engineer, etc.).</w:t>
      </w:r>
    </w:p>
    <w:p w14:paraId="0CD418D1" w14:textId="77777777" w:rsidR="003D1412" w:rsidRPr="001A61EF" w:rsidRDefault="00F20BF7" w:rsidP="008736A6">
      <w:pPr>
        <w:pStyle w:val="Odstavekseznama"/>
        <w:numPr>
          <w:ilvl w:val="0"/>
          <w:numId w:val="17"/>
        </w:numPr>
        <w:tabs>
          <w:tab w:val="num" w:pos="786"/>
        </w:tabs>
        <w:spacing w:line="276" w:lineRule="auto"/>
        <w:ind w:left="786"/>
        <w:jc w:val="both"/>
        <w:rPr>
          <w:rFonts w:cs="Times New Roman"/>
          <w:szCs w:val="20"/>
        </w:rPr>
      </w:pPr>
      <w:r>
        <w:t>A valid manufacturer's price list for original spare parts (new, reconditioned, etc.).</w:t>
      </w:r>
    </w:p>
    <w:p w14:paraId="3FC8C99D" w14:textId="77777777" w:rsidR="003D1412" w:rsidRPr="001A61EF" w:rsidRDefault="00F20BF7" w:rsidP="008736A6">
      <w:pPr>
        <w:pStyle w:val="Odstavekseznama"/>
        <w:numPr>
          <w:ilvl w:val="0"/>
          <w:numId w:val="17"/>
        </w:numPr>
        <w:tabs>
          <w:tab w:val="num" w:pos="786"/>
        </w:tabs>
        <w:spacing w:line="276" w:lineRule="auto"/>
        <w:ind w:left="786"/>
        <w:jc w:val="both"/>
        <w:rPr>
          <w:rFonts w:cs="Times New Roman"/>
          <w:szCs w:val="20"/>
        </w:rPr>
      </w:pPr>
      <w:r>
        <w:t>Any other price lists relevant to the performance of the work subject to this procedure.</w:t>
      </w:r>
    </w:p>
    <w:p w14:paraId="14EB7503" w14:textId="77777777" w:rsidR="003D1412" w:rsidRDefault="003D1412" w:rsidP="008736A6">
      <w:pPr>
        <w:tabs>
          <w:tab w:val="left" w:pos="360"/>
        </w:tabs>
        <w:spacing w:line="276" w:lineRule="auto"/>
        <w:ind w:right="-1"/>
        <w:jc w:val="both"/>
        <w:rPr>
          <w:szCs w:val="20"/>
          <w:lang w:val="sl-SI"/>
        </w:rPr>
      </w:pPr>
    </w:p>
    <w:p w14:paraId="27F4B9ED" w14:textId="77777777" w:rsidR="003D1412" w:rsidRPr="00CD0005" w:rsidRDefault="00F20BF7" w:rsidP="008736A6">
      <w:pPr>
        <w:spacing w:line="276" w:lineRule="auto"/>
        <w:jc w:val="both"/>
        <w:rPr>
          <w:rFonts w:cs="Times New Roman"/>
          <w:szCs w:val="20"/>
        </w:rPr>
      </w:pPr>
      <w:r>
        <w:t>Works and training are typically conducted abroad, at the Contractor's location. If the performance of such works is required in the Republic of Slovenia, their scope and price shall be subject to prior agreement between the Contracting Authority and the Contractor.</w:t>
      </w:r>
    </w:p>
    <w:p w14:paraId="728D77A9" w14:textId="77777777" w:rsidR="003D1412" w:rsidRDefault="003D1412" w:rsidP="008736A6">
      <w:pPr>
        <w:spacing w:line="276" w:lineRule="auto"/>
        <w:jc w:val="both"/>
        <w:rPr>
          <w:rFonts w:cs="Times New Roman"/>
          <w:szCs w:val="20"/>
          <w:lang w:val="sl-SI"/>
        </w:rPr>
      </w:pPr>
    </w:p>
    <w:p w14:paraId="383481EF" w14:textId="77777777" w:rsidR="003D1412" w:rsidRPr="00C06F4C" w:rsidRDefault="00F20BF7" w:rsidP="008736A6">
      <w:pPr>
        <w:spacing w:line="276" w:lineRule="auto"/>
        <w:jc w:val="both"/>
        <w:rPr>
          <w:szCs w:val="20"/>
        </w:rPr>
      </w:pPr>
      <w:r>
        <w:t>The required warranty period for the services performed and for any spare parts installed or supplied is a minimum of 12 months.</w:t>
      </w:r>
    </w:p>
    <w:p w14:paraId="51698B42" w14:textId="77777777" w:rsidR="003D1412" w:rsidRDefault="003D1412" w:rsidP="008736A6">
      <w:pPr>
        <w:tabs>
          <w:tab w:val="left" w:pos="360"/>
        </w:tabs>
        <w:spacing w:line="276" w:lineRule="auto"/>
        <w:ind w:right="-1"/>
        <w:jc w:val="both"/>
        <w:rPr>
          <w:szCs w:val="20"/>
          <w:lang w:val="sl-SI"/>
        </w:rPr>
      </w:pPr>
    </w:p>
    <w:p w14:paraId="59105039" w14:textId="77777777" w:rsidR="003D1412" w:rsidRPr="00C06F4C" w:rsidRDefault="00F20BF7" w:rsidP="008736A6">
      <w:pPr>
        <w:tabs>
          <w:tab w:val="left" w:pos="360"/>
        </w:tabs>
        <w:spacing w:line="276" w:lineRule="auto"/>
        <w:ind w:right="-1"/>
        <w:jc w:val="both"/>
        <w:rPr>
          <w:szCs w:val="20"/>
        </w:rPr>
      </w:pPr>
      <w:r>
        <w:t>The Contractor shall</w:t>
      </w:r>
      <w:r>
        <w:rPr>
          <w:rStyle w:val="Pripombasklic"/>
        </w:rPr>
        <w:t xml:space="preserve"> </w:t>
      </w:r>
      <w:r>
        <w:t>submit all necessary documents demonstrating their ability to perform the services under this Framework Agreement, such as valid evidence of business cooperation with equipment manufacturers, suppliers, and certificates, to the Contracting Authority in a timely manner and before the expiration of the validity period.</w:t>
      </w:r>
    </w:p>
    <w:p w14:paraId="61E26E1A" w14:textId="77777777" w:rsidR="003D1412" w:rsidRPr="00C06F4C" w:rsidRDefault="003D1412" w:rsidP="008736A6">
      <w:pPr>
        <w:tabs>
          <w:tab w:val="left" w:pos="360"/>
        </w:tabs>
        <w:spacing w:line="276" w:lineRule="auto"/>
        <w:ind w:right="-1"/>
        <w:jc w:val="both"/>
        <w:rPr>
          <w:szCs w:val="20"/>
          <w:lang w:val="sl-SI"/>
        </w:rPr>
      </w:pPr>
    </w:p>
    <w:p w14:paraId="46A6BBA7" w14:textId="77777777" w:rsidR="003D1412" w:rsidRPr="00A6721A" w:rsidRDefault="00F20BF7" w:rsidP="008736A6">
      <w:pPr>
        <w:spacing w:line="276" w:lineRule="auto"/>
        <w:jc w:val="both"/>
        <w:rPr>
          <w:b/>
        </w:rPr>
      </w:pPr>
      <w:r>
        <w:t>If the Bidder subcontracts any part of the Bid, the subcontractors and maintenance organisations performing the contracted work must also meet the above requirements. The Contractor shall be responsible for ensuring that the subcontractor complies with the requirements.</w:t>
      </w:r>
    </w:p>
    <w:p w14:paraId="0579D834" w14:textId="77777777" w:rsidR="003D1412" w:rsidRPr="00AC3440" w:rsidRDefault="003D1412" w:rsidP="008736A6">
      <w:pPr>
        <w:spacing w:line="276" w:lineRule="auto"/>
        <w:jc w:val="both"/>
        <w:rPr>
          <w:b/>
          <w:lang w:val="sl-SI"/>
        </w:rPr>
      </w:pPr>
    </w:p>
    <w:p w14:paraId="2E67F0E6" w14:textId="77777777" w:rsidR="00A647B5" w:rsidRPr="00AC3440" w:rsidRDefault="00F20BF7" w:rsidP="008736A6">
      <w:pPr>
        <w:spacing w:line="276" w:lineRule="auto"/>
        <w:jc w:val="both"/>
        <w:rPr>
          <w:szCs w:val="20"/>
        </w:rPr>
      </w:pPr>
      <w:r>
        <w:t>The details of the services to be provided are outlined in the Model Framework Agreement.</w:t>
      </w:r>
      <w:r>
        <w:br w:type="page"/>
      </w:r>
    </w:p>
    <w:p w14:paraId="64916F42" w14:textId="77777777" w:rsidR="00124C85" w:rsidRPr="00EB5254" w:rsidRDefault="00F20BF7" w:rsidP="008736A6">
      <w:pPr>
        <w:spacing w:after="60" w:line="276" w:lineRule="auto"/>
        <w:jc w:val="both"/>
        <w:outlineLvl w:val="0"/>
        <w:rPr>
          <w:b/>
          <w:szCs w:val="20"/>
          <w:u w:val="single"/>
        </w:rPr>
      </w:pPr>
      <w:r>
        <w:rPr>
          <w:b/>
          <w:u w:val="single"/>
        </w:rPr>
        <w:lastRenderedPageBreak/>
        <w:t xml:space="preserve">APPENDIX 1 </w:t>
      </w:r>
    </w:p>
    <w:p w14:paraId="3A6630A9" w14:textId="77777777" w:rsidR="00124C85" w:rsidRPr="00E341F6" w:rsidRDefault="00124C85" w:rsidP="008736A6">
      <w:pPr>
        <w:spacing w:line="276" w:lineRule="auto"/>
        <w:rPr>
          <w:szCs w:val="20"/>
          <w:lang w:val="sl-SI"/>
        </w:rPr>
      </w:pPr>
    </w:p>
    <w:p w14:paraId="7D659CA1" w14:textId="77777777" w:rsidR="0013017E" w:rsidRPr="00EB5254" w:rsidRDefault="00F20BF7" w:rsidP="008736A6">
      <w:pPr>
        <w:pStyle w:val="Naslov3"/>
        <w:spacing w:before="0" w:line="276" w:lineRule="auto"/>
        <w:jc w:val="center"/>
        <w:rPr>
          <w:sz w:val="20"/>
          <w:szCs w:val="20"/>
        </w:rPr>
      </w:pPr>
      <w:r>
        <w:rPr>
          <w:sz w:val="20"/>
        </w:rPr>
        <w:t>BIDDER’S DETAILS</w:t>
      </w:r>
    </w:p>
    <w:p w14:paraId="3E36D981" w14:textId="77777777" w:rsidR="00124C85" w:rsidRDefault="00124C85" w:rsidP="008736A6">
      <w:pPr>
        <w:pStyle w:val="Telobesedila"/>
        <w:spacing w:after="0" w:line="276" w:lineRule="auto"/>
        <w:rPr>
          <w:szCs w:val="20"/>
          <w:lang w:val="sl-SI"/>
        </w:rPr>
      </w:pPr>
    </w:p>
    <w:p w14:paraId="5942FE02" w14:textId="77777777" w:rsidR="002C6209" w:rsidRPr="008635DF" w:rsidRDefault="002C6209" w:rsidP="002C6209">
      <w:pPr>
        <w:rPr>
          <w:szCs w:val="20"/>
        </w:rPr>
      </w:pPr>
      <w:r w:rsidRPr="008635DF">
        <w:t>BID NO.:</w:t>
      </w:r>
      <w:r w:rsidRPr="008635DF">
        <w:tab/>
        <w:t>______________________________________</w:t>
      </w:r>
    </w:p>
    <w:p w14:paraId="7A176BE3" w14:textId="77777777" w:rsidR="002C6209" w:rsidRPr="008635DF" w:rsidRDefault="002C6209" w:rsidP="002C6209">
      <w:pPr>
        <w:rPr>
          <w:szCs w:val="20"/>
        </w:rPr>
      </w:pPr>
      <w:r w:rsidRPr="008635DF">
        <w:t>Date:</w:t>
      </w:r>
      <w:r w:rsidRPr="008635DF">
        <w:tab/>
      </w:r>
      <w:r w:rsidRPr="008635DF">
        <w:tab/>
        <w:t>______________________________________</w:t>
      </w:r>
    </w:p>
    <w:p w14:paraId="6F92E982" w14:textId="77777777" w:rsidR="00124C85" w:rsidRPr="00E341F6" w:rsidRDefault="00F20BF7" w:rsidP="008736A6">
      <w:pPr>
        <w:spacing w:line="276" w:lineRule="auto"/>
      </w:pPr>
      <w:r>
        <w:br/>
      </w:r>
      <w:r w:rsidR="003A56E0">
        <w:t>Bidder's Details:</w:t>
      </w:r>
    </w:p>
    <w:tbl>
      <w:tblPr>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778"/>
        <w:gridCol w:w="3508"/>
      </w:tblGrid>
      <w:tr w:rsidR="00E95B28" w14:paraId="5F63FF97" w14:textId="77777777" w:rsidTr="007871CE">
        <w:trPr>
          <w:trHeight w:val="567"/>
        </w:trPr>
        <w:tc>
          <w:tcPr>
            <w:tcW w:w="5778" w:type="dxa"/>
            <w:vAlign w:val="center"/>
          </w:tcPr>
          <w:p w14:paraId="72151EC7" w14:textId="77777777" w:rsidR="00124C85" w:rsidRPr="00E341F6" w:rsidRDefault="00F20BF7" w:rsidP="008736A6">
            <w:pPr>
              <w:spacing w:line="276" w:lineRule="auto"/>
              <w:rPr>
                <w:szCs w:val="20"/>
              </w:rPr>
            </w:pPr>
            <w:r>
              <w:t>BIDDER'S FULL NAME</w:t>
            </w:r>
          </w:p>
        </w:tc>
        <w:tc>
          <w:tcPr>
            <w:tcW w:w="3508" w:type="dxa"/>
            <w:vAlign w:val="center"/>
          </w:tcPr>
          <w:p w14:paraId="2F4AB08E" w14:textId="77777777" w:rsidR="00124C85" w:rsidRPr="00E341F6" w:rsidRDefault="00124C85" w:rsidP="008736A6">
            <w:pPr>
              <w:spacing w:line="276" w:lineRule="auto"/>
              <w:rPr>
                <w:b/>
                <w:szCs w:val="20"/>
                <w:lang w:val="sl-SI"/>
              </w:rPr>
            </w:pPr>
          </w:p>
        </w:tc>
      </w:tr>
      <w:tr w:rsidR="00E95B28" w14:paraId="48A32A78" w14:textId="77777777" w:rsidTr="007871CE">
        <w:trPr>
          <w:trHeight w:val="567"/>
        </w:trPr>
        <w:tc>
          <w:tcPr>
            <w:tcW w:w="5778" w:type="dxa"/>
            <w:vAlign w:val="center"/>
          </w:tcPr>
          <w:p w14:paraId="1A51330D" w14:textId="77777777" w:rsidR="00124C85" w:rsidRPr="00E341F6" w:rsidRDefault="00F20BF7" w:rsidP="007871CE">
            <w:pPr>
              <w:spacing w:line="276" w:lineRule="auto"/>
              <w:rPr>
                <w:szCs w:val="20"/>
              </w:rPr>
            </w:pPr>
            <w:r>
              <w:t xml:space="preserve">LEGAL REPRESENTATIVE </w:t>
            </w:r>
          </w:p>
        </w:tc>
        <w:tc>
          <w:tcPr>
            <w:tcW w:w="3508" w:type="dxa"/>
            <w:vAlign w:val="center"/>
          </w:tcPr>
          <w:p w14:paraId="3820427B" w14:textId="77777777" w:rsidR="00124C85" w:rsidRPr="00E341F6" w:rsidRDefault="00124C85" w:rsidP="008736A6">
            <w:pPr>
              <w:spacing w:line="276" w:lineRule="auto"/>
              <w:rPr>
                <w:b/>
                <w:szCs w:val="20"/>
                <w:lang w:val="sl-SI"/>
              </w:rPr>
            </w:pPr>
          </w:p>
        </w:tc>
      </w:tr>
      <w:tr w:rsidR="00E95B28" w14:paraId="4717A721" w14:textId="77777777" w:rsidTr="007871CE">
        <w:trPr>
          <w:trHeight w:val="567"/>
        </w:trPr>
        <w:tc>
          <w:tcPr>
            <w:tcW w:w="5778" w:type="dxa"/>
            <w:vAlign w:val="center"/>
          </w:tcPr>
          <w:p w14:paraId="36A129DE" w14:textId="77777777" w:rsidR="00124C85" w:rsidRPr="00E341F6" w:rsidRDefault="00F20BF7" w:rsidP="008736A6">
            <w:pPr>
              <w:spacing w:line="276" w:lineRule="auto"/>
              <w:rPr>
                <w:szCs w:val="20"/>
              </w:rPr>
            </w:pPr>
            <w:r>
              <w:t>ADDRESS</w:t>
            </w:r>
          </w:p>
        </w:tc>
        <w:tc>
          <w:tcPr>
            <w:tcW w:w="3508" w:type="dxa"/>
            <w:vAlign w:val="center"/>
          </w:tcPr>
          <w:p w14:paraId="5FCFEF2E" w14:textId="77777777" w:rsidR="00124C85" w:rsidRPr="00E341F6" w:rsidRDefault="00124C85" w:rsidP="008736A6">
            <w:pPr>
              <w:spacing w:line="276" w:lineRule="auto"/>
              <w:rPr>
                <w:b/>
                <w:szCs w:val="20"/>
                <w:lang w:val="sl-SI"/>
              </w:rPr>
            </w:pPr>
          </w:p>
        </w:tc>
      </w:tr>
      <w:tr w:rsidR="00E95B28" w14:paraId="6C6A75D3" w14:textId="77777777" w:rsidTr="007871CE">
        <w:trPr>
          <w:trHeight w:val="567"/>
        </w:trPr>
        <w:tc>
          <w:tcPr>
            <w:tcW w:w="5778" w:type="dxa"/>
            <w:vAlign w:val="center"/>
          </w:tcPr>
          <w:p w14:paraId="71737AA5" w14:textId="77777777" w:rsidR="00124C85" w:rsidRPr="00E341F6" w:rsidRDefault="00F20BF7" w:rsidP="008736A6">
            <w:pPr>
              <w:spacing w:line="276" w:lineRule="auto"/>
              <w:rPr>
                <w:szCs w:val="20"/>
              </w:rPr>
            </w:pPr>
            <w:r>
              <w:t>REGISTRATION NUMBER</w:t>
            </w:r>
          </w:p>
        </w:tc>
        <w:tc>
          <w:tcPr>
            <w:tcW w:w="3508" w:type="dxa"/>
            <w:vAlign w:val="center"/>
          </w:tcPr>
          <w:p w14:paraId="76350E17" w14:textId="77777777" w:rsidR="00124C85" w:rsidRPr="00E341F6" w:rsidRDefault="00124C85" w:rsidP="008736A6">
            <w:pPr>
              <w:spacing w:line="276" w:lineRule="auto"/>
              <w:rPr>
                <w:b/>
                <w:szCs w:val="20"/>
                <w:lang w:val="sl-SI"/>
              </w:rPr>
            </w:pPr>
          </w:p>
        </w:tc>
      </w:tr>
      <w:tr w:rsidR="00E95B28" w14:paraId="26919577" w14:textId="77777777" w:rsidTr="007871CE">
        <w:trPr>
          <w:trHeight w:val="567"/>
        </w:trPr>
        <w:tc>
          <w:tcPr>
            <w:tcW w:w="5778" w:type="dxa"/>
            <w:vAlign w:val="center"/>
          </w:tcPr>
          <w:p w14:paraId="4B370807" w14:textId="77777777" w:rsidR="00124C85" w:rsidRPr="00E341F6" w:rsidRDefault="00F20BF7" w:rsidP="008736A6">
            <w:pPr>
              <w:spacing w:line="276" w:lineRule="auto"/>
              <w:rPr>
                <w:szCs w:val="20"/>
              </w:rPr>
            </w:pPr>
            <w:r>
              <w:t>VAT IDENTIFICATION NUMBER</w:t>
            </w:r>
          </w:p>
        </w:tc>
        <w:tc>
          <w:tcPr>
            <w:tcW w:w="3508" w:type="dxa"/>
            <w:vAlign w:val="center"/>
          </w:tcPr>
          <w:p w14:paraId="193BCF6F" w14:textId="77777777" w:rsidR="00124C85" w:rsidRPr="00E341F6" w:rsidRDefault="00124C85" w:rsidP="008736A6">
            <w:pPr>
              <w:spacing w:line="276" w:lineRule="auto"/>
              <w:rPr>
                <w:b/>
                <w:szCs w:val="20"/>
                <w:lang w:val="sl-SI"/>
              </w:rPr>
            </w:pPr>
          </w:p>
        </w:tc>
      </w:tr>
      <w:tr w:rsidR="00E95B28" w14:paraId="543D01DF" w14:textId="77777777" w:rsidTr="007871CE">
        <w:trPr>
          <w:trHeight w:val="567"/>
        </w:trPr>
        <w:tc>
          <w:tcPr>
            <w:tcW w:w="5778" w:type="dxa"/>
            <w:vAlign w:val="center"/>
          </w:tcPr>
          <w:p w14:paraId="3A1FBC4A" w14:textId="77777777" w:rsidR="00935F31" w:rsidRPr="00E341F6" w:rsidRDefault="00F20BF7" w:rsidP="008736A6">
            <w:pPr>
              <w:spacing w:line="276" w:lineRule="auto"/>
              <w:rPr>
                <w:szCs w:val="20"/>
              </w:rPr>
            </w:pPr>
            <w:r>
              <w:t>TELEPHONE</w:t>
            </w:r>
          </w:p>
        </w:tc>
        <w:tc>
          <w:tcPr>
            <w:tcW w:w="3508" w:type="dxa"/>
            <w:vAlign w:val="center"/>
          </w:tcPr>
          <w:p w14:paraId="6E87365A" w14:textId="77777777" w:rsidR="00935F31" w:rsidRPr="00E341F6" w:rsidRDefault="00935F31" w:rsidP="008736A6">
            <w:pPr>
              <w:spacing w:line="276" w:lineRule="auto"/>
              <w:rPr>
                <w:b/>
                <w:szCs w:val="20"/>
                <w:lang w:val="sl-SI"/>
              </w:rPr>
            </w:pPr>
          </w:p>
        </w:tc>
      </w:tr>
      <w:tr w:rsidR="00E95B28" w14:paraId="4CAA3842" w14:textId="77777777" w:rsidTr="007871CE">
        <w:trPr>
          <w:trHeight w:val="567"/>
        </w:trPr>
        <w:tc>
          <w:tcPr>
            <w:tcW w:w="5778" w:type="dxa"/>
            <w:vAlign w:val="center"/>
          </w:tcPr>
          <w:p w14:paraId="437DA67F" w14:textId="77777777" w:rsidR="00935F31" w:rsidRPr="00E341F6" w:rsidRDefault="00F20BF7" w:rsidP="008736A6">
            <w:pPr>
              <w:spacing w:line="276" w:lineRule="auto"/>
              <w:rPr>
                <w:szCs w:val="20"/>
              </w:rPr>
            </w:pPr>
            <w:r>
              <w:t>E-MAIL ADDRESS (to receive official mail)</w:t>
            </w:r>
          </w:p>
        </w:tc>
        <w:tc>
          <w:tcPr>
            <w:tcW w:w="3508" w:type="dxa"/>
            <w:vAlign w:val="center"/>
          </w:tcPr>
          <w:p w14:paraId="466931D9" w14:textId="77777777" w:rsidR="00935F31" w:rsidRPr="00E341F6" w:rsidRDefault="00935F31" w:rsidP="008736A6">
            <w:pPr>
              <w:spacing w:line="276" w:lineRule="auto"/>
              <w:rPr>
                <w:b/>
                <w:szCs w:val="20"/>
                <w:lang w:val="sl-SI"/>
              </w:rPr>
            </w:pPr>
          </w:p>
        </w:tc>
      </w:tr>
      <w:tr w:rsidR="00E95B28" w14:paraId="00771807" w14:textId="77777777" w:rsidTr="007871CE">
        <w:trPr>
          <w:trHeight w:val="567"/>
        </w:trPr>
        <w:tc>
          <w:tcPr>
            <w:tcW w:w="5778" w:type="dxa"/>
            <w:vAlign w:val="center"/>
          </w:tcPr>
          <w:p w14:paraId="393D216E" w14:textId="77777777" w:rsidR="00935F31" w:rsidRPr="00E341F6" w:rsidRDefault="00F20BF7" w:rsidP="008736A6">
            <w:pPr>
              <w:spacing w:line="276" w:lineRule="auto"/>
              <w:rPr>
                <w:szCs w:val="20"/>
              </w:rPr>
            </w:pPr>
            <w:r>
              <w:t>BIDDER'S CONTACT PERSON – FRAMEWORK AGREEMENT ADMINISTRATOR – BUSINESS MOBILE PHONE NUMBER</w:t>
            </w:r>
          </w:p>
        </w:tc>
        <w:tc>
          <w:tcPr>
            <w:tcW w:w="3508" w:type="dxa"/>
            <w:vAlign w:val="center"/>
          </w:tcPr>
          <w:p w14:paraId="7938508D" w14:textId="77777777" w:rsidR="00935F31" w:rsidRPr="00E341F6" w:rsidRDefault="00935F31" w:rsidP="008736A6">
            <w:pPr>
              <w:spacing w:line="276" w:lineRule="auto"/>
              <w:rPr>
                <w:b/>
                <w:szCs w:val="20"/>
                <w:lang w:val="sl-SI"/>
              </w:rPr>
            </w:pPr>
          </w:p>
        </w:tc>
      </w:tr>
      <w:tr w:rsidR="00E95B28" w14:paraId="71E73187" w14:textId="77777777" w:rsidTr="007871CE">
        <w:trPr>
          <w:trHeight w:val="567"/>
        </w:trPr>
        <w:tc>
          <w:tcPr>
            <w:tcW w:w="5778" w:type="dxa"/>
            <w:vAlign w:val="center"/>
          </w:tcPr>
          <w:p w14:paraId="73E1801C" w14:textId="77777777" w:rsidR="00124C85" w:rsidRPr="00E341F6" w:rsidRDefault="00F20BF7" w:rsidP="008736A6">
            <w:pPr>
              <w:spacing w:line="276" w:lineRule="auto"/>
              <w:rPr>
                <w:szCs w:val="20"/>
              </w:rPr>
            </w:pPr>
            <w:r>
              <w:t>IBAN</w:t>
            </w:r>
          </w:p>
        </w:tc>
        <w:tc>
          <w:tcPr>
            <w:tcW w:w="3508" w:type="dxa"/>
            <w:vAlign w:val="center"/>
          </w:tcPr>
          <w:p w14:paraId="2CFC9B86" w14:textId="77777777" w:rsidR="00124C85" w:rsidRPr="00E341F6" w:rsidRDefault="00124C85" w:rsidP="008736A6">
            <w:pPr>
              <w:spacing w:line="276" w:lineRule="auto"/>
              <w:rPr>
                <w:b/>
                <w:szCs w:val="20"/>
                <w:lang w:val="sl-SI"/>
              </w:rPr>
            </w:pPr>
          </w:p>
        </w:tc>
      </w:tr>
      <w:tr w:rsidR="00E95B28" w14:paraId="18B3F680" w14:textId="77777777" w:rsidTr="007871CE">
        <w:trPr>
          <w:trHeight w:val="567"/>
        </w:trPr>
        <w:tc>
          <w:tcPr>
            <w:tcW w:w="5778" w:type="dxa"/>
            <w:vAlign w:val="center"/>
          </w:tcPr>
          <w:p w14:paraId="4D63FDAE" w14:textId="77777777" w:rsidR="009317A2" w:rsidRPr="00E341F6" w:rsidRDefault="00F20BF7" w:rsidP="008736A6">
            <w:pPr>
              <w:spacing w:line="276" w:lineRule="auto"/>
              <w:rPr>
                <w:szCs w:val="20"/>
              </w:rPr>
            </w:pPr>
            <w:r>
              <w:t>SWIFT</w:t>
            </w:r>
          </w:p>
        </w:tc>
        <w:tc>
          <w:tcPr>
            <w:tcW w:w="3508" w:type="dxa"/>
            <w:vAlign w:val="center"/>
          </w:tcPr>
          <w:p w14:paraId="1007DCF2" w14:textId="77777777" w:rsidR="009317A2" w:rsidRPr="00E341F6" w:rsidRDefault="009317A2" w:rsidP="008736A6">
            <w:pPr>
              <w:spacing w:line="276" w:lineRule="auto"/>
              <w:rPr>
                <w:b/>
                <w:szCs w:val="20"/>
                <w:lang w:val="sl-SI"/>
              </w:rPr>
            </w:pPr>
          </w:p>
        </w:tc>
      </w:tr>
      <w:tr w:rsidR="00E95B28" w14:paraId="3FC6B042" w14:textId="77777777" w:rsidTr="007871CE">
        <w:trPr>
          <w:trHeight w:val="567"/>
        </w:trPr>
        <w:tc>
          <w:tcPr>
            <w:tcW w:w="5778" w:type="dxa"/>
            <w:tcBorders>
              <w:bottom w:val="single" w:sz="4" w:space="0" w:color="auto"/>
            </w:tcBorders>
            <w:vAlign w:val="center"/>
          </w:tcPr>
          <w:p w14:paraId="4B044406" w14:textId="77777777" w:rsidR="00124C85" w:rsidRPr="00E341F6" w:rsidRDefault="00F20BF7" w:rsidP="008736A6">
            <w:pPr>
              <w:spacing w:line="276" w:lineRule="auto"/>
              <w:rPr>
                <w:szCs w:val="20"/>
              </w:rPr>
            </w:pPr>
            <w:r>
              <w:t xml:space="preserve">NAME OF THE BANK </w:t>
            </w:r>
          </w:p>
        </w:tc>
        <w:tc>
          <w:tcPr>
            <w:tcW w:w="3508" w:type="dxa"/>
            <w:tcBorders>
              <w:bottom w:val="single" w:sz="4" w:space="0" w:color="auto"/>
            </w:tcBorders>
            <w:vAlign w:val="center"/>
          </w:tcPr>
          <w:p w14:paraId="7DB26481" w14:textId="77777777" w:rsidR="00124C85" w:rsidRPr="00E341F6" w:rsidRDefault="00124C85" w:rsidP="008736A6">
            <w:pPr>
              <w:spacing w:line="276" w:lineRule="auto"/>
              <w:rPr>
                <w:b/>
                <w:szCs w:val="20"/>
                <w:lang w:val="sl-SI"/>
              </w:rPr>
            </w:pPr>
          </w:p>
        </w:tc>
      </w:tr>
      <w:tr w:rsidR="00E95B28" w14:paraId="190B4E4B" w14:textId="77777777" w:rsidTr="007871CE">
        <w:trPr>
          <w:trHeight w:val="567"/>
        </w:trPr>
        <w:tc>
          <w:tcPr>
            <w:tcW w:w="5778" w:type="dxa"/>
            <w:tcBorders>
              <w:top w:val="single" w:sz="4" w:space="0" w:color="auto"/>
              <w:left w:val="single" w:sz="4" w:space="0" w:color="auto"/>
              <w:bottom w:val="single" w:sz="4" w:space="0" w:color="auto"/>
              <w:right w:val="single" w:sz="4" w:space="0" w:color="auto"/>
            </w:tcBorders>
            <w:vAlign w:val="center"/>
          </w:tcPr>
          <w:p w14:paraId="4464B682" w14:textId="77777777" w:rsidR="00935F31" w:rsidRPr="00E341F6" w:rsidRDefault="00F20BF7" w:rsidP="008736A6">
            <w:pPr>
              <w:spacing w:line="276" w:lineRule="auto"/>
              <w:rPr>
                <w:szCs w:val="20"/>
              </w:rPr>
            </w:pPr>
            <w:r>
              <w:t>ADDRESS OF THE BANK</w:t>
            </w:r>
          </w:p>
        </w:tc>
        <w:tc>
          <w:tcPr>
            <w:tcW w:w="3508" w:type="dxa"/>
            <w:tcBorders>
              <w:top w:val="single" w:sz="4" w:space="0" w:color="auto"/>
              <w:left w:val="single" w:sz="4" w:space="0" w:color="auto"/>
              <w:bottom w:val="single" w:sz="4" w:space="0" w:color="auto"/>
              <w:right w:val="single" w:sz="4" w:space="0" w:color="auto"/>
            </w:tcBorders>
            <w:vAlign w:val="center"/>
          </w:tcPr>
          <w:p w14:paraId="66BA6D98" w14:textId="77777777" w:rsidR="00935F31" w:rsidRPr="00FC3C33" w:rsidRDefault="00935F31" w:rsidP="008736A6">
            <w:pPr>
              <w:spacing w:line="276" w:lineRule="auto"/>
              <w:rPr>
                <w:szCs w:val="20"/>
                <w:lang w:val="sl-SI"/>
              </w:rPr>
            </w:pPr>
          </w:p>
        </w:tc>
      </w:tr>
      <w:tr w:rsidR="00E95B28" w14:paraId="219AACA4" w14:textId="77777777" w:rsidTr="00787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9"/>
        </w:trPr>
        <w:tc>
          <w:tcPr>
            <w:tcW w:w="5778" w:type="dxa"/>
            <w:tcBorders>
              <w:top w:val="single" w:sz="4" w:space="0" w:color="auto"/>
              <w:left w:val="single" w:sz="4" w:space="0" w:color="auto"/>
              <w:bottom w:val="single" w:sz="4" w:space="0" w:color="auto"/>
              <w:right w:val="single" w:sz="4" w:space="0" w:color="auto"/>
            </w:tcBorders>
            <w:vAlign w:val="center"/>
          </w:tcPr>
          <w:p w14:paraId="61C74034" w14:textId="77777777" w:rsidR="00FE2F78" w:rsidRPr="00FC3C33" w:rsidRDefault="00F20BF7" w:rsidP="008736A6">
            <w:pPr>
              <w:spacing w:line="276" w:lineRule="auto"/>
              <w:rPr>
                <w:szCs w:val="20"/>
              </w:rPr>
            </w:pPr>
            <w:r>
              <w:t>SME (small or medium-sized enterprise) – mark appropriately; relative to the publication of the award of the public contract.</w:t>
            </w:r>
          </w:p>
        </w:tc>
        <w:tc>
          <w:tcPr>
            <w:tcW w:w="3508" w:type="dxa"/>
            <w:tcBorders>
              <w:top w:val="single" w:sz="4" w:space="0" w:color="auto"/>
              <w:left w:val="single" w:sz="4" w:space="0" w:color="auto"/>
              <w:bottom w:val="single" w:sz="4" w:space="0" w:color="auto"/>
              <w:right w:val="single" w:sz="4" w:space="0" w:color="auto"/>
            </w:tcBorders>
            <w:vAlign w:val="center"/>
          </w:tcPr>
          <w:p w14:paraId="33F6E422" w14:textId="77777777" w:rsidR="00FE2F78" w:rsidRPr="00FC3C33" w:rsidRDefault="00F20BF7" w:rsidP="008736A6">
            <w:pPr>
              <w:spacing w:line="276" w:lineRule="auto"/>
              <w:rPr>
                <w:szCs w:val="20"/>
              </w:rPr>
            </w:pPr>
            <w:r>
              <w:t>YES / NO</w:t>
            </w:r>
          </w:p>
        </w:tc>
      </w:tr>
      <w:tr w:rsidR="00E95B28" w14:paraId="2AC58D6A" w14:textId="77777777" w:rsidTr="00787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9"/>
        </w:trPr>
        <w:tc>
          <w:tcPr>
            <w:tcW w:w="5778" w:type="dxa"/>
            <w:tcBorders>
              <w:top w:val="single" w:sz="4" w:space="0" w:color="auto"/>
              <w:left w:val="single" w:sz="4" w:space="0" w:color="auto"/>
              <w:bottom w:val="single" w:sz="4" w:space="0" w:color="auto"/>
              <w:right w:val="single" w:sz="4" w:space="0" w:color="auto"/>
            </w:tcBorders>
            <w:vAlign w:val="center"/>
          </w:tcPr>
          <w:p w14:paraId="45DDE393" w14:textId="77777777" w:rsidR="00FE2F78" w:rsidRPr="00FC3C33" w:rsidRDefault="00F20BF7" w:rsidP="008736A6">
            <w:pPr>
              <w:spacing w:line="276" w:lineRule="auto"/>
              <w:rPr>
                <w:szCs w:val="20"/>
              </w:rPr>
            </w:pPr>
            <w:r>
              <w:t>PERSON AUTHORISED TO SIGN THE FRAMEWORK AGREEMENT ELECTRONICALLY</w:t>
            </w:r>
          </w:p>
        </w:tc>
        <w:tc>
          <w:tcPr>
            <w:tcW w:w="3508" w:type="dxa"/>
            <w:tcBorders>
              <w:top w:val="single" w:sz="4" w:space="0" w:color="auto"/>
              <w:left w:val="single" w:sz="4" w:space="0" w:color="auto"/>
              <w:bottom w:val="single" w:sz="4" w:space="0" w:color="auto"/>
              <w:right w:val="single" w:sz="4" w:space="0" w:color="auto"/>
            </w:tcBorders>
            <w:vAlign w:val="center"/>
          </w:tcPr>
          <w:p w14:paraId="6C7049A1" w14:textId="77777777" w:rsidR="00FE2F78" w:rsidRPr="00FC3C33" w:rsidRDefault="00FE2F78" w:rsidP="008736A6">
            <w:pPr>
              <w:spacing w:line="276" w:lineRule="auto"/>
              <w:rPr>
                <w:szCs w:val="20"/>
                <w:lang w:val="sl-SI"/>
              </w:rPr>
            </w:pPr>
          </w:p>
        </w:tc>
      </w:tr>
    </w:tbl>
    <w:p w14:paraId="77CEF2F2" w14:textId="77777777" w:rsidR="00F05C2C" w:rsidRDefault="00F20BF7" w:rsidP="00317213">
      <w:pPr>
        <w:pStyle w:val="Telobesedila3"/>
        <w:spacing w:after="0" w:line="276" w:lineRule="auto"/>
        <w:ind w:left="4746"/>
        <w:rPr>
          <w:sz w:val="18"/>
        </w:rPr>
      </w:pPr>
      <w:r>
        <w:rPr>
          <w:sz w:val="18"/>
        </w:rPr>
        <w:t>(the right column is to be filled in by the</w:t>
      </w:r>
      <w:r w:rsidR="00317213">
        <w:rPr>
          <w:sz w:val="18"/>
        </w:rPr>
        <w:t xml:space="preserve"> </w:t>
      </w:r>
      <w:r>
        <w:rPr>
          <w:sz w:val="18"/>
        </w:rPr>
        <w:t>Bidder)</w:t>
      </w:r>
    </w:p>
    <w:p w14:paraId="594B2D24" w14:textId="77777777" w:rsidR="00317213" w:rsidRPr="007871CE" w:rsidRDefault="00317213" w:rsidP="00317213">
      <w:pPr>
        <w:pStyle w:val="Telobesedila3"/>
        <w:spacing w:after="0" w:line="276" w:lineRule="auto"/>
        <w:ind w:left="4746"/>
        <w:rPr>
          <w:sz w:val="18"/>
          <w:szCs w:val="18"/>
        </w:rPr>
      </w:pPr>
    </w:p>
    <w:tbl>
      <w:tblPr>
        <w:tblW w:w="8613" w:type="dxa"/>
        <w:jc w:val="center"/>
        <w:tblLayout w:type="fixed"/>
        <w:tblLook w:val="0000" w:firstRow="0" w:lastRow="0" w:firstColumn="0" w:lastColumn="0" w:noHBand="0" w:noVBand="0"/>
      </w:tblPr>
      <w:tblGrid>
        <w:gridCol w:w="3285"/>
        <w:gridCol w:w="1926"/>
        <w:gridCol w:w="3402"/>
      </w:tblGrid>
      <w:tr w:rsidR="00E95B28" w14:paraId="1970B7CD" w14:textId="77777777" w:rsidTr="000E02B3">
        <w:trPr>
          <w:jc w:val="center"/>
        </w:trPr>
        <w:tc>
          <w:tcPr>
            <w:tcW w:w="3285" w:type="dxa"/>
          </w:tcPr>
          <w:p w14:paraId="340FA867" w14:textId="77777777" w:rsidR="00BB4947" w:rsidRPr="00E341F6" w:rsidRDefault="00F20BF7" w:rsidP="008736A6">
            <w:pPr>
              <w:spacing w:line="276" w:lineRule="auto"/>
              <w:rPr>
                <w:b/>
                <w:szCs w:val="20"/>
              </w:rPr>
            </w:pPr>
            <w:r>
              <w:rPr>
                <w:b/>
              </w:rPr>
              <w:t>_________________________</w:t>
            </w:r>
          </w:p>
        </w:tc>
        <w:tc>
          <w:tcPr>
            <w:tcW w:w="1926" w:type="dxa"/>
          </w:tcPr>
          <w:p w14:paraId="57BC4797" w14:textId="77777777" w:rsidR="00BB4947" w:rsidRPr="00E341F6" w:rsidRDefault="00BB4947" w:rsidP="008736A6">
            <w:pPr>
              <w:spacing w:line="276" w:lineRule="auto"/>
              <w:rPr>
                <w:b/>
                <w:szCs w:val="20"/>
                <w:lang w:val="sl-SI"/>
              </w:rPr>
            </w:pPr>
          </w:p>
        </w:tc>
        <w:tc>
          <w:tcPr>
            <w:tcW w:w="3402" w:type="dxa"/>
          </w:tcPr>
          <w:p w14:paraId="6D135354" w14:textId="77777777" w:rsidR="00BB4947" w:rsidRPr="00E341F6" w:rsidRDefault="00F20BF7" w:rsidP="008736A6">
            <w:pPr>
              <w:spacing w:line="276" w:lineRule="auto"/>
              <w:rPr>
                <w:b/>
                <w:szCs w:val="20"/>
              </w:rPr>
            </w:pPr>
            <w:r>
              <w:rPr>
                <w:b/>
              </w:rPr>
              <w:t xml:space="preserve">    </w:t>
            </w:r>
            <w:r w:rsidR="003A56E0">
              <w:rPr>
                <w:b/>
              </w:rPr>
              <w:t>_________________________</w:t>
            </w:r>
          </w:p>
        </w:tc>
      </w:tr>
      <w:tr w:rsidR="00E95B28" w14:paraId="0911C3C5" w14:textId="77777777" w:rsidTr="000E02B3">
        <w:trPr>
          <w:jc w:val="center"/>
        </w:trPr>
        <w:tc>
          <w:tcPr>
            <w:tcW w:w="3285" w:type="dxa"/>
          </w:tcPr>
          <w:p w14:paraId="1447F7BC" w14:textId="77777777" w:rsidR="00BB4947" w:rsidRPr="00E341F6" w:rsidRDefault="00F20BF7" w:rsidP="008736A6">
            <w:pPr>
              <w:spacing w:line="276" w:lineRule="auto"/>
              <w:rPr>
                <w:szCs w:val="20"/>
              </w:rPr>
            </w:pPr>
            <w:r>
              <w:t xml:space="preserve">              Place and date</w:t>
            </w:r>
          </w:p>
        </w:tc>
        <w:tc>
          <w:tcPr>
            <w:tcW w:w="1926" w:type="dxa"/>
          </w:tcPr>
          <w:p w14:paraId="27F7ACFB" w14:textId="77777777" w:rsidR="00BB4947" w:rsidRPr="00E341F6" w:rsidRDefault="00F20BF7" w:rsidP="008736A6">
            <w:pPr>
              <w:spacing w:line="276" w:lineRule="auto"/>
              <w:jc w:val="center"/>
              <w:rPr>
                <w:szCs w:val="20"/>
              </w:rPr>
            </w:pPr>
            <w:r>
              <w:t>Stamp</w:t>
            </w:r>
          </w:p>
        </w:tc>
        <w:tc>
          <w:tcPr>
            <w:tcW w:w="3402" w:type="dxa"/>
          </w:tcPr>
          <w:p w14:paraId="63B3F02C" w14:textId="77777777" w:rsidR="00BB4947" w:rsidRPr="00E341F6" w:rsidRDefault="00F20BF7" w:rsidP="008736A6">
            <w:pPr>
              <w:spacing w:line="276" w:lineRule="auto"/>
              <w:jc w:val="center"/>
              <w:rPr>
                <w:szCs w:val="20"/>
              </w:rPr>
            </w:pPr>
            <w:r>
              <w:t>Signature of responsible person</w:t>
            </w:r>
          </w:p>
        </w:tc>
      </w:tr>
    </w:tbl>
    <w:p w14:paraId="099012BE" w14:textId="77777777" w:rsidR="00124C85" w:rsidRPr="00E341F6" w:rsidRDefault="00124C85" w:rsidP="008736A6">
      <w:pPr>
        <w:spacing w:line="276" w:lineRule="auto"/>
        <w:jc w:val="both"/>
        <w:rPr>
          <w:szCs w:val="20"/>
          <w:lang w:val="sl-SI"/>
        </w:rPr>
        <w:sectPr w:rsidR="00124C85" w:rsidRPr="00E341F6" w:rsidSect="00E62CD7">
          <w:pgSz w:w="11907" w:h="16840" w:code="9"/>
          <w:pgMar w:top="1440" w:right="1559" w:bottom="1440" w:left="1701" w:header="708" w:footer="708" w:gutter="0"/>
          <w:cols w:space="708"/>
        </w:sectPr>
      </w:pPr>
    </w:p>
    <w:p w14:paraId="772BC302" w14:textId="77777777" w:rsidR="00EE023B" w:rsidRPr="00C96827" w:rsidRDefault="00F20BF7" w:rsidP="00C96827">
      <w:pPr>
        <w:spacing w:after="60" w:line="276" w:lineRule="auto"/>
        <w:jc w:val="both"/>
        <w:outlineLvl w:val="0"/>
        <w:rPr>
          <w:b/>
          <w:szCs w:val="20"/>
        </w:rPr>
      </w:pPr>
      <w:r>
        <w:rPr>
          <w:b/>
          <w:u w:val="single"/>
        </w:rPr>
        <w:lastRenderedPageBreak/>
        <w:t xml:space="preserve">APPENDIX 2: </w:t>
      </w:r>
      <w:r w:rsidR="00C5607B">
        <w:rPr>
          <w:b/>
        </w:rPr>
        <w:t>Proforma Invoice;</w:t>
      </w:r>
      <w:r>
        <w:rPr>
          <w:b/>
        </w:rPr>
        <w:t xml:space="preserve"> Maintenance of Safran Engines, Makila 1A1</w:t>
      </w:r>
    </w:p>
    <w:p w14:paraId="64E52893" w14:textId="77777777" w:rsidR="00124C85" w:rsidRPr="00E341F6" w:rsidRDefault="00F20BF7" w:rsidP="008736A6">
      <w:pPr>
        <w:spacing w:line="276" w:lineRule="auto"/>
        <w:jc w:val="both"/>
        <w:rPr>
          <w:szCs w:val="20"/>
        </w:rPr>
      </w:pPr>
      <w:r>
        <w:t>Bid no.: __________________, date __________________.</w:t>
      </w:r>
    </w:p>
    <w:p w14:paraId="46526B30" w14:textId="77777777" w:rsidR="007E3F03" w:rsidRDefault="007E3F03" w:rsidP="008736A6">
      <w:pPr>
        <w:spacing w:line="276" w:lineRule="auto"/>
        <w:jc w:val="both"/>
        <w:rPr>
          <w:szCs w:val="20"/>
          <w:lang w:val="sl-SI"/>
        </w:rPr>
      </w:pPr>
    </w:p>
    <w:tbl>
      <w:tblPr>
        <w:tblW w:w="13909" w:type="dxa"/>
        <w:tblInd w:w="-22" w:type="dxa"/>
        <w:tblLayout w:type="fixed"/>
        <w:tblCellMar>
          <w:left w:w="0" w:type="dxa"/>
          <w:right w:w="0" w:type="dxa"/>
        </w:tblCellMar>
        <w:tblLook w:val="0000" w:firstRow="0" w:lastRow="0" w:firstColumn="0" w:lastColumn="0" w:noHBand="0" w:noVBand="0"/>
      </w:tblPr>
      <w:tblGrid>
        <w:gridCol w:w="726"/>
        <w:gridCol w:w="2977"/>
        <w:gridCol w:w="1559"/>
        <w:gridCol w:w="8647"/>
      </w:tblGrid>
      <w:tr w:rsidR="00E95B28" w14:paraId="1D77B6F9" w14:textId="77777777" w:rsidTr="009A3A52">
        <w:trPr>
          <w:cantSplit/>
          <w:trHeight w:val="398"/>
        </w:trPr>
        <w:tc>
          <w:tcPr>
            <w:tcW w:w="7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2E6FDD5" w14:textId="77777777" w:rsidR="005E4CEF" w:rsidRPr="00100DAA" w:rsidRDefault="00F20BF7" w:rsidP="005E4CEF">
            <w:pPr>
              <w:spacing w:line="276" w:lineRule="auto"/>
              <w:jc w:val="center"/>
              <w:rPr>
                <w:b/>
                <w:iCs/>
                <w:szCs w:val="20"/>
              </w:rPr>
            </w:pPr>
            <w:r>
              <w:rPr>
                <w:b/>
              </w:rPr>
              <w:t>LOT</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2A4B5B6" w14:textId="77777777" w:rsidR="003D2504" w:rsidRPr="00100DAA" w:rsidRDefault="00F20BF7" w:rsidP="00074453">
            <w:pPr>
              <w:spacing w:line="276" w:lineRule="auto"/>
              <w:jc w:val="center"/>
              <w:rPr>
                <w:b/>
                <w:iCs/>
                <w:szCs w:val="20"/>
              </w:rPr>
            </w:pPr>
            <w:r>
              <w:rPr>
                <w:b/>
              </w:rPr>
              <w:t>DESCRIPTION OF WORKS</w:t>
            </w:r>
          </w:p>
        </w:tc>
        <w:tc>
          <w:tcPr>
            <w:tcW w:w="1559" w:type="dxa"/>
            <w:tcBorders>
              <w:top w:val="single" w:sz="4" w:space="0" w:color="auto"/>
              <w:right w:val="single" w:sz="6" w:space="0" w:color="auto"/>
            </w:tcBorders>
            <w:shd w:val="clear" w:color="auto" w:fill="E7E6E6" w:themeFill="background2"/>
            <w:vAlign w:val="center"/>
          </w:tcPr>
          <w:p w14:paraId="13DBDF16" w14:textId="77777777" w:rsidR="003D2504" w:rsidRPr="00100DAA" w:rsidRDefault="00F20BF7" w:rsidP="00074453">
            <w:pPr>
              <w:tabs>
                <w:tab w:val="left" w:pos="567"/>
              </w:tabs>
              <w:spacing w:line="276" w:lineRule="auto"/>
              <w:jc w:val="center"/>
              <w:rPr>
                <w:b/>
                <w:iCs/>
                <w:szCs w:val="20"/>
              </w:rPr>
            </w:pPr>
            <w:r>
              <w:rPr>
                <w:b/>
              </w:rPr>
              <w:t>QUANTITY</w:t>
            </w:r>
          </w:p>
        </w:tc>
        <w:tc>
          <w:tcPr>
            <w:tcW w:w="8647" w:type="dxa"/>
            <w:tcBorders>
              <w:top w:val="single" w:sz="4" w:space="0" w:color="auto"/>
              <w:right w:val="single" w:sz="4" w:space="0" w:color="auto"/>
            </w:tcBorders>
            <w:shd w:val="clear" w:color="auto" w:fill="E7E6E6" w:themeFill="background2"/>
            <w:vAlign w:val="center"/>
          </w:tcPr>
          <w:p w14:paraId="750A0BE8" w14:textId="77777777" w:rsidR="003D2504" w:rsidRPr="00134005" w:rsidRDefault="00F20BF7" w:rsidP="00074453">
            <w:pPr>
              <w:spacing w:line="276" w:lineRule="auto"/>
              <w:jc w:val="center"/>
              <w:rPr>
                <w:b/>
                <w:iCs/>
                <w:szCs w:val="20"/>
              </w:rPr>
            </w:pPr>
            <w:r>
              <w:rPr>
                <w:b/>
              </w:rPr>
              <w:t>INDICATIVE VALUE</w:t>
            </w:r>
          </w:p>
        </w:tc>
      </w:tr>
      <w:tr w:rsidR="00E95B28" w14:paraId="5CDCAC6B" w14:textId="77777777" w:rsidTr="009A3A52">
        <w:trPr>
          <w:cantSplit/>
          <w:trHeight w:val="1154"/>
        </w:trPr>
        <w:tc>
          <w:tcPr>
            <w:tcW w:w="726" w:type="dxa"/>
            <w:tcBorders>
              <w:top w:val="single" w:sz="4" w:space="0" w:color="auto"/>
              <w:left w:val="single" w:sz="4" w:space="0" w:color="auto"/>
              <w:bottom w:val="single" w:sz="4" w:space="0" w:color="auto"/>
              <w:right w:val="single" w:sz="4" w:space="0" w:color="auto"/>
            </w:tcBorders>
            <w:vAlign w:val="center"/>
          </w:tcPr>
          <w:p w14:paraId="14B33352" w14:textId="77777777" w:rsidR="003D2504" w:rsidRDefault="00F20BF7" w:rsidP="003D2504">
            <w:pPr>
              <w:spacing w:line="276" w:lineRule="auto"/>
              <w:jc w:val="center"/>
              <w:rPr>
                <w:szCs w:val="20"/>
              </w:rPr>
            </w:pPr>
            <w:r>
              <w:t>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C4817E" w14:textId="77777777" w:rsidR="003D2504" w:rsidRPr="006D59C8" w:rsidRDefault="00F20BF7" w:rsidP="008736A6">
            <w:pPr>
              <w:spacing w:line="276" w:lineRule="auto"/>
              <w:jc w:val="center"/>
              <w:rPr>
                <w:snapToGrid w:val="0"/>
                <w:color w:val="000000"/>
                <w:szCs w:val="20"/>
              </w:rPr>
            </w:pPr>
            <w:r>
              <w:rPr>
                <w:b/>
              </w:rPr>
              <w:t>Maintenance of Safran Engines, Makila 1A1</w:t>
            </w:r>
          </w:p>
        </w:tc>
        <w:tc>
          <w:tcPr>
            <w:tcW w:w="1559" w:type="dxa"/>
            <w:tcBorders>
              <w:top w:val="single" w:sz="4" w:space="0" w:color="auto"/>
              <w:bottom w:val="single" w:sz="4" w:space="0" w:color="auto"/>
              <w:right w:val="single" w:sz="6" w:space="0" w:color="auto"/>
            </w:tcBorders>
            <w:shd w:val="clear" w:color="auto" w:fill="auto"/>
            <w:vAlign w:val="center"/>
          </w:tcPr>
          <w:p w14:paraId="42A89B29" w14:textId="77777777" w:rsidR="003D2504" w:rsidRPr="006D59C8" w:rsidRDefault="00F20BF7" w:rsidP="008736A6">
            <w:pPr>
              <w:spacing w:line="276" w:lineRule="auto"/>
              <w:jc w:val="center"/>
              <w:rPr>
                <w:snapToGrid w:val="0"/>
                <w:szCs w:val="20"/>
              </w:rPr>
            </w:pPr>
            <w:r>
              <w:rPr>
                <w:snapToGrid w:val="0"/>
              </w:rPr>
              <w:t>on a per-contract basis</w:t>
            </w:r>
          </w:p>
        </w:tc>
        <w:tc>
          <w:tcPr>
            <w:tcW w:w="8647" w:type="dxa"/>
            <w:tcBorders>
              <w:top w:val="single" w:sz="4" w:space="0" w:color="auto"/>
              <w:bottom w:val="single" w:sz="4" w:space="0" w:color="auto"/>
              <w:right w:val="single" w:sz="4" w:space="0" w:color="auto"/>
            </w:tcBorders>
            <w:shd w:val="clear" w:color="auto" w:fill="auto"/>
            <w:vAlign w:val="center"/>
          </w:tcPr>
          <w:p w14:paraId="59554C4F" w14:textId="77777777" w:rsidR="003D2504" w:rsidRDefault="00F20BF7" w:rsidP="003D2504">
            <w:pPr>
              <w:spacing w:line="276" w:lineRule="auto"/>
              <w:jc w:val="center"/>
            </w:pPr>
            <w:r>
              <w:rPr>
                <w:snapToGrid w:val="0"/>
              </w:rPr>
              <w:t xml:space="preserve">per individual bid, or </w:t>
            </w:r>
            <w:r>
              <w:t>with a total indicative value of</w:t>
            </w:r>
          </w:p>
          <w:p w14:paraId="385D596D" w14:textId="77777777" w:rsidR="000B1C81" w:rsidRPr="003D2504" w:rsidRDefault="00F20BF7" w:rsidP="000B1C81">
            <w:pPr>
              <w:spacing w:line="276" w:lineRule="auto"/>
              <w:jc w:val="center"/>
              <w:rPr>
                <w:szCs w:val="20"/>
              </w:rPr>
            </w:pPr>
            <w:r>
              <w:rPr>
                <w:b/>
                <w:bCs/>
              </w:rPr>
              <w:t xml:space="preserve">EUR </w:t>
            </w:r>
            <w:r w:rsidRPr="000B1C81">
              <w:rPr>
                <w:b/>
                <w:szCs w:val="20"/>
              </w:rPr>
              <w:t>5,245,901.64</w:t>
            </w:r>
            <w:r>
              <w:rPr>
                <w:szCs w:val="20"/>
              </w:rPr>
              <w:t xml:space="preserve"> </w:t>
            </w:r>
            <w:r>
              <w:rPr>
                <w:b/>
              </w:rPr>
              <w:t xml:space="preserve">exclusive VAT or </w:t>
            </w:r>
            <w:r w:rsidRPr="000B1C81">
              <w:rPr>
                <w:b/>
              </w:rPr>
              <w:t xml:space="preserve">EUR </w:t>
            </w:r>
            <w:r w:rsidRPr="000B1C81">
              <w:rPr>
                <w:b/>
                <w:szCs w:val="20"/>
              </w:rPr>
              <w:t>6,400,000.00</w:t>
            </w:r>
          </w:p>
          <w:p w14:paraId="703C858F" w14:textId="77777777" w:rsidR="003D2504" w:rsidRPr="00134005" w:rsidRDefault="00F20BF7" w:rsidP="005C0427">
            <w:pPr>
              <w:autoSpaceDE w:val="0"/>
              <w:autoSpaceDN w:val="0"/>
              <w:adjustRightInd w:val="0"/>
              <w:spacing w:line="276" w:lineRule="auto"/>
              <w:ind w:right="107"/>
              <w:jc w:val="center"/>
              <w:rPr>
                <w:b/>
                <w:szCs w:val="20"/>
              </w:rPr>
            </w:pPr>
            <w:r>
              <w:rPr>
                <w:b/>
              </w:rPr>
              <w:t>inclusive VAT</w:t>
            </w:r>
            <w:r w:rsidR="00D74EBE">
              <w:rPr>
                <w:b/>
              </w:rPr>
              <w:t xml:space="preserve"> (</w:t>
            </w:r>
            <w:r w:rsidR="005C0427" w:rsidRPr="005C0427">
              <w:rPr>
                <w:b/>
                <w:szCs w:val="20"/>
                <w:lang w:val="sl-SI"/>
              </w:rPr>
              <w:t xml:space="preserve">including </w:t>
            </w:r>
            <w:r w:rsidR="00D74EBE" w:rsidRPr="005C0427">
              <w:rPr>
                <w:b/>
                <w:szCs w:val="20"/>
                <w:lang w:val="sl-SI"/>
              </w:rPr>
              <w:t xml:space="preserve">30% </w:t>
            </w:r>
            <w:r w:rsidR="005C0427" w:rsidRPr="005C0427">
              <w:rPr>
                <w:b/>
                <w:szCs w:val="20"/>
                <w:lang w:val="sl-SI"/>
              </w:rPr>
              <w:t>increas</w:t>
            </w:r>
            <w:r w:rsidR="005C0427">
              <w:rPr>
                <w:b/>
                <w:szCs w:val="20"/>
                <w:lang w:val="sl-SI"/>
              </w:rPr>
              <w:t>e</w:t>
            </w:r>
            <w:r w:rsidR="005C0427" w:rsidRPr="005C0427">
              <w:rPr>
                <w:b/>
                <w:szCs w:val="20"/>
                <w:lang w:val="sl-SI"/>
              </w:rPr>
              <w:t xml:space="preserve">  EUR </w:t>
            </w:r>
            <w:r w:rsidR="005C0427" w:rsidRPr="005C0427">
              <w:rPr>
                <w:b/>
                <w:szCs w:val="20"/>
              </w:rPr>
              <w:t>6,819,672.</w:t>
            </w:r>
            <w:r w:rsidR="00D74EBE" w:rsidRPr="005C0427">
              <w:rPr>
                <w:b/>
                <w:szCs w:val="20"/>
              </w:rPr>
              <w:t xml:space="preserve">13 EUR </w:t>
            </w:r>
            <w:r w:rsidR="005C0427" w:rsidRPr="005C0427">
              <w:rPr>
                <w:b/>
                <w:szCs w:val="20"/>
              </w:rPr>
              <w:t>excl. VAT or</w:t>
            </w:r>
            <w:r w:rsidR="00D74EBE" w:rsidRPr="005C0427">
              <w:rPr>
                <w:b/>
                <w:szCs w:val="20"/>
              </w:rPr>
              <w:t xml:space="preserve">. </w:t>
            </w:r>
            <w:r w:rsidR="005C0427" w:rsidRPr="005C0427">
              <w:rPr>
                <w:b/>
                <w:szCs w:val="20"/>
              </w:rPr>
              <w:t xml:space="preserve">EUR 8,320,000.00 incl. VAT) </w:t>
            </w:r>
            <w:r w:rsidRPr="005C0427">
              <w:rPr>
                <w:b/>
              </w:rPr>
              <w:t>for 48-month</w:t>
            </w:r>
            <w:r>
              <w:rPr>
                <w:b/>
              </w:rPr>
              <w:t xml:space="preserve"> period, with the possibility of extension for up to an additional 36 months (for a total duration of no more than 84 months)</w:t>
            </w:r>
          </w:p>
        </w:tc>
      </w:tr>
    </w:tbl>
    <w:p w14:paraId="79D5F40E" w14:textId="77777777" w:rsidR="009A3A52" w:rsidRDefault="009A3A52" w:rsidP="008736A6">
      <w:pPr>
        <w:spacing w:line="276" w:lineRule="auto"/>
        <w:jc w:val="both"/>
      </w:pPr>
    </w:p>
    <w:p w14:paraId="18CF6D40" w14:textId="3DD04438" w:rsidR="003D1412" w:rsidRPr="00100DAA" w:rsidRDefault="00F20BF7" w:rsidP="008736A6">
      <w:pPr>
        <w:spacing w:line="276" w:lineRule="auto"/>
        <w:jc w:val="both"/>
        <w:rPr>
          <w:szCs w:val="20"/>
        </w:rPr>
      </w:pPr>
      <w:r>
        <w:t>PLACE OF SERVICE:</w:t>
      </w:r>
      <w:r w:rsidR="008A0E4D">
        <w:t xml:space="preserve"> C</w:t>
      </w:r>
      <w:r>
        <w:t>ontractor's location, or as otherwise agreed with the Contracting Authority on a case-by-case basis for each contract.</w:t>
      </w:r>
    </w:p>
    <w:p w14:paraId="22D8B87E" w14:textId="77777777" w:rsidR="009A3A52" w:rsidRDefault="009A3A52" w:rsidP="008736A6">
      <w:pPr>
        <w:spacing w:line="276" w:lineRule="auto"/>
        <w:jc w:val="both"/>
      </w:pPr>
    </w:p>
    <w:p w14:paraId="689EE4B3" w14:textId="4F58F5C0" w:rsidR="003D1412" w:rsidRPr="00100DAA" w:rsidRDefault="00F20BF7" w:rsidP="008736A6">
      <w:pPr>
        <w:spacing w:line="276" w:lineRule="auto"/>
        <w:jc w:val="both"/>
        <w:rPr>
          <w:szCs w:val="20"/>
        </w:rPr>
      </w:pPr>
      <w:r>
        <w:t>PAYMENT PERIOD:</w:t>
      </w:r>
      <w:r w:rsidR="008A0E4D">
        <w:t xml:space="preserve"> </w:t>
      </w:r>
      <w:r>
        <w:t xml:space="preserve">No later than </w:t>
      </w:r>
      <w:r w:rsidR="00AB5B9C">
        <w:t xml:space="preserve">30 days </w:t>
      </w:r>
      <w:r>
        <w:t>the payment period commences on the day following the official receipt of the invoice at the Contracting Authority's address.</w:t>
      </w:r>
    </w:p>
    <w:p w14:paraId="5B9928A2" w14:textId="77777777" w:rsidR="009A3A52" w:rsidRDefault="009A3A52" w:rsidP="008736A6">
      <w:pPr>
        <w:spacing w:line="276" w:lineRule="auto"/>
        <w:jc w:val="both"/>
      </w:pPr>
    </w:p>
    <w:p w14:paraId="32B88690" w14:textId="5743B590" w:rsidR="003D1412" w:rsidRPr="00E84907" w:rsidRDefault="00F20BF7" w:rsidP="008736A6">
      <w:pPr>
        <w:spacing w:line="276" w:lineRule="auto"/>
        <w:jc w:val="both"/>
        <w:rPr>
          <w:szCs w:val="20"/>
        </w:rPr>
      </w:pPr>
      <w:r>
        <w:t>IMPLEMENTATION DATE:</w:t>
      </w:r>
      <w:r w:rsidR="008A0E4D">
        <w:t xml:space="preserve"> </w:t>
      </w:r>
      <w:r>
        <w:t xml:space="preserve">To be determined on a case-by-case basis for each contract. </w:t>
      </w:r>
    </w:p>
    <w:p w14:paraId="29114354" w14:textId="77777777" w:rsidR="009A3A52" w:rsidRDefault="009A3A52" w:rsidP="00D53FAD">
      <w:pPr>
        <w:spacing w:line="276" w:lineRule="auto"/>
        <w:jc w:val="both"/>
      </w:pPr>
    </w:p>
    <w:p w14:paraId="6C0F0C7D" w14:textId="270FED59" w:rsidR="003D1412" w:rsidRPr="00100DAA" w:rsidRDefault="00F20BF7" w:rsidP="00D53FAD">
      <w:pPr>
        <w:spacing w:line="276" w:lineRule="auto"/>
        <w:jc w:val="both"/>
        <w:rPr>
          <w:szCs w:val="20"/>
        </w:rPr>
      </w:pPr>
      <w:r>
        <w:t>DELIVERY TERMS (INCOTERMS 2020):</w:t>
      </w:r>
      <w:r w:rsidR="008A0E4D">
        <w:t xml:space="preserve"> </w:t>
      </w:r>
      <w:r>
        <w:t xml:space="preserve">The price shall include FCA (INCOTERMS 2020) delivery terms at the Contractor's location for </w:t>
      </w:r>
      <w:r w:rsidR="00305DF5">
        <w:t xml:space="preserve">the material to be installed in/on engines </w:t>
      </w:r>
      <w:r>
        <w:t>at the Contractor's site. For goods to be collected from the Contracting Authority for repair and returned to the Contracting Authority's location once repaired, the delivery terms shall be DDP (Incoterms 2020), insured and unloaded at the Contracting Authority's location, or as otherwise agreed on a case-by-case basis for each order.</w:t>
      </w:r>
    </w:p>
    <w:p w14:paraId="147E0FB8" w14:textId="77777777" w:rsidR="009A3A52" w:rsidRDefault="009A3A52" w:rsidP="008736A6">
      <w:pPr>
        <w:spacing w:line="276" w:lineRule="auto"/>
        <w:ind w:left="3600" w:hanging="3600"/>
        <w:jc w:val="both"/>
      </w:pPr>
    </w:p>
    <w:p w14:paraId="185F10DF" w14:textId="01FAFB0F" w:rsidR="003D1412" w:rsidRPr="00100DAA" w:rsidRDefault="00F20BF7" w:rsidP="008736A6">
      <w:pPr>
        <w:spacing w:line="276" w:lineRule="auto"/>
        <w:ind w:left="3600" w:hanging="3600"/>
        <w:jc w:val="both"/>
        <w:rPr>
          <w:szCs w:val="20"/>
        </w:rPr>
      </w:pPr>
      <w:r>
        <w:t xml:space="preserve">WARRANTY: Each maintenance order and each spare part installed or supplied is covered by a warranty of </w:t>
      </w:r>
      <w:r>
        <w:rPr>
          <w:u w:val="single"/>
        </w:rPr>
        <w:t>(at least 12) months</w:t>
      </w:r>
      <w:r>
        <w:t>.</w:t>
      </w:r>
    </w:p>
    <w:p w14:paraId="72A1F172" w14:textId="77777777" w:rsidR="009A3A52" w:rsidRDefault="009A3A52" w:rsidP="008736A6">
      <w:pPr>
        <w:spacing w:line="276" w:lineRule="auto"/>
        <w:jc w:val="both"/>
        <w:rPr>
          <w:u w:val="single"/>
        </w:rPr>
      </w:pPr>
    </w:p>
    <w:p w14:paraId="1216FF6D" w14:textId="693007A3" w:rsidR="002771D7" w:rsidRPr="001217EE" w:rsidRDefault="00F20BF7" w:rsidP="008736A6">
      <w:pPr>
        <w:spacing w:line="276" w:lineRule="auto"/>
        <w:jc w:val="both"/>
        <w:rPr>
          <w:szCs w:val="20"/>
          <w:u w:val="single"/>
        </w:rPr>
      </w:pPr>
      <w:r>
        <w:rPr>
          <w:u w:val="single"/>
        </w:rPr>
        <w:t>For evidence of eligibility the Bidder (including subcontractors and contractors) shall provide:</w:t>
      </w:r>
    </w:p>
    <w:p w14:paraId="1751A5DB" w14:textId="77777777" w:rsidR="006961AE" w:rsidRDefault="00F20BF7" w:rsidP="006961AE">
      <w:pPr>
        <w:numPr>
          <w:ilvl w:val="0"/>
          <w:numId w:val="17"/>
        </w:numPr>
        <w:spacing w:line="276" w:lineRule="auto"/>
        <w:jc w:val="both"/>
      </w:pPr>
      <w:r>
        <w:t>Evidence in accordance with Section III, point 4 of the Invitation to</w:t>
      </w:r>
      <w:r w:rsidR="00742950">
        <w:t xml:space="preserve"> Tender and the SOW</w:t>
      </w:r>
      <w:r>
        <w:t>;</w:t>
      </w:r>
    </w:p>
    <w:p w14:paraId="3254914F" w14:textId="77777777" w:rsidR="006961AE" w:rsidRPr="006961AE" w:rsidRDefault="00F20BF7" w:rsidP="006961AE">
      <w:pPr>
        <w:numPr>
          <w:ilvl w:val="0"/>
          <w:numId w:val="17"/>
        </w:numPr>
        <w:spacing w:line="276" w:lineRule="auto"/>
        <w:jc w:val="both"/>
      </w:pPr>
      <w:r>
        <w:t xml:space="preserve">Evidence demonstrating the Bidder’s capability to perform maintenance activities related to the subject matter of the </w:t>
      </w:r>
      <w:r w:rsidR="00742950">
        <w:t>contract.</w:t>
      </w:r>
    </w:p>
    <w:p w14:paraId="715759DD" w14:textId="77777777" w:rsidR="006961AE" w:rsidRPr="006961AE" w:rsidRDefault="00F20BF7" w:rsidP="006961AE">
      <w:pPr>
        <w:numPr>
          <w:ilvl w:val="0"/>
          <w:numId w:val="17"/>
        </w:numPr>
        <w:spacing w:line="276" w:lineRule="auto"/>
        <w:jc w:val="both"/>
      </w:pPr>
      <w:r>
        <w:t xml:space="preserve">Evidence demonstrating the Bidder’s capability to provide training related to the maintenance of the subject matter of the </w:t>
      </w:r>
      <w:r w:rsidR="00742950">
        <w:t>contract.</w:t>
      </w:r>
    </w:p>
    <w:p w14:paraId="3F1F6F24" w14:textId="77777777" w:rsidR="002771D7" w:rsidRPr="00072EF6" w:rsidRDefault="00F20BF7" w:rsidP="008736A6">
      <w:pPr>
        <w:numPr>
          <w:ilvl w:val="0"/>
          <w:numId w:val="17"/>
        </w:numPr>
        <w:spacing w:line="276" w:lineRule="auto"/>
        <w:jc w:val="both"/>
      </w:pPr>
      <w:r>
        <w:t>A valid price list for services rendered per hour (hourly rates based on the profile of the maintenance provider—technician, engineer, etc.);</w:t>
      </w:r>
    </w:p>
    <w:p w14:paraId="33F79BA9" w14:textId="77777777" w:rsidR="002771D7" w:rsidRPr="00072EF6" w:rsidRDefault="00F20BF7" w:rsidP="008736A6">
      <w:pPr>
        <w:numPr>
          <w:ilvl w:val="0"/>
          <w:numId w:val="17"/>
        </w:numPr>
        <w:spacing w:line="276" w:lineRule="auto"/>
        <w:jc w:val="both"/>
      </w:pPr>
      <w:r>
        <w:t xml:space="preserve">A valid manufacturer's price list for original spare parts (new, reconditioned, etc.) and consumables, including delivery times, NSN numbers, and any discounts, with an indication of whether these discounts are included in the price. The price list shall be as complete as possible and provided </w:t>
      </w:r>
      <w:r>
        <w:lastRenderedPageBreak/>
        <w:t>on an appropriate electronic medium in a format with a search function for individual part prices. If an online price list exists, the Bidder shall provide access to it and describe how to access it.</w:t>
      </w:r>
    </w:p>
    <w:p w14:paraId="3D1B653B" w14:textId="77777777" w:rsidR="002771D7" w:rsidRPr="0039042C" w:rsidRDefault="00F20BF7" w:rsidP="008736A6">
      <w:pPr>
        <w:numPr>
          <w:ilvl w:val="0"/>
          <w:numId w:val="17"/>
        </w:numPr>
        <w:spacing w:line="276" w:lineRule="auto"/>
        <w:jc w:val="both"/>
      </w:pPr>
      <w:r>
        <w:t>Any other price lists relevant to the performance of the work subject to this procedure.</w:t>
      </w:r>
    </w:p>
    <w:p w14:paraId="5F07632C" w14:textId="77777777" w:rsidR="002771D7" w:rsidRPr="001E67EF" w:rsidRDefault="00F20BF7" w:rsidP="008736A6">
      <w:pPr>
        <w:pStyle w:val="Telobesedila2"/>
        <w:spacing w:line="276" w:lineRule="auto"/>
        <w:ind w:right="-578"/>
        <w:rPr>
          <w:rFonts w:cs="Arial"/>
          <w:color w:val="auto"/>
          <w:sz w:val="20"/>
          <w:szCs w:val="20"/>
        </w:rPr>
      </w:pPr>
      <w:r>
        <w:rPr>
          <w:color w:val="auto"/>
          <w:sz w:val="20"/>
        </w:rPr>
        <w:t>Bid validity:</w:t>
      </w:r>
      <w:r>
        <w:rPr>
          <w:b/>
          <w:color w:val="auto"/>
          <w:sz w:val="20"/>
        </w:rPr>
        <w:t xml:space="preserve"> </w:t>
      </w:r>
      <w:r>
        <w:rPr>
          <w:color w:val="auto"/>
          <w:sz w:val="20"/>
        </w:rPr>
        <w:t>1</w:t>
      </w:r>
      <w:r w:rsidR="00A73675">
        <w:rPr>
          <w:color w:val="auto"/>
          <w:sz w:val="20"/>
        </w:rPr>
        <w:t>2</w:t>
      </w:r>
      <w:r>
        <w:rPr>
          <w:color w:val="auto"/>
          <w:sz w:val="20"/>
        </w:rPr>
        <w:t>0 days from the final date for Bid submission.</w:t>
      </w:r>
    </w:p>
    <w:tbl>
      <w:tblPr>
        <w:tblW w:w="13122" w:type="dxa"/>
        <w:jc w:val="center"/>
        <w:tblLayout w:type="fixed"/>
        <w:tblLook w:val="0000" w:firstRow="0" w:lastRow="0" w:firstColumn="0" w:lastColumn="0" w:noHBand="0" w:noVBand="0"/>
      </w:tblPr>
      <w:tblGrid>
        <w:gridCol w:w="5958"/>
        <w:gridCol w:w="1926"/>
        <w:gridCol w:w="5238"/>
      </w:tblGrid>
      <w:tr w:rsidR="00E95B28" w14:paraId="792FCC45" w14:textId="77777777" w:rsidTr="00D1489B">
        <w:trPr>
          <w:jc w:val="center"/>
        </w:trPr>
        <w:tc>
          <w:tcPr>
            <w:tcW w:w="5958" w:type="dxa"/>
          </w:tcPr>
          <w:p w14:paraId="3974678D" w14:textId="77777777" w:rsidR="002771D7" w:rsidRPr="00E341F6" w:rsidRDefault="00F20BF7" w:rsidP="008736A6">
            <w:pPr>
              <w:spacing w:line="276" w:lineRule="auto"/>
              <w:jc w:val="center"/>
              <w:rPr>
                <w:b/>
                <w:szCs w:val="20"/>
              </w:rPr>
            </w:pPr>
            <w:r>
              <w:rPr>
                <w:b/>
              </w:rPr>
              <w:br/>
            </w:r>
            <w:r w:rsidR="003A56E0">
              <w:rPr>
                <w:b/>
              </w:rPr>
              <w:t>_________________________</w:t>
            </w:r>
          </w:p>
        </w:tc>
        <w:tc>
          <w:tcPr>
            <w:tcW w:w="1926" w:type="dxa"/>
          </w:tcPr>
          <w:p w14:paraId="41B55A86" w14:textId="77777777" w:rsidR="002771D7" w:rsidRPr="00E341F6" w:rsidRDefault="002771D7" w:rsidP="008736A6">
            <w:pPr>
              <w:spacing w:line="276" w:lineRule="auto"/>
              <w:rPr>
                <w:b/>
                <w:szCs w:val="20"/>
                <w:lang w:val="sl-SI"/>
              </w:rPr>
            </w:pPr>
          </w:p>
        </w:tc>
        <w:tc>
          <w:tcPr>
            <w:tcW w:w="5238" w:type="dxa"/>
          </w:tcPr>
          <w:p w14:paraId="655E9966" w14:textId="77777777" w:rsidR="002771D7" w:rsidRPr="00E341F6" w:rsidRDefault="00F20BF7" w:rsidP="008736A6">
            <w:pPr>
              <w:spacing w:line="276" w:lineRule="auto"/>
              <w:jc w:val="center"/>
              <w:rPr>
                <w:b/>
                <w:szCs w:val="20"/>
              </w:rPr>
            </w:pPr>
            <w:r>
              <w:rPr>
                <w:b/>
              </w:rPr>
              <w:br/>
            </w:r>
            <w:r w:rsidR="003A56E0">
              <w:rPr>
                <w:b/>
              </w:rPr>
              <w:t>_________________________</w:t>
            </w:r>
          </w:p>
        </w:tc>
      </w:tr>
      <w:tr w:rsidR="00E95B28" w14:paraId="11D83BCE" w14:textId="77777777" w:rsidTr="00D1489B">
        <w:trPr>
          <w:jc w:val="center"/>
        </w:trPr>
        <w:tc>
          <w:tcPr>
            <w:tcW w:w="5958" w:type="dxa"/>
          </w:tcPr>
          <w:p w14:paraId="39BC7AB0" w14:textId="77777777" w:rsidR="002771D7" w:rsidRPr="00E341F6" w:rsidRDefault="00F20BF7" w:rsidP="008736A6">
            <w:pPr>
              <w:spacing w:line="276" w:lineRule="auto"/>
              <w:jc w:val="center"/>
              <w:rPr>
                <w:szCs w:val="20"/>
              </w:rPr>
            </w:pPr>
            <w:r>
              <w:t>Place and date</w:t>
            </w:r>
          </w:p>
        </w:tc>
        <w:tc>
          <w:tcPr>
            <w:tcW w:w="1926" w:type="dxa"/>
          </w:tcPr>
          <w:p w14:paraId="0EBB8317" w14:textId="77777777" w:rsidR="002771D7" w:rsidRPr="00E341F6" w:rsidRDefault="00F20BF7" w:rsidP="008736A6">
            <w:pPr>
              <w:spacing w:line="276" w:lineRule="auto"/>
              <w:jc w:val="center"/>
              <w:rPr>
                <w:szCs w:val="20"/>
              </w:rPr>
            </w:pPr>
            <w:r>
              <w:t>Stamp</w:t>
            </w:r>
          </w:p>
        </w:tc>
        <w:tc>
          <w:tcPr>
            <w:tcW w:w="5238" w:type="dxa"/>
          </w:tcPr>
          <w:p w14:paraId="4AA0B1F7" w14:textId="77777777" w:rsidR="002771D7" w:rsidRPr="00E341F6" w:rsidRDefault="00F20BF7" w:rsidP="008736A6">
            <w:pPr>
              <w:spacing w:line="276" w:lineRule="auto"/>
              <w:jc w:val="center"/>
              <w:rPr>
                <w:szCs w:val="20"/>
              </w:rPr>
            </w:pPr>
            <w:r>
              <w:t>Signature of responsible person</w:t>
            </w:r>
          </w:p>
        </w:tc>
      </w:tr>
    </w:tbl>
    <w:p w14:paraId="2F7B16F8" w14:textId="77777777" w:rsidR="00C5607B" w:rsidRDefault="00C5607B" w:rsidP="008736A6">
      <w:pPr>
        <w:spacing w:after="60" w:line="276" w:lineRule="auto"/>
        <w:jc w:val="both"/>
        <w:outlineLvl w:val="0"/>
        <w:rPr>
          <w:b/>
          <w:u w:val="single"/>
        </w:rPr>
      </w:pPr>
    </w:p>
    <w:p w14:paraId="202CE65D" w14:textId="77777777" w:rsidR="00C5607B" w:rsidRDefault="00C5607B" w:rsidP="008736A6">
      <w:pPr>
        <w:spacing w:after="60" w:line="276" w:lineRule="auto"/>
        <w:jc w:val="both"/>
        <w:outlineLvl w:val="0"/>
        <w:rPr>
          <w:b/>
          <w:u w:val="single"/>
        </w:rPr>
      </w:pPr>
    </w:p>
    <w:p w14:paraId="758E2F16" w14:textId="77777777" w:rsidR="00C5607B" w:rsidRDefault="00C5607B" w:rsidP="008736A6">
      <w:pPr>
        <w:spacing w:after="60" w:line="276" w:lineRule="auto"/>
        <w:jc w:val="both"/>
        <w:outlineLvl w:val="0"/>
        <w:rPr>
          <w:b/>
          <w:u w:val="single"/>
        </w:rPr>
      </w:pPr>
    </w:p>
    <w:p w14:paraId="51FC10E2" w14:textId="49FE9EE1" w:rsidR="009A3A52" w:rsidRDefault="009A3A52">
      <w:pPr>
        <w:spacing w:line="240" w:lineRule="auto"/>
        <w:rPr>
          <w:b/>
          <w:u w:val="single"/>
        </w:rPr>
        <w:sectPr w:rsidR="009A3A52" w:rsidSect="00F26022">
          <w:footerReference w:type="even" r:id="rId15"/>
          <w:footerReference w:type="default" r:id="rId16"/>
          <w:footerReference w:type="first" r:id="rId17"/>
          <w:pgSz w:w="16840" w:h="11907" w:orient="landscape" w:code="9"/>
          <w:pgMar w:top="1701" w:right="1418" w:bottom="1701" w:left="1418" w:header="709" w:footer="709" w:gutter="0"/>
          <w:cols w:space="708"/>
          <w:docGrid w:linePitch="272"/>
        </w:sectPr>
      </w:pPr>
    </w:p>
    <w:p w14:paraId="170753E7" w14:textId="77777777" w:rsidR="009140F4" w:rsidRPr="00E341F6" w:rsidRDefault="00F20BF7" w:rsidP="008736A6">
      <w:pPr>
        <w:spacing w:after="60" w:line="276" w:lineRule="auto"/>
        <w:jc w:val="both"/>
        <w:outlineLvl w:val="0"/>
        <w:rPr>
          <w:b/>
          <w:szCs w:val="20"/>
        </w:rPr>
      </w:pPr>
      <w:r>
        <w:rPr>
          <w:b/>
          <w:u w:val="single"/>
        </w:rPr>
        <w:lastRenderedPageBreak/>
        <w:t xml:space="preserve">APPENDIX 3 </w:t>
      </w:r>
    </w:p>
    <w:p w14:paraId="0F2A7F97" w14:textId="77777777" w:rsidR="00B97D71" w:rsidRDefault="00B97D71" w:rsidP="008736A6">
      <w:pPr>
        <w:spacing w:line="276" w:lineRule="auto"/>
      </w:pPr>
    </w:p>
    <w:p w14:paraId="6C6D7FF2" w14:textId="77777777" w:rsidR="00B97D71" w:rsidRDefault="00B97D71" w:rsidP="008736A6">
      <w:pPr>
        <w:spacing w:line="276" w:lineRule="auto"/>
      </w:pPr>
    </w:p>
    <w:p w14:paraId="3FD25AAE" w14:textId="77777777" w:rsidR="009140F4" w:rsidRPr="00EB5254" w:rsidRDefault="00F20BF7" w:rsidP="008736A6">
      <w:pPr>
        <w:pStyle w:val="Naslov3"/>
        <w:spacing w:before="0" w:line="276" w:lineRule="auto"/>
        <w:jc w:val="center"/>
        <w:rPr>
          <w:sz w:val="20"/>
          <w:szCs w:val="20"/>
        </w:rPr>
      </w:pPr>
      <w:r>
        <w:rPr>
          <w:sz w:val="20"/>
        </w:rPr>
        <w:t>U M B R E L L A    S T A T E M E N T</w:t>
      </w:r>
    </w:p>
    <w:p w14:paraId="03ED911E" w14:textId="77777777" w:rsidR="00D12C4D" w:rsidRPr="00A72ABB" w:rsidRDefault="00D12C4D" w:rsidP="00D12C4D">
      <w:pPr>
        <w:spacing w:line="276" w:lineRule="auto"/>
        <w:rPr>
          <w:b/>
          <w:szCs w:val="20"/>
          <w:u w:val="single"/>
          <w:lang w:val="sl-SI"/>
        </w:rPr>
      </w:pPr>
    </w:p>
    <w:p w14:paraId="4BE4DF73" w14:textId="77777777" w:rsidR="00D12C4D" w:rsidRPr="00A72ABB" w:rsidRDefault="00F20BF7" w:rsidP="00D12C4D">
      <w:pPr>
        <w:spacing w:line="276" w:lineRule="auto"/>
        <w:rPr>
          <w:szCs w:val="20"/>
        </w:rPr>
      </w:pPr>
      <w:r>
        <w:t>We hereby confirm that:</w:t>
      </w:r>
    </w:p>
    <w:p w14:paraId="265D176B" w14:textId="77777777" w:rsidR="00D12C4D" w:rsidRPr="00A72ABB" w:rsidRDefault="00F20BF7" w:rsidP="00D12C4D">
      <w:pPr>
        <w:numPr>
          <w:ilvl w:val="0"/>
          <w:numId w:val="7"/>
        </w:numPr>
        <w:tabs>
          <w:tab w:val="clear" w:pos="1929"/>
          <w:tab w:val="num" w:pos="426"/>
        </w:tabs>
        <w:spacing w:line="276" w:lineRule="auto"/>
        <w:ind w:left="426" w:hanging="426"/>
        <w:jc w:val="both"/>
        <w:rPr>
          <w:szCs w:val="20"/>
        </w:rPr>
      </w:pPr>
      <w:r>
        <w:t>We are cognisant of the content of the Invitation to Tender for this Contract and the general terms and conditions of the Contract, and we herewith express our full agreement therewith. We also declare that we are cognisant of the instructions for bid preparation and we herewith agree with the said instructions and declare that our Bid has been prepared and submitted in accordance with the requirements listed in the said instructions.</w:t>
      </w:r>
    </w:p>
    <w:p w14:paraId="5C583923" w14:textId="77777777" w:rsidR="00D12C4D" w:rsidRPr="00A72ABB" w:rsidRDefault="00F20BF7" w:rsidP="00D12C4D">
      <w:pPr>
        <w:numPr>
          <w:ilvl w:val="0"/>
          <w:numId w:val="7"/>
        </w:numPr>
        <w:tabs>
          <w:tab w:val="clear" w:pos="1929"/>
          <w:tab w:val="num" w:pos="426"/>
        </w:tabs>
        <w:spacing w:line="276" w:lineRule="auto"/>
        <w:ind w:left="426" w:hanging="426"/>
        <w:jc w:val="both"/>
        <w:rPr>
          <w:szCs w:val="20"/>
        </w:rPr>
      </w:pPr>
      <w:r>
        <w:t>We have at our disposal sufficient technical capabilities (technical equipment, storage facilities, service network, quality control measures) to ensure that the subject of the Contract is performed in a high</w:t>
      </w:r>
      <w:r w:rsidR="00B451E9">
        <w:t>-</w:t>
      </w:r>
      <w:r>
        <w:t>quality way.</w:t>
      </w:r>
    </w:p>
    <w:p w14:paraId="3F94E8AE" w14:textId="77777777" w:rsidR="00D12C4D" w:rsidRPr="00A72ABB" w:rsidRDefault="00F20BF7" w:rsidP="00D12C4D">
      <w:pPr>
        <w:numPr>
          <w:ilvl w:val="0"/>
          <w:numId w:val="7"/>
        </w:numPr>
        <w:tabs>
          <w:tab w:val="clear" w:pos="1929"/>
          <w:tab w:val="num" w:pos="426"/>
        </w:tabs>
        <w:spacing w:line="276" w:lineRule="auto"/>
        <w:ind w:left="426" w:hanging="426"/>
        <w:jc w:val="both"/>
        <w:rPr>
          <w:szCs w:val="20"/>
        </w:rPr>
      </w:pPr>
      <w:r>
        <w:t>All of the information in our Bid is true and is not misleading. We have been informed that the Contracting Authority is entitled to disqualify our bid if the information in the Bidding documentation proves to be misleading.</w:t>
      </w:r>
    </w:p>
    <w:p w14:paraId="4EAF2371" w14:textId="77777777" w:rsidR="00D12C4D" w:rsidRPr="00A72ABB" w:rsidRDefault="00D12C4D" w:rsidP="00D12C4D">
      <w:pPr>
        <w:spacing w:line="276" w:lineRule="auto"/>
        <w:jc w:val="both"/>
        <w:rPr>
          <w:szCs w:val="20"/>
          <w:lang w:val="sl-SI"/>
        </w:rPr>
      </w:pPr>
    </w:p>
    <w:p w14:paraId="2FEF83CA" w14:textId="77777777" w:rsidR="00D12C4D" w:rsidRPr="00A72ABB" w:rsidRDefault="00F20BF7" w:rsidP="00D12C4D">
      <w:pPr>
        <w:spacing w:line="276" w:lineRule="auto"/>
        <w:jc w:val="both"/>
        <w:rPr>
          <w:szCs w:val="20"/>
        </w:rPr>
      </w:pPr>
      <w:r>
        <w:t>We hereby declare that:</w:t>
      </w:r>
    </w:p>
    <w:p w14:paraId="129F98C7" w14:textId="77777777" w:rsidR="00D12C4D" w:rsidRPr="00A72ABB" w:rsidRDefault="00F20BF7" w:rsidP="001D5613">
      <w:pPr>
        <w:numPr>
          <w:ilvl w:val="0"/>
          <w:numId w:val="42"/>
        </w:numPr>
        <w:tabs>
          <w:tab w:val="clear" w:pos="1503"/>
          <w:tab w:val="num" w:pos="426"/>
        </w:tabs>
        <w:spacing w:line="276" w:lineRule="auto"/>
        <w:ind w:left="426" w:hanging="426"/>
        <w:jc w:val="both"/>
        <w:rPr>
          <w:szCs w:val="20"/>
        </w:rPr>
      </w:pPr>
      <w:r>
        <w:t>We are aware that the Contracting Authority has published this contract award procedure on the Public Procurement Portal.</w:t>
      </w:r>
    </w:p>
    <w:p w14:paraId="0FB4CD35" w14:textId="77777777" w:rsidR="00D12C4D" w:rsidRPr="00A72ABB" w:rsidRDefault="00F20BF7" w:rsidP="001D5613">
      <w:pPr>
        <w:numPr>
          <w:ilvl w:val="0"/>
          <w:numId w:val="42"/>
        </w:numPr>
        <w:tabs>
          <w:tab w:val="clear" w:pos="1503"/>
          <w:tab w:val="num" w:pos="426"/>
        </w:tabs>
        <w:spacing w:line="276" w:lineRule="auto"/>
        <w:ind w:left="426" w:hanging="426"/>
        <w:jc w:val="both"/>
        <w:rPr>
          <w:szCs w:val="20"/>
        </w:rPr>
      </w:pPr>
      <w:r>
        <w:t>In preparing our Bid, we have been obliged to take into account and have in fact taken into account the questions and answers, as well as the notices and other communications, that have been published on the Public Procurement Portal in relation to this public contract award procedure.</w:t>
      </w:r>
    </w:p>
    <w:p w14:paraId="26312599" w14:textId="77777777" w:rsidR="00D12C4D" w:rsidRPr="00A72ABB" w:rsidRDefault="00F20BF7" w:rsidP="001D5613">
      <w:pPr>
        <w:numPr>
          <w:ilvl w:val="0"/>
          <w:numId w:val="42"/>
        </w:numPr>
        <w:tabs>
          <w:tab w:val="clear" w:pos="1503"/>
          <w:tab w:val="num" w:pos="426"/>
        </w:tabs>
        <w:spacing w:line="276" w:lineRule="auto"/>
        <w:ind w:left="426" w:hanging="426"/>
        <w:jc w:val="both"/>
        <w:rPr>
          <w:szCs w:val="20"/>
        </w:rPr>
      </w:pPr>
      <w:r>
        <w:t>We have not changed the provisions of the Invitation to Tender published on the Public Procurement Portal in relation to this public contract award procedure.</w:t>
      </w:r>
    </w:p>
    <w:p w14:paraId="467C3307" w14:textId="77777777" w:rsidR="00D12C4D" w:rsidRPr="00A72ABB" w:rsidRDefault="00F20BF7" w:rsidP="001D5613">
      <w:pPr>
        <w:numPr>
          <w:ilvl w:val="0"/>
          <w:numId w:val="42"/>
        </w:numPr>
        <w:tabs>
          <w:tab w:val="clear" w:pos="1503"/>
          <w:tab w:val="num" w:pos="426"/>
        </w:tabs>
        <w:spacing w:line="276" w:lineRule="auto"/>
        <w:ind w:left="426" w:hanging="426"/>
        <w:jc w:val="both"/>
        <w:rPr>
          <w:szCs w:val="20"/>
        </w:rPr>
      </w:pPr>
      <w:r>
        <w:t>All copies of documents enclosed in our Bid correspond to the originals.</w:t>
      </w:r>
    </w:p>
    <w:p w14:paraId="25BE6238" w14:textId="77777777" w:rsidR="00D12C4D" w:rsidRPr="00A72ABB" w:rsidRDefault="00F20BF7" w:rsidP="001D5613">
      <w:pPr>
        <w:numPr>
          <w:ilvl w:val="0"/>
          <w:numId w:val="42"/>
        </w:numPr>
        <w:tabs>
          <w:tab w:val="clear" w:pos="1503"/>
          <w:tab w:val="left" w:pos="0"/>
          <w:tab w:val="num" w:pos="426"/>
        </w:tabs>
        <w:spacing w:line="276" w:lineRule="auto"/>
        <w:ind w:left="426" w:hanging="426"/>
        <w:jc w:val="both"/>
        <w:rPr>
          <w:szCs w:val="20"/>
        </w:rPr>
      </w:pPr>
      <w:r>
        <w:t>Neither the applicable law nor any other regulation precludes us from concluding a Contract for the services and/or goods subject to this public procurement procedure.</w:t>
      </w:r>
    </w:p>
    <w:p w14:paraId="13CACD8C" w14:textId="77777777" w:rsidR="00D12C4D" w:rsidRPr="00A72ABB" w:rsidRDefault="00F20BF7" w:rsidP="001D5613">
      <w:pPr>
        <w:numPr>
          <w:ilvl w:val="0"/>
          <w:numId w:val="42"/>
        </w:numPr>
        <w:tabs>
          <w:tab w:val="clear" w:pos="1503"/>
          <w:tab w:val="left" w:pos="0"/>
          <w:tab w:val="num" w:pos="426"/>
        </w:tabs>
        <w:spacing w:line="276" w:lineRule="auto"/>
        <w:ind w:left="426" w:hanging="426"/>
        <w:jc w:val="both"/>
        <w:rPr>
          <w:szCs w:val="20"/>
        </w:rPr>
      </w:pPr>
      <w:r>
        <w:t>We are registered to perform the activity that is the subject of the public contract in question.</w:t>
      </w:r>
    </w:p>
    <w:p w14:paraId="663C271C" w14:textId="77777777" w:rsidR="00D12C4D" w:rsidRPr="00A72ABB" w:rsidRDefault="00F20BF7" w:rsidP="001D5613">
      <w:pPr>
        <w:numPr>
          <w:ilvl w:val="0"/>
          <w:numId w:val="42"/>
        </w:numPr>
        <w:tabs>
          <w:tab w:val="clear" w:pos="1503"/>
          <w:tab w:val="num" w:pos="426"/>
        </w:tabs>
        <w:spacing w:line="276" w:lineRule="auto"/>
        <w:ind w:left="426" w:hanging="426"/>
        <w:jc w:val="both"/>
        <w:rPr>
          <w:szCs w:val="20"/>
        </w:rPr>
      </w:pPr>
      <w:r>
        <w:t>We have not ceased to perform the activity that is the subject of the public contract in question.</w:t>
      </w:r>
    </w:p>
    <w:p w14:paraId="2CB5404E" w14:textId="77777777" w:rsidR="00D12C4D" w:rsidRPr="00A72ABB" w:rsidRDefault="00F20BF7" w:rsidP="001D5613">
      <w:pPr>
        <w:numPr>
          <w:ilvl w:val="0"/>
          <w:numId w:val="42"/>
        </w:numPr>
        <w:tabs>
          <w:tab w:val="clear" w:pos="1503"/>
          <w:tab w:val="num" w:pos="426"/>
        </w:tabs>
        <w:spacing w:line="276" w:lineRule="auto"/>
        <w:ind w:left="426" w:hanging="426"/>
        <w:jc w:val="both"/>
        <w:rPr>
          <w:szCs w:val="20"/>
        </w:rPr>
      </w:pPr>
      <w:r>
        <w:t>We have not been convicted by a judgement with res judicata effect concerning our professional competence in performing activities related to the services subject to the public contract in question.</w:t>
      </w:r>
    </w:p>
    <w:p w14:paraId="4070AFBA" w14:textId="77777777" w:rsidR="00D12C4D" w:rsidRPr="00A72ABB" w:rsidRDefault="00F20BF7" w:rsidP="001D5613">
      <w:pPr>
        <w:numPr>
          <w:ilvl w:val="0"/>
          <w:numId w:val="42"/>
        </w:numPr>
        <w:tabs>
          <w:tab w:val="clear" w:pos="1503"/>
          <w:tab w:val="num" w:pos="426"/>
        </w:tabs>
        <w:spacing w:line="276" w:lineRule="auto"/>
        <w:ind w:left="426" w:hanging="426"/>
        <w:jc w:val="both"/>
        <w:rPr>
          <w:szCs w:val="20"/>
        </w:rPr>
      </w:pPr>
      <w:r>
        <w:t>We have adopted a statement on safety, in accordance with the Occupational Health and Safety Act.</w:t>
      </w:r>
    </w:p>
    <w:p w14:paraId="3E123FAC" w14:textId="77777777" w:rsidR="00D12C4D" w:rsidRPr="00A72ABB" w:rsidRDefault="00F20BF7" w:rsidP="001D5613">
      <w:pPr>
        <w:numPr>
          <w:ilvl w:val="0"/>
          <w:numId w:val="42"/>
        </w:numPr>
        <w:tabs>
          <w:tab w:val="clear" w:pos="1503"/>
          <w:tab w:val="num" w:pos="426"/>
        </w:tabs>
        <w:spacing w:line="276" w:lineRule="auto"/>
        <w:ind w:left="426" w:hanging="426"/>
        <w:jc w:val="both"/>
        <w:rPr>
          <w:szCs w:val="20"/>
        </w:rPr>
      </w:pPr>
      <w:r>
        <w:t>In preparing our Bid, we have taken account of the applicable legislation related to professional secrecy.</w:t>
      </w:r>
    </w:p>
    <w:p w14:paraId="5D217FCD" w14:textId="77777777" w:rsidR="00D12C4D" w:rsidRPr="00A72ABB" w:rsidRDefault="00F20BF7" w:rsidP="001D5613">
      <w:pPr>
        <w:numPr>
          <w:ilvl w:val="0"/>
          <w:numId w:val="42"/>
        </w:numPr>
        <w:tabs>
          <w:tab w:val="clear" w:pos="1503"/>
          <w:tab w:val="left" w:pos="0"/>
          <w:tab w:val="num" w:pos="426"/>
        </w:tabs>
        <w:spacing w:line="276" w:lineRule="auto"/>
        <w:ind w:left="426" w:hanging="426"/>
        <w:jc w:val="both"/>
        <w:rPr>
          <w:szCs w:val="20"/>
        </w:rPr>
      </w:pPr>
      <w:r>
        <w:t>We agree that, in line with Article 72 of the Public Procurement in the Defence and Security Sector Act (ZJNPOV), the Contracting Authority is entitled to verify the Bid submitted in this contract award procedure by acquiring the information specified under Article 31(15) of the Public Procurement in the Defence and Security Sector Act (ZJNPOV) from the central information system – e-Dosje.</w:t>
      </w:r>
    </w:p>
    <w:p w14:paraId="6930BEE6" w14:textId="329DFD99" w:rsidR="001A708F" w:rsidRDefault="001A708F" w:rsidP="008736A6">
      <w:pPr>
        <w:tabs>
          <w:tab w:val="num" w:pos="720"/>
        </w:tabs>
        <w:spacing w:line="276" w:lineRule="auto"/>
        <w:jc w:val="both"/>
        <w:rPr>
          <w:szCs w:val="20"/>
          <w:lang w:val="sl-SI"/>
        </w:rPr>
      </w:pPr>
    </w:p>
    <w:p w14:paraId="7216AB19" w14:textId="077B1386" w:rsidR="00F62CA3" w:rsidRDefault="00F62CA3" w:rsidP="008736A6">
      <w:pPr>
        <w:tabs>
          <w:tab w:val="num" w:pos="720"/>
        </w:tabs>
        <w:spacing w:line="276" w:lineRule="auto"/>
        <w:jc w:val="both"/>
        <w:rPr>
          <w:szCs w:val="20"/>
          <w:lang w:val="sl-SI"/>
        </w:rPr>
      </w:pPr>
    </w:p>
    <w:tbl>
      <w:tblPr>
        <w:tblW w:w="8613" w:type="dxa"/>
        <w:jc w:val="center"/>
        <w:tblLayout w:type="fixed"/>
        <w:tblLook w:val="0000" w:firstRow="0" w:lastRow="0" w:firstColumn="0" w:lastColumn="0" w:noHBand="0" w:noVBand="0"/>
      </w:tblPr>
      <w:tblGrid>
        <w:gridCol w:w="3285"/>
        <w:gridCol w:w="1926"/>
        <w:gridCol w:w="3402"/>
      </w:tblGrid>
      <w:tr w:rsidR="00F62CA3" w14:paraId="4CAF8D90" w14:textId="77777777" w:rsidTr="00082A67">
        <w:trPr>
          <w:jc w:val="center"/>
        </w:trPr>
        <w:tc>
          <w:tcPr>
            <w:tcW w:w="3285" w:type="dxa"/>
          </w:tcPr>
          <w:p w14:paraId="3C965875" w14:textId="77777777" w:rsidR="00F62CA3" w:rsidRPr="00E341F6" w:rsidRDefault="00F62CA3" w:rsidP="00082A67">
            <w:pPr>
              <w:spacing w:line="276" w:lineRule="auto"/>
              <w:rPr>
                <w:b/>
                <w:szCs w:val="20"/>
              </w:rPr>
            </w:pPr>
            <w:r>
              <w:rPr>
                <w:b/>
              </w:rPr>
              <w:t>_________________________</w:t>
            </w:r>
          </w:p>
        </w:tc>
        <w:tc>
          <w:tcPr>
            <w:tcW w:w="1926" w:type="dxa"/>
          </w:tcPr>
          <w:p w14:paraId="6ECC5BFD" w14:textId="77777777" w:rsidR="00F62CA3" w:rsidRPr="00E341F6" w:rsidRDefault="00F62CA3" w:rsidP="00082A67">
            <w:pPr>
              <w:spacing w:line="276" w:lineRule="auto"/>
              <w:rPr>
                <w:b/>
                <w:szCs w:val="20"/>
                <w:lang w:val="sl-SI"/>
              </w:rPr>
            </w:pPr>
          </w:p>
        </w:tc>
        <w:tc>
          <w:tcPr>
            <w:tcW w:w="3402" w:type="dxa"/>
          </w:tcPr>
          <w:p w14:paraId="30F1F0CC" w14:textId="77777777" w:rsidR="00F62CA3" w:rsidRPr="00E341F6" w:rsidRDefault="00F62CA3" w:rsidP="00082A67">
            <w:pPr>
              <w:spacing w:line="276" w:lineRule="auto"/>
              <w:rPr>
                <w:b/>
                <w:szCs w:val="20"/>
              </w:rPr>
            </w:pPr>
            <w:r>
              <w:rPr>
                <w:b/>
              </w:rPr>
              <w:t xml:space="preserve">    _________________________</w:t>
            </w:r>
          </w:p>
        </w:tc>
      </w:tr>
      <w:tr w:rsidR="00F62CA3" w14:paraId="2AAFDE3D" w14:textId="77777777" w:rsidTr="00082A67">
        <w:trPr>
          <w:jc w:val="center"/>
        </w:trPr>
        <w:tc>
          <w:tcPr>
            <w:tcW w:w="3285" w:type="dxa"/>
          </w:tcPr>
          <w:p w14:paraId="05D6A3C9" w14:textId="77777777" w:rsidR="00F62CA3" w:rsidRPr="00E341F6" w:rsidRDefault="00F62CA3" w:rsidP="00082A67">
            <w:pPr>
              <w:spacing w:line="276" w:lineRule="auto"/>
              <w:rPr>
                <w:szCs w:val="20"/>
              </w:rPr>
            </w:pPr>
            <w:r>
              <w:t xml:space="preserve">              Place and date</w:t>
            </w:r>
          </w:p>
        </w:tc>
        <w:tc>
          <w:tcPr>
            <w:tcW w:w="1926" w:type="dxa"/>
          </w:tcPr>
          <w:p w14:paraId="1655FAAA" w14:textId="77777777" w:rsidR="00F62CA3" w:rsidRPr="00E341F6" w:rsidRDefault="00F62CA3" w:rsidP="00082A67">
            <w:pPr>
              <w:spacing w:line="276" w:lineRule="auto"/>
              <w:jc w:val="center"/>
              <w:rPr>
                <w:szCs w:val="20"/>
              </w:rPr>
            </w:pPr>
            <w:r>
              <w:t>Stamp</w:t>
            </w:r>
          </w:p>
        </w:tc>
        <w:tc>
          <w:tcPr>
            <w:tcW w:w="3402" w:type="dxa"/>
          </w:tcPr>
          <w:p w14:paraId="7B7DF869" w14:textId="77777777" w:rsidR="00F62CA3" w:rsidRPr="00E341F6" w:rsidRDefault="00F62CA3" w:rsidP="00082A67">
            <w:pPr>
              <w:spacing w:line="276" w:lineRule="auto"/>
              <w:jc w:val="center"/>
              <w:rPr>
                <w:szCs w:val="20"/>
              </w:rPr>
            </w:pPr>
            <w:r>
              <w:t>Signature of responsible person</w:t>
            </w:r>
          </w:p>
        </w:tc>
      </w:tr>
    </w:tbl>
    <w:p w14:paraId="17A8A74A" w14:textId="77777777" w:rsidR="00F62CA3" w:rsidRDefault="00F62CA3" w:rsidP="008736A6">
      <w:pPr>
        <w:tabs>
          <w:tab w:val="num" w:pos="720"/>
        </w:tabs>
        <w:spacing w:line="276" w:lineRule="auto"/>
        <w:jc w:val="both"/>
        <w:rPr>
          <w:szCs w:val="20"/>
          <w:lang w:val="sl-SI"/>
        </w:rPr>
      </w:pPr>
    </w:p>
    <w:p w14:paraId="5CD3EAB1" w14:textId="1A3869AC" w:rsidR="003132E5" w:rsidRPr="0011366C" w:rsidRDefault="00F20BF7" w:rsidP="00B451E9">
      <w:pPr>
        <w:spacing w:after="60" w:line="276" w:lineRule="auto"/>
        <w:jc w:val="both"/>
        <w:outlineLvl w:val="0"/>
      </w:pPr>
      <w:r>
        <w:br w:type="page"/>
      </w:r>
      <w:r w:rsidRPr="009A3A52">
        <w:rPr>
          <w:b/>
        </w:rPr>
        <w:lastRenderedPageBreak/>
        <w:t>APPENDIX 4 –</w:t>
      </w:r>
      <w:r>
        <w:t xml:space="preserve"> to be completed by Slovenian and foreign bidders</w:t>
      </w:r>
    </w:p>
    <w:p w14:paraId="48DF601E" w14:textId="77777777" w:rsidR="003132E5" w:rsidRPr="0011366C" w:rsidRDefault="003132E5" w:rsidP="008736A6">
      <w:pPr>
        <w:spacing w:line="276" w:lineRule="auto"/>
        <w:rPr>
          <w:szCs w:val="20"/>
          <w:lang w:val="sl-SI"/>
        </w:rPr>
      </w:pPr>
    </w:p>
    <w:p w14:paraId="3C77343E" w14:textId="77777777" w:rsidR="003132E5" w:rsidRPr="0011366C" w:rsidRDefault="003132E5" w:rsidP="008736A6">
      <w:pPr>
        <w:spacing w:line="276" w:lineRule="auto"/>
        <w:rPr>
          <w:szCs w:val="20"/>
          <w:lang w:val="sl-SI"/>
        </w:rPr>
      </w:pPr>
    </w:p>
    <w:p w14:paraId="441C0417" w14:textId="77777777" w:rsidR="003132E5" w:rsidRPr="0011366C" w:rsidRDefault="00F20BF7" w:rsidP="008736A6">
      <w:pPr>
        <w:spacing w:line="276" w:lineRule="auto"/>
        <w:jc w:val="center"/>
        <w:rPr>
          <w:b/>
        </w:rPr>
      </w:pPr>
      <w:r>
        <w:rPr>
          <w:b/>
        </w:rPr>
        <w:t xml:space="preserve">S  T  A  T  E  M  E  N  T </w:t>
      </w:r>
    </w:p>
    <w:p w14:paraId="01D5D0D5" w14:textId="77777777" w:rsidR="003132E5" w:rsidRPr="0011366C" w:rsidRDefault="003132E5" w:rsidP="008736A6">
      <w:pPr>
        <w:spacing w:line="276" w:lineRule="auto"/>
        <w:rPr>
          <w:szCs w:val="20"/>
          <w:lang w:val="sl-SI"/>
        </w:rPr>
      </w:pPr>
    </w:p>
    <w:p w14:paraId="02B93321" w14:textId="77777777" w:rsidR="003132E5" w:rsidRPr="0011366C" w:rsidRDefault="00F20BF7" w:rsidP="008736A6">
      <w:pPr>
        <w:spacing w:line="276" w:lineRule="auto"/>
        <w:rPr>
          <w:szCs w:val="20"/>
        </w:rPr>
      </w:pPr>
      <w:r>
        <w:t>We hereby declare that neither the Bidder</w:t>
      </w:r>
    </w:p>
    <w:p w14:paraId="15EB31DD" w14:textId="77777777" w:rsidR="003132E5" w:rsidRPr="0011366C" w:rsidRDefault="003132E5" w:rsidP="008736A6">
      <w:pPr>
        <w:pBdr>
          <w:bottom w:val="single" w:sz="12" w:space="1" w:color="auto"/>
        </w:pBdr>
        <w:spacing w:line="276" w:lineRule="auto"/>
        <w:rPr>
          <w:szCs w:val="20"/>
          <w:lang w:val="sl-SI"/>
        </w:rPr>
      </w:pPr>
    </w:p>
    <w:p w14:paraId="7AE4B096" w14:textId="77777777" w:rsidR="003132E5" w:rsidRPr="0011366C" w:rsidRDefault="00F20BF7" w:rsidP="008736A6">
      <w:pPr>
        <w:spacing w:line="276" w:lineRule="auto"/>
        <w:jc w:val="center"/>
        <w:rPr>
          <w:szCs w:val="20"/>
        </w:rPr>
      </w:pPr>
      <w:r>
        <w:t>(Name, address and head office)</w:t>
      </w:r>
    </w:p>
    <w:p w14:paraId="325763BF" w14:textId="77777777" w:rsidR="003132E5" w:rsidRPr="0011366C" w:rsidRDefault="003132E5" w:rsidP="008736A6">
      <w:pPr>
        <w:spacing w:line="276" w:lineRule="auto"/>
        <w:rPr>
          <w:szCs w:val="20"/>
          <w:lang w:val="sl-SI"/>
        </w:rPr>
      </w:pPr>
    </w:p>
    <w:p w14:paraId="5D9A6463" w14:textId="77777777" w:rsidR="003132E5" w:rsidRPr="0011366C" w:rsidRDefault="003132E5" w:rsidP="008736A6">
      <w:pPr>
        <w:spacing w:line="276" w:lineRule="auto"/>
        <w:rPr>
          <w:szCs w:val="20"/>
          <w:lang w:val="sl-SI"/>
        </w:rPr>
      </w:pPr>
    </w:p>
    <w:p w14:paraId="070A072E" w14:textId="77777777" w:rsidR="003132E5" w:rsidRPr="0011366C" w:rsidRDefault="003132E5" w:rsidP="008736A6">
      <w:pPr>
        <w:spacing w:line="276" w:lineRule="auto"/>
        <w:rPr>
          <w:szCs w:val="20"/>
          <w:lang w:val="sl-SI"/>
        </w:rPr>
      </w:pPr>
    </w:p>
    <w:p w14:paraId="26C221B1" w14:textId="77777777" w:rsidR="003132E5" w:rsidRPr="0011366C" w:rsidRDefault="00F20BF7" w:rsidP="008736A6">
      <w:pPr>
        <w:spacing w:line="276" w:lineRule="auto"/>
        <w:rPr>
          <w:szCs w:val="20"/>
        </w:rPr>
      </w:pPr>
      <w:r>
        <w:t>nor its legal representative(s)</w:t>
      </w:r>
    </w:p>
    <w:p w14:paraId="00933CB3" w14:textId="77777777" w:rsidR="003132E5" w:rsidRPr="0011366C" w:rsidRDefault="003132E5" w:rsidP="008736A6">
      <w:pPr>
        <w:pBdr>
          <w:bottom w:val="single" w:sz="12" w:space="1" w:color="auto"/>
        </w:pBdr>
        <w:spacing w:line="276" w:lineRule="auto"/>
        <w:rPr>
          <w:szCs w:val="20"/>
          <w:lang w:val="sl-SI"/>
        </w:rPr>
      </w:pPr>
    </w:p>
    <w:p w14:paraId="2B8C57C0" w14:textId="77777777" w:rsidR="003132E5" w:rsidRPr="0011366C" w:rsidRDefault="00F20BF7" w:rsidP="008736A6">
      <w:pPr>
        <w:spacing w:line="276" w:lineRule="auto"/>
        <w:rPr>
          <w:szCs w:val="20"/>
        </w:rPr>
      </w:pPr>
      <w:r>
        <w:t>(name and surname)</w:t>
      </w:r>
      <w:r>
        <w:tab/>
      </w:r>
      <w:r>
        <w:tab/>
      </w:r>
      <w:r>
        <w:tab/>
      </w:r>
      <w:r>
        <w:tab/>
      </w:r>
      <w:r>
        <w:tab/>
      </w:r>
      <w:r>
        <w:tab/>
      </w:r>
    </w:p>
    <w:p w14:paraId="420F277C" w14:textId="77777777" w:rsidR="003132E5" w:rsidRPr="0011366C" w:rsidRDefault="003132E5" w:rsidP="008736A6">
      <w:pPr>
        <w:pBdr>
          <w:bottom w:val="single" w:sz="12" w:space="1" w:color="auto"/>
        </w:pBdr>
        <w:spacing w:line="276" w:lineRule="auto"/>
        <w:rPr>
          <w:szCs w:val="20"/>
          <w:lang w:val="sl-SI"/>
        </w:rPr>
      </w:pPr>
    </w:p>
    <w:p w14:paraId="5A6A9101" w14:textId="77777777" w:rsidR="003132E5" w:rsidRPr="0011366C" w:rsidRDefault="00F20BF7" w:rsidP="008736A6">
      <w:pPr>
        <w:spacing w:line="276" w:lineRule="auto"/>
        <w:rPr>
          <w:szCs w:val="20"/>
        </w:rPr>
      </w:pPr>
      <w:r>
        <w:t>(name and surname)</w:t>
      </w:r>
      <w:r>
        <w:tab/>
      </w:r>
      <w:r>
        <w:tab/>
      </w:r>
      <w:r>
        <w:tab/>
      </w:r>
      <w:r>
        <w:tab/>
      </w:r>
      <w:r>
        <w:tab/>
      </w:r>
      <w:r>
        <w:tab/>
      </w:r>
    </w:p>
    <w:p w14:paraId="4549CA80" w14:textId="77777777" w:rsidR="003132E5" w:rsidRPr="0011366C" w:rsidRDefault="003132E5" w:rsidP="008736A6">
      <w:pPr>
        <w:pBdr>
          <w:bottom w:val="single" w:sz="12" w:space="1" w:color="auto"/>
        </w:pBdr>
        <w:spacing w:line="276" w:lineRule="auto"/>
        <w:rPr>
          <w:szCs w:val="20"/>
          <w:lang w:val="sl-SI"/>
        </w:rPr>
      </w:pPr>
    </w:p>
    <w:p w14:paraId="3AEA62FF" w14:textId="77777777" w:rsidR="003132E5" w:rsidRPr="0011366C" w:rsidRDefault="00F20BF7" w:rsidP="008736A6">
      <w:pPr>
        <w:spacing w:line="276" w:lineRule="auto"/>
        <w:rPr>
          <w:szCs w:val="20"/>
        </w:rPr>
      </w:pPr>
      <w:r>
        <w:t>(name and surname)</w:t>
      </w:r>
      <w:r>
        <w:tab/>
      </w:r>
      <w:r>
        <w:tab/>
      </w:r>
      <w:r>
        <w:tab/>
      </w:r>
      <w:r>
        <w:tab/>
      </w:r>
      <w:r>
        <w:tab/>
      </w:r>
      <w:r>
        <w:tab/>
      </w:r>
    </w:p>
    <w:p w14:paraId="4CE4A9F3" w14:textId="77777777" w:rsidR="003132E5" w:rsidRPr="0011366C" w:rsidRDefault="003132E5" w:rsidP="008736A6">
      <w:pPr>
        <w:spacing w:after="60" w:line="276" w:lineRule="auto"/>
        <w:rPr>
          <w:szCs w:val="20"/>
          <w:lang w:val="sl-SI"/>
        </w:rPr>
      </w:pPr>
    </w:p>
    <w:p w14:paraId="7B58BCE5" w14:textId="77777777" w:rsidR="003132E5" w:rsidRPr="003A7B23" w:rsidRDefault="00F20BF7" w:rsidP="008736A6">
      <w:pPr>
        <w:autoSpaceDE w:val="0"/>
        <w:autoSpaceDN w:val="0"/>
        <w:adjustRightInd w:val="0"/>
        <w:spacing w:line="276" w:lineRule="auto"/>
        <w:jc w:val="both"/>
        <w:rPr>
          <w:szCs w:val="20"/>
          <w:u w:val="single"/>
        </w:rPr>
      </w:pPr>
      <w:r>
        <w:t xml:space="preserve">has/have been convicted by a final judgment with res judicata effect of criminal offences defined under the Criminal Code (Official Gazette of the Republic of Slovenia nos. 50/12 – official consolidated text, 54/15, 6/16 – amended, 38/16, 27/17, 23/20, 91/20, 95/21, 186/21, 105/22 – The Act on Reducing Inequalities and Harmful Policy Interventions and Ensuring Respect for the Rule of Law (ZZNŠPP), and 16/23; hereinafter: Criminal Code 1) or crimes of comparable gravity, handed down by foreign courts: </w:t>
      </w:r>
    </w:p>
    <w:p w14:paraId="1653936E" w14:textId="77777777" w:rsidR="003132E5" w:rsidRPr="0011366C" w:rsidRDefault="00F20BF7" w:rsidP="001D5613">
      <w:pPr>
        <w:numPr>
          <w:ilvl w:val="0"/>
          <w:numId w:val="35"/>
        </w:numPr>
        <w:spacing w:after="60" w:line="276" w:lineRule="auto"/>
        <w:jc w:val="both"/>
        <w:rPr>
          <w:szCs w:val="20"/>
        </w:rPr>
      </w:pPr>
      <w:r>
        <w:t>terrorism (Article 108 of the Criminal Code)</w:t>
      </w:r>
    </w:p>
    <w:p w14:paraId="1F4BAEB7" w14:textId="77777777" w:rsidR="003132E5" w:rsidRPr="0011366C" w:rsidRDefault="00F20BF7" w:rsidP="001D5613">
      <w:pPr>
        <w:numPr>
          <w:ilvl w:val="0"/>
          <w:numId w:val="35"/>
        </w:numPr>
        <w:spacing w:after="60" w:line="276" w:lineRule="auto"/>
        <w:jc w:val="both"/>
        <w:rPr>
          <w:szCs w:val="20"/>
        </w:rPr>
      </w:pPr>
      <w:r>
        <w:t>financing of terrorist activities (Article 109 of the Criminal Code)</w:t>
      </w:r>
    </w:p>
    <w:p w14:paraId="357A6E75" w14:textId="77777777" w:rsidR="003132E5" w:rsidRPr="0011366C" w:rsidRDefault="00F20BF7" w:rsidP="001D5613">
      <w:pPr>
        <w:numPr>
          <w:ilvl w:val="0"/>
          <w:numId w:val="35"/>
        </w:numPr>
        <w:spacing w:after="60" w:line="276" w:lineRule="auto"/>
        <w:jc w:val="both"/>
        <w:rPr>
          <w:szCs w:val="20"/>
        </w:rPr>
      </w:pPr>
      <w:r>
        <w:t>incitement and public glorification of terrorist activities (Article 110 of Criminal Code)</w:t>
      </w:r>
    </w:p>
    <w:p w14:paraId="34EC5F63" w14:textId="77777777" w:rsidR="003132E5" w:rsidRPr="0011366C" w:rsidRDefault="00F20BF7" w:rsidP="001D5613">
      <w:pPr>
        <w:numPr>
          <w:ilvl w:val="0"/>
          <w:numId w:val="35"/>
        </w:numPr>
        <w:spacing w:after="60" w:line="276" w:lineRule="auto"/>
        <w:jc w:val="both"/>
        <w:rPr>
          <w:szCs w:val="20"/>
        </w:rPr>
      </w:pPr>
      <w:r>
        <w:t>recruitment and training for terrorist activities (Article 111 of Criminal Code)</w:t>
      </w:r>
    </w:p>
    <w:p w14:paraId="6B142D7B" w14:textId="77777777" w:rsidR="003132E5" w:rsidRPr="0011366C" w:rsidRDefault="00F20BF7" w:rsidP="001D5613">
      <w:pPr>
        <w:numPr>
          <w:ilvl w:val="0"/>
          <w:numId w:val="35"/>
        </w:numPr>
        <w:spacing w:after="60" w:line="276" w:lineRule="auto"/>
        <w:jc w:val="both"/>
        <w:rPr>
          <w:szCs w:val="20"/>
        </w:rPr>
      </w:pPr>
      <w:r>
        <w:t>enslavement (Article 112 of Criminal Code)</w:t>
      </w:r>
    </w:p>
    <w:p w14:paraId="0021C3B2" w14:textId="77777777" w:rsidR="003132E5" w:rsidRPr="0011366C" w:rsidRDefault="00F20BF7" w:rsidP="001D5613">
      <w:pPr>
        <w:numPr>
          <w:ilvl w:val="0"/>
          <w:numId w:val="35"/>
        </w:numPr>
        <w:spacing w:after="60" w:line="276" w:lineRule="auto"/>
        <w:jc w:val="both"/>
        <w:rPr>
          <w:szCs w:val="20"/>
        </w:rPr>
      </w:pPr>
      <w:r>
        <w:t>human trafficking (Article 113 of Criminal Code)</w:t>
      </w:r>
    </w:p>
    <w:p w14:paraId="2A5D2875" w14:textId="77777777" w:rsidR="003132E5" w:rsidRPr="0011366C" w:rsidRDefault="00F20BF7" w:rsidP="001D5613">
      <w:pPr>
        <w:numPr>
          <w:ilvl w:val="0"/>
          <w:numId w:val="35"/>
        </w:numPr>
        <w:spacing w:after="60" w:line="276" w:lineRule="auto"/>
        <w:jc w:val="both"/>
        <w:rPr>
          <w:szCs w:val="20"/>
        </w:rPr>
      </w:pPr>
      <w:r>
        <w:t>acceptance of a bribe during an election or ballot (Article 157 of the Criminal Code)</w:t>
      </w:r>
    </w:p>
    <w:p w14:paraId="52E5CB19" w14:textId="77777777" w:rsidR="003132E5" w:rsidRPr="0011366C" w:rsidRDefault="00F20BF7" w:rsidP="001D5613">
      <w:pPr>
        <w:numPr>
          <w:ilvl w:val="0"/>
          <w:numId w:val="35"/>
        </w:numPr>
        <w:spacing w:after="60" w:line="276" w:lineRule="auto"/>
        <w:jc w:val="both"/>
        <w:rPr>
          <w:szCs w:val="20"/>
        </w:rPr>
      </w:pPr>
      <w:r>
        <w:t>violation of fundamental rights of employees (Article 196 of Criminal Code)</w:t>
      </w:r>
    </w:p>
    <w:p w14:paraId="54AD67F4" w14:textId="77777777" w:rsidR="003132E5" w:rsidRPr="0011366C" w:rsidRDefault="00F20BF7" w:rsidP="001D5613">
      <w:pPr>
        <w:numPr>
          <w:ilvl w:val="0"/>
          <w:numId w:val="35"/>
        </w:numPr>
        <w:spacing w:after="60" w:line="276" w:lineRule="auto"/>
        <w:jc w:val="both"/>
        <w:rPr>
          <w:szCs w:val="20"/>
        </w:rPr>
      </w:pPr>
      <w:r>
        <w:t>fraud (Article 211 of the Criminal Code)</w:t>
      </w:r>
    </w:p>
    <w:p w14:paraId="1B79EEBC" w14:textId="77777777" w:rsidR="003132E5" w:rsidRPr="0011366C" w:rsidRDefault="00F20BF7" w:rsidP="001D5613">
      <w:pPr>
        <w:numPr>
          <w:ilvl w:val="0"/>
          <w:numId w:val="35"/>
        </w:numPr>
        <w:spacing w:after="60" w:line="276" w:lineRule="auto"/>
        <w:jc w:val="both"/>
        <w:rPr>
          <w:szCs w:val="20"/>
        </w:rPr>
      </w:pPr>
      <w:r>
        <w:t>unlawful restriction of competition (Article 225 of the Criminal Code)</w:t>
      </w:r>
    </w:p>
    <w:p w14:paraId="2FC855C6" w14:textId="77777777" w:rsidR="003132E5" w:rsidRPr="0011366C" w:rsidRDefault="00F20BF7" w:rsidP="001D5613">
      <w:pPr>
        <w:numPr>
          <w:ilvl w:val="0"/>
          <w:numId w:val="35"/>
        </w:numPr>
        <w:spacing w:after="60" w:line="276" w:lineRule="auto"/>
        <w:jc w:val="both"/>
        <w:rPr>
          <w:szCs w:val="20"/>
        </w:rPr>
      </w:pPr>
      <w:r>
        <w:t>false bankruptcy or unconscionable operation (Article 226 of the Criminal Code)</w:t>
      </w:r>
    </w:p>
    <w:p w14:paraId="338F5E9A" w14:textId="77777777" w:rsidR="003132E5" w:rsidRPr="0011366C" w:rsidRDefault="00F20BF7" w:rsidP="001D5613">
      <w:pPr>
        <w:numPr>
          <w:ilvl w:val="0"/>
          <w:numId w:val="35"/>
        </w:numPr>
        <w:spacing w:after="60" w:line="276" w:lineRule="auto"/>
        <w:jc w:val="both"/>
        <w:rPr>
          <w:szCs w:val="20"/>
        </w:rPr>
      </w:pPr>
      <w:r>
        <w:t>defrauding creditors (Article 227 of the Criminal Code)</w:t>
      </w:r>
    </w:p>
    <w:p w14:paraId="1E2D1356" w14:textId="77777777" w:rsidR="003132E5" w:rsidRPr="0011366C" w:rsidRDefault="00F20BF7" w:rsidP="001D5613">
      <w:pPr>
        <w:numPr>
          <w:ilvl w:val="0"/>
          <w:numId w:val="35"/>
        </w:numPr>
        <w:spacing w:after="60" w:line="276" w:lineRule="auto"/>
        <w:jc w:val="both"/>
        <w:rPr>
          <w:szCs w:val="20"/>
        </w:rPr>
      </w:pPr>
      <w:r>
        <w:t>business fraud (Article 228 of the Criminal Code)</w:t>
      </w:r>
    </w:p>
    <w:p w14:paraId="424B9878" w14:textId="77777777" w:rsidR="003132E5" w:rsidRPr="0011366C" w:rsidRDefault="00F20BF7" w:rsidP="001D5613">
      <w:pPr>
        <w:numPr>
          <w:ilvl w:val="0"/>
          <w:numId w:val="35"/>
        </w:numPr>
        <w:spacing w:after="60" w:line="276" w:lineRule="auto"/>
        <w:jc w:val="both"/>
        <w:rPr>
          <w:szCs w:val="20"/>
        </w:rPr>
      </w:pPr>
      <w:r>
        <w:t>fraud to the detriment of the European Union (Article 229 of the Criminal Code)</w:t>
      </w:r>
    </w:p>
    <w:p w14:paraId="6924FF58" w14:textId="77777777" w:rsidR="003132E5" w:rsidRPr="0011366C" w:rsidRDefault="00F20BF7" w:rsidP="001D5613">
      <w:pPr>
        <w:numPr>
          <w:ilvl w:val="0"/>
          <w:numId w:val="35"/>
        </w:numPr>
        <w:spacing w:after="60" w:line="276" w:lineRule="auto"/>
        <w:jc w:val="both"/>
        <w:rPr>
          <w:szCs w:val="20"/>
        </w:rPr>
      </w:pPr>
      <w:r>
        <w:t>fraud in obtaining loans or benefits (Article 230 of the Criminal Code)</w:t>
      </w:r>
    </w:p>
    <w:p w14:paraId="4B64C54F" w14:textId="77777777" w:rsidR="003132E5" w:rsidRPr="0011366C" w:rsidRDefault="00F20BF7" w:rsidP="001D5613">
      <w:pPr>
        <w:numPr>
          <w:ilvl w:val="0"/>
          <w:numId w:val="35"/>
        </w:numPr>
        <w:spacing w:after="60" w:line="276" w:lineRule="auto"/>
        <w:jc w:val="both"/>
        <w:rPr>
          <w:szCs w:val="20"/>
        </w:rPr>
      </w:pPr>
      <w:r>
        <w:t>fraud in securities trading (Article 231 of the Criminal Code)</w:t>
      </w:r>
    </w:p>
    <w:p w14:paraId="73F24894" w14:textId="77777777" w:rsidR="003132E5" w:rsidRPr="0011366C" w:rsidRDefault="00F20BF7" w:rsidP="001D5613">
      <w:pPr>
        <w:numPr>
          <w:ilvl w:val="0"/>
          <w:numId w:val="35"/>
        </w:numPr>
        <w:spacing w:after="60" w:line="276" w:lineRule="auto"/>
        <w:jc w:val="both"/>
        <w:rPr>
          <w:szCs w:val="20"/>
        </w:rPr>
      </w:pPr>
      <w:r>
        <w:t>deception of buyers (Article 232 of the Criminal Code)</w:t>
      </w:r>
    </w:p>
    <w:p w14:paraId="30D750A6" w14:textId="77777777" w:rsidR="003132E5" w:rsidRPr="0011366C" w:rsidRDefault="00F20BF7" w:rsidP="001D5613">
      <w:pPr>
        <w:numPr>
          <w:ilvl w:val="0"/>
          <w:numId w:val="35"/>
        </w:numPr>
        <w:spacing w:after="60" w:line="276" w:lineRule="auto"/>
        <w:jc w:val="both"/>
        <w:rPr>
          <w:szCs w:val="20"/>
        </w:rPr>
      </w:pPr>
      <w:r>
        <w:t>unauthorised use of another’s brand or model (Article 233 of the Criminal Code)</w:t>
      </w:r>
    </w:p>
    <w:p w14:paraId="4F3DC5F2" w14:textId="77777777" w:rsidR="003132E5" w:rsidRPr="0011366C" w:rsidRDefault="00F20BF7" w:rsidP="001D5613">
      <w:pPr>
        <w:numPr>
          <w:ilvl w:val="0"/>
          <w:numId w:val="35"/>
        </w:numPr>
        <w:spacing w:after="60" w:line="276" w:lineRule="auto"/>
        <w:jc w:val="both"/>
        <w:rPr>
          <w:szCs w:val="20"/>
        </w:rPr>
      </w:pPr>
      <w:r>
        <w:t>unauthorised use of another’s patent or topography (Article 234 of the Criminal Code)</w:t>
      </w:r>
    </w:p>
    <w:p w14:paraId="0FDFC65C" w14:textId="77777777" w:rsidR="003132E5" w:rsidRPr="0011366C" w:rsidRDefault="00F20BF7" w:rsidP="001D5613">
      <w:pPr>
        <w:numPr>
          <w:ilvl w:val="0"/>
          <w:numId w:val="35"/>
        </w:numPr>
        <w:spacing w:after="60" w:line="276" w:lineRule="auto"/>
        <w:jc w:val="both"/>
        <w:rPr>
          <w:szCs w:val="20"/>
        </w:rPr>
      </w:pPr>
      <w:r>
        <w:t>forgery or destruction of business documents (Article 235 of the Criminal Code)</w:t>
      </w:r>
    </w:p>
    <w:p w14:paraId="16C96B0D" w14:textId="77777777" w:rsidR="003132E5" w:rsidRPr="0011366C" w:rsidRDefault="00F20BF7" w:rsidP="001D5613">
      <w:pPr>
        <w:numPr>
          <w:ilvl w:val="0"/>
          <w:numId w:val="35"/>
        </w:numPr>
        <w:spacing w:after="60" w:line="276" w:lineRule="auto"/>
        <w:jc w:val="both"/>
        <w:rPr>
          <w:szCs w:val="20"/>
        </w:rPr>
      </w:pPr>
      <w:r>
        <w:t>disclosure and unauthorised acquisition of trade secrets (Article 236 of the Criminal Code)</w:t>
      </w:r>
    </w:p>
    <w:p w14:paraId="481C8AF8" w14:textId="77777777" w:rsidR="003132E5" w:rsidRPr="0011366C" w:rsidRDefault="00F20BF7" w:rsidP="001D5613">
      <w:pPr>
        <w:numPr>
          <w:ilvl w:val="0"/>
          <w:numId w:val="35"/>
        </w:numPr>
        <w:spacing w:after="60" w:line="276" w:lineRule="auto"/>
        <w:jc w:val="both"/>
        <w:rPr>
          <w:szCs w:val="20"/>
        </w:rPr>
      </w:pPr>
      <w:r>
        <w:lastRenderedPageBreak/>
        <w:t>abuse of an information system (Article 237 of the Criminal Code)</w:t>
      </w:r>
    </w:p>
    <w:p w14:paraId="0A0C1D3F" w14:textId="77777777" w:rsidR="003132E5" w:rsidRPr="0011366C" w:rsidRDefault="00F20BF7" w:rsidP="001D5613">
      <w:pPr>
        <w:numPr>
          <w:ilvl w:val="0"/>
          <w:numId w:val="35"/>
        </w:numPr>
        <w:spacing w:after="60" w:line="276" w:lineRule="auto"/>
        <w:jc w:val="both"/>
        <w:rPr>
          <w:szCs w:val="20"/>
        </w:rPr>
      </w:pPr>
      <w:r>
        <w:t>abuse of insider information (Article 238 of the Criminal Code)</w:t>
      </w:r>
    </w:p>
    <w:p w14:paraId="0DCAA280" w14:textId="77777777" w:rsidR="003132E5" w:rsidRPr="0011366C" w:rsidRDefault="00F20BF7" w:rsidP="001D5613">
      <w:pPr>
        <w:numPr>
          <w:ilvl w:val="0"/>
          <w:numId w:val="35"/>
        </w:numPr>
        <w:spacing w:after="60" w:line="276" w:lineRule="auto"/>
        <w:jc w:val="both"/>
        <w:rPr>
          <w:szCs w:val="20"/>
        </w:rPr>
      </w:pPr>
      <w:r>
        <w:t>abuse of a financial instruments market (Article 239 of the Criminal Code)</w:t>
      </w:r>
    </w:p>
    <w:p w14:paraId="31C8CD36" w14:textId="77777777" w:rsidR="003132E5" w:rsidRPr="0011366C" w:rsidRDefault="00F20BF7" w:rsidP="001D5613">
      <w:pPr>
        <w:numPr>
          <w:ilvl w:val="0"/>
          <w:numId w:val="35"/>
        </w:numPr>
        <w:spacing w:after="60" w:line="276" w:lineRule="auto"/>
        <w:jc w:val="both"/>
        <w:rPr>
          <w:szCs w:val="20"/>
        </w:rPr>
      </w:pPr>
      <w:r>
        <w:t>abuse of a position or trust in business activity (Article 240 of the Criminal Code)</w:t>
      </w:r>
    </w:p>
    <w:p w14:paraId="7F7559BE" w14:textId="77777777" w:rsidR="003132E5" w:rsidRPr="0011366C" w:rsidRDefault="00F20BF7" w:rsidP="001D5613">
      <w:pPr>
        <w:numPr>
          <w:ilvl w:val="0"/>
          <w:numId w:val="35"/>
        </w:numPr>
        <w:spacing w:after="60" w:line="276" w:lineRule="auto"/>
        <w:jc w:val="both"/>
        <w:rPr>
          <w:szCs w:val="20"/>
        </w:rPr>
      </w:pPr>
      <w:r>
        <w:t>unauthorised acceptance of gifts (Article 241 of the Criminal Code)</w:t>
      </w:r>
    </w:p>
    <w:p w14:paraId="5400D904" w14:textId="77777777" w:rsidR="003132E5" w:rsidRPr="0011366C" w:rsidRDefault="00F20BF7" w:rsidP="001D5613">
      <w:pPr>
        <w:numPr>
          <w:ilvl w:val="0"/>
          <w:numId w:val="35"/>
        </w:numPr>
        <w:spacing w:after="60" w:line="276" w:lineRule="auto"/>
        <w:jc w:val="both"/>
        <w:rPr>
          <w:szCs w:val="20"/>
        </w:rPr>
      </w:pPr>
      <w:r>
        <w:t>unauthorised offering of gifts (Article 242 of the Criminal Code)</w:t>
      </w:r>
    </w:p>
    <w:p w14:paraId="3F924632" w14:textId="77777777" w:rsidR="003132E5" w:rsidRPr="0011366C" w:rsidRDefault="00F20BF7" w:rsidP="001D5613">
      <w:pPr>
        <w:numPr>
          <w:ilvl w:val="0"/>
          <w:numId w:val="35"/>
        </w:numPr>
        <w:spacing w:after="60" w:line="276" w:lineRule="auto"/>
        <w:jc w:val="both"/>
        <w:rPr>
          <w:szCs w:val="20"/>
        </w:rPr>
      </w:pPr>
      <w:r>
        <w:t>counterfeiting money (Article 243 of the Criminal Code)</w:t>
      </w:r>
    </w:p>
    <w:p w14:paraId="699BBA89" w14:textId="77777777" w:rsidR="003132E5" w:rsidRPr="0011366C" w:rsidRDefault="00F20BF7" w:rsidP="001D5613">
      <w:pPr>
        <w:numPr>
          <w:ilvl w:val="0"/>
          <w:numId w:val="35"/>
        </w:numPr>
        <w:spacing w:after="60" w:line="276" w:lineRule="auto"/>
        <w:jc w:val="both"/>
        <w:rPr>
          <w:szCs w:val="20"/>
        </w:rPr>
      </w:pPr>
      <w:r>
        <w:t>fabrication and use of counterfeit derivatives or securities (Article 244 of the Criminal Code)</w:t>
      </w:r>
    </w:p>
    <w:p w14:paraId="165019D3" w14:textId="77777777" w:rsidR="003132E5" w:rsidRPr="0011366C" w:rsidRDefault="00F20BF7" w:rsidP="001D5613">
      <w:pPr>
        <w:numPr>
          <w:ilvl w:val="0"/>
          <w:numId w:val="35"/>
        </w:numPr>
        <w:spacing w:after="60" w:line="276" w:lineRule="auto"/>
        <w:jc w:val="both"/>
        <w:rPr>
          <w:szCs w:val="20"/>
        </w:rPr>
      </w:pPr>
      <w:r>
        <w:t>money laundering (Article 245 of the Criminal Code)</w:t>
      </w:r>
    </w:p>
    <w:p w14:paraId="19FB7764" w14:textId="77777777" w:rsidR="003132E5" w:rsidRPr="0011366C" w:rsidRDefault="00F20BF7" w:rsidP="001D5613">
      <w:pPr>
        <w:numPr>
          <w:ilvl w:val="0"/>
          <w:numId w:val="35"/>
        </w:numPr>
        <w:spacing w:after="60" w:line="276" w:lineRule="auto"/>
        <w:jc w:val="both"/>
        <w:rPr>
          <w:szCs w:val="20"/>
        </w:rPr>
      </w:pPr>
      <w:r>
        <w:t>abuse of non-cash means of payment (Article 246 of the Criminal Code)</w:t>
      </w:r>
    </w:p>
    <w:p w14:paraId="5F1FF298" w14:textId="77777777" w:rsidR="003132E5" w:rsidRPr="0011366C" w:rsidRDefault="00F20BF7" w:rsidP="001D5613">
      <w:pPr>
        <w:numPr>
          <w:ilvl w:val="0"/>
          <w:numId w:val="35"/>
        </w:numPr>
        <w:spacing w:after="60" w:line="276" w:lineRule="auto"/>
        <w:jc w:val="both"/>
        <w:rPr>
          <w:szCs w:val="20"/>
        </w:rPr>
      </w:pPr>
      <w:r>
        <w:t>use of counterfeit non-cash means of payment (Article 247 of the Criminal Code)</w:t>
      </w:r>
    </w:p>
    <w:p w14:paraId="67AAA50E" w14:textId="77777777" w:rsidR="003132E5" w:rsidRPr="0011366C" w:rsidRDefault="00F20BF7" w:rsidP="001D5613">
      <w:pPr>
        <w:numPr>
          <w:ilvl w:val="0"/>
          <w:numId w:val="35"/>
        </w:numPr>
        <w:spacing w:after="60" w:line="276" w:lineRule="auto"/>
        <w:jc w:val="both"/>
        <w:rPr>
          <w:szCs w:val="20"/>
        </w:rPr>
      </w:pPr>
      <w:r>
        <w:t>fabrication, acquisition and disposal of instruments of forgery (Article 248 of the Criminal Code)</w:t>
      </w:r>
    </w:p>
    <w:p w14:paraId="188B033F" w14:textId="77777777" w:rsidR="003132E5" w:rsidRPr="0011366C" w:rsidRDefault="00F20BF7" w:rsidP="001D5613">
      <w:pPr>
        <w:numPr>
          <w:ilvl w:val="0"/>
          <w:numId w:val="35"/>
        </w:numPr>
        <w:spacing w:after="60" w:line="276" w:lineRule="auto"/>
        <w:jc w:val="both"/>
        <w:rPr>
          <w:szCs w:val="20"/>
        </w:rPr>
      </w:pPr>
      <w:r>
        <w:t>tax evasion (Article 249 of the Criminal Code)</w:t>
      </w:r>
    </w:p>
    <w:p w14:paraId="280856B7" w14:textId="77777777" w:rsidR="003132E5" w:rsidRPr="0011366C" w:rsidRDefault="00F20BF7" w:rsidP="001D5613">
      <w:pPr>
        <w:numPr>
          <w:ilvl w:val="0"/>
          <w:numId w:val="35"/>
        </w:numPr>
        <w:spacing w:after="60" w:line="276" w:lineRule="auto"/>
        <w:jc w:val="both"/>
        <w:rPr>
          <w:szCs w:val="20"/>
        </w:rPr>
      </w:pPr>
      <w:r>
        <w:t>smuggling (Article 250 of the Criminal Code)</w:t>
      </w:r>
    </w:p>
    <w:p w14:paraId="62F36140" w14:textId="77777777" w:rsidR="003132E5" w:rsidRPr="0011366C" w:rsidRDefault="00F20BF7" w:rsidP="001D5613">
      <w:pPr>
        <w:numPr>
          <w:ilvl w:val="0"/>
          <w:numId w:val="35"/>
        </w:numPr>
        <w:spacing w:after="60" w:line="276" w:lineRule="auto"/>
        <w:jc w:val="both"/>
        <w:rPr>
          <w:szCs w:val="20"/>
        </w:rPr>
      </w:pPr>
      <w:r>
        <w:t>abuse of office or official duties (Article 257 of Criminal Code)</w:t>
      </w:r>
    </w:p>
    <w:p w14:paraId="2DE6CBFD" w14:textId="77777777" w:rsidR="003132E5" w:rsidRPr="0011366C" w:rsidRDefault="00F20BF7" w:rsidP="001D5613">
      <w:pPr>
        <w:numPr>
          <w:ilvl w:val="0"/>
          <w:numId w:val="35"/>
        </w:numPr>
        <w:spacing w:after="60" w:line="276" w:lineRule="auto"/>
        <w:jc w:val="both"/>
        <w:rPr>
          <w:szCs w:val="20"/>
        </w:rPr>
      </w:pPr>
      <w:r>
        <w:t>harm to public resources (Article 257a of Criminal Code)</w:t>
      </w:r>
    </w:p>
    <w:p w14:paraId="0A2C666E" w14:textId="77777777" w:rsidR="003132E5" w:rsidRPr="0011366C" w:rsidRDefault="00F20BF7" w:rsidP="001D5613">
      <w:pPr>
        <w:numPr>
          <w:ilvl w:val="0"/>
          <w:numId w:val="35"/>
        </w:numPr>
        <w:spacing w:after="60" w:line="276" w:lineRule="auto"/>
        <w:jc w:val="both"/>
        <w:rPr>
          <w:szCs w:val="20"/>
        </w:rPr>
      </w:pPr>
      <w:r>
        <w:t>disclosure of classified information (Article 260 of the Criminal Code)</w:t>
      </w:r>
    </w:p>
    <w:p w14:paraId="6462424E" w14:textId="77777777" w:rsidR="003132E5" w:rsidRPr="0011366C" w:rsidRDefault="00F20BF7" w:rsidP="001D5613">
      <w:pPr>
        <w:numPr>
          <w:ilvl w:val="0"/>
          <w:numId w:val="35"/>
        </w:numPr>
        <w:spacing w:after="60" w:line="276" w:lineRule="auto"/>
        <w:jc w:val="both"/>
        <w:rPr>
          <w:szCs w:val="20"/>
        </w:rPr>
      </w:pPr>
      <w:r>
        <w:t>acceptance of a bribe (Article 261 of the Criminal Code)</w:t>
      </w:r>
    </w:p>
    <w:p w14:paraId="28969AF4" w14:textId="77777777" w:rsidR="003132E5" w:rsidRPr="0011366C" w:rsidRDefault="00F20BF7" w:rsidP="001D5613">
      <w:pPr>
        <w:numPr>
          <w:ilvl w:val="0"/>
          <w:numId w:val="35"/>
        </w:numPr>
        <w:spacing w:after="60" w:line="276" w:lineRule="auto"/>
        <w:jc w:val="both"/>
        <w:rPr>
          <w:szCs w:val="20"/>
        </w:rPr>
      </w:pPr>
      <w:r>
        <w:t>offering bribes (Article 262 of the Criminal Code)</w:t>
      </w:r>
    </w:p>
    <w:p w14:paraId="34C35CB5" w14:textId="77777777" w:rsidR="003132E5" w:rsidRPr="0011366C" w:rsidRDefault="00F20BF7" w:rsidP="001D5613">
      <w:pPr>
        <w:numPr>
          <w:ilvl w:val="0"/>
          <w:numId w:val="35"/>
        </w:numPr>
        <w:spacing w:after="60" w:line="276" w:lineRule="auto"/>
        <w:jc w:val="both"/>
        <w:rPr>
          <w:szCs w:val="20"/>
        </w:rPr>
      </w:pPr>
      <w:r>
        <w:t>acceptance of benefits for illegal intermediation (Article 263 of the Criminal Code)</w:t>
      </w:r>
    </w:p>
    <w:p w14:paraId="45C84BF8" w14:textId="77777777" w:rsidR="003132E5" w:rsidRPr="0011366C" w:rsidRDefault="00F20BF7" w:rsidP="001D5613">
      <w:pPr>
        <w:numPr>
          <w:ilvl w:val="0"/>
          <w:numId w:val="35"/>
        </w:numPr>
        <w:spacing w:after="60" w:line="276" w:lineRule="auto"/>
        <w:jc w:val="both"/>
        <w:rPr>
          <w:szCs w:val="20"/>
        </w:rPr>
      </w:pPr>
      <w:r>
        <w:t>offering of gifts for illegal intermediation (Article 264 of the Criminal Code)</w:t>
      </w:r>
    </w:p>
    <w:p w14:paraId="3017361F" w14:textId="77777777" w:rsidR="003132E5" w:rsidRPr="0011366C" w:rsidRDefault="00F20BF7" w:rsidP="001D5613">
      <w:pPr>
        <w:numPr>
          <w:ilvl w:val="0"/>
          <w:numId w:val="35"/>
        </w:numPr>
        <w:spacing w:after="60" w:line="276" w:lineRule="auto"/>
        <w:jc w:val="both"/>
        <w:rPr>
          <w:szCs w:val="20"/>
        </w:rPr>
      </w:pPr>
      <w:r>
        <w:t>criminal organisation (Article 294 of the Criminal Code).</w:t>
      </w:r>
    </w:p>
    <w:p w14:paraId="0584129D" w14:textId="77777777" w:rsidR="003132E5" w:rsidRPr="0011366C" w:rsidRDefault="003132E5" w:rsidP="008736A6">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p>
    <w:p w14:paraId="36CAD239" w14:textId="77777777" w:rsidR="003132E5" w:rsidRDefault="00F20BF7" w:rsidP="008736A6">
      <w:pPr>
        <w:spacing w:line="276" w:lineRule="auto"/>
        <w:jc w:val="both"/>
        <w:rPr>
          <w:szCs w:val="20"/>
        </w:rPr>
      </w:pPr>
      <w:r>
        <w:t xml:space="preserve">We hereby authorise the Contracting Authority, Ministry of Defence, Vojkova cesta 55, 1000 Ljubljana, to obtain criminal record data (for the Bidder and its legal representatives) for the public procurement procedure </w:t>
      </w:r>
      <w:r w:rsidR="00C5607B">
        <w:rPr>
          <w:b/>
        </w:rPr>
        <w:t>MORS 366</w:t>
      </w:r>
      <w:r>
        <w:rPr>
          <w:b/>
        </w:rPr>
        <w:t>/2025 – ON – PSPs.</w:t>
      </w:r>
    </w:p>
    <w:p w14:paraId="1DEFAF99" w14:textId="77777777" w:rsidR="00FD0DB0" w:rsidRDefault="00FD0DB0" w:rsidP="008736A6">
      <w:pPr>
        <w:spacing w:line="276" w:lineRule="auto"/>
        <w:jc w:val="both"/>
        <w:rPr>
          <w:szCs w:val="20"/>
          <w:lang w:val="sl-SI"/>
        </w:rPr>
      </w:pPr>
    </w:p>
    <w:p w14:paraId="0F3040B9" w14:textId="77777777" w:rsidR="003132E5" w:rsidRPr="0011366C" w:rsidRDefault="003132E5" w:rsidP="008736A6">
      <w:pPr>
        <w:autoSpaceDE w:val="0"/>
        <w:autoSpaceDN w:val="0"/>
        <w:adjustRightInd w:val="0"/>
        <w:spacing w:after="60" w:line="276" w:lineRule="auto"/>
        <w:jc w:val="both"/>
        <w:rPr>
          <w:iCs/>
          <w:szCs w:val="20"/>
          <w:lang w:val="sl-SI" w:eastAsia="sl-SI"/>
        </w:rPr>
      </w:pPr>
    </w:p>
    <w:p w14:paraId="492FBF44" w14:textId="77777777" w:rsidR="003132E5" w:rsidRPr="0011366C" w:rsidRDefault="00F20BF7" w:rsidP="008736A6">
      <w:pPr>
        <w:autoSpaceDE w:val="0"/>
        <w:autoSpaceDN w:val="0"/>
        <w:adjustRightInd w:val="0"/>
        <w:spacing w:after="60" w:line="276" w:lineRule="auto"/>
        <w:jc w:val="both"/>
        <w:rPr>
          <w:iCs/>
          <w:szCs w:val="20"/>
        </w:rPr>
      </w:pPr>
      <w:r>
        <w:t>If the Bidder intends to perform the Contract through subcontractors, the aforementioned condition should also be met by each subcontractor. To this end, this Appendix should also be duly completed by each subcontractor. To this end, this Appendix should also be duly completed by each subcontractor.</w:t>
      </w:r>
    </w:p>
    <w:p w14:paraId="47C9672C" w14:textId="77777777" w:rsidR="003132E5" w:rsidRPr="0011366C" w:rsidRDefault="003132E5" w:rsidP="008736A6">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pPr>
    </w:p>
    <w:p w14:paraId="1487EA2A" w14:textId="77777777" w:rsidR="003132E5" w:rsidRPr="0011366C" w:rsidRDefault="003132E5" w:rsidP="008736A6">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pPr>
    </w:p>
    <w:p w14:paraId="3D2F054E" w14:textId="77777777" w:rsidR="003132E5" w:rsidRPr="0011366C" w:rsidRDefault="003132E5" w:rsidP="008736A6">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jc w:val="center"/>
      </w:pPr>
    </w:p>
    <w:tbl>
      <w:tblPr>
        <w:tblW w:w="0" w:type="auto"/>
        <w:tblLayout w:type="fixed"/>
        <w:tblLook w:val="0000" w:firstRow="0" w:lastRow="0" w:firstColumn="0" w:lastColumn="0" w:noHBand="0" w:noVBand="0"/>
      </w:tblPr>
      <w:tblGrid>
        <w:gridCol w:w="3285"/>
        <w:gridCol w:w="1643"/>
        <w:gridCol w:w="3685"/>
      </w:tblGrid>
      <w:tr w:rsidR="00E95B28" w14:paraId="26D2DDB1" w14:textId="77777777" w:rsidTr="003132E5">
        <w:tc>
          <w:tcPr>
            <w:tcW w:w="3285" w:type="dxa"/>
          </w:tcPr>
          <w:p w14:paraId="4FEB5614" w14:textId="77777777" w:rsidR="003132E5" w:rsidRPr="0011366C" w:rsidRDefault="00F20BF7" w:rsidP="008736A6">
            <w:pPr>
              <w:spacing w:line="276" w:lineRule="auto"/>
              <w:jc w:val="center"/>
              <w:rPr>
                <w:b/>
                <w:szCs w:val="20"/>
              </w:rPr>
            </w:pPr>
            <w:r>
              <w:rPr>
                <w:b/>
              </w:rPr>
              <w:t>_________________________</w:t>
            </w:r>
          </w:p>
        </w:tc>
        <w:tc>
          <w:tcPr>
            <w:tcW w:w="1643" w:type="dxa"/>
          </w:tcPr>
          <w:p w14:paraId="125227D1" w14:textId="77777777" w:rsidR="003132E5" w:rsidRPr="0011366C" w:rsidRDefault="003132E5" w:rsidP="008736A6">
            <w:pPr>
              <w:spacing w:line="276" w:lineRule="auto"/>
              <w:jc w:val="center"/>
              <w:rPr>
                <w:b/>
                <w:szCs w:val="20"/>
                <w:lang w:val="sl-SI"/>
              </w:rPr>
            </w:pPr>
          </w:p>
        </w:tc>
        <w:tc>
          <w:tcPr>
            <w:tcW w:w="3685" w:type="dxa"/>
          </w:tcPr>
          <w:p w14:paraId="74CE3BA3" w14:textId="77777777" w:rsidR="003132E5" w:rsidRPr="0011366C" w:rsidRDefault="00F20BF7" w:rsidP="008736A6">
            <w:pPr>
              <w:spacing w:line="276" w:lineRule="auto"/>
              <w:jc w:val="center"/>
              <w:rPr>
                <w:b/>
                <w:szCs w:val="20"/>
              </w:rPr>
            </w:pPr>
            <w:r>
              <w:rPr>
                <w:b/>
              </w:rPr>
              <w:t>_________________________</w:t>
            </w:r>
          </w:p>
        </w:tc>
      </w:tr>
      <w:tr w:rsidR="00E95B28" w14:paraId="766781C4" w14:textId="77777777" w:rsidTr="003132E5">
        <w:tc>
          <w:tcPr>
            <w:tcW w:w="3285" w:type="dxa"/>
          </w:tcPr>
          <w:p w14:paraId="028FA459" w14:textId="77777777" w:rsidR="003132E5" w:rsidRPr="0011366C" w:rsidRDefault="00F20BF7" w:rsidP="008736A6">
            <w:pPr>
              <w:spacing w:line="276" w:lineRule="auto"/>
              <w:jc w:val="center"/>
              <w:rPr>
                <w:szCs w:val="20"/>
              </w:rPr>
            </w:pPr>
            <w:r>
              <w:t>Place and date</w:t>
            </w:r>
          </w:p>
          <w:p w14:paraId="5BA0A407" w14:textId="77777777" w:rsidR="003132E5" w:rsidRPr="0011366C" w:rsidRDefault="003132E5" w:rsidP="008736A6">
            <w:pPr>
              <w:spacing w:line="276" w:lineRule="auto"/>
              <w:jc w:val="center"/>
              <w:rPr>
                <w:szCs w:val="20"/>
                <w:lang w:val="sl-SI"/>
              </w:rPr>
            </w:pPr>
          </w:p>
        </w:tc>
        <w:tc>
          <w:tcPr>
            <w:tcW w:w="1643" w:type="dxa"/>
          </w:tcPr>
          <w:p w14:paraId="3CC17524" w14:textId="77777777" w:rsidR="003132E5" w:rsidRPr="0011366C" w:rsidRDefault="00F20BF7" w:rsidP="008736A6">
            <w:pPr>
              <w:spacing w:line="276" w:lineRule="auto"/>
              <w:jc w:val="center"/>
              <w:rPr>
                <w:szCs w:val="20"/>
              </w:rPr>
            </w:pPr>
            <w:r>
              <w:t>Stamp</w:t>
            </w:r>
          </w:p>
        </w:tc>
        <w:tc>
          <w:tcPr>
            <w:tcW w:w="3685" w:type="dxa"/>
          </w:tcPr>
          <w:p w14:paraId="64B7B354" w14:textId="77777777" w:rsidR="003132E5" w:rsidRPr="0011366C" w:rsidRDefault="00F20BF7" w:rsidP="008736A6">
            <w:pPr>
              <w:spacing w:line="276" w:lineRule="auto"/>
              <w:jc w:val="center"/>
              <w:rPr>
                <w:szCs w:val="20"/>
              </w:rPr>
            </w:pPr>
            <w:r>
              <w:t>Signature of Bidder’s legal representative</w:t>
            </w:r>
          </w:p>
        </w:tc>
      </w:tr>
    </w:tbl>
    <w:p w14:paraId="7BEA3DC0" w14:textId="77777777" w:rsidR="003132E5" w:rsidRPr="0011366C" w:rsidRDefault="003132E5" w:rsidP="008736A6">
      <w:pPr>
        <w:pStyle w:val="Navaden2"/>
        <w:widowControl/>
        <w:spacing w:line="276" w:lineRule="auto"/>
        <w:rPr>
          <w:rFonts w:cs="Arial"/>
          <w:sz w:val="20"/>
        </w:rPr>
      </w:pPr>
    </w:p>
    <w:p w14:paraId="644FF133" w14:textId="77777777" w:rsidR="00A73C24" w:rsidRDefault="00F20BF7" w:rsidP="008736A6">
      <w:pPr>
        <w:spacing w:line="276" w:lineRule="auto"/>
        <w:rPr>
          <w:b/>
          <w:szCs w:val="20"/>
        </w:rPr>
      </w:pPr>
      <w:r>
        <w:br w:type="page"/>
      </w:r>
    </w:p>
    <w:p w14:paraId="69E51481" w14:textId="77777777" w:rsidR="00D12C4D" w:rsidRPr="00D12C4D" w:rsidRDefault="00F20BF7" w:rsidP="00D12C4D">
      <w:pPr>
        <w:pStyle w:val="Naslov2"/>
        <w:spacing w:line="276" w:lineRule="auto"/>
        <w:rPr>
          <w:rFonts w:ascii="Arial" w:hAnsi="Arial"/>
          <w:sz w:val="20"/>
        </w:rPr>
      </w:pPr>
      <w:r>
        <w:rPr>
          <w:rFonts w:ascii="Arial" w:hAnsi="Arial"/>
          <w:sz w:val="20"/>
        </w:rPr>
        <w:lastRenderedPageBreak/>
        <w:t xml:space="preserve">APPENDIX 4A: PERSONAL INFORMATION – </w:t>
      </w:r>
      <w:r>
        <w:rPr>
          <w:rFonts w:ascii="Arial" w:hAnsi="Arial"/>
          <w:color w:val="FF0000"/>
          <w:sz w:val="20"/>
        </w:rPr>
        <w:t>to be completed by Slovenian Bidders</w:t>
      </w:r>
    </w:p>
    <w:p w14:paraId="1450970C" w14:textId="77777777" w:rsidR="00805DD5" w:rsidRDefault="00805DD5" w:rsidP="00D12C4D">
      <w:pPr>
        <w:spacing w:after="60" w:line="240" w:lineRule="auto"/>
        <w:jc w:val="both"/>
        <w:rPr>
          <w:sz w:val="16"/>
          <w:szCs w:val="16"/>
          <w:lang w:val="sl-SI"/>
        </w:rPr>
      </w:pPr>
    </w:p>
    <w:p w14:paraId="72BF5656" w14:textId="77777777" w:rsidR="00D12C4D" w:rsidRPr="00A72ABB" w:rsidRDefault="00F20BF7" w:rsidP="00D12C4D">
      <w:pPr>
        <w:spacing w:after="60" w:line="240" w:lineRule="auto"/>
        <w:jc w:val="both"/>
        <w:rPr>
          <w:sz w:val="16"/>
          <w:szCs w:val="16"/>
        </w:rPr>
      </w:pPr>
      <w:r>
        <w:rPr>
          <w:sz w:val="16"/>
        </w:rPr>
        <w:t>(If the Bidder intends to execute the public contract through a Subcontractor, the information must also be provided by each Subcontractor engaged.)</w:t>
      </w:r>
    </w:p>
    <w:p w14:paraId="31601D2D" w14:textId="77777777" w:rsidR="00D12C4D" w:rsidRPr="00A72ABB" w:rsidRDefault="00D12C4D" w:rsidP="00D12C4D">
      <w:pPr>
        <w:spacing w:line="276" w:lineRule="auto"/>
        <w:rPr>
          <w:szCs w:val="20"/>
          <w:lang w:val="sl-SI"/>
        </w:rPr>
      </w:pPr>
    </w:p>
    <w:p w14:paraId="4F4C0B9B" w14:textId="77777777" w:rsidR="00D12C4D" w:rsidRPr="00A72ABB" w:rsidRDefault="00D12C4D" w:rsidP="00D12C4D">
      <w:pPr>
        <w:spacing w:line="276" w:lineRule="auto"/>
        <w:rPr>
          <w:szCs w:val="20"/>
          <w:lang w:val="sl-SI"/>
        </w:rPr>
      </w:pPr>
    </w:p>
    <w:p w14:paraId="3366255B" w14:textId="77777777" w:rsidR="00D12C4D" w:rsidRPr="00A72ABB" w:rsidRDefault="00F20BF7" w:rsidP="00D12C4D">
      <w:pPr>
        <w:spacing w:line="276" w:lineRule="auto"/>
        <w:rPr>
          <w:szCs w:val="20"/>
        </w:rPr>
      </w:pPr>
      <w:r>
        <w:t>NAME AND SURNAME (mandatory information): ___________________________________</w:t>
      </w:r>
    </w:p>
    <w:p w14:paraId="70B3EB0C" w14:textId="77777777" w:rsidR="00D12C4D" w:rsidRPr="00A72ABB" w:rsidRDefault="00D12C4D" w:rsidP="00D12C4D">
      <w:pPr>
        <w:spacing w:line="276" w:lineRule="auto"/>
        <w:rPr>
          <w:szCs w:val="20"/>
          <w:lang w:val="sl-SI"/>
        </w:rPr>
      </w:pPr>
    </w:p>
    <w:p w14:paraId="414D2724" w14:textId="77777777" w:rsidR="00D12C4D" w:rsidRPr="00A72ABB" w:rsidRDefault="00F20BF7" w:rsidP="00D12C4D">
      <w:pPr>
        <w:spacing w:line="276" w:lineRule="auto"/>
        <w:rPr>
          <w:szCs w:val="20"/>
        </w:rPr>
      </w:pPr>
      <w:r>
        <w:t>PERSONAL REGISTRATION NUMBER (mandatory information): ______________________</w:t>
      </w:r>
    </w:p>
    <w:p w14:paraId="47E36C9D" w14:textId="77777777" w:rsidR="00D12C4D" w:rsidRPr="00A72ABB" w:rsidRDefault="00D12C4D" w:rsidP="00D12C4D">
      <w:pPr>
        <w:spacing w:line="276" w:lineRule="auto"/>
        <w:rPr>
          <w:szCs w:val="20"/>
          <w:lang w:val="sl-SI"/>
        </w:rPr>
      </w:pPr>
    </w:p>
    <w:p w14:paraId="7ACAA962" w14:textId="77777777" w:rsidR="00D12C4D" w:rsidRPr="00A72ABB" w:rsidRDefault="00D12C4D" w:rsidP="00D12C4D">
      <w:pPr>
        <w:spacing w:line="276" w:lineRule="auto"/>
        <w:rPr>
          <w:szCs w:val="20"/>
          <w:lang w:val="sl-SI"/>
        </w:rPr>
      </w:pPr>
    </w:p>
    <w:p w14:paraId="4BD11973" w14:textId="77777777" w:rsidR="00D12C4D" w:rsidRPr="00A72ABB" w:rsidRDefault="00F20BF7" w:rsidP="00D12C4D">
      <w:pPr>
        <w:spacing w:line="276" w:lineRule="auto"/>
      </w:pPr>
      <w:r>
        <w:t>Hereby, the information is provided for the purpose of verifying the facts entered in the Criminal Records for the public p</w:t>
      </w:r>
      <w:r w:rsidR="00C5607B">
        <w:t>rocurement procedure no. MORS 366</w:t>
      </w:r>
      <w:r>
        <w:t>/2025 – ON – PSPs.</w:t>
      </w:r>
    </w:p>
    <w:p w14:paraId="2FCA2C91" w14:textId="77777777" w:rsidR="00D12C4D" w:rsidRPr="00A72ABB" w:rsidRDefault="00D12C4D" w:rsidP="00D12C4D">
      <w:pPr>
        <w:spacing w:line="276" w:lineRule="auto"/>
        <w:rPr>
          <w:szCs w:val="20"/>
          <w:lang w:val="sl-SI"/>
        </w:rPr>
      </w:pPr>
    </w:p>
    <w:p w14:paraId="7A1C7DB4" w14:textId="77777777" w:rsidR="00D12C4D" w:rsidRPr="00A72ABB" w:rsidRDefault="00D12C4D" w:rsidP="00D12C4D">
      <w:pPr>
        <w:spacing w:line="276" w:lineRule="auto"/>
        <w:rPr>
          <w:szCs w:val="20"/>
          <w:lang w:val="sl-SI"/>
        </w:rPr>
      </w:pPr>
    </w:p>
    <w:p w14:paraId="320F6A16" w14:textId="77777777" w:rsidR="00D12C4D" w:rsidRPr="00A72ABB" w:rsidRDefault="00D12C4D" w:rsidP="00D12C4D">
      <w:pPr>
        <w:spacing w:line="276" w:lineRule="auto"/>
        <w:rPr>
          <w:szCs w:val="20"/>
          <w:lang w:val="sl-SI"/>
        </w:rPr>
      </w:pPr>
    </w:p>
    <w:p w14:paraId="1465A609" w14:textId="77777777" w:rsidR="00D12C4D" w:rsidRPr="00A72ABB" w:rsidRDefault="00D12C4D" w:rsidP="00D12C4D">
      <w:pPr>
        <w:spacing w:line="276" w:lineRule="auto"/>
        <w:rPr>
          <w:szCs w:val="20"/>
          <w:lang w:val="sl-SI"/>
        </w:rPr>
      </w:pPr>
    </w:p>
    <w:p w14:paraId="1A9F6B28" w14:textId="77777777" w:rsidR="00D12C4D" w:rsidRPr="00A72ABB" w:rsidRDefault="00D12C4D" w:rsidP="00D12C4D">
      <w:pPr>
        <w:spacing w:line="276" w:lineRule="auto"/>
        <w:rPr>
          <w:szCs w:val="20"/>
          <w:lang w:val="sl-SI"/>
        </w:rPr>
      </w:pPr>
    </w:p>
    <w:p w14:paraId="70DEA6BC" w14:textId="77777777" w:rsidR="00D12C4D" w:rsidRPr="00A72ABB" w:rsidRDefault="00D12C4D" w:rsidP="00D12C4D">
      <w:pPr>
        <w:spacing w:line="276" w:lineRule="auto"/>
        <w:rPr>
          <w:szCs w:val="20"/>
          <w:lang w:val="sl-SI"/>
        </w:rPr>
      </w:pPr>
    </w:p>
    <w:p w14:paraId="28AF65E5" w14:textId="77777777" w:rsidR="00D12C4D" w:rsidRPr="00A72ABB" w:rsidRDefault="00F20BF7" w:rsidP="00D12C4D">
      <w:pPr>
        <w:spacing w:line="276" w:lineRule="auto"/>
        <w:jc w:val="center"/>
        <w:rPr>
          <w:szCs w:val="20"/>
        </w:rPr>
      </w:pPr>
      <w:r>
        <w:t xml:space="preserve">     DATE:                                                                  SIGNATURE OF THE NATURAL PERSON:</w:t>
      </w:r>
    </w:p>
    <w:p w14:paraId="6BE4D5BC" w14:textId="77777777" w:rsidR="00D12C4D" w:rsidRPr="00A72ABB" w:rsidRDefault="00D12C4D" w:rsidP="00D12C4D">
      <w:pPr>
        <w:spacing w:line="276" w:lineRule="auto"/>
        <w:jc w:val="center"/>
        <w:rPr>
          <w:szCs w:val="20"/>
          <w:lang w:val="sl-SI"/>
        </w:rPr>
      </w:pPr>
    </w:p>
    <w:p w14:paraId="44E87B71" w14:textId="77777777" w:rsidR="00D12C4D" w:rsidRPr="00A72ABB" w:rsidRDefault="00F20BF7" w:rsidP="00D12C4D">
      <w:pPr>
        <w:spacing w:line="276" w:lineRule="auto"/>
        <w:jc w:val="center"/>
        <w:rPr>
          <w:szCs w:val="20"/>
        </w:rPr>
      </w:pPr>
      <w:r>
        <w:t>__________________                                                 ________________________</w:t>
      </w:r>
    </w:p>
    <w:p w14:paraId="25D4787E" w14:textId="77777777" w:rsidR="00D12C4D" w:rsidRPr="00A72ABB" w:rsidRDefault="00D12C4D" w:rsidP="00D12C4D">
      <w:pPr>
        <w:spacing w:line="276" w:lineRule="auto"/>
        <w:rPr>
          <w:b/>
          <w:szCs w:val="20"/>
          <w:highlight w:val="lightGray"/>
          <w:lang w:val="sl-SI"/>
        </w:rPr>
      </w:pPr>
    </w:p>
    <w:p w14:paraId="631F3677" w14:textId="77777777" w:rsidR="00D12C4D" w:rsidRPr="00A72ABB" w:rsidRDefault="00D12C4D" w:rsidP="00D12C4D">
      <w:pPr>
        <w:spacing w:line="276" w:lineRule="auto"/>
        <w:rPr>
          <w:b/>
          <w:szCs w:val="20"/>
          <w:highlight w:val="lightGray"/>
          <w:lang w:val="sl-SI"/>
        </w:rPr>
      </w:pPr>
    </w:p>
    <w:p w14:paraId="3F795204" w14:textId="77777777" w:rsidR="00D12C4D" w:rsidRPr="00A72ABB" w:rsidRDefault="00D12C4D" w:rsidP="00D12C4D">
      <w:pPr>
        <w:spacing w:line="276" w:lineRule="auto"/>
        <w:rPr>
          <w:b/>
          <w:szCs w:val="20"/>
          <w:highlight w:val="lightGray"/>
          <w:lang w:val="sl-SI"/>
        </w:rPr>
      </w:pPr>
    </w:p>
    <w:p w14:paraId="2C4C34AD" w14:textId="77777777" w:rsidR="00D12C4D" w:rsidRPr="00A72ABB" w:rsidRDefault="00F20BF7" w:rsidP="00D12C4D">
      <w:pPr>
        <w:pStyle w:val="Naslov2"/>
        <w:spacing w:line="276" w:lineRule="auto"/>
        <w:rPr>
          <w:rFonts w:ascii="Arial" w:hAnsi="Arial"/>
          <w:sz w:val="20"/>
        </w:rPr>
      </w:pPr>
      <w:r>
        <w:br w:type="page"/>
      </w:r>
      <w:r>
        <w:rPr>
          <w:rFonts w:ascii="Arial" w:hAnsi="Arial"/>
          <w:sz w:val="20"/>
        </w:rPr>
        <w:lastRenderedPageBreak/>
        <w:t xml:space="preserve">APPENDIX 4B: LEGAL ENTITY INFORMATION – </w:t>
      </w:r>
      <w:r>
        <w:rPr>
          <w:rFonts w:ascii="Arial" w:hAnsi="Arial"/>
          <w:color w:val="FF0000"/>
          <w:sz w:val="20"/>
        </w:rPr>
        <w:t>to be completed by Slovenian Bidders</w:t>
      </w:r>
    </w:p>
    <w:p w14:paraId="028DA6CB" w14:textId="77777777" w:rsidR="00D12C4D" w:rsidRPr="00A72ABB" w:rsidRDefault="00D12C4D" w:rsidP="00D12C4D">
      <w:pPr>
        <w:spacing w:line="276" w:lineRule="auto"/>
        <w:rPr>
          <w:szCs w:val="20"/>
          <w:lang w:val="sl-SI"/>
        </w:rPr>
      </w:pPr>
    </w:p>
    <w:p w14:paraId="0F447A56" w14:textId="77777777" w:rsidR="00D12C4D" w:rsidRPr="00A72ABB" w:rsidRDefault="00F20BF7" w:rsidP="00D12C4D">
      <w:pPr>
        <w:spacing w:after="60" w:line="240" w:lineRule="auto"/>
        <w:jc w:val="both"/>
        <w:rPr>
          <w:sz w:val="16"/>
          <w:szCs w:val="16"/>
        </w:rPr>
      </w:pPr>
      <w:r>
        <w:rPr>
          <w:sz w:val="16"/>
        </w:rPr>
        <w:t>(If the Bidder intends to execute the public contract through a Subcontractor, the information must also be provided by each Subcontractor engaged.)</w:t>
      </w:r>
    </w:p>
    <w:p w14:paraId="5115FEC0" w14:textId="77777777" w:rsidR="00D12C4D" w:rsidRPr="00A72ABB" w:rsidRDefault="00D12C4D" w:rsidP="00D12C4D">
      <w:pPr>
        <w:spacing w:line="288" w:lineRule="auto"/>
        <w:rPr>
          <w:bCs/>
          <w:szCs w:val="20"/>
          <w:lang w:val="sl-SI"/>
        </w:rPr>
      </w:pPr>
    </w:p>
    <w:p w14:paraId="53DADD7F" w14:textId="77777777" w:rsidR="00D12C4D" w:rsidRPr="00A72ABB" w:rsidRDefault="00D12C4D" w:rsidP="00D12C4D">
      <w:pPr>
        <w:spacing w:line="288" w:lineRule="auto"/>
        <w:rPr>
          <w:bCs/>
          <w:szCs w:val="20"/>
          <w:lang w:val="sl-SI"/>
        </w:rPr>
      </w:pPr>
    </w:p>
    <w:p w14:paraId="0E70317F" w14:textId="77777777" w:rsidR="00D12C4D" w:rsidRPr="00A72ABB" w:rsidRDefault="00F20BF7" w:rsidP="00D12C4D">
      <w:pPr>
        <w:spacing w:line="276" w:lineRule="auto"/>
        <w:rPr>
          <w:bCs/>
          <w:szCs w:val="20"/>
        </w:rPr>
      </w:pPr>
      <w:r>
        <w:t>Full name of company: ______________</w:t>
      </w:r>
      <w:r w:rsidR="005059D0">
        <w:t>_</w:t>
      </w:r>
      <w:r>
        <w:t>_________________________________________</w:t>
      </w:r>
    </w:p>
    <w:p w14:paraId="01279F3F" w14:textId="77777777" w:rsidR="00D12C4D" w:rsidRPr="00A72ABB" w:rsidRDefault="00D12C4D" w:rsidP="00D12C4D">
      <w:pPr>
        <w:spacing w:line="276" w:lineRule="auto"/>
        <w:rPr>
          <w:bCs/>
          <w:szCs w:val="20"/>
          <w:lang w:val="sl-SI"/>
        </w:rPr>
      </w:pPr>
    </w:p>
    <w:p w14:paraId="6814D9A6" w14:textId="77777777" w:rsidR="00D12C4D" w:rsidRPr="00A72ABB" w:rsidRDefault="00D12C4D" w:rsidP="00D12C4D">
      <w:pPr>
        <w:spacing w:line="276" w:lineRule="auto"/>
        <w:rPr>
          <w:bCs/>
          <w:szCs w:val="20"/>
          <w:lang w:val="sl-SI"/>
        </w:rPr>
      </w:pPr>
    </w:p>
    <w:p w14:paraId="02EEA421" w14:textId="77777777" w:rsidR="00D12C4D" w:rsidRPr="00A72ABB" w:rsidRDefault="00F20BF7" w:rsidP="00D12C4D">
      <w:pPr>
        <w:spacing w:line="276" w:lineRule="auto"/>
        <w:rPr>
          <w:bCs/>
          <w:szCs w:val="20"/>
        </w:rPr>
      </w:pPr>
      <w:r>
        <w:t>Registered office: ____________________________________________________________</w:t>
      </w:r>
    </w:p>
    <w:p w14:paraId="181B375E" w14:textId="77777777" w:rsidR="00D12C4D" w:rsidRPr="00A72ABB" w:rsidRDefault="00D12C4D" w:rsidP="00D12C4D">
      <w:pPr>
        <w:spacing w:line="276" w:lineRule="auto"/>
        <w:rPr>
          <w:bCs/>
          <w:szCs w:val="20"/>
          <w:lang w:val="sl-SI"/>
        </w:rPr>
      </w:pPr>
    </w:p>
    <w:p w14:paraId="6727DF86" w14:textId="77777777" w:rsidR="00D12C4D" w:rsidRPr="00A72ABB" w:rsidRDefault="00D12C4D" w:rsidP="00D12C4D">
      <w:pPr>
        <w:spacing w:line="276" w:lineRule="auto"/>
        <w:rPr>
          <w:bCs/>
          <w:szCs w:val="20"/>
          <w:lang w:val="sl-SI"/>
        </w:rPr>
      </w:pPr>
    </w:p>
    <w:p w14:paraId="7FB7085E" w14:textId="77777777" w:rsidR="00D12C4D" w:rsidRDefault="00F20BF7" w:rsidP="00D12C4D">
      <w:pPr>
        <w:spacing w:line="276" w:lineRule="auto"/>
      </w:pPr>
      <w:r>
        <w:t>Municipality of the company's registered office: _____________________________________</w:t>
      </w:r>
    </w:p>
    <w:p w14:paraId="2BC9058C" w14:textId="77777777" w:rsidR="005059D0" w:rsidRDefault="005059D0" w:rsidP="00D12C4D">
      <w:pPr>
        <w:spacing w:line="276" w:lineRule="auto"/>
      </w:pPr>
    </w:p>
    <w:p w14:paraId="59E68807" w14:textId="77777777" w:rsidR="005059D0" w:rsidRPr="00A72ABB" w:rsidRDefault="005059D0" w:rsidP="00D12C4D">
      <w:pPr>
        <w:spacing w:line="276" w:lineRule="auto"/>
        <w:rPr>
          <w:bCs/>
          <w:szCs w:val="20"/>
          <w:lang w:val="sl-SI"/>
        </w:rPr>
      </w:pPr>
    </w:p>
    <w:p w14:paraId="7BFD48E9" w14:textId="77777777" w:rsidR="00D12C4D" w:rsidRPr="00A72ABB" w:rsidRDefault="00F20BF7" w:rsidP="00D12C4D">
      <w:pPr>
        <w:spacing w:line="276" w:lineRule="auto"/>
        <w:rPr>
          <w:bCs/>
          <w:szCs w:val="20"/>
        </w:rPr>
      </w:pPr>
      <w:r>
        <w:t>Court registration number (entry no.): _____________________________________________</w:t>
      </w:r>
    </w:p>
    <w:p w14:paraId="3EE300B7" w14:textId="77777777" w:rsidR="00D12C4D" w:rsidRPr="00A72ABB" w:rsidRDefault="00D12C4D" w:rsidP="00D12C4D">
      <w:pPr>
        <w:spacing w:line="276" w:lineRule="auto"/>
        <w:rPr>
          <w:bCs/>
          <w:szCs w:val="20"/>
          <w:lang w:val="sl-SI"/>
        </w:rPr>
      </w:pPr>
    </w:p>
    <w:p w14:paraId="259F3FE1" w14:textId="77777777" w:rsidR="00D12C4D" w:rsidRPr="00A72ABB" w:rsidRDefault="00D12C4D" w:rsidP="00D12C4D">
      <w:pPr>
        <w:spacing w:line="276" w:lineRule="auto"/>
        <w:rPr>
          <w:bCs/>
          <w:szCs w:val="20"/>
          <w:lang w:val="sl-SI"/>
        </w:rPr>
      </w:pPr>
    </w:p>
    <w:p w14:paraId="69625495" w14:textId="77777777" w:rsidR="00D12C4D" w:rsidRPr="00A72ABB" w:rsidRDefault="00F20BF7" w:rsidP="00D12C4D">
      <w:pPr>
        <w:spacing w:line="276" w:lineRule="auto"/>
        <w:rPr>
          <w:bCs/>
          <w:szCs w:val="20"/>
        </w:rPr>
      </w:pPr>
      <w:r>
        <w:t>Company registration number: __________________________________________________</w:t>
      </w:r>
    </w:p>
    <w:p w14:paraId="7C53BAA8" w14:textId="77777777" w:rsidR="00D12C4D" w:rsidRPr="00A72ABB" w:rsidRDefault="00D12C4D" w:rsidP="00D12C4D">
      <w:pPr>
        <w:spacing w:line="276" w:lineRule="auto"/>
        <w:rPr>
          <w:bCs/>
          <w:szCs w:val="20"/>
          <w:lang w:val="sl-SI"/>
        </w:rPr>
      </w:pPr>
    </w:p>
    <w:p w14:paraId="332CB9C4" w14:textId="77777777" w:rsidR="00D12C4D" w:rsidRPr="00A72ABB" w:rsidRDefault="00D12C4D" w:rsidP="00D12C4D">
      <w:pPr>
        <w:spacing w:line="276" w:lineRule="auto"/>
        <w:rPr>
          <w:bCs/>
          <w:szCs w:val="20"/>
          <w:lang w:val="sl-SI"/>
        </w:rPr>
      </w:pPr>
    </w:p>
    <w:p w14:paraId="55DF5C0F" w14:textId="77777777" w:rsidR="00D12C4D" w:rsidRPr="00A72ABB" w:rsidRDefault="00F20BF7" w:rsidP="00D12C4D">
      <w:pPr>
        <w:spacing w:line="276" w:lineRule="auto"/>
      </w:pPr>
      <w:r>
        <w:t>Hereby, the information is provided for the purpose of verifying the facts entered in the Criminal Records for the public p</w:t>
      </w:r>
      <w:r w:rsidR="00C5607B">
        <w:t>rocurement procedure no. MORS 366</w:t>
      </w:r>
      <w:r>
        <w:t>/2025 – ON – PSPs.</w:t>
      </w:r>
    </w:p>
    <w:p w14:paraId="74DB8CB4" w14:textId="77777777" w:rsidR="00D12C4D" w:rsidRPr="00A72ABB" w:rsidRDefault="00D12C4D" w:rsidP="00D12C4D">
      <w:pPr>
        <w:spacing w:line="276" w:lineRule="auto"/>
        <w:rPr>
          <w:b/>
          <w:szCs w:val="20"/>
          <w:highlight w:val="lightGray"/>
          <w:lang w:val="sl-SI"/>
        </w:rPr>
      </w:pPr>
    </w:p>
    <w:p w14:paraId="25B1CCC1" w14:textId="77777777" w:rsidR="00D12C4D" w:rsidRPr="00A72ABB" w:rsidRDefault="00D12C4D" w:rsidP="00D12C4D">
      <w:pPr>
        <w:spacing w:line="276" w:lineRule="auto"/>
        <w:rPr>
          <w:b/>
          <w:szCs w:val="20"/>
          <w:highlight w:val="lightGray"/>
          <w:lang w:val="sl-SI"/>
        </w:rPr>
      </w:pPr>
    </w:p>
    <w:tbl>
      <w:tblPr>
        <w:tblW w:w="0" w:type="auto"/>
        <w:tblLayout w:type="fixed"/>
        <w:tblLook w:val="0000" w:firstRow="0" w:lastRow="0" w:firstColumn="0" w:lastColumn="0" w:noHBand="0" w:noVBand="0"/>
      </w:tblPr>
      <w:tblGrid>
        <w:gridCol w:w="3285"/>
        <w:gridCol w:w="1643"/>
        <w:gridCol w:w="3685"/>
      </w:tblGrid>
      <w:tr w:rsidR="00E95B28" w14:paraId="279CE274" w14:textId="77777777" w:rsidTr="00D12C4D">
        <w:tc>
          <w:tcPr>
            <w:tcW w:w="3285" w:type="dxa"/>
          </w:tcPr>
          <w:p w14:paraId="3108C93A" w14:textId="77777777" w:rsidR="00D12C4D" w:rsidRPr="00A72ABB" w:rsidRDefault="00F20BF7" w:rsidP="00D12C4D">
            <w:pPr>
              <w:spacing w:line="276" w:lineRule="auto"/>
              <w:jc w:val="center"/>
              <w:rPr>
                <w:b/>
                <w:szCs w:val="20"/>
              </w:rPr>
            </w:pPr>
            <w:r>
              <w:rPr>
                <w:b/>
              </w:rPr>
              <w:t>_________________________</w:t>
            </w:r>
          </w:p>
        </w:tc>
        <w:tc>
          <w:tcPr>
            <w:tcW w:w="1643" w:type="dxa"/>
          </w:tcPr>
          <w:p w14:paraId="391C89FE" w14:textId="77777777" w:rsidR="00D12C4D" w:rsidRPr="00A72ABB" w:rsidRDefault="00D12C4D" w:rsidP="00D12C4D">
            <w:pPr>
              <w:spacing w:line="276" w:lineRule="auto"/>
              <w:jc w:val="center"/>
              <w:rPr>
                <w:b/>
                <w:szCs w:val="20"/>
                <w:lang w:val="sl-SI"/>
              </w:rPr>
            </w:pPr>
          </w:p>
        </w:tc>
        <w:tc>
          <w:tcPr>
            <w:tcW w:w="3685" w:type="dxa"/>
          </w:tcPr>
          <w:p w14:paraId="16E69989" w14:textId="77777777" w:rsidR="00D12C4D" w:rsidRPr="00A72ABB" w:rsidRDefault="00F20BF7" w:rsidP="00D12C4D">
            <w:pPr>
              <w:spacing w:line="276" w:lineRule="auto"/>
              <w:jc w:val="center"/>
              <w:rPr>
                <w:b/>
                <w:szCs w:val="20"/>
              </w:rPr>
            </w:pPr>
            <w:r>
              <w:rPr>
                <w:b/>
              </w:rPr>
              <w:t>_________________________</w:t>
            </w:r>
          </w:p>
        </w:tc>
      </w:tr>
      <w:tr w:rsidR="00E95B28" w14:paraId="755D6576" w14:textId="77777777" w:rsidTr="00D12C4D">
        <w:tc>
          <w:tcPr>
            <w:tcW w:w="3285" w:type="dxa"/>
          </w:tcPr>
          <w:p w14:paraId="48A85322" w14:textId="77777777" w:rsidR="00D12C4D" w:rsidRPr="00A72ABB" w:rsidRDefault="00F20BF7" w:rsidP="00D12C4D">
            <w:pPr>
              <w:spacing w:line="276" w:lineRule="auto"/>
              <w:jc w:val="center"/>
              <w:rPr>
                <w:szCs w:val="20"/>
              </w:rPr>
            </w:pPr>
            <w:r>
              <w:t>Place and date</w:t>
            </w:r>
          </w:p>
          <w:p w14:paraId="7C8A14C4" w14:textId="77777777" w:rsidR="00D12C4D" w:rsidRPr="00A72ABB" w:rsidRDefault="00D12C4D" w:rsidP="00D12C4D">
            <w:pPr>
              <w:spacing w:line="276" w:lineRule="auto"/>
              <w:jc w:val="center"/>
              <w:rPr>
                <w:szCs w:val="20"/>
                <w:lang w:val="sl-SI"/>
              </w:rPr>
            </w:pPr>
          </w:p>
        </w:tc>
        <w:tc>
          <w:tcPr>
            <w:tcW w:w="1643" w:type="dxa"/>
          </w:tcPr>
          <w:p w14:paraId="584BA61A" w14:textId="77777777" w:rsidR="00D12C4D" w:rsidRPr="00A72ABB" w:rsidRDefault="00F20BF7" w:rsidP="00D12C4D">
            <w:pPr>
              <w:spacing w:line="276" w:lineRule="auto"/>
              <w:jc w:val="center"/>
              <w:rPr>
                <w:szCs w:val="20"/>
              </w:rPr>
            </w:pPr>
            <w:r>
              <w:t>Stamp</w:t>
            </w:r>
          </w:p>
        </w:tc>
        <w:tc>
          <w:tcPr>
            <w:tcW w:w="3685" w:type="dxa"/>
          </w:tcPr>
          <w:p w14:paraId="693019DF" w14:textId="77777777" w:rsidR="00D12C4D" w:rsidRPr="00A72ABB" w:rsidRDefault="00F20BF7" w:rsidP="00D12C4D">
            <w:pPr>
              <w:spacing w:line="276" w:lineRule="auto"/>
              <w:jc w:val="center"/>
              <w:rPr>
                <w:szCs w:val="20"/>
              </w:rPr>
            </w:pPr>
            <w:r>
              <w:t>Signature of Bidder’s legal representative</w:t>
            </w:r>
          </w:p>
        </w:tc>
      </w:tr>
    </w:tbl>
    <w:p w14:paraId="1B0A5DD3" w14:textId="77777777" w:rsidR="00D12C4D" w:rsidRPr="00A72ABB" w:rsidRDefault="00F20BF7" w:rsidP="00D12C4D">
      <w:pPr>
        <w:pStyle w:val="Naslov2"/>
        <w:spacing w:line="276" w:lineRule="auto"/>
        <w:rPr>
          <w:rFonts w:ascii="Arial" w:hAnsi="Arial"/>
          <w:sz w:val="20"/>
        </w:rPr>
      </w:pPr>
      <w:r>
        <w:br w:type="page"/>
      </w:r>
      <w:r>
        <w:rPr>
          <w:rFonts w:ascii="Arial" w:hAnsi="Arial"/>
          <w:sz w:val="20"/>
        </w:rPr>
        <w:lastRenderedPageBreak/>
        <w:t xml:space="preserve">APPENDIX 4A: </w:t>
      </w:r>
      <w:r>
        <w:rPr>
          <w:rFonts w:ascii="Arial" w:hAnsi="Arial"/>
          <w:color w:val="FF0000"/>
          <w:sz w:val="20"/>
        </w:rPr>
        <w:t>to be completed by foreign Bidders</w:t>
      </w:r>
    </w:p>
    <w:p w14:paraId="77BE282A" w14:textId="77777777" w:rsidR="00D12C4D" w:rsidRPr="00A72ABB" w:rsidRDefault="00D12C4D" w:rsidP="00D12C4D">
      <w:pPr>
        <w:spacing w:line="276" w:lineRule="auto"/>
        <w:rPr>
          <w:szCs w:val="20"/>
          <w:lang w:val="sl-SI"/>
        </w:rPr>
      </w:pPr>
    </w:p>
    <w:p w14:paraId="5517BC28" w14:textId="77777777" w:rsidR="00D12C4D" w:rsidRPr="00A72ABB" w:rsidRDefault="00D12C4D" w:rsidP="00D12C4D">
      <w:pPr>
        <w:spacing w:line="276" w:lineRule="auto"/>
        <w:rPr>
          <w:szCs w:val="20"/>
          <w:lang w:val="sl-SI"/>
        </w:rPr>
      </w:pPr>
    </w:p>
    <w:p w14:paraId="0A9A2FC3" w14:textId="77777777" w:rsidR="00D12C4D" w:rsidRPr="00A72ABB" w:rsidRDefault="00F20BF7" w:rsidP="00D12C4D">
      <w:pPr>
        <w:jc w:val="center"/>
        <w:rPr>
          <w:b/>
        </w:rPr>
      </w:pPr>
      <w:r>
        <w:rPr>
          <w:b/>
        </w:rPr>
        <w:t>TO BE COMPLETED BY EACH NATURAL PERSON AND</w:t>
      </w:r>
    </w:p>
    <w:p w14:paraId="58270E86" w14:textId="77777777" w:rsidR="00D12C4D" w:rsidRPr="00A72ABB" w:rsidRDefault="00F20BF7" w:rsidP="00D12C4D">
      <w:pPr>
        <w:jc w:val="center"/>
        <w:rPr>
          <w:b/>
        </w:rPr>
      </w:pPr>
      <w:r>
        <w:rPr>
          <w:b/>
        </w:rPr>
        <w:t>ALL OTHER PERSONS AUTHORISED TO REPRESENT</w:t>
      </w:r>
    </w:p>
    <w:p w14:paraId="6D651DD8" w14:textId="77777777" w:rsidR="00D12C4D" w:rsidRPr="00A72ABB" w:rsidRDefault="00D12C4D" w:rsidP="00D12C4D">
      <w:pPr>
        <w:widowControl w:val="0"/>
        <w:spacing w:before="80" w:after="80" w:line="276" w:lineRule="auto"/>
        <w:contextualSpacing/>
        <w:jc w:val="both"/>
        <w:rPr>
          <w:bCs/>
          <w:szCs w:val="20"/>
          <w:lang w:val="sl-SI"/>
        </w:rPr>
      </w:pPr>
    </w:p>
    <w:p w14:paraId="5B36C846" w14:textId="77777777" w:rsidR="00D12C4D" w:rsidRPr="00A72ABB" w:rsidRDefault="00D12C4D" w:rsidP="00D12C4D">
      <w:pPr>
        <w:widowControl w:val="0"/>
        <w:spacing w:before="80" w:after="80" w:line="276" w:lineRule="auto"/>
        <w:contextualSpacing/>
        <w:jc w:val="both"/>
        <w:rPr>
          <w:bCs/>
          <w:szCs w:val="20"/>
          <w:lang w:val="sl-SI"/>
        </w:rPr>
      </w:pPr>
    </w:p>
    <w:p w14:paraId="5FAE1958" w14:textId="5EDB0B76" w:rsidR="00D12C4D" w:rsidRPr="00A72ABB" w:rsidRDefault="00F20BF7" w:rsidP="00D12C4D">
      <w:pPr>
        <w:spacing w:line="276" w:lineRule="auto"/>
        <w:jc w:val="both"/>
        <w:rPr>
          <w:b/>
          <w:szCs w:val="20"/>
        </w:rPr>
      </w:pPr>
      <w:r>
        <w:t xml:space="preserve">For the purposes of the public contract award procedure “27/2025 – ON – PSPs: </w:t>
      </w:r>
      <w:r w:rsidR="00B4157C">
        <w:t xml:space="preserve">Ensuring the </w:t>
      </w:r>
      <w:r>
        <w:t>Operational Readiness of S</w:t>
      </w:r>
      <w:r w:rsidR="00762B60">
        <w:t>AF Aircraft – maintenance of Safran Engine, Makila 1A1</w:t>
      </w:r>
      <w:r>
        <w:t>” carried out by the Ministry of Defence of the Republic of Slovenia and congruent with the provisions of the Public Procurement in the Defence and Security Sector Act (Official Gazette of the Republic of Slovenia Nos. 90/12, 90/14 – ZDU-1I, 52/16, and 122/23, hereinafter: ZJNPOV)</w:t>
      </w:r>
      <w:r>
        <w:cr/>
      </w:r>
      <w:r>
        <w:br/>
        <w:t xml:space="preserve">I, _________________________, residing at ______________________________, issue this  </w:t>
      </w:r>
    </w:p>
    <w:p w14:paraId="350F1EBC" w14:textId="77777777" w:rsidR="00D12C4D" w:rsidRPr="00A72ABB" w:rsidRDefault="00D12C4D" w:rsidP="00D12C4D">
      <w:pPr>
        <w:widowControl w:val="0"/>
        <w:spacing w:before="80" w:after="80" w:line="276" w:lineRule="auto"/>
        <w:contextualSpacing/>
        <w:jc w:val="both"/>
        <w:rPr>
          <w:bCs/>
          <w:szCs w:val="20"/>
          <w:lang w:val="sl-SI" w:eastAsia="sl-SI"/>
        </w:rPr>
      </w:pPr>
    </w:p>
    <w:p w14:paraId="419D2683" w14:textId="77777777" w:rsidR="00D12C4D" w:rsidRPr="00A72ABB" w:rsidRDefault="00F20BF7" w:rsidP="00D12C4D">
      <w:pPr>
        <w:widowControl w:val="0"/>
        <w:spacing w:before="80" w:after="80" w:line="276" w:lineRule="auto"/>
        <w:contextualSpacing/>
        <w:jc w:val="center"/>
        <w:rPr>
          <w:bCs/>
          <w:color w:val="000000"/>
          <w:szCs w:val="20"/>
        </w:rPr>
      </w:pPr>
      <w:r>
        <w:rPr>
          <w:b/>
          <w:color w:val="000000"/>
        </w:rPr>
        <w:t>DECLARATION OF NO CRIMINAL RECORD</w:t>
      </w:r>
    </w:p>
    <w:p w14:paraId="44DB3D71" w14:textId="77777777" w:rsidR="00D12C4D" w:rsidRPr="00A72ABB" w:rsidRDefault="00D12C4D" w:rsidP="00D12C4D">
      <w:pPr>
        <w:widowControl w:val="0"/>
        <w:spacing w:before="80" w:after="80" w:line="276" w:lineRule="auto"/>
        <w:contextualSpacing/>
        <w:jc w:val="both"/>
        <w:rPr>
          <w:rFonts w:eastAsia="Calibri"/>
          <w:bCs/>
          <w:color w:val="000000"/>
          <w:szCs w:val="20"/>
          <w:lang w:val="sl-SI" w:eastAsia="sl-SI"/>
        </w:rPr>
      </w:pPr>
    </w:p>
    <w:p w14:paraId="29D0E754" w14:textId="77777777" w:rsidR="00D12C4D" w:rsidRPr="00A72ABB" w:rsidRDefault="00D12C4D" w:rsidP="00D12C4D">
      <w:pPr>
        <w:widowControl w:val="0"/>
        <w:spacing w:before="80" w:after="80" w:line="276" w:lineRule="auto"/>
        <w:contextualSpacing/>
        <w:jc w:val="both"/>
        <w:rPr>
          <w:rFonts w:eastAsia="Calibri"/>
          <w:bCs/>
          <w:szCs w:val="20"/>
          <w:lang w:val="sl-SI" w:eastAsia="sl-SI"/>
        </w:rPr>
      </w:pPr>
    </w:p>
    <w:p w14:paraId="4E473BBC" w14:textId="77777777" w:rsidR="00D12C4D" w:rsidRPr="00A72ABB" w:rsidRDefault="00F20BF7" w:rsidP="00D12C4D">
      <w:pPr>
        <w:widowControl w:val="0"/>
        <w:spacing w:before="80" w:after="80" w:line="276" w:lineRule="auto"/>
        <w:contextualSpacing/>
        <w:jc w:val="both"/>
        <w:rPr>
          <w:rFonts w:eastAsia="Calibri"/>
          <w:bCs/>
          <w:szCs w:val="20"/>
        </w:rPr>
      </w:pPr>
      <w:r>
        <w:t xml:space="preserve">I, the undersigned, _______________________, hereby declare under criminal and material liability that on </w:t>
      </w:r>
      <w:r>
        <w:rPr>
          <w:b/>
          <w:bCs/>
        </w:rPr>
        <w:t>_________ 2025</w:t>
      </w:r>
      <w:r>
        <w:t>, no grounds for the exclusion from the procedure as stated in ZJNPOV, Article 32(1), apply to me.</w:t>
      </w:r>
    </w:p>
    <w:p w14:paraId="1DCB7A4F" w14:textId="77777777" w:rsidR="00D12C4D" w:rsidRPr="00A72ABB" w:rsidRDefault="00D12C4D" w:rsidP="00D12C4D">
      <w:pPr>
        <w:widowControl w:val="0"/>
        <w:spacing w:before="80" w:after="80" w:line="276" w:lineRule="auto"/>
        <w:contextualSpacing/>
        <w:jc w:val="both"/>
        <w:rPr>
          <w:rFonts w:eastAsia="Calibri"/>
          <w:bCs/>
          <w:szCs w:val="20"/>
          <w:lang w:val="sl-SI" w:eastAsia="sl-SI"/>
        </w:rPr>
      </w:pPr>
    </w:p>
    <w:p w14:paraId="221FE877" w14:textId="77777777" w:rsidR="00D12C4D" w:rsidRPr="00A72ABB" w:rsidRDefault="00D12C4D" w:rsidP="00D12C4D">
      <w:pPr>
        <w:widowControl w:val="0"/>
        <w:spacing w:before="80" w:after="80" w:line="276" w:lineRule="auto"/>
        <w:contextualSpacing/>
        <w:jc w:val="both"/>
        <w:rPr>
          <w:bCs/>
          <w:i/>
          <w:szCs w:val="20"/>
          <w:lang w:val="sl-SI"/>
        </w:rPr>
      </w:pPr>
    </w:p>
    <w:p w14:paraId="3D25E6D0" w14:textId="77777777" w:rsidR="00D12C4D" w:rsidRPr="00A72ABB" w:rsidRDefault="00D12C4D" w:rsidP="00D12C4D">
      <w:pPr>
        <w:spacing w:line="276" w:lineRule="auto"/>
        <w:jc w:val="both"/>
        <w:rPr>
          <w:szCs w:val="20"/>
          <w:lang w:val="sl-SI"/>
        </w:rPr>
      </w:pPr>
    </w:p>
    <w:p w14:paraId="72147B46" w14:textId="77777777" w:rsidR="00D12C4D" w:rsidRPr="00A72ABB" w:rsidRDefault="00D12C4D" w:rsidP="00D12C4D">
      <w:pPr>
        <w:spacing w:line="276" w:lineRule="auto"/>
        <w:jc w:val="both"/>
        <w:rPr>
          <w:szCs w:val="20"/>
          <w:lang w:val="sl-SI"/>
        </w:rPr>
      </w:pPr>
    </w:p>
    <w:p w14:paraId="16CA11BC" w14:textId="77777777" w:rsidR="00D12C4D" w:rsidRPr="00A72ABB" w:rsidRDefault="00D12C4D" w:rsidP="00D12C4D">
      <w:pPr>
        <w:spacing w:line="276" w:lineRule="auto"/>
        <w:jc w:val="both"/>
        <w:rPr>
          <w:szCs w:val="20"/>
          <w:lang w:val="sl-SI"/>
        </w:rPr>
      </w:pPr>
    </w:p>
    <w:p w14:paraId="611722F3" w14:textId="77777777" w:rsidR="00D12C4D" w:rsidRPr="00A72ABB" w:rsidRDefault="00D12C4D" w:rsidP="00D12C4D">
      <w:pPr>
        <w:spacing w:line="276" w:lineRule="auto"/>
        <w:jc w:val="both"/>
        <w:rPr>
          <w:szCs w:val="20"/>
          <w:lang w:val="sl-SI"/>
        </w:rPr>
      </w:pPr>
    </w:p>
    <w:tbl>
      <w:tblPr>
        <w:tblW w:w="8638" w:type="dxa"/>
        <w:jc w:val="center"/>
        <w:tblLayout w:type="fixed"/>
        <w:tblLook w:val="0000" w:firstRow="0" w:lastRow="0" w:firstColumn="0" w:lastColumn="0" w:noHBand="0" w:noVBand="0"/>
      </w:tblPr>
      <w:tblGrid>
        <w:gridCol w:w="3285"/>
        <w:gridCol w:w="2068"/>
        <w:gridCol w:w="3285"/>
      </w:tblGrid>
      <w:tr w:rsidR="00E95B28" w14:paraId="60026B91" w14:textId="77777777" w:rsidTr="00D12C4D">
        <w:trPr>
          <w:jc w:val="center"/>
        </w:trPr>
        <w:tc>
          <w:tcPr>
            <w:tcW w:w="3285" w:type="dxa"/>
          </w:tcPr>
          <w:p w14:paraId="4FA4B352" w14:textId="77777777" w:rsidR="00D12C4D" w:rsidRPr="00A72ABB" w:rsidRDefault="00F20BF7" w:rsidP="00D12C4D">
            <w:pPr>
              <w:spacing w:line="276" w:lineRule="auto"/>
              <w:jc w:val="center"/>
              <w:rPr>
                <w:szCs w:val="20"/>
              </w:rPr>
            </w:pPr>
            <w:r>
              <w:t>_________________________</w:t>
            </w:r>
          </w:p>
        </w:tc>
        <w:tc>
          <w:tcPr>
            <w:tcW w:w="2068" w:type="dxa"/>
          </w:tcPr>
          <w:p w14:paraId="7C8031F8" w14:textId="77777777" w:rsidR="00D12C4D" w:rsidRPr="00A72ABB" w:rsidRDefault="00D12C4D" w:rsidP="00D12C4D">
            <w:pPr>
              <w:spacing w:line="276" w:lineRule="auto"/>
              <w:rPr>
                <w:szCs w:val="20"/>
                <w:lang w:val="sl-SI"/>
              </w:rPr>
            </w:pPr>
          </w:p>
        </w:tc>
        <w:tc>
          <w:tcPr>
            <w:tcW w:w="3285" w:type="dxa"/>
          </w:tcPr>
          <w:p w14:paraId="5D09E77C" w14:textId="77777777" w:rsidR="00D12C4D" w:rsidRPr="00A72ABB" w:rsidRDefault="00F20BF7" w:rsidP="00D12C4D">
            <w:pPr>
              <w:spacing w:line="276" w:lineRule="auto"/>
              <w:jc w:val="center"/>
              <w:rPr>
                <w:szCs w:val="20"/>
              </w:rPr>
            </w:pPr>
            <w:r>
              <w:t>_________________________</w:t>
            </w:r>
          </w:p>
        </w:tc>
      </w:tr>
      <w:tr w:rsidR="00E95B28" w14:paraId="731B8E13" w14:textId="77777777" w:rsidTr="00D12C4D">
        <w:trPr>
          <w:jc w:val="center"/>
        </w:trPr>
        <w:tc>
          <w:tcPr>
            <w:tcW w:w="3285" w:type="dxa"/>
          </w:tcPr>
          <w:p w14:paraId="57E58C9D" w14:textId="77777777" w:rsidR="00D12C4D" w:rsidRPr="00A72ABB" w:rsidRDefault="00F20BF7" w:rsidP="00D12C4D">
            <w:pPr>
              <w:spacing w:line="276" w:lineRule="auto"/>
              <w:jc w:val="center"/>
              <w:rPr>
                <w:szCs w:val="20"/>
              </w:rPr>
            </w:pPr>
            <w:r>
              <w:t>Place and date</w:t>
            </w:r>
          </w:p>
          <w:p w14:paraId="1C50554E" w14:textId="77777777" w:rsidR="00D12C4D" w:rsidRPr="00A72ABB" w:rsidRDefault="00D12C4D" w:rsidP="00D12C4D">
            <w:pPr>
              <w:spacing w:line="276" w:lineRule="auto"/>
              <w:jc w:val="center"/>
              <w:rPr>
                <w:szCs w:val="20"/>
                <w:lang w:val="sl-SI"/>
              </w:rPr>
            </w:pPr>
          </w:p>
        </w:tc>
        <w:tc>
          <w:tcPr>
            <w:tcW w:w="2068" w:type="dxa"/>
          </w:tcPr>
          <w:p w14:paraId="50E544E3" w14:textId="77777777" w:rsidR="00D12C4D" w:rsidRPr="00A72ABB" w:rsidRDefault="00D12C4D" w:rsidP="00D12C4D">
            <w:pPr>
              <w:spacing w:line="276" w:lineRule="auto"/>
              <w:jc w:val="center"/>
              <w:rPr>
                <w:szCs w:val="20"/>
                <w:lang w:val="sl-SI"/>
              </w:rPr>
            </w:pPr>
          </w:p>
        </w:tc>
        <w:tc>
          <w:tcPr>
            <w:tcW w:w="3285" w:type="dxa"/>
          </w:tcPr>
          <w:p w14:paraId="0690911C" w14:textId="77777777" w:rsidR="00D12C4D" w:rsidRPr="00A72ABB" w:rsidRDefault="00F20BF7" w:rsidP="00D12C4D">
            <w:pPr>
              <w:spacing w:line="276" w:lineRule="auto"/>
              <w:jc w:val="center"/>
              <w:rPr>
                <w:szCs w:val="20"/>
              </w:rPr>
            </w:pPr>
            <w:r>
              <w:t>Signature</w:t>
            </w:r>
          </w:p>
        </w:tc>
      </w:tr>
    </w:tbl>
    <w:p w14:paraId="032663DF" w14:textId="77777777" w:rsidR="00D12C4D" w:rsidRPr="00A72ABB" w:rsidRDefault="00D12C4D" w:rsidP="00D12C4D">
      <w:pPr>
        <w:spacing w:line="276" w:lineRule="auto"/>
        <w:rPr>
          <w:b/>
          <w:szCs w:val="20"/>
          <w:lang w:val="sl-SI"/>
        </w:rPr>
      </w:pPr>
    </w:p>
    <w:p w14:paraId="72D203F4" w14:textId="77777777" w:rsidR="00D12C4D" w:rsidRPr="00A72ABB" w:rsidRDefault="00D12C4D" w:rsidP="00D12C4D">
      <w:pPr>
        <w:autoSpaceDE w:val="0"/>
        <w:autoSpaceDN w:val="0"/>
        <w:adjustRightInd w:val="0"/>
        <w:spacing w:after="60" w:line="276" w:lineRule="auto"/>
        <w:jc w:val="both"/>
        <w:rPr>
          <w:bCs/>
          <w:szCs w:val="20"/>
          <w:lang w:val="sl-SI" w:eastAsia="sl-SI"/>
        </w:rPr>
      </w:pPr>
    </w:p>
    <w:p w14:paraId="7DEE8C58" w14:textId="77777777" w:rsidR="00D12C4D" w:rsidRPr="00A72ABB" w:rsidRDefault="00F20BF7" w:rsidP="00D12C4D">
      <w:pPr>
        <w:autoSpaceDE w:val="0"/>
        <w:autoSpaceDN w:val="0"/>
        <w:adjustRightInd w:val="0"/>
        <w:spacing w:after="60" w:line="276" w:lineRule="auto"/>
        <w:jc w:val="both"/>
        <w:rPr>
          <w:bCs/>
          <w:szCs w:val="20"/>
        </w:rPr>
      </w:pPr>
      <w:r>
        <w:t>If the Bidder intends to perform the Contract through subcontractors, the aforementioned condition must also be met by each subcontractor. To this end, this Appendix should also be duly completed by each subcontractor.</w:t>
      </w:r>
    </w:p>
    <w:p w14:paraId="438B01AE" w14:textId="77777777" w:rsidR="00D12C4D" w:rsidRPr="00A72ABB" w:rsidRDefault="00D12C4D" w:rsidP="00D12C4D">
      <w:pPr>
        <w:pStyle w:val="RStekst"/>
        <w:spacing w:line="276" w:lineRule="auto"/>
        <w:rPr>
          <w:rFonts w:ascii="Arial" w:hAnsi="Arial" w:cs="Arial"/>
          <w:sz w:val="20"/>
          <w:lang w:eastAsia="sl-SI"/>
        </w:rPr>
      </w:pPr>
    </w:p>
    <w:p w14:paraId="46CC57D6" w14:textId="77777777" w:rsidR="00D12C4D" w:rsidRPr="00A72ABB" w:rsidRDefault="00D12C4D" w:rsidP="00D12C4D">
      <w:pPr>
        <w:spacing w:after="60" w:line="276" w:lineRule="auto"/>
        <w:jc w:val="both"/>
        <w:rPr>
          <w:szCs w:val="20"/>
          <w:lang w:val="sl-SI"/>
        </w:rPr>
      </w:pPr>
    </w:p>
    <w:p w14:paraId="28528E9A" w14:textId="77777777" w:rsidR="00D12C4D" w:rsidRPr="00A72ABB" w:rsidRDefault="00D12C4D" w:rsidP="00D12C4D">
      <w:pPr>
        <w:spacing w:line="276" w:lineRule="auto"/>
        <w:rPr>
          <w:szCs w:val="20"/>
          <w:lang w:val="sl-SI"/>
        </w:rPr>
      </w:pPr>
    </w:p>
    <w:p w14:paraId="023565F8" w14:textId="77777777" w:rsidR="00805DD5" w:rsidRDefault="00F20BF7">
      <w:pPr>
        <w:spacing w:line="240" w:lineRule="auto"/>
        <w:rPr>
          <w:b/>
          <w:szCs w:val="20"/>
          <w:highlight w:val="lightGray"/>
        </w:rPr>
      </w:pPr>
      <w:r>
        <w:br w:type="page"/>
      </w:r>
    </w:p>
    <w:p w14:paraId="55957B29" w14:textId="77777777" w:rsidR="00D12C4D" w:rsidRPr="00A72ABB" w:rsidRDefault="00F20BF7" w:rsidP="00D12C4D">
      <w:pPr>
        <w:pStyle w:val="Naslov2"/>
        <w:spacing w:line="276" w:lineRule="auto"/>
        <w:rPr>
          <w:rFonts w:ascii="Arial" w:hAnsi="Arial"/>
          <w:sz w:val="20"/>
        </w:rPr>
      </w:pPr>
      <w:r>
        <w:rPr>
          <w:rFonts w:ascii="Arial" w:hAnsi="Arial"/>
          <w:sz w:val="20"/>
        </w:rPr>
        <w:lastRenderedPageBreak/>
        <w:t xml:space="preserve">APPENDIX 4B: </w:t>
      </w:r>
      <w:r>
        <w:rPr>
          <w:rFonts w:ascii="Arial" w:hAnsi="Arial"/>
          <w:color w:val="FF0000"/>
          <w:sz w:val="20"/>
        </w:rPr>
        <w:t>to be completed by foreign Bidders</w:t>
      </w:r>
    </w:p>
    <w:p w14:paraId="62A2CA35" w14:textId="77777777" w:rsidR="00D12C4D" w:rsidRPr="00A72ABB" w:rsidRDefault="00D12C4D" w:rsidP="00D12C4D">
      <w:pPr>
        <w:spacing w:line="276" w:lineRule="auto"/>
        <w:rPr>
          <w:szCs w:val="20"/>
          <w:lang w:val="sl-SI"/>
        </w:rPr>
      </w:pPr>
    </w:p>
    <w:p w14:paraId="1A343CD5" w14:textId="77777777" w:rsidR="00D12C4D" w:rsidRPr="00A72ABB" w:rsidRDefault="00D12C4D" w:rsidP="00D12C4D">
      <w:pPr>
        <w:spacing w:line="276" w:lineRule="auto"/>
        <w:rPr>
          <w:szCs w:val="20"/>
          <w:lang w:val="sl-SI"/>
        </w:rPr>
      </w:pPr>
    </w:p>
    <w:p w14:paraId="610E683B" w14:textId="77777777" w:rsidR="00D12C4D" w:rsidRPr="00A72ABB" w:rsidRDefault="00F20BF7" w:rsidP="00D12C4D">
      <w:pPr>
        <w:spacing w:line="276" w:lineRule="auto"/>
        <w:jc w:val="center"/>
        <w:rPr>
          <w:b/>
          <w:bCs/>
          <w:szCs w:val="20"/>
        </w:rPr>
      </w:pPr>
      <w:r>
        <w:rPr>
          <w:b/>
        </w:rPr>
        <w:t>TO BE COMPLETED BY A LEGAL PERSON</w:t>
      </w:r>
    </w:p>
    <w:p w14:paraId="00C189C3" w14:textId="77777777" w:rsidR="00D12C4D" w:rsidRPr="00A72ABB" w:rsidRDefault="00D12C4D" w:rsidP="00D12C4D">
      <w:pPr>
        <w:spacing w:line="276" w:lineRule="auto"/>
        <w:rPr>
          <w:bCs/>
          <w:szCs w:val="20"/>
          <w:lang w:val="sl-SI"/>
        </w:rPr>
      </w:pPr>
    </w:p>
    <w:p w14:paraId="1BCEA7A7" w14:textId="0E69E7D5" w:rsidR="00D12C4D" w:rsidRPr="00A72ABB" w:rsidRDefault="00F20BF7" w:rsidP="00D12C4D">
      <w:pPr>
        <w:spacing w:line="276" w:lineRule="auto"/>
        <w:jc w:val="both"/>
        <w:rPr>
          <w:bCs/>
          <w:szCs w:val="20"/>
        </w:rPr>
      </w:pPr>
      <w:r>
        <w:t xml:space="preserve">For the purposes of the public contract award procedure “27/2025 – ON – PSPs: </w:t>
      </w:r>
      <w:r w:rsidR="00B4157C">
        <w:t xml:space="preserve">Ensuring the </w:t>
      </w:r>
      <w:r>
        <w:t>Operational Readiness of S</w:t>
      </w:r>
      <w:r w:rsidR="00762B60">
        <w:t>AF Aircraft – maintenance of Safran engines, Makila 1A1</w:t>
      </w:r>
      <w:r>
        <w:t>” carried out by the Ministry of Defence of the Republic of Slovenia and congruent with the provisions of the Public Procurement in the Defence and Security Sector Act (Official Gazette of the Republic of Slovenia Nos. 90/12, 90/14 – ZDU-1I, 52/16, and 122/23, hereinafter: ZJNPOV)</w:t>
      </w:r>
      <w:r>
        <w:br/>
      </w:r>
      <w:r>
        <w:br/>
        <w:t xml:space="preserve">I, the undersigned, _________________________, residing at ________________________, as the managing director of the company __________________, registration no. _____________, issue this  </w:t>
      </w:r>
    </w:p>
    <w:p w14:paraId="12FA4215" w14:textId="77777777" w:rsidR="00D12C4D" w:rsidRPr="00A72ABB" w:rsidRDefault="00D12C4D" w:rsidP="00D12C4D">
      <w:pPr>
        <w:spacing w:line="276" w:lineRule="auto"/>
        <w:jc w:val="both"/>
        <w:rPr>
          <w:bCs/>
          <w:szCs w:val="20"/>
          <w:lang w:val="sl-SI"/>
        </w:rPr>
      </w:pPr>
    </w:p>
    <w:p w14:paraId="25C5CC23" w14:textId="77777777" w:rsidR="00D12C4D" w:rsidRPr="00A72ABB" w:rsidRDefault="00F20BF7" w:rsidP="00D12C4D">
      <w:pPr>
        <w:spacing w:line="276" w:lineRule="auto"/>
        <w:jc w:val="center"/>
        <w:rPr>
          <w:b/>
          <w:bCs/>
          <w:szCs w:val="20"/>
        </w:rPr>
      </w:pPr>
      <w:r>
        <w:rPr>
          <w:b/>
        </w:rPr>
        <w:t>DECLARATION OF NO CRIMINAL RECORD</w:t>
      </w:r>
    </w:p>
    <w:p w14:paraId="30353082" w14:textId="77777777" w:rsidR="00D12C4D" w:rsidRPr="00A72ABB" w:rsidRDefault="00D12C4D" w:rsidP="00D12C4D">
      <w:pPr>
        <w:spacing w:line="276" w:lineRule="auto"/>
        <w:jc w:val="both"/>
        <w:rPr>
          <w:bCs/>
          <w:szCs w:val="20"/>
          <w:lang w:val="sl-SI"/>
        </w:rPr>
      </w:pPr>
    </w:p>
    <w:p w14:paraId="0392C43F" w14:textId="77777777" w:rsidR="00D12C4D" w:rsidRPr="00A72ABB" w:rsidRDefault="00D12C4D" w:rsidP="00D12C4D">
      <w:pPr>
        <w:spacing w:line="276" w:lineRule="auto"/>
        <w:jc w:val="both"/>
        <w:rPr>
          <w:bCs/>
          <w:szCs w:val="20"/>
          <w:lang w:val="sl-SI"/>
        </w:rPr>
      </w:pPr>
    </w:p>
    <w:p w14:paraId="307F5045" w14:textId="77777777" w:rsidR="00D12C4D" w:rsidRPr="00A72ABB" w:rsidRDefault="00F20BF7" w:rsidP="00D12C4D">
      <w:pPr>
        <w:spacing w:line="276" w:lineRule="auto"/>
        <w:jc w:val="both"/>
        <w:rPr>
          <w:bCs/>
          <w:szCs w:val="20"/>
        </w:rPr>
      </w:pPr>
      <w:r>
        <w:t xml:space="preserve">I, the undersigned, _______________________, hereby declare under criminal and material liability that on __________ </w:t>
      </w:r>
      <w:r>
        <w:rPr>
          <w:b/>
          <w:bCs/>
        </w:rPr>
        <w:t>2025</w:t>
      </w:r>
      <w:r>
        <w:t>, no grounds for the exclusion from the procedure as stated in ZJNPOV, Article 32, Paragraph 1, apply to the company ____________________.</w:t>
      </w:r>
    </w:p>
    <w:p w14:paraId="1F37476D" w14:textId="77777777" w:rsidR="00D12C4D" w:rsidRPr="00A72ABB" w:rsidRDefault="00D12C4D" w:rsidP="00D12C4D">
      <w:pPr>
        <w:spacing w:line="276" w:lineRule="auto"/>
        <w:rPr>
          <w:bCs/>
          <w:szCs w:val="20"/>
          <w:lang w:val="sl-SI"/>
        </w:rPr>
      </w:pPr>
    </w:p>
    <w:p w14:paraId="26BBEAB4" w14:textId="77777777" w:rsidR="00D12C4D" w:rsidRPr="00A72ABB" w:rsidRDefault="00D12C4D" w:rsidP="00D12C4D">
      <w:pPr>
        <w:spacing w:line="276" w:lineRule="auto"/>
        <w:rPr>
          <w:bCs/>
          <w:szCs w:val="20"/>
          <w:lang w:val="sl-SI"/>
        </w:rPr>
      </w:pPr>
    </w:p>
    <w:p w14:paraId="1227C785" w14:textId="77777777" w:rsidR="00D12C4D" w:rsidRPr="00A72ABB" w:rsidRDefault="00D12C4D" w:rsidP="00D12C4D">
      <w:pPr>
        <w:spacing w:line="276" w:lineRule="auto"/>
        <w:rPr>
          <w:bCs/>
          <w:szCs w:val="20"/>
          <w:lang w:val="sl-SI"/>
        </w:rPr>
      </w:pPr>
    </w:p>
    <w:p w14:paraId="1B1E01C6" w14:textId="77777777" w:rsidR="00D12C4D" w:rsidRPr="00A72ABB" w:rsidRDefault="00D12C4D" w:rsidP="00D12C4D">
      <w:pPr>
        <w:spacing w:line="276" w:lineRule="auto"/>
        <w:jc w:val="both"/>
        <w:rPr>
          <w:szCs w:val="20"/>
          <w:lang w:val="sl-SI"/>
        </w:rPr>
      </w:pPr>
    </w:p>
    <w:tbl>
      <w:tblPr>
        <w:tblW w:w="8638" w:type="dxa"/>
        <w:jc w:val="center"/>
        <w:tblLayout w:type="fixed"/>
        <w:tblLook w:val="0000" w:firstRow="0" w:lastRow="0" w:firstColumn="0" w:lastColumn="0" w:noHBand="0" w:noVBand="0"/>
      </w:tblPr>
      <w:tblGrid>
        <w:gridCol w:w="3285"/>
        <w:gridCol w:w="2068"/>
        <w:gridCol w:w="3285"/>
      </w:tblGrid>
      <w:tr w:rsidR="00E95B28" w14:paraId="14D3DCC0" w14:textId="77777777" w:rsidTr="00D12C4D">
        <w:trPr>
          <w:jc w:val="center"/>
        </w:trPr>
        <w:tc>
          <w:tcPr>
            <w:tcW w:w="3285" w:type="dxa"/>
          </w:tcPr>
          <w:p w14:paraId="6936D534" w14:textId="77777777" w:rsidR="00D12C4D" w:rsidRPr="00A72ABB" w:rsidRDefault="00F20BF7" w:rsidP="00D12C4D">
            <w:pPr>
              <w:spacing w:line="276" w:lineRule="auto"/>
              <w:jc w:val="center"/>
              <w:rPr>
                <w:szCs w:val="20"/>
              </w:rPr>
            </w:pPr>
            <w:r>
              <w:t>_________________________</w:t>
            </w:r>
          </w:p>
        </w:tc>
        <w:tc>
          <w:tcPr>
            <w:tcW w:w="2068" w:type="dxa"/>
          </w:tcPr>
          <w:p w14:paraId="779E28A5" w14:textId="77777777" w:rsidR="00D12C4D" w:rsidRPr="00A72ABB" w:rsidRDefault="00D12C4D" w:rsidP="00D12C4D">
            <w:pPr>
              <w:spacing w:line="276" w:lineRule="auto"/>
              <w:rPr>
                <w:szCs w:val="20"/>
                <w:lang w:val="sl-SI"/>
              </w:rPr>
            </w:pPr>
          </w:p>
        </w:tc>
        <w:tc>
          <w:tcPr>
            <w:tcW w:w="3285" w:type="dxa"/>
          </w:tcPr>
          <w:p w14:paraId="098A2C58" w14:textId="77777777" w:rsidR="00D12C4D" w:rsidRPr="00A72ABB" w:rsidRDefault="00F20BF7" w:rsidP="00D12C4D">
            <w:pPr>
              <w:spacing w:line="276" w:lineRule="auto"/>
              <w:jc w:val="center"/>
              <w:rPr>
                <w:szCs w:val="20"/>
              </w:rPr>
            </w:pPr>
            <w:r>
              <w:t>_________________________</w:t>
            </w:r>
          </w:p>
        </w:tc>
      </w:tr>
      <w:tr w:rsidR="00E95B28" w14:paraId="60B420E9" w14:textId="77777777" w:rsidTr="00D12C4D">
        <w:trPr>
          <w:jc w:val="center"/>
        </w:trPr>
        <w:tc>
          <w:tcPr>
            <w:tcW w:w="3285" w:type="dxa"/>
          </w:tcPr>
          <w:p w14:paraId="1EC86EBE" w14:textId="77777777" w:rsidR="00D12C4D" w:rsidRPr="00A72ABB" w:rsidRDefault="00F20BF7" w:rsidP="00D12C4D">
            <w:pPr>
              <w:spacing w:line="276" w:lineRule="auto"/>
              <w:jc w:val="center"/>
              <w:rPr>
                <w:szCs w:val="20"/>
              </w:rPr>
            </w:pPr>
            <w:r>
              <w:t>Place and date</w:t>
            </w:r>
          </w:p>
          <w:p w14:paraId="0A4D4352" w14:textId="77777777" w:rsidR="00D12C4D" w:rsidRPr="00A72ABB" w:rsidRDefault="00D12C4D" w:rsidP="00D12C4D">
            <w:pPr>
              <w:spacing w:line="276" w:lineRule="auto"/>
              <w:jc w:val="center"/>
              <w:rPr>
                <w:szCs w:val="20"/>
                <w:lang w:val="sl-SI"/>
              </w:rPr>
            </w:pPr>
          </w:p>
        </w:tc>
        <w:tc>
          <w:tcPr>
            <w:tcW w:w="2068" w:type="dxa"/>
          </w:tcPr>
          <w:p w14:paraId="511C6187" w14:textId="77777777" w:rsidR="00D12C4D" w:rsidRPr="00A72ABB" w:rsidRDefault="00F20BF7" w:rsidP="00D12C4D">
            <w:pPr>
              <w:spacing w:line="276" w:lineRule="auto"/>
              <w:jc w:val="center"/>
              <w:rPr>
                <w:szCs w:val="20"/>
              </w:rPr>
            </w:pPr>
            <w:r>
              <w:t>Stamp</w:t>
            </w:r>
          </w:p>
        </w:tc>
        <w:tc>
          <w:tcPr>
            <w:tcW w:w="3285" w:type="dxa"/>
          </w:tcPr>
          <w:p w14:paraId="48D64F7C" w14:textId="77777777" w:rsidR="00D12C4D" w:rsidRPr="00A72ABB" w:rsidRDefault="00F20BF7" w:rsidP="00D12C4D">
            <w:pPr>
              <w:spacing w:line="276" w:lineRule="auto"/>
              <w:jc w:val="center"/>
              <w:rPr>
                <w:szCs w:val="20"/>
              </w:rPr>
            </w:pPr>
            <w:r>
              <w:t xml:space="preserve">Signature </w:t>
            </w:r>
          </w:p>
        </w:tc>
      </w:tr>
    </w:tbl>
    <w:p w14:paraId="795F74D1" w14:textId="77777777" w:rsidR="00D12C4D" w:rsidRPr="00A72ABB" w:rsidRDefault="00D12C4D" w:rsidP="00D12C4D">
      <w:pPr>
        <w:spacing w:line="276" w:lineRule="auto"/>
        <w:rPr>
          <w:bCs/>
          <w:szCs w:val="20"/>
          <w:lang w:val="sl-SI"/>
        </w:rPr>
      </w:pPr>
    </w:p>
    <w:p w14:paraId="5E115E86" w14:textId="77777777" w:rsidR="00D12C4D" w:rsidRPr="00A72ABB" w:rsidRDefault="00D12C4D" w:rsidP="00D12C4D">
      <w:pPr>
        <w:spacing w:line="276" w:lineRule="auto"/>
        <w:rPr>
          <w:bCs/>
          <w:szCs w:val="20"/>
          <w:lang w:val="sl-SI"/>
        </w:rPr>
      </w:pPr>
    </w:p>
    <w:p w14:paraId="5B642A65" w14:textId="77777777" w:rsidR="00D12C4D" w:rsidRPr="00A72ABB" w:rsidRDefault="00F20BF7" w:rsidP="00D12C4D">
      <w:pPr>
        <w:spacing w:line="276" w:lineRule="auto"/>
        <w:rPr>
          <w:bCs/>
          <w:szCs w:val="20"/>
        </w:rPr>
      </w:pPr>
      <w:r>
        <w:t>If the Bidder intends to perform the Contract through subcontractors, the aforementioned condition must also be met by each subcontractor. To this end, this Appendix should also be duly completed by each subcontractor.</w:t>
      </w:r>
    </w:p>
    <w:p w14:paraId="2CBB5E3A" w14:textId="77777777" w:rsidR="00D12C4D" w:rsidRPr="00A72ABB" w:rsidRDefault="00D12C4D" w:rsidP="00D12C4D">
      <w:pPr>
        <w:spacing w:line="276" w:lineRule="auto"/>
        <w:rPr>
          <w:b/>
          <w:color w:val="FF0000"/>
          <w:szCs w:val="20"/>
          <w:lang w:val="sl-SI"/>
        </w:rPr>
      </w:pPr>
    </w:p>
    <w:p w14:paraId="2B1AA260" w14:textId="77777777" w:rsidR="00D12C4D" w:rsidRPr="00A72ABB" w:rsidRDefault="00D12C4D" w:rsidP="00D12C4D">
      <w:pPr>
        <w:spacing w:line="276" w:lineRule="auto"/>
        <w:rPr>
          <w:b/>
          <w:color w:val="FF0000"/>
          <w:szCs w:val="20"/>
          <w:lang w:val="sl-SI"/>
        </w:rPr>
      </w:pPr>
    </w:p>
    <w:p w14:paraId="37D40568" w14:textId="77777777" w:rsidR="00D12C4D" w:rsidRPr="00A72ABB" w:rsidRDefault="00D12C4D" w:rsidP="00D12C4D">
      <w:pPr>
        <w:spacing w:line="276" w:lineRule="auto"/>
        <w:rPr>
          <w:b/>
          <w:color w:val="FF0000"/>
          <w:szCs w:val="20"/>
          <w:lang w:val="sl-SI"/>
        </w:rPr>
      </w:pPr>
    </w:p>
    <w:p w14:paraId="5BE03A06" w14:textId="77777777" w:rsidR="00D12C4D" w:rsidRPr="00A72ABB" w:rsidRDefault="00D12C4D" w:rsidP="00D12C4D">
      <w:pPr>
        <w:spacing w:line="276" w:lineRule="auto"/>
        <w:rPr>
          <w:b/>
          <w:color w:val="FF0000"/>
          <w:szCs w:val="20"/>
          <w:lang w:val="sl-SI"/>
        </w:rPr>
      </w:pPr>
    </w:p>
    <w:p w14:paraId="441EF0D0" w14:textId="77777777" w:rsidR="00D12C4D" w:rsidRDefault="00F20BF7">
      <w:pPr>
        <w:spacing w:line="240" w:lineRule="auto"/>
        <w:rPr>
          <w:b/>
          <w:szCs w:val="20"/>
        </w:rPr>
      </w:pPr>
      <w:r>
        <w:br w:type="page"/>
      </w:r>
    </w:p>
    <w:p w14:paraId="72094655" w14:textId="77777777" w:rsidR="00124C85" w:rsidRPr="001E1BC4" w:rsidRDefault="00F20BF7" w:rsidP="008736A6">
      <w:pPr>
        <w:spacing w:after="60" w:line="276" w:lineRule="auto"/>
        <w:jc w:val="both"/>
        <w:outlineLvl w:val="0"/>
        <w:rPr>
          <w:b/>
          <w:szCs w:val="20"/>
        </w:rPr>
      </w:pPr>
      <w:r>
        <w:rPr>
          <w:b/>
        </w:rPr>
        <w:lastRenderedPageBreak/>
        <w:t xml:space="preserve">APPENDIX 5 </w:t>
      </w:r>
    </w:p>
    <w:p w14:paraId="68DC24DC" w14:textId="77777777" w:rsidR="008C297E" w:rsidRDefault="008C297E" w:rsidP="008736A6">
      <w:pPr>
        <w:spacing w:line="276" w:lineRule="auto"/>
        <w:rPr>
          <w:szCs w:val="20"/>
          <w:lang w:val="sl-SI"/>
        </w:rPr>
      </w:pPr>
    </w:p>
    <w:p w14:paraId="607F0108" w14:textId="77777777" w:rsidR="00124C85" w:rsidRPr="00EF6E19" w:rsidRDefault="00124C85" w:rsidP="008736A6">
      <w:pPr>
        <w:spacing w:line="276" w:lineRule="auto"/>
        <w:rPr>
          <w:szCs w:val="20"/>
          <w:lang w:val="sl-SI"/>
        </w:rPr>
      </w:pPr>
    </w:p>
    <w:p w14:paraId="03578C71" w14:textId="77777777" w:rsidR="00124C85" w:rsidRPr="00EF6E19" w:rsidRDefault="00F20BF7" w:rsidP="008736A6">
      <w:pPr>
        <w:pStyle w:val="Naslov3"/>
        <w:spacing w:before="0" w:line="276" w:lineRule="auto"/>
        <w:jc w:val="center"/>
        <w:rPr>
          <w:sz w:val="20"/>
          <w:szCs w:val="20"/>
        </w:rPr>
      </w:pPr>
      <w:r>
        <w:rPr>
          <w:sz w:val="20"/>
        </w:rPr>
        <w:t>S  T  A  T  E  M  E  N  T</w:t>
      </w:r>
    </w:p>
    <w:p w14:paraId="50B37A2E" w14:textId="77777777" w:rsidR="00124C85" w:rsidRPr="00E341F6" w:rsidRDefault="00124C85" w:rsidP="008736A6">
      <w:pPr>
        <w:spacing w:line="276" w:lineRule="auto"/>
        <w:rPr>
          <w:szCs w:val="20"/>
          <w:lang w:val="sl-SI"/>
        </w:rPr>
      </w:pPr>
    </w:p>
    <w:p w14:paraId="10631A38" w14:textId="77777777" w:rsidR="00712070" w:rsidRPr="0011366C" w:rsidRDefault="00F20BF7" w:rsidP="008736A6">
      <w:pPr>
        <w:spacing w:line="276" w:lineRule="auto"/>
        <w:rPr>
          <w:szCs w:val="20"/>
        </w:rPr>
      </w:pPr>
      <w:r>
        <w:t>Bidder</w:t>
      </w:r>
    </w:p>
    <w:p w14:paraId="44F19236" w14:textId="77777777" w:rsidR="00712070" w:rsidRPr="0011366C" w:rsidRDefault="00712070" w:rsidP="008736A6">
      <w:pPr>
        <w:pBdr>
          <w:bottom w:val="single" w:sz="12" w:space="1" w:color="auto"/>
        </w:pBdr>
        <w:spacing w:line="276" w:lineRule="auto"/>
        <w:rPr>
          <w:szCs w:val="20"/>
          <w:lang w:val="sl-SI"/>
        </w:rPr>
      </w:pPr>
    </w:p>
    <w:p w14:paraId="0283007B" w14:textId="77777777" w:rsidR="00712070" w:rsidRDefault="00F20BF7" w:rsidP="008736A6">
      <w:pPr>
        <w:spacing w:line="276" w:lineRule="auto"/>
        <w:jc w:val="center"/>
        <w:rPr>
          <w:szCs w:val="20"/>
        </w:rPr>
      </w:pPr>
      <w:r>
        <w:t>(</w:t>
      </w:r>
      <w:r w:rsidR="005059D0">
        <w:t>N</w:t>
      </w:r>
      <w:r>
        <w:t>ame, address and registered office)</w:t>
      </w:r>
    </w:p>
    <w:p w14:paraId="76B62082" w14:textId="77777777" w:rsidR="001E1BC4" w:rsidRDefault="001E1BC4" w:rsidP="008736A6">
      <w:pPr>
        <w:spacing w:line="276" w:lineRule="auto"/>
        <w:jc w:val="center"/>
        <w:rPr>
          <w:szCs w:val="20"/>
          <w:lang w:val="sl-SI"/>
        </w:rPr>
      </w:pPr>
    </w:p>
    <w:p w14:paraId="440A136A" w14:textId="77777777" w:rsidR="00080767" w:rsidRDefault="00080767" w:rsidP="008736A6">
      <w:pPr>
        <w:spacing w:line="276" w:lineRule="auto"/>
        <w:jc w:val="center"/>
        <w:rPr>
          <w:szCs w:val="20"/>
          <w:lang w:val="sl-SI"/>
        </w:rPr>
      </w:pPr>
    </w:p>
    <w:p w14:paraId="5197A18C" w14:textId="77777777" w:rsidR="00080767" w:rsidRDefault="00080767" w:rsidP="008736A6">
      <w:pPr>
        <w:spacing w:line="276" w:lineRule="auto"/>
        <w:jc w:val="center"/>
        <w:rPr>
          <w:szCs w:val="20"/>
          <w:lang w:val="sl-SI"/>
        </w:rPr>
      </w:pPr>
    </w:p>
    <w:p w14:paraId="411D621C" w14:textId="77777777" w:rsidR="00712070" w:rsidRDefault="00F20BF7" w:rsidP="008736A6">
      <w:pPr>
        <w:spacing w:line="276" w:lineRule="auto"/>
        <w:jc w:val="both"/>
        <w:rPr>
          <w:b/>
          <w:szCs w:val="20"/>
        </w:rPr>
      </w:pPr>
      <w:r>
        <w:rPr>
          <w:b/>
          <w:bCs/>
        </w:rPr>
        <w:t>Under criminal and material liability, we hereby declare that</w:t>
      </w:r>
      <w:r>
        <w:rPr>
          <w:b/>
        </w:rPr>
        <w:t>,</w:t>
      </w:r>
    </w:p>
    <w:p w14:paraId="1F499561" w14:textId="77777777" w:rsidR="000A2B2C" w:rsidRPr="0011366C" w:rsidRDefault="000A2B2C" w:rsidP="008736A6">
      <w:pPr>
        <w:spacing w:line="276" w:lineRule="auto"/>
        <w:jc w:val="both"/>
        <w:rPr>
          <w:b/>
          <w:szCs w:val="20"/>
          <w:lang w:val="sl-SI"/>
        </w:rPr>
      </w:pPr>
    </w:p>
    <w:p w14:paraId="64F46F78" w14:textId="77777777" w:rsidR="00805DD5" w:rsidRDefault="00F20BF7" w:rsidP="00805DD5">
      <w:pPr>
        <w:numPr>
          <w:ilvl w:val="1"/>
          <w:numId w:val="10"/>
        </w:numPr>
        <w:tabs>
          <w:tab w:val="clear" w:pos="1080"/>
        </w:tabs>
        <w:spacing w:line="276" w:lineRule="auto"/>
        <w:ind w:left="426" w:hanging="426"/>
        <w:jc w:val="both"/>
        <w:rPr>
          <w:szCs w:val="20"/>
        </w:rPr>
      </w:pPr>
      <w:r>
        <w:t>On the closing date for Bid submission, the Bidder has not been disqualified from participating in public contract award procedures due to being placed on the list of economic operators with secondary sanctions for exclusion from public procurement procedures under Article 110 of the Public Procurement Act and, in the 3-year period preceding the Bid submission closing date, a competent authority of the Republic of Slovenia or another Member State or a third country has not established at least two infringements concerning remuneration for work, working time, rest periods, the performance of work based on contracts governed by civil law despite the existence of elements of an employment relationship, or the use of undeclared work, for which the Bidder has been fined for an offence by one or more decisions that have the force of res judicata or a definitive decision.</w:t>
      </w:r>
    </w:p>
    <w:p w14:paraId="10654881" w14:textId="77777777" w:rsidR="00805DD5" w:rsidRPr="00805DD5" w:rsidRDefault="00805DD5" w:rsidP="00805DD5">
      <w:pPr>
        <w:spacing w:line="276" w:lineRule="auto"/>
        <w:ind w:left="426"/>
        <w:jc w:val="both"/>
        <w:rPr>
          <w:szCs w:val="20"/>
          <w:lang w:val="sl-SI"/>
        </w:rPr>
      </w:pPr>
    </w:p>
    <w:p w14:paraId="189B44A6" w14:textId="77777777" w:rsidR="003E2A80" w:rsidRPr="00805DD5" w:rsidRDefault="00F20BF7" w:rsidP="00272B3D">
      <w:pPr>
        <w:numPr>
          <w:ilvl w:val="1"/>
          <w:numId w:val="10"/>
        </w:numPr>
        <w:tabs>
          <w:tab w:val="clear" w:pos="1080"/>
        </w:tabs>
        <w:spacing w:line="276" w:lineRule="auto"/>
        <w:ind w:left="426" w:hanging="426"/>
        <w:jc w:val="both"/>
        <w:rPr>
          <w:b/>
          <w:szCs w:val="20"/>
        </w:rPr>
      </w:pPr>
      <w:r>
        <w:t xml:space="preserve">We fulfil the conditions set out in Section III, point 2.2 of this Invitation to Tender, and declare that the country of our head office does not issue such attestations with respect to the conditions specified above. </w:t>
      </w:r>
      <w:r>
        <w:rPr>
          <w:b/>
          <w:i/>
        </w:rPr>
        <w:t>– To be included if the country where the Bidder has its registered office does not issue certificates demonstrating compliance with the conditions set out in Section III, point 2.2 thereof.</w:t>
      </w:r>
    </w:p>
    <w:p w14:paraId="17A5483C" w14:textId="77777777" w:rsidR="00E626FE" w:rsidRDefault="00E626FE" w:rsidP="008736A6">
      <w:pPr>
        <w:spacing w:line="276" w:lineRule="auto"/>
        <w:jc w:val="both"/>
        <w:rPr>
          <w:szCs w:val="20"/>
          <w:lang w:val="sl-SI"/>
        </w:rPr>
      </w:pPr>
    </w:p>
    <w:p w14:paraId="3AD0D48E" w14:textId="77777777" w:rsidR="009D224B" w:rsidRDefault="009D224B" w:rsidP="008736A6">
      <w:pPr>
        <w:spacing w:line="276" w:lineRule="auto"/>
        <w:jc w:val="both"/>
        <w:rPr>
          <w:szCs w:val="20"/>
          <w:lang w:val="sl-SI"/>
        </w:rPr>
      </w:pPr>
    </w:p>
    <w:p w14:paraId="78770C3F" w14:textId="77777777" w:rsidR="00780108" w:rsidRPr="0011366C" w:rsidRDefault="00780108" w:rsidP="00780108">
      <w:pPr>
        <w:spacing w:line="276" w:lineRule="auto"/>
        <w:jc w:val="both"/>
        <w:rPr>
          <w:szCs w:val="20"/>
          <w:lang w:val="sl-SI"/>
        </w:rPr>
      </w:pPr>
    </w:p>
    <w:tbl>
      <w:tblPr>
        <w:tblW w:w="8638" w:type="dxa"/>
        <w:jc w:val="center"/>
        <w:tblLayout w:type="fixed"/>
        <w:tblLook w:val="0000" w:firstRow="0" w:lastRow="0" w:firstColumn="0" w:lastColumn="0" w:noHBand="0" w:noVBand="0"/>
      </w:tblPr>
      <w:tblGrid>
        <w:gridCol w:w="3285"/>
        <w:gridCol w:w="2068"/>
        <w:gridCol w:w="3285"/>
      </w:tblGrid>
      <w:tr w:rsidR="00E95B28" w14:paraId="2F3ADF7C" w14:textId="77777777" w:rsidTr="00A026AC">
        <w:trPr>
          <w:jc w:val="center"/>
        </w:trPr>
        <w:tc>
          <w:tcPr>
            <w:tcW w:w="3285" w:type="dxa"/>
          </w:tcPr>
          <w:p w14:paraId="0A1DC3BA" w14:textId="77777777" w:rsidR="00780108" w:rsidRPr="0011366C" w:rsidRDefault="00F20BF7" w:rsidP="00A026AC">
            <w:pPr>
              <w:spacing w:line="276" w:lineRule="auto"/>
              <w:jc w:val="center"/>
              <w:rPr>
                <w:szCs w:val="20"/>
              </w:rPr>
            </w:pPr>
            <w:r>
              <w:t>_________________________</w:t>
            </w:r>
          </w:p>
        </w:tc>
        <w:tc>
          <w:tcPr>
            <w:tcW w:w="2068" w:type="dxa"/>
          </w:tcPr>
          <w:p w14:paraId="32EA6D58" w14:textId="77777777" w:rsidR="00780108" w:rsidRPr="0011366C" w:rsidRDefault="00780108" w:rsidP="00A026AC">
            <w:pPr>
              <w:spacing w:line="276" w:lineRule="auto"/>
              <w:rPr>
                <w:szCs w:val="20"/>
                <w:lang w:val="sl-SI"/>
              </w:rPr>
            </w:pPr>
          </w:p>
        </w:tc>
        <w:tc>
          <w:tcPr>
            <w:tcW w:w="3285" w:type="dxa"/>
          </w:tcPr>
          <w:p w14:paraId="66719A57" w14:textId="77777777" w:rsidR="00780108" w:rsidRPr="0011366C" w:rsidRDefault="00F20BF7" w:rsidP="00A026AC">
            <w:pPr>
              <w:spacing w:line="276" w:lineRule="auto"/>
              <w:jc w:val="center"/>
              <w:rPr>
                <w:szCs w:val="20"/>
              </w:rPr>
            </w:pPr>
            <w:r>
              <w:t>_________________________</w:t>
            </w:r>
          </w:p>
        </w:tc>
      </w:tr>
      <w:tr w:rsidR="00E95B28" w14:paraId="384F8932" w14:textId="77777777" w:rsidTr="00A026AC">
        <w:trPr>
          <w:jc w:val="center"/>
        </w:trPr>
        <w:tc>
          <w:tcPr>
            <w:tcW w:w="3285" w:type="dxa"/>
          </w:tcPr>
          <w:p w14:paraId="009C76C3" w14:textId="77777777" w:rsidR="00780108" w:rsidRPr="0011366C" w:rsidRDefault="00F20BF7" w:rsidP="00A026AC">
            <w:pPr>
              <w:spacing w:line="276" w:lineRule="auto"/>
              <w:jc w:val="center"/>
              <w:rPr>
                <w:szCs w:val="20"/>
              </w:rPr>
            </w:pPr>
            <w:r>
              <w:t>Place and date</w:t>
            </w:r>
          </w:p>
          <w:p w14:paraId="0D84BABC" w14:textId="77777777" w:rsidR="00780108" w:rsidRPr="0011366C" w:rsidRDefault="00780108" w:rsidP="00A026AC">
            <w:pPr>
              <w:spacing w:line="276" w:lineRule="auto"/>
              <w:jc w:val="center"/>
              <w:rPr>
                <w:szCs w:val="20"/>
                <w:lang w:val="sl-SI"/>
              </w:rPr>
            </w:pPr>
          </w:p>
        </w:tc>
        <w:tc>
          <w:tcPr>
            <w:tcW w:w="2068" w:type="dxa"/>
          </w:tcPr>
          <w:p w14:paraId="37FC7200" w14:textId="77777777" w:rsidR="00780108" w:rsidRPr="0011366C" w:rsidRDefault="00F20BF7" w:rsidP="00A026AC">
            <w:pPr>
              <w:spacing w:line="276" w:lineRule="auto"/>
              <w:jc w:val="center"/>
              <w:rPr>
                <w:szCs w:val="20"/>
              </w:rPr>
            </w:pPr>
            <w:r>
              <w:t>Stamp</w:t>
            </w:r>
          </w:p>
        </w:tc>
        <w:tc>
          <w:tcPr>
            <w:tcW w:w="3285" w:type="dxa"/>
          </w:tcPr>
          <w:p w14:paraId="6AAE35B6" w14:textId="77777777" w:rsidR="00780108" w:rsidRPr="0011366C" w:rsidRDefault="00F20BF7" w:rsidP="00A026AC">
            <w:pPr>
              <w:spacing w:line="276" w:lineRule="auto"/>
              <w:jc w:val="center"/>
              <w:rPr>
                <w:szCs w:val="20"/>
              </w:rPr>
            </w:pPr>
            <w:r>
              <w:t>Signature of responsible person</w:t>
            </w:r>
          </w:p>
        </w:tc>
      </w:tr>
    </w:tbl>
    <w:p w14:paraId="5E4F033A" w14:textId="77777777" w:rsidR="00780108" w:rsidRDefault="00780108" w:rsidP="008736A6">
      <w:pPr>
        <w:spacing w:line="276" w:lineRule="auto"/>
        <w:jc w:val="both"/>
        <w:rPr>
          <w:szCs w:val="20"/>
          <w:lang w:val="sl-SI"/>
        </w:rPr>
      </w:pPr>
    </w:p>
    <w:p w14:paraId="183BAD87" w14:textId="77777777" w:rsidR="00416B64" w:rsidRDefault="00416B64" w:rsidP="008736A6">
      <w:pPr>
        <w:spacing w:line="276" w:lineRule="auto"/>
        <w:jc w:val="both"/>
        <w:rPr>
          <w:szCs w:val="20"/>
          <w:lang w:val="sl-SI"/>
        </w:rPr>
      </w:pPr>
    </w:p>
    <w:p w14:paraId="447CC545" w14:textId="77777777" w:rsidR="00A916D7" w:rsidRDefault="00F20BF7" w:rsidP="008736A6">
      <w:pPr>
        <w:spacing w:line="276" w:lineRule="auto"/>
        <w:jc w:val="both"/>
        <w:rPr>
          <w:iCs/>
          <w:szCs w:val="20"/>
        </w:rPr>
      </w:pPr>
      <w:r>
        <w:t>If the Bidder intends to perform the Contract through subcontractors, the aforementioned condition should also be met by each subcontractor. To this end, this Appendix should also be duly completed by each subcontractor. To this end, this Appendix should also be duly completed by each subcontractor.</w:t>
      </w:r>
    </w:p>
    <w:p w14:paraId="01A8CEDF" w14:textId="77777777" w:rsidR="00A916D7" w:rsidRDefault="00F20BF7" w:rsidP="008736A6">
      <w:pPr>
        <w:spacing w:line="276" w:lineRule="auto"/>
        <w:rPr>
          <w:iCs/>
          <w:szCs w:val="20"/>
        </w:rPr>
      </w:pPr>
      <w:r>
        <w:br w:type="page"/>
      </w:r>
    </w:p>
    <w:p w14:paraId="4414FC94" w14:textId="77777777" w:rsidR="00A916D7" w:rsidRPr="00A06576" w:rsidRDefault="00F20BF7" w:rsidP="008736A6">
      <w:pPr>
        <w:spacing w:after="60" w:line="276" w:lineRule="auto"/>
        <w:jc w:val="both"/>
        <w:outlineLvl w:val="0"/>
        <w:rPr>
          <w:b/>
          <w:szCs w:val="20"/>
          <w:u w:val="single"/>
        </w:rPr>
      </w:pPr>
      <w:r>
        <w:rPr>
          <w:b/>
          <w:u w:val="single"/>
        </w:rPr>
        <w:lastRenderedPageBreak/>
        <w:t>APPENDIX 6</w:t>
      </w:r>
    </w:p>
    <w:p w14:paraId="742AA31D" w14:textId="77777777" w:rsidR="00B94956" w:rsidRDefault="00B94956" w:rsidP="008736A6">
      <w:pPr>
        <w:spacing w:line="276" w:lineRule="auto"/>
        <w:jc w:val="both"/>
        <w:rPr>
          <w:iCs/>
          <w:szCs w:val="20"/>
          <w:lang w:val="sl-SI" w:eastAsia="sl-SI"/>
        </w:rPr>
      </w:pPr>
    </w:p>
    <w:p w14:paraId="22C083AD" w14:textId="77777777" w:rsidR="008074E4" w:rsidRPr="0011366C" w:rsidRDefault="00F20BF7" w:rsidP="008074E4">
      <w:pPr>
        <w:spacing w:line="276" w:lineRule="auto"/>
        <w:rPr>
          <w:rFonts w:eastAsia="Calibri"/>
          <w:i/>
          <w:szCs w:val="20"/>
        </w:rPr>
      </w:pPr>
      <w:r>
        <w:rPr>
          <w:i/>
        </w:rPr>
        <w:t>Bidder's letterhead</w:t>
      </w:r>
    </w:p>
    <w:p w14:paraId="4E884C4E" w14:textId="77777777" w:rsidR="008074E4" w:rsidRPr="0011366C" w:rsidRDefault="008074E4" w:rsidP="008074E4">
      <w:pPr>
        <w:spacing w:line="276" w:lineRule="auto"/>
        <w:rPr>
          <w:rFonts w:eastAsia="Calibri"/>
          <w:szCs w:val="20"/>
          <w:lang w:val="sl-SI"/>
        </w:rPr>
      </w:pPr>
    </w:p>
    <w:p w14:paraId="5DE4189D" w14:textId="77777777" w:rsidR="008074E4" w:rsidRPr="0011366C" w:rsidRDefault="00F20BF7" w:rsidP="008074E4">
      <w:pPr>
        <w:spacing w:line="276" w:lineRule="auto"/>
        <w:jc w:val="both"/>
        <w:rPr>
          <w:rFonts w:eastAsia="Calibri"/>
          <w:szCs w:val="20"/>
        </w:rPr>
      </w:pPr>
      <w:r>
        <w:t>For the purpose defined under Article 14(6) of the Integrity and Prevention of Corruption Act (Official Gazette of the Republic of Slovenia, no. 69/11 – official consolidated text, De-Bureaucratisation Act 158/20 and 3/22, and Whistleblowers Protection Act 16/23 (ZZPri); hereinafter: ZIntPK), i.e., in order to ensure transparency of business and to prevent the risk of corruption when concluding a legal transaction, as the Bidder's legal representative in the procurement procedure I hereby submit the following</w:t>
      </w:r>
    </w:p>
    <w:p w14:paraId="1291156E" w14:textId="77777777" w:rsidR="008074E4" w:rsidRPr="0011366C" w:rsidRDefault="008074E4" w:rsidP="008074E4">
      <w:pPr>
        <w:spacing w:line="276" w:lineRule="auto"/>
        <w:jc w:val="both"/>
        <w:rPr>
          <w:rFonts w:eastAsia="Calibri"/>
          <w:szCs w:val="20"/>
          <w:lang w:val="sl-SI"/>
        </w:rPr>
      </w:pPr>
    </w:p>
    <w:p w14:paraId="62EFE0FE" w14:textId="77777777" w:rsidR="008074E4" w:rsidRPr="0011366C" w:rsidRDefault="00F20BF7" w:rsidP="008074E4">
      <w:pPr>
        <w:pStyle w:val="Naslov3"/>
        <w:spacing w:after="0" w:line="276" w:lineRule="auto"/>
        <w:jc w:val="center"/>
        <w:rPr>
          <w:sz w:val="20"/>
          <w:szCs w:val="20"/>
        </w:rPr>
      </w:pPr>
      <w:r>
        <w:rPr>
          <w:sz w:val="20"/>
        </w:rPr>
        <w:t>STATEMENT ON PARTICIPATION OF NATURAL AND LEGAL PERSONS IN THE OWNERSHIP OF THE BIDDER</w:t>
      </w:r>
    </w:p>
    <w:p w14:paraId="27976DC8" w14:textId="77777777" w:rsidR="008074E4" w:rsidRPr="0011366C" w:rsidRDefault="008074E4" w:rsidP="008074E4">
      <w:pPr>
        <w:spacing w:line="276" w:lineRule="auto"/>
        <w:rPr>
          <w:rFonts w:eastAsia="Calibri"/>
          <w:szCs w:val="20"/>
          <w:lang w:val="sl-SI"/>
        </w:rPr>
      </w:pPr>
    </w:p>
    <w:p w14:paraId="775B4EA5" w14:textId="77777777" w:rsidR="008074E4" w:rsidRPr="0011366C" w:rsidRDefault="008074E4" w:rsidP="008074E4">
      <w:pPr>
        <w:spacing w:line="276" w:lineRule="auto"/>
        <w:rPr>
          <w:rFonts w:eastAsia="Calibri"/>
          <w:b/>
          <w:szCs w:val="20"/>
          <w:lang w:val="sl-SI"/>
        </w:rPr>
      </w:pPr>
    </w:p>
    <w:p w14:paraId="04E50A9A" w14:textId="77777777" w:rsidR="008074E4" w:rsidRPr="0011366C" w:rsidRDefault="00F20BF7" w:rsidP="008074E4">
      <w:pPr>
        <w:spacing w:line="276" w:lineRule="auto"/>
        <w:rPr>
          <w:rFonts w:eastAsia="Calibri"/>
          <w:b/>
          <w:szCs w:val="20"/>
        </w:rPr>
      </w:pPr>
      <w:r>
        <w:rPr>
          <w:b/>
        </w:rPr>
        <w:t xml:space="preserve">Bidder’s details (legal person, proprietor, association or other legal subject participating in the public procurement procedure): </w:t>
      </w:r>
    </w:p>
    <w:p w14:paraId="61D476C2" w14:textId="77777777" w:rsidR="008074E4" w:rsidRPr="0011366C" w:rsidRDefault="008074E4" w:rsidP="008074E4">
      <w:pPr>
        <w:spacing w:line="276" w:lineRule="auto"/>
        <w:rPr>
          <w:rFonts w:eastAsia="Calibri"/>
          <w:szCs w:val="20"/>
          <w:lang w:val="sl-SI"/>
        </w:rPr>
      </w:pPr>
    </w:p>
    <w:p w14:paraId="2EDCCEE3" w14:textId="77777777" w:rsidR="008074E4" w:rsidRPr="0011366C" w:rsidRDefault="00F20BF7" w:rsidP="008074E4">
      <w:pPr>
        <w:spacing w:line="276" w:lineRule="auto"/>
        <w:rPr>
          <w:rFonts w:eastAsia="Calibri"/>
          <w:b/>
          <w:szCs w:val="20"/>
          <w:u w:val="single"/>
        </w:rPr>
      </w:pPr>
      <w:r>
        <w:t xml:space="preserve">Bidder's company: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67F9AF35" w14:textId="77777777" w:rsidR="008074E4" w:rsidRPr="001A3D12" w:rsidRDefault="00F20BF7" w:rsidP="008074E4">
      <w:pPr>
        <w:spacing w:line="276" w:lineRule="auto"/>
        <w:rPr>
          <w:rFonts w:eastAsia="Calibri"/>
          <w:szCs w:val="20"/>
        </w:rPr>
      </w:pPr>
      <w:r>
        <w:t>Bidder's head office (full address):</w:t>
      </w:r>
      <w:r w:rsidR="001A3D12">
        <w:rPr>
          <w:rFonts w:eastAsia="Calibri"/>
          <w:szCs w:val="20"/>
        </w:rPr>
        <w:t xml:space="preserve"> ________________________________</w:t>
      </w:r>
      <w:r>
        <w:rPr>
          <w:u w:val="single"/>
        </w:rPr>
        <w:tab/>
      </w:r>
      <w:r>
        <w:rPr>
          <w:u w:val="single"/>
        </w:rPr>
        <w:tab/>
      </w:r>
    </w:p>
    <w:p w14:paraId="70C36ECD" w14:textId="77777777" w:rsidR="008074E4" w:rsidRPr="0011366C" w:rsidRDefault="00F20BF7" w:rsidP="008074E4">
      <w:pPr>
        <w:spacing w:line="276" w:lineRule="auto"/>
        <w:rPr>
          <w:rFonts w:eastAsia="Calibri"/>
          <w:szCs w:val="20"/>
          <w:u w:val="single"/>
        </w:rPr>
      </w:pPr>
      <w:r>
        <w:t xml:space="preserve">Bidder's registration number or tax number for other natural and legal persons – bidders who are not registered in the business register: </w:t>
      </w:r>
      <w:r>
        <w:rPr>
          <w:u w:val="single"/>
        </w:rPr>
        <w:tab/>
      </w:r>
      <w:r>
        <w:rPr>
          <w:u w:val="single"/>
        </w:rPr>
        <w:tab/>
      </w:r>
      <w:r>
        <w:rPr>
          <w:u w:val="single"/>
        </w:rPr>
        <w:tab/>
      </w:r>
      <w:r>
        <w:rPr>
          <w:u w:val="single"/>
        </w:rPr>
        <w:tab/>
      </w:r>
      <w:r>
        <w:rPr>
          <w:u w:val="single"/>
        </w:rPr>
        <w:tab/>
      </w:r>
    </w:p>
    <w:p w14:paraId="147E938E" w14:textId="77777777" w:rsidR="008074E4" w:rsidRPr="0011366C" w:rsidRDefault="00F20BF7" w:rsidP="008074E4">
      <w:pPr>
        <w:spacing w:line="276" w:lineRule="auto"/>
        <w:rPr>
          <w:rFonts w:eastAsia="Calibri"/>
          <w:szCs w:val="20"/>
        </w:rPr>
      </w:pPr>
      <w:r>
        <w:rPr>
          <w:noProof/>
          <w:lang w:val="sl-SI" w:eastAsia="sl-SI"/>
        </w:rPr>
        <mc:AlternateContent>
          <mc:Choice Requires="wps">
            <w:drawing>
              <wp:anchor distT="0" distB="0" distL="114300" distR="114300" simplePos="0" relativeHeight="251666432" behindDoc="0" locked="0" layoutInCell="1" allowOverlap="1" wp14:anchorId="1420A68E" wp14:editId="43A2488A">
                <wp:simplePos x="0" y="0"/>
                <wp:positionH relativeFrom="column">
                  <wp:posOffset>4916805</wp:posOffset>
                </wp:positionH>
                <wp:positionV relativeFrom="paragraph">
                  <wp:posOffset>48260</wp:posOffset>
                </wp:positionV>
                <wp:extent cx="88900" cy="80645"/>
                <wp:effectExtent l="0" t="0" r="25400" b="1460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Pravokotnik 16" o:spid="_x0000_s1025" style="width:7pt;height:6.35pt;margin-top:3.8pt;margin-left:387.15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003A56E0">
        <w:rPr>
          <w:noProof/>
          <w:lang w:val="sl-SI" w:eastAsia="sl-SI"/>
        </w:rPr>
        <mc:AlternateContent>
          <mc:Choice Requires="wps">
            <w:drawing>
              <wp:anchor distT="0" distB="0" distL="114300" distR="114300" simplePos="0" relativeHeight="251664384" behindDoc="0" locked="0" layoutInCell="1" allowOverlap="1" wp14:anchorId="43C59D64" wp14:editId="0F33D534">
                <wp:simplePos x="0" y="0"/>
                <wp:positionH relativeFrom="column">
                  <wp:posOffset>4001135</wp:posOffset>
                </wp:positionH>
                <wp:positionV relativeFrom="paragraph">
                  <wp:posOffset>25400</wp:posOffset>
                </wp:positionV>
                <wp:extent cx="88900" cy="80645"/>
                <wp:effectExtent l="0" t="0" r="25400" b="1460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Pravokotnik 17" o:spid="_x0000_s1026"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003A56E0">
        <w:t xml:space="preserve">The Bidder is the operator of a dormant partnership (please mark): </w:t>
      </w:r>
      <w:r w:rsidR="003A56E0">
        <w:tab/>
        <w:t xml:space="preserve">   YES</w:t>
      </w:r>
      <w:r w:rsidR="003A56E0">
        <w:tab/>
      </w:r>
      <w:r w:rsidR="003A56E0">
        <w:tab/>
        <w:t xml:space="preserve">    NO</w:t>
      </w:r>
      <w:r w:rsidR="003A56E0">
        <w:tab/>
      </w:r>
    </w:p>
    <w:p w14:paraId="56EF6369" w14:textId="77777777" w:rsidR="008074E4" w:rsidRPr="0011366C" w:rsidRDefault="008074E4" w:rsidP="008074E4">
      <w:pPr>
        <w:spacing w:line="276" w:lineRule="auto"/>
        <w:rPr>
          <w:rFonts w:eastAsia="Calibri"/>
          <w:b/>
          <w:szCs w:val="20"/>
          <w:lang w:val="sl-SI"/>
        </w:rPr>
      </w:pPr>
    </w:p>
    <w:p w14:paraId="38C58F28" w14:textId="77777777" w:rsidR="008074E4" w:rsidRPr="0011366C" w:rsidRDefault="00F20BF7" w:rsidP="008074E4">
      <w:pPr>
        <w:spacing w:line="276" w:lineRule="auto"/>
        <w:rPr>
          <w:rFonts w:eastAsia="Calibri"/>
          <w:b/>
          <w:szCs w:val="20"/>
        </w:rPr>
      </w:pPr>
      <w:r>
        <w:rPr>
          <w:b/>
        </w:rPr>
        <w:t>Bidder’s ownership structure:</w:t>
      </w:r>
    </w:p>
    <w:p w14:paraId="0E11CD79" w14:textId="77777777" w:rsidR="008074E4" w:rsidRPr="0011366C" w:rsidRDefault="008074E4" w:rsidP="008074E4">
      <w:pPr>
        <w:spacing w:line="276" w:lineRule="auto"/>
        <w:rPr>
          <w:rFonts w:eastAsia="Calibri"/>
          <w:b/>
          <w:szCs w:val="20"/>
          <w:lang w:val="sl-SI"/>
        </w:rPr>
      </w:pPr>
    </w:p>
    <w:p w14:paraId="5C044990" w14:textId="77777777" w:rsidR="008074E4" w:rsidRPr="0011366C" w:rsidRDefault="00F20BF7" w:rsidP="001D5613">
      <w:pPr>
        <w:numPr>
          <w:ilvl w:val="1"/>
          <w:numId w:val="37"/>
        </w:numPr>
        <w:spacing w:line="276" w:lineRule="auto"/>
        <w:contextualSpacing/>
        <w:rPr>
          <w:rFonts w:eastAsia="SimSun"/>
          <w:b/>
          <w:szCs w:val="20"/>
        </w:rPr>
      </w:pPr>
      <w:r>
        <w:rPr>
          <w:b/>
        </w:rPr>
        <w:t>Details of the participation of natural persons in the bidder’s ownership, including silent partners:</w:t>
      </w:r>
    </w:p>
    <w:p w14:paraId="2B86F267" w14:textId="77777777" w:rsidR="008074E4" w:rsidRPr="0011366C" w:rsidRDefault="008074E4" w:rsidP="008074E4">
      <w:pPr>
        <w:spacing w:line="276" w:lineRule="auto"/>
        <w:rPr>
          <w:rFonts w:eastAsia="Calibri"/>
          <w:szCs w:val="20"/>
          <w:lang w:val="sl-SI"/>
        </w:rPr>
      </w:pPr>
    </w:p>
    <w:p w14:paraId="730E3221" w14:textId="77777777" w:rsidR="008074E4" w:rsidRPr="0011366C" w:rsidRDefault="00F20BF7" w:rsidP="008074E4">
      <w:pPr>
        <w:spacing w:line="276" w:lineRule="auto"/>
        <w:rPr>
          <w:rFonts w:eastAsia="Calibri"/>
          <w:szCs w:val="20"/>
        </w:rPr>
      </w:pPr>
      <w:r>
        <w:t>Natural person no. 1:</w:t>
      </w:r>
    </w:p>
    <w:p w14:paraId="02A61E98" w14:textId="77777777" w:rsidR="008074E4" w:rsidRPr="0011366C" w:rsidRDefault="00F20BF7" w:rsidP="008074E4">
      <w:pPr>
        <w:spacing w:line="276" w:lineRule="auto"/>
        <w:rPr>
          <w:rFonts w:eastAsia="Calibri"/>
          <w:szCs w:val="20"/>
          <w:u w:val="single"/>
        </w:rPr>
      </w:pPr>
      <w:r>
        <w:t xml:space="preserve">Name of legal person: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39F05169" w14:textId="77777777" w:rsidR="008074E4" w:rsidRPr="0011366C" w:rsidRDefault="00F20BF7" w:rsidP="008074E4">
      <w:pPr>
        <w:spacing w:line="276" w:lineRule="auto"/>
        <w:rPr>
          <w:rFonts w:eastAsia="Calibri"/>
          <w:szCs w:val="20"/>
          <w:u w:val="single"/>
        </w:rPr>
      </w:pPr>
      <w:r>
        <w:t xml:space="preserve">Place of residence – permanent, unless the natural person has a temporary place of residence in the Republic of Slovenia (full address): </w:t>
      </w:r>
    </w:p>
    <w:p w14:paraId="536FF8B8" w14:textId="77777777" w:rsidR="008074E4" w:rsidRPr="0011366C" w:rsidRDefault="00F20BF7" w:rsidP="008074E4">
      <w:pPr>
        <w:spacing w:line="276" w:lineRule="auto"/>
        <w:rPr>
          <w:rFonts w:eastAsia="Calibri"/>
          <w:szCs w:val="20"/>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09A597F1" w14:textId="77777777" w:rsidR="008074E4" w:rsidRPr="0011366C" w:rsidRDefault="00F20BF7" w:rsidP="008074E4">
      <w:pPr>
        <w:spacing w:line="276" w:lineRule="auto"/>
        <w:rPr>
          <w:rFonts w:eastAsia="Calibri"/>
          <w:szCs w:val="20"/>
          <w:u w:val="single"/>
        </w:rPr>
      </w:pPr>
      <w:r>
        <w:t xml:space="preserve">Share of Bidder's ownership: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30C2BE03" w14:textId="77777777" w:rsidR="008074E4" w:rsidRPr="0011366C" w:rsidRDefault="00F20BF7" w:rsidP="008074E4">
      <w:pPr>
        <w:spacing w:line="276" w:lineRule="auto"/>
        <w:rPr>
          <w:rFonts w:eastAsia="Calibri"/>
          <w:szCs w:val="20"/>
        </w:rPr>
      </w:pPr>
      <w:r>
        <w:rPr>
          <w:noProof/>
          <w:lang w:val="sl-SI" w:eastAsia="sl-SI"/>
        </w:rPr>
        <mc:AlternateContent>
          <mc:Choice Requires="wps">
            <w:drawing>
              <wp:anchor distT="0" distB="0" distL="114300" distR="114300" simplePos="0" relativeHeight="251668480" behindDoc="0" locked="0" layoutInCell="1" allowOverlap="1" wp14:anchorId="5286F77E" wp14:editId="1ED1812E">
                <wp:simplePos x="0" y="0"/>
                <wp:positionH relativeFrom="column">
                  <wp:posOffset>2668270</wp:posOffset>
                </wp:positionH>
                <wp:positionV relativeFrom="paragraph">
                  <wp:posOffset>46355</wp:posOffset>
                </wp:positionV>
                <wp:extent cx="80645" cy="67310"/>
                <wp:effectExtent l="0" t="0" r="14605" b="27940"/>
                <wp:wrapNone/>
                <wp:docPr id="15" name="Pravokotnik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Pravokotnik 15" o:spid="_x0000_s1027" style="width:6.35pt;height:5.3pt;margin-top:3.65pt;margin-left:210.1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Pr>
          <w:noProof/>
          <w:lang w:val="sl-SI" w:eastAsia="sl-SI"/>
        </w:rPr>
        <mc:AlternateContent>
          <mc:Choice Requires="wps">
            <w:drawing>
              <wp:anchor distT="0" distB="0" distL="114300" distR="114300" simplePos="0" relativeHeight="251670528" behindDoc="0" locked="0" layoutInCell="1" allowOverlap="1" wp14:anchorId="66558478" wp14:editId="79C7E9B9">
                <wp:simplePos x="0" y="0"/>
                <wp:positionH relativeFrom="column">
                  <wp:posOffset>1732280</wp:posOffset>
                </wp:positionH>
                <wp:positionV relativeFrom="paragraph">
                  <wp:posOffset>31115</wp:posOffset>
                </wp:positionV>
                <wp:extent cx="84455" cy="67310"/>
                <wp:effectExtent l="0" t="0" r="10795" b="27940"/>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Pravokotnik 14" o:spid="_x0000_s1028" style="width:6.65pt;height:5.3pt;margin-top:2.45pt;margin-left:136.4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003A56E0">
        <w:t xml:space="preserve">Silent partner (please mark): </w:t>
      </w:r>
      <w:r w:rsidR="003A56E0">
        <w:tab/>
        <w:t xml:space="preserve">  YES</w:t>
      </w:r>
      <w:r w:rsidR="003A56E0">
        <w:tab/>
      </w:r>
      <w:r w:rsidR="003A56E0">
        <w:tab/>
        <w:t xml:space="preserve">   NO</w:t>
      </w:r>
      <w:r w:rsidR="003A56E0">
        <w:tab/>
      </w:r>
    </w:p>
    <w:p w14:paraId="3A003B2D" w14:textId="77777777" w:rsidR="008074E4" w:rsidRPr="0011366C" w:rsidRDefault="00F20BF7" w:rsidP="008074E4">
      <w:pPr>
        <w:spacing w:line="276" w:lineRule="auto"/>
        <w:rPr>
          <w:rFonts w:eastAsia="Calibri"/>
          <w:szCs w:val="20"/>
          <w:u w:val="single"/>
        </w:rPr>
      </w:pPr>
      <w:r>
        <w:t xml:space="preserve">If YES, then please list the operator of the silent company: </w:t>
      </w:r>
      <w:r>
        <w:rPr>
          <w:u w:val="single"/>
        </w:rPr>
        <w:tab/>
      </w:r>
      <w:r>
        <w:rPr>
          <w:u w:val="single"/>
        </w:rPr>
        <w:tab/>
      </w:r>
      <w:r>
        <w:rPr>
          <w:u w:val="single"/>
        </w:rPr>
        <w:tab/>
      </w:r>
      <w:r>
        <w:rPr>
          <w:u w:val="single"/>
        </w:rPr>
        <w:tab/>
      </w:r>
      <w:r>
        <w:rPr>
          <w:u w:val="single"/>
        </w:rPr>
        <w:tab/>
      </w:r>
      <w:r>
        <w:rPr>
          <w:u w:val="single"/>
        </w:rPr>
        <w:tab/>
      </w:r>
      <w:r>
        <w:rPr>
          <w:u w:val="single"/>
        </w:rPr>
        <w:tab/>
      </w:r>
    </w:p>
    <w:p w14:paraId="35EB0F21" w14:textId="77777777" w:rsidR="008074E4" w:rsidRPr="0011366C" w:rsidRDefault="008074E4" w:rsidP="008074E4">
      <w:pPr>
        <w:spacing w:line="276" w:lineRule="auto"/>
        <w:rPr>
          <w:rFonts w:eastAsia="Calibri"/>
          <w:szCs w:val="20"/>
          <w:lang w:val="sl-SI"/>
        </w:rPr>
      </w:pPr>
    </w:p>
    <w:p w14:paraId="15B04067" w14:textId="77777777" w:rsidR="008074E4" w:rsidRPr="0011366C" w:rsidRDefault="00F20BF7" w:rsidP="008074E4">
      <w:pPr>
        <w:spacing w:line="276" w:lineRule="auto"/>
        <w:rPr>
          <w:rFonts w:eastAsia="Calibri"/>
          <w:szCs w:val="20"/>
        </w:rPr>
      </w:pPr>
      <w:r>
        <w:t>Natural person no. 2:</w:t>
      </w:r>
    </w:p>
    <w:p w14:paraId="25A379F9" w14:textId="77777777" w:rsidR="008074E4" w:rsidRPr="0011366C" w:rsidRDefault="00F20BF7" w:rsidP="008074E4">
      <w:pPr>
        <w:spacing w:line="276" w:lineRule="auto"/>
        <w:rPr>
          <w:rFonts w:eastAsia="Calibri"/>
          <w:szCs w:val="20"/>
          <w:u w:val="single"/>
        </w:rPr>
      </w:pPr>
      <w:r>
        <w:t xml:space="preserve">Name of legal person: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0B8B1509" w14:textId="77777777" w:rsidR="008074E4" w:rsidRPr="0011366C" w:rsidRDefault="00F20BF7" w:rsidP="008074E4">
      <w:pPr>
        <w:spacing w:line="276" w:lineRule="auto"/>
        <w:rPr>
          <w:rFonts w:eastAsia="Calibri"/>
          <w:szCs w:val="20"/>
          <w:u w:val="single"/>
        </w:rPr>
      </w:pPr>
      <w:r>
        <w:t xml:space="preserve">Place of residence – permanent, unless the natural person has a temporary place of residence in the Republic of Slovenia (full address): </w:t>
      </w:r>
    </w:p>
    <w:p w14:paraId="71B2A9FF" w14:textId="77777777" w:rsidR="008074E4" w:rsidRPr="0011366C" w:rsidRDefault="00F20BF7" w:rsidP="008074E4">
      <w:pPr>
        <w:spacing w:line="276" w:lineRule="auto"/>
        <w:rPr>
          <w:rFonts w:eastAsia="Calibri"/>
          <w:szCs w:val="20"/>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6E309086" w14:textId="77777777" w:rsidR="008074E4" w:rsidRPr="0011366C" w:rsidRDefault="00F20BF7" w:rsidP="008074E4">
      <w:pPr>
        <w:spacing w:line="276" w:lineRule="auto"/>
        <w:rPr>
          <w:rFonts w:eastAsia="Calibri"/>
          <w:szCs w:val="20"/>
          <w:u w:val="single"/>
        </w:rPr>
      </w:pPr>
      <w:r>
        <w:t xml:space="preserve">Share of Bidder's ownership: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58254C4E" w14:textId="77777777" w:rsidR="008074E4" w:rsidRPr="0011366C" w:rsidRDefault="00F20BF7" w:rsidP="008074E4">
      <w:pPr>
        <w:spacing w:line="276" w:lineRule="auto"/>
        <w:rPr>
          <w:rFonts w:eastAsia="Calibri"/>
          <w:szCs w:val="20"/>
        </w:rPr>
      </w:pPr>
      <w:r>
        <w:rPr>
          <w:noProof/>
          <w:lang w:val="sl-SI" w:eastAsia="sl-SI"/>
        </w:rPr>
        <mc:AlternateContent>
          <mc:Choice Requires="wps">
            <w:drawing>
              <wp:anchor distT="0" distB="0" distL="114300" distR="114300" simplePos="0" relativeHeight="251672576" behindDoc="0" locked="0" layoutInCell="1" allowOverlap="1" wp14:anchorId="055E6143" wp14:editId="10C5EEFB">
                <wp:simplePos x="0" y="0"/>
                <wp:positionH relativeFrom="column">
                  <wp:posOffset>2590165</wp:posOffset>
                </wp:positionH>
                <wp:positionV relativeFrom="paragraph">
                  <wp:posOffset>46355</wp:posOffset>
                </wp:positionV>
                <wp:extent cx="80645" cy="67310"/>
                <wp:effectExtent l="0" t="0" r="14605" b="27940"/>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Pravokotnik 13" o:spid="_x0000_s1029" style="width:6.35pt;height:5.3pt;margin-top:3.65pt;margin-left:203.95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Pr>
          <w:noProof/>
          <w:lang w:val="sl-SI" w:eastAsia="sl-SI"/>
        </w:rPr>
        <mc:AlternateContent>
          <mc:Choice Requires="wps">
            <w:drawing>
              <wp:anchor distT="0" distB="0" distL="114300" distR="114300" simplePos="0" relativeHeight="251674624" behindDoc="0" locked="0" layoutInCell="1" allowOverlap="1" wp14:anchorId="146DCA09" wp14:editId="52EC6D3F">
                <wp:simplePos x="0" y="0"/>
                <wp:positionH relativeFrom="column">
                  <wp:posOffset>1717040</wp:posOffset>
                </wp:positionH>
                <wp:positionV relativeFrom="paragraph">
                  <wp:posOffset>46355</wp:posOffset>
                </wp:positionV>
                <wp:extent cx="84455" cy="67310"/>
                <wp:effectExtent l="0" t="0" r="10795" b="27940"/>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Pravokotnik 12" o:spid="_x0000_s1030" style="width:6.65pt;height:5.3pt;margin-top:3.65pt;margin-left:135.2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003A56E0">
        <w:t xml:space="preserve">Silent partner (please mark): </w:t>
      </w:r>
      <w:r w:rsidR="003A56E0">
        <w:tab/>
        <w:t xml:space="preserve">  YES</w:t>
      </w:r>
      <w:r w:rsidR="003A56E0">
        <w:tab/>
      </w:r>
      <w:r w:rsidR="003A56E0">
        <w:tab/>
        <w:t xml:space="preserve"> NO</w:t>
      </w:r>
      <w:r w:rsidR="003A56E0">
        <w:tab/>
      </w:r>
    </w:p>
    <w:p w14:paraId="29ED2E45" w14:textId="77777777" w:rsidR="008074E4" w:rsidRPr="0011366C" w:rsidRDefault="00F20BF7" w:rsidP="008074E4">
      <w:pPr>
        <w:spacing w:line="276" w:lineRule="auto"/>
        <w:rPr>
          <w:rFonts w:eastAsia="Calibri"/>
          <w:szCs w:val="20"/>
          <w:u w:val="single"/>
        </w:rPr>
      </w:pPr>
      <w:r>
        <w:t xml:space="preserve">If YES, then please list the operator of the silent company: </w:t>
      </w:r>
      <w:r>
        <w:rPr>
          <w:u w:val="single"/>
        </w:rPr>
        <w:tab/>
      </w:r>
      <w:r>
        <w:rPr>
          <w:u w:val="single"/>
        </w:rPr>
        <w:tab/>
      </w:r>
      <w:r>
        <w:rPr>
          <w:u w:val="single"/>
        </w:rPr>
        <w:tab/>
      </w:r>
      <w:r>
        <w:rPr>
          <w:u w:val="single"/>
        </w:rPr>
        <w:tab/>
      </w:r>
      <w:r>
        <w:rPr>
          <w:u w:val="single"/>
        </w:rPr>
        <w:tab/>
      </w:r>
      <w:r>
        <w:rPr>
          <w:u w:val="single"/>
        </w:rPr>
        <w:tab/>
      </w:r>
      <w:r>
        <w:rPr>
          <w:u w:val="single"/>
        </w:rPr>
        <w:tab/>
      </w:r>
    </w:p>
    <w:p w14:paraId="0B14D00E" w14:textId="77777777" w:rsidR="008074E4" w:rsidRPr="0011366C" w:rsidRDefault="008074E4" w:rsidP="008074E4">
      <w:pPr>
        <w:spacing w:line="276" w:lineRule="auto"/>
        <w:rPr>
          <w:rFonts w:eastAsia="Calibri"/>
          <w:szCs w:val="20"/>
          <w:lang w:val="sl-SI"/>
        </w:rPr>
      </w:pPr>
    </w:p>
    <w:p w14:paraId="387E6B66" w14:textId="77777777" w:rsidR="008074E4" w:rsidRPr="0011366C" w:rsidRDefault="00F20BF7" w:rsidP="008074E4">
      <w:pPr>
        <w:spacing w:line="276" w:lineRule="auto"/>
        <w:rPr>
          <w:rFonts w:eastAsia="Calibri"/>
          <w:szCs w:val="20"/>
          <w:u w:val="single"/>
        </w:rPr>
      </w:pPr>
      <w:r>
        <w:t>(Continue the list in the required order, if necessary.)</w:t>
      </w:r>
    </w:p>
    <w:p w14:paraId="64EAF860" w14:textId="77777777" w:rsidR="008074E4" w:rsidRPr="0011366C" w:rsidRDefault="008074E4" w:rsidP="008074E4">
      <w:pPr>
        <w:spacing w:line="276" w:lineRule="auto"/>
        <w:rPr>
          <w:rFonts w:eastAsia="Calibri"/>
          <w:szCs w:val="20"/>
          <w:lang w:val="sl-SI"/>
        </w:rPr>
      </w:pPr>
    </w:p>
    <w:p w14:paraId="2547704A" w14:textId="77777777" w:rsidR="008074E4" w:rsidRPr="0011366C" w:rsidRDefault="00F20BF7" w:rsidP="001D5613">
      <w:pPr>
        <w:numPr>
          <w:ilvl w:val="1"/>
          <w:numId w:val="37"/>
        </w:numPr>
        <w:spacing w:line="276" w:lineRule="auto"/>
        <w:contextualSpacing/>
        <w:rPr>
          <w:rFonts w:eastAsia="SimSun"/>
          <w:b/>
          <w:szCs w:val="20"/>
        </w:rPr>
      </w:pPr>
      <w:r>
        <w:rPr>
          <w:b/>
        </w:rPr>
        <w:t>Details of the participation of legal entities in the Bidder's ownership, including an indication of whether the legal entity is a silent partner:</w:t>
      </w:r>
    </w:p>
    <w:p w14:paraId="40AB9290" w14:textId="77777777" w:rsidR="008074E4" w:rsidRPr="0011366C" w:rsidRDefault="008074E4" w:rsidP="008074E4">
      <w:pPr>
        <w:spacing w:line="276" w:lineRule="auto"/>
        <w:rPr>
          <w:rFonts w:eastAsia="Calibri"/>
          <w:szCs w:val="20"/>
          <w:lang w:val="sl-SI"/>
        </w:rPr>
      </w:pPr>
    </w:p>
    <w:p w14:paraId="11226353" w14:textId="77777777" w:rsidR="008074E4" w:rsidRPr="0011366C" w:rsidRDefault="00F20BF7" w:rsidP="008074E4">
      <w:pPr>
        <w:spacing w:line="276" w:lineRule="auto"/>
        <w:rPr>
          <w:rFonts w:eastAsia="Calibri"/>
          <w:szCs w:val="20"/>
          <w:u w:val="single"/>
        </w:rPr>
      </w:pPr>
      <w:r>
        <w:t xml:space="preserve">Name of legal person: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6F4925CA" w14:textId="77777777" w:rsidR="008074E4" w:rsidRPr="0011366C" w:rsidRDefault="00F20BF7" w:rsidP="008074E4">
      <w:pPr>
        <w:spacing w:line="276" w:lineRule="auto"/>
        <w:rPr>
          <w:rFonts w:eastAsia="Calibri"/>
          <w:szCs w:val="20"/>
          <w:u w:val="single"/>
        </w:rPr>
      </w:pPr>
      <w:r>
        <w:t xml:space="preserve">Head office of legal person: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643BB0E4" w14:textId="77777777" w:rsidR="008074E4" w:rsidRPr="0011366C" w:rsidRDefault="00F20BF7" w:rsidP="008074E4">
      <w:pPr>
        <w:spacing w:line="276" w:lineRule="auto"/>
        <w:rPr>
          <w:rFonts w:eastAsia="Calibri"/>
          <w:strike/>
          <w:szCs w:val="20"/>
        </w:rPr>
      </w:pPr>
      <w:r>
        <w:t xml:space="preserve">Share of Bidder's ownership: </w:t>
      </w:r>
      <w:r>
        <w:rPr>
          <w:strike/>
        </w:rPr>
        <w:tab/>
      </w:r>
      <w:r>
        <w:rPr>
          <w:strike/>
        </w:rPr>
        <w:tab/>
      </w:r>
      <w:r>
        <w:rPr>
          <w:strike/>
        </w:rPr>
        <w:tab/>
      </w:r>
      <w:r>
        <w:rPr>
          <w:strike/>
        </w:rPr>
        <w:tab/>
      </w:r>
      <w:r>
        <w:rPr>
          <w:strike/>
        </w:rPr>
        <w:tab/>
      </w:r>
      <w:r>
        <w:rPr>
          <w:strike/>
        </w:rPr>
        <w:tab/>
      </w:r>
      <w:r>
        <w:rPr>
          <w:strike/>
        </w:rPr>
        <w:tab/>
      </w:r>
      <w:r>
        <w:rPr>
          <w:strike/>
        </w:rPr>
        <w:tab/>
      </w:r>
    </w:p>
    <w:p w14:paraId="60FDF411" w14:textId="77777777" w:rsidR="008074E4" w:rsidRPr="0011366C" w:rsidRDefault="00F20BF7" w:rsidP="008074E4">
      <w:pPr>
        <w:spacing w:line="276" w:lineRule="auto"/>
        <w:rPr>
          <w:rFonts w:eastAsia="Calibri"/>
          <w:szCs w:val="20"/>
          <w:u w:val="single"/>
        </w:rPr>
      </w:pPr>
      <w:r>
        <w:t xml:space="preserve">Bidder's registration number or tax number for other legal persons who are not registered in the business register: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098916D5" w14:textId="77777777" w:rsidR="008074E4" w:rsidRPr="0011366C" w:rsidRDefault="00F20BF7" w:rsidP="008074E4">
      <w:pPr>
        <w:spacing w:line="276" w:lineRule="auto"/>
        <w:rPr>
          <w:rFonts w:eastAsia="Calibri"/>
          <w:szCs w:val="20"/>
        </w:rPr>
      </w:pPr>
      <w:r>
        <w:rPr>
          <w:noProof/>
          <w:lang w:val="sl-SI" w:eastAsia="sl-SI"/>
        </w:rPr>
        <mc:AlternateContent>
          <mc:Choice Requires="wps">
            <w:drawing>
              <wp:anchor distT="0" distB="0" distL="114300" distR="114300" simplePos="0" relativeHeight="251662336" behindDoc="0" locked="0" layoutInCell="1" allowOverlap="1" wp14:anchorId="5327E9A5" wp14:editId="3D3B3E07">
                <wp:simplePos x="0" y="0"/>
                <wp:positionH relativeFrom="column">
                  <wp:posOffset>4140835</wp:posOffset>
                </wp:positionH>
                <wp:positionV relativeFrom="paragraph">
                  <wp:posOffset>55880</wp:posOffset>
                </wp:positionV>
                <wp:extent cx="88900" cy="80645"/>
                <wp:effectExtent l="0" t="0" r="25400" b="1460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Pravokotnik 11" o:spid="_x0000_s1031" style="width:7pt;height:6.35pt;margin-top:4.4pt;margin-left:326.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Pr>
          <w:noProof/>
          <w:lang w:val="sl-SI" w:eastAsia="sl-SI"/>
        </w:rPr>
        <mc:AlternateContent>
          <mc:Choice Requires="wps">
            <w:drawing>
              <wp:anchor distT="0" distB="0" distL="114300" distR="114300" simplePos="0" relativeHeight="251660288" behindDoc="0" locked="0" layoutInCell="1" allowOverlap="1" wp14:anchorId="24C75947" wp14:editId="0EB8BE41">
                <wp:simplePos x="0" y="0"/>
                <wp:positionH relativeFrom="column">
                  <wp:posOffset>4891405</wp:posOffset>
                </wp:positionH>
                <wp:positionV relativeFrom="paragraph">
                  <wp:posOffset>40640</wp:posOffset>
                </wp:positionV>
                <wp:extent cx="88900" cy="80645"/>
                <wp:effectExtent l="0" t="0" r="25400" b="1460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Pravokotnik 10" o:spid="_x0000_s1032" style="width:7pt;height:6.35pt;margin-top:3.2pt;margin-left:385.1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003A56E0">
        <w:t>The legal person is also the operator of a silent company (please mark):</w:t>
      </w:r>
      <w:r w:rsidR="003A56E0">
        <w:tab/>
        <w:t xml:space="preserve"> </w:t>
      </w:r>
      <w:r>
        <w:t xml:space="preserve">    </w:t>
      </w:r>
      <w:r w:rsidR="003A56E0">
        <w:t>YES</w:t>
      </w:r>
      <w:r w:rsidR="003A56E0">
        <w:tab/>
      </w:r>
      <w:r>
        <w:tab/>
      </w:r>
      <w:r w:rsidR="003A56E0">
        <w:t>NO</w:t>
      </w:r>
      <w:r w:rsidR="003A56E0">
        <w:tab/>
      </w:r>
    </w:p>
    <w:p w14:paraId="6B3D9702" w14:textId="77777777" w:rsidR="008074E4" w:rsidRPr="0011366C" w:rsidRDefault="008074E4" w:rsidP="008074E4">
      <w:pPr>
        <w:spacing w:line="276" w:lineRule="auto"/>
        <w:contextualSpacing/>
        <w:rPr>
          <w:rFonts w:eastAsia="SimSun"/>
          <w:szCs w:val="20"/>
          <w:lang w:val="sl-SI" w:eastAsia="zh-CN"/>
        </w:rPr>
      </w:pPr>
    </w:p>
    <w:p w14:paraId="34D71952" w14:textId="77777777" w:rsidR="008074E4" w:rsidRPr="0011366C" w:rsidRDefault="00F20BF7" w:rsidP="008074E4">
      <w:pPr>
        <w:spacing w:line="276" w:lineRule="auto"/>
        <w:contextualSpacing/>
        <w:rPr>
          <w:rFonts w:eastAsia="SimSun"/>
          <w:szCs w:val="20"/>
        </w:rPr>
      </w:pPr>
      <w:r>
        <w:t>The legal person is owned by the following natural persons:</w:t>
      </w:r>
    </w:p>
    <w:p w14:paraId="3AF3205A" w14:textId="77777777" w:rsidR="008074E4" w:rsidRPr="0011366C" w:rsidRDefault="008074E4" w:rsidP="008074E4">
      <w:pPr>
        <w:spacing w:line="276" w:lineRule="auto"/>
        <w:rPr>
          <w:rFonts w:eastAsia="Calibri"/>
          <w:szCs w:val="20"/>
          <w:lang w:val="sl-SI"/>
        </w:rPr>
      </w:pPr>
    </w:p>
    <w:p w14:paraId="1C2CF410" w14:textId="77777777" w:rsidR="008074E4" w:rsidRPr="0011366C" w:rsidRDefault="00F20BF7" w:rsidP="008074E4">
      <w:pPr>
        <w:spacing w:line="276" w:lineRule="auto"/>
        <w:rPr>
          <w:rFonts w:eastAsia="Calibri"/>
          <w:szCs w:val="20"/>
          <w:u w:val="single"/>
        </w:rPr>
      </w:pPr>
      <w:r>
        <w:t xml:space="preserve">Name of legal person: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039BDBB7" w14:textId="77777777" w:rsidR="008074E4" w:rsidRPr="0011366C" w:rsidRDefault="00F20BF7" w:rsidP="008074E4">
      <w:pPr>
        <w:spacing w:line="276" w:lineRule="auto"/>
        <w:rPr>
          <w:rFonts w:eastAsia="Calibri"/>
          <w:szCs w:val="20"/>
          <w:u w:val="single"/>
        </w:rPr>
      </w:pPr>
      <w:r>
        <w:t xml:space="preserve">Place of residence – permanent, unless the natural person has a temporary place of residence in the Republic of Slovenia (full address): </w:t>
      </w:r>
    </w:p>
    <w:p w14:paraId="0D489D0D" w14:textId="77777777" w:rsidR="008074E4" w:rsidRPr="0011366C" w:rsidRDefault="00F20BF7" w:rsidP="008074E4">
      <w:pPr>
        <w:spacing w:line="276" w:lineRule="auto"/>
        <w:rPr>
          <w:rFonts w:eastAsia="Calibri"/>
          <w:szCs w:val="20"/>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35BDBD96" w14:textId="77777777" w:rsidR="008074E4" w:rsidRPr="0011366C" w:rsidRDefault="00F20BF7" w:rsidP="008074E4">
      <w:pPr>
        <w:spacing w:line="276" w:lineRule="auto"/>
        <w:rPr>
          <w:rFonts w:eastAsia="Calibri"/>
          <w:szCs w:val="20"/>
          <w:u w:val="single"/>
        </w:rPr>
      </w:pPr>
      <w:r>
        <w:t xml:space="preserve">Share of Bidder's ownership: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4B1EF05E" w14:textId="77777777" w:rsidR="008074E4" w:rsidRPr="0011366C" w:rsidRDefault="00F20BF7" w:rsidP="008074E4">
      <w:pPr>
        <w:spacing w:line="276" w:lineRule="auto"/>
        <w:rPr>
          <w:rFonts w:eastAsia="Calibri"/>
          <w:szCs w:val="20"/>
        </w:rPr>
      </w:pPr>
      <w:r>
        <w:rPr>
          <w:noProof/>
          <w:lang w:val="sl-SI" w:eastAsia="sl-SI"/>
        </w:rPr>
        <mc:AlternateContent>
          <mc:Choice Requires="wps">
            <w:drawing>
              <wp:anchor distT="0" distB="0" distL="114300" distR="114300" simplePos="0" relativeHeight="251676672" behindDoc="0" locked="0" layoutInCell="1" allowOverlap="1" wp14:anchorId="606785B3" wp14:editId="7E8105CE">
                <wp:simplePos x="0" y="0"/>
                <wp:positionH relativeFrom="column">
                  <wp:posOffset>2647950</wp:posOffset>
                </wp:positionH>
                <wp:positionV relativeFrom="paragraph">
                  <wp:posOffset>61595</wp:posOffset>
                </wp:positionV>
                <wp:extent cx="80645" cy="67310"/>
                <wp:effectExtent l="0" t="0" r="14605" b="27940"/>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Pravokotnik 7" o:spid="_x0000_s1033" style="width:6.35pt;height:5.3pt;margin-top:4.85pt;margin-left:208.5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Pr>
          <w:noProof/>
          <w:lang w:val="sl-SI" w:eastAsia="sl-SI"/>
        </w:rPr>
        <mc:AlternateContent>
          <mc:Choice Requires="wps">
            <w:drawing>
              <wp:anchor distT="0" distB="0" distL="114300" distR="114300" simplePos="0" relativeHeight="251678720" behindDoc="0" locked="0" layoutInCell="1" allowOverlap="1" wp14:anchorId="36C8B19D" wp14:editId="4C529E97">
                <wp:simplePos x="0" y="0"/>
                <wp:positionH relativeFrom="column">
                  <wp:posOffset>1717040</wp:posOffset>
                </wp:positionH>
                <wp:positionV relativeFrom="paragraph">
                  <wp:posOffset>38735</wp:posOffset>
                </wp:positionV>
                <wp:extent cx="84455" cy="67310"/>
                <wp:effectExtent l="0" t="0" r="10795" b="27940"/>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Pravokotnik 5" o:spid="_x0000_s1034" style="width:6.65pt;height:5.3pt;margin-top:3.05pt;margin-left:135.2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003A56E0">
        <w:t xml:space="preserve">Silent partner (please mark): </w:t>
      </w:r>
      <w:r w:rsidR="003A56E0">
        <w:tab/>
        <w:t xml:space="preserve">  YES</w:t>
      </w:r>
      <w:r w:rsidR="003A56E0">
        <w:tab/>
      </w:r>
      <w:r w:rsidR="003A56E0">
        <w:tab/>
        <w:t xml:space="preserve">  NO</w:t>
      </w:r>
      <w:r w:rsidR="003A56E0">
        <w:tab/>
      </w:r>
    </w:p>
    <w:p w14:paraId="7CF82DEC" w14:textId="77777777" w:rsidR="008074E4" w:rsidRPr="0011366C" w:rsidRDefault="00F20BF7" w:rsidP="008074E4">
      <w:pPr>
        <w:spacing w:line="276" w:lineRule="auto"/>
        <w:rPr>
          <w:rFonts w:eastAsia="Calibri"/>
          <w:szCs w:val="20"/>
          <w:u w:val="single"/>
        </w:rPr>
      </w:pPr>
      <w:r>
        <w:t xml:space="preserve">If YES, then please list the operator of the silent company: </w:t>
      </w:r>
      <w:r>
        <w:rPr>
          <w:u w:val="single"/>
        </w:rPr>
        <w:tab/>
      </w:r>
      <w:r>
        <w:rPr>
          <w:u w:val="single"/>
        </w:rPr>
        <w:tab/>
      </w:r>
      <w:r>
        <w:rPr>
          <w:u w:val="single"/>
        </w:rPr>
        <w:tab/>
      </w:r>
      <w:r>
        <w:rPr>
          <w:u w:val="single"/>
        </w:rPr>
        <w:tab/>
      </w:r>
      <w:r>
        <w:rPr>
          <w:u w:val="single"/>
        </w:rPr>
        <w:tab/>
      </w:r>
      <w:r>
        <w:rPr>
          <w:u w:val="single"/>
        </w:rPr>
        <w:tab/>
      </w:r>
      <w:r>
        <w:rPr>
          <w:u w:val="single"/>
        </w:rPr>
        <w:tab/>
      </w:r>
    </w:p>
    <w:p w14:paraId="5806A687" w14:textId="77777777" w:rsidR="008074E4" w:rsidRPr="0011366C" w:rsidRDefault="008074E4" w:rsidP="008074E4">
      <w:pPr>
        <w:spacing w:line="276" w:lineRule="auto"/>
        <w:rPr>
          <w:rFonts w:eastAsia="Calibri"/>
          <w:szCs w:val="20"/>
          <w:lang w:val="sl-SI"/>
        </w:rPr>
      </w:pPr>
    </w:p>
    <w:p w14:paraId="122F632F" w14:textId="77777777" w:rsidR="008074E4" w:rsidRPr="0011366C" w:rsidRDefault="00F20BF7" w:rsidP="008074E4">
      <w:pPr>
        <w:spacing w:line="276" w:lineRule="auto"/>
        <w:rPr>
          <w:rFonts w:eastAsia="Calibri"/>
          <w:szCs w:val="20"/>
        </w:rPr>
      </w:pPr>
      <w:r>
        <w:t>(Continue the list in the required order, if necessary.)</w:t>
      </w:r>
    </w:p>
    <w:p w14:paraId="3EFCC942" w14:textId="77777777" w:rsidR="008074E4" w:rsidRPr="0011366C" w:rsidRDefault="008074E4" w:rsidP="008074E4">
      <w:pPr>
        <w:spacing w:line="276" w:lineRule="auto"/>
        <w:contextualSpacing/>
        <w:rPr>
          <w:rFonts w:eastAsia="SimSun"/>
          <w:b/>
          <w:szCs w:val="20"/>
          <w:lang w:val="sl-SI" w:eastAsia="zh-CN"/>
        </w:rPr>
      </w:pPr>
    </w:p>
    <w:p w14:paraId="02C1B1E3" w14:textId="77777777" w:rsidR="008074E4" w:rsidRPr="0011366C" w:rsidRDefault="00F20BF7" w:rsidP="001D5613">
      <w:pPr>
        <w:numPr>
          <w:ilvl w:val="1"/>
          <w:numId w:val="37"/>
        </w:numPr>
        <w:spacing w:line="276" w:lineRule="auto"/>
        <w:contextualSpacing/>
        <w:rPr>
          <w:rFonts w:eastAsia="SimSun"/>
          <w:b/>
          <w:szCs w:val="20"/>
        </w:rPr>
      </w:pPr>
      <w:r>
        <w:rPr>
          <w:b/>
        </w:rPr>
        <w:t>Details of the participation of companies in the Bidder's ownership that, in accordance with provisions of the Companies Act, are considered affiliated companies:</w:t>
      </w:r>
    </w:p>
    <w:p w14:paraId="5BD1FAD3" w14:textId="77777777" w:rsidR="008074E4" w:rsidRPr="0011366C" w:rsidRDefault="008074E4" w:rsidP="008074E4">
      <w:pPr>
        <w:spacing w:line="276" w:lineRule="auto"/>
        <w:rPr>
          <w:rFonts w:eastAsia="Calibri"/>
          <w:szCs w:val="20"/>
          <w:lang w:val="sl-SI"/>
        </w:rPr>
      </w:pPr>
    </w:p>
    <w:p w14:paraId="219054B0" w14:textId="77777777" w:rsidR="008074E4" w:rsidRPr="0011366C" w:rsidRDefault="00F20BF7" w:rsidP="008074E4">
      <w:pPr>
        <w:spacing w:line="276" w:lineRule="auto"/>
        <w:rPr>
          <w:rFonts w:eastAsia="Calibri"/>
          <w:szCs w:val="20"/>
          <w:u w:val="single"/>
        </w:rPr>
      </w:pPr>
      <w:r>
        <w:t xml:space="preserve">Name of legal person: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390D9ADC" w14:textId="77777777" w:rsidR="008074E4" w:rsidRPr="0011366C" w:rsidRDefault="00F20BF7" w:rsidP="008074E4">
      <w:pPr>
        <w:spacing w:line="276" w:lineRule="auto"/>
        <w:rPr>
          <w:rFonts w:eastAsia="Calibri"/>
          <w:szCs w:val="20"/>
          <w:u w:val="single"/>
        </w:rPr>
      </w:pPr>
      <w:r>
        <w:t xml:space="preserve">Head office of legal person: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59FAC93B" w14:textId="77777777" w:rsidR="008074E4" w:rsidRPr="0011366C" w:rsidRDefault="00F20BF7" w:rsidP="008074E4">
      <w:pPr>
        <w:spacing w:line="276" w:lineRule="auto"/>
        <w:rPr>
          <w:rFonts w:eastAsia="Calibri"/>
          <w:szCs w:val="20"/>
          <w:u w:val="single"/>
        </w:rPr>
      </w:pPr>
      <w:r>
        <w:t xml:space="preserve">Bidder's registration number or tax number for other legal persons who are not registered in the business register: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0506B813" w14:textId="77777777" w:rsidR="008074E4" w:rsidRPr="0011366C" w:rsidRDefault="008074E4" w:rsidP="008074E4">
      <w:pPr>
        <w:spacing w:line="276" w:lineRule="auto"/>
        <w:rPr>
          <w:rFonts w:eastAsia="Calibri"/>
          <w:szCs w:val="20"/>
          <w:lang w:val="sl-SI"/>
        </w:rPr>
      </w:pPr>
    </w:p>
    <w:p w14:paraId="6DD069FF" w14:textId="77777777" w:rsidR="008074E4" w:rsidRPr="0011366C" w:rsidRDefault="00F20BF7" w:rsidP="008074E4">
      <w:pPr>
        <w:spacing w:line="276" w:lineRule="auto"/>
        <w:rPr>
          <w:rFonts w:eastAsia="Calibri"/>
          <w:szCs w:val="20"/>
        </w:rPr>
      </w:pPr>
      <w:r>
        <w:t>is in a mutual relationship, in accordance with Article 527 of the Companies Act, with the legal person:</w:t>
      </w:r>
    </w:p>
    <w:p w14:paraId="6F7F4535" w14:textId="77777777" w:rsidR="008074E4" w:rsidRPr="0011366C" w:rsidRDefault="008074E4" w:rsidP="008074E4">
      <w:pPr>
        <w:spacing w:line="276" w:lineRule="auto"/>
        <w:rPr>
          <w:rFonts w:eastAsia="Calibri"/>
          <w:szCs w:val="20"/>
          <w:lang w:val="sl-SI"/>
        </w:rPr>
      </w:pPr>
    </w:p>
    <w:p w14:paraId="008EFFEA" w14:textId="77777777" w:rsidR="008074E4" w:rsidRPr="0011366C" w:rsidRDefault="00F20BF7" w:rsidP="008074E4">
      <w:pPr>
        <w:spacing w:line="276" w:lineRule="auto"/>
        <w:rPr>
          <w:rFonts w:eastAsia="Calibri"/>
          <w:szCs w:val="20"/>
          <w:u w:val="single"/>
        </w:rPr>
      </w:pPr>
      <w:r>
        <w:t xml:space="preserve">Name of legal person: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08FC58A7" w14:textId="77777777" w:rsidR="008074E4" w:rsidRPr="0011366C" w:rsidRDefault="00F20BF7" w:rsidP="008074E4">
      <w:pPr>
        <w:spacing w:line="276" w:lineRule="auto"/>
        <w:rPr>
          <w:rFonts w:eastAsia="Calibri"/>
          <w:szCs w:val="20"/>
          <w:u w:val="single"/>
        </w:rPr>
      </w:pPr>
      <w:r>
        <w:t xml:space="preserve">Head office of legal person: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53E1AB53" w14:textId="77777777" w:rsidR="008074E4" w:rsidRPr="0011366C" w:rsidRDefault="00F20BF7" w:rsidP="008074E4">
      <w:pPr>
        <w:spacing w:line="276" w:lineRule="auto"/>
        <w:rPr>
          <w:rFonts w:eastAsia="Calibri"/>
          <w:szCs w:val="20"/>
          <w:u w:val="single"/>
        </w:rPr>
      </w:pPr>
      <w:r>
        <w:t xml:space="preserve">Bidder's registration number or tax number for other legal persons who are not registered in the business register: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13767E63" w14:textId="77777777" w:rsidR="008074E4" w:rsidRPr="0011366C" w:rsidRDefault="00F20BF7" w:rsidP="008074E4">
      <w:pPr>
        <w:spacing w:line="276" w:lineRule="auto"/>
        <w:rPr>
          <w:rFonts w:eastAsia="Calibri"/>
          <w:szCs w:val="20"/>
          <w:u w:val="single"/>
        </w:rPr>
      </w:pPr>
      <w:r>
        <w:t xml:space="preserve">connected as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43DB550F" w14:textId="77777777" w:rsidR="008074E4" w:rsidRPr="0011366C" w:rsidRDefault="008074E4" w:rsidP="008074E4">
      <w:pPr>
        <w:spacing w:line="276" w:lineRule="auto"/>
        <w:rPr>
          <w:rFonts w:eastAsia="Calibri"/>
          <w:szCs w:val="20"/>
          <w:lang w:val="sl-SI"/>
        </w:rPr>
      </w:pPr>
    </w:p>
    <w:p w14:paraId="505B0A06" w14:textId="77777777" w:rsidR="008074E4" w:rsidRPr="0011366C" w:rsidRDefault="00F20BF7" w:rsidP="008074E4">
      <w:pPr>
        <w:spacing w:line="276" w:lineRule="auto"/>
        <w:rPr>
          <w:rFonts w:eastAsia="Calibri"/>
          <w:szCs w:val="20"/>
        </w:rPr>
      </w:pPr>
      <w:r>
        <w:t>(Continue the list in the required order, if necessary.)</w:t>
      </w:r>
    </w:p>
    <w:p w14:paraId="4F9C5F65" w14:textId="77777777" w:rsidR="008074E4" w:rsidRPr="0011366C" w:rsidRDefault="008074E4" w:rsidP="008074E4">
      <w:pPr>
        <w:spacing w:line="276" w:lineRule="auto"/>
        <w:rPr>
          <w:rFonts w:eastAsia="Calibri"/>
          <w:szCs w:val="20"/>
          <w:lang w:val="sl-SI"/>
        </w:rPr>
      </w:pPr>
    </w:p>
    <w:p w14:paraId="3D049004" w14:textId="77777777" w:rsidR="00805DD5" w:rsidRPr="00A72ABB" w:rsidRDefault="00F20BF7" w:rsidP="00805DD5">
      <w:pPr>
        <w:spacing w:line="276" w:lineRule="auto"/>
        <w:rPr>
          <w:rFonts w:eastAsia="Calibri"/>
          <w:szCs w:val="20"/>
        </w:rPr>
      </w:pPr>
      <w:r>
        <w:t>I hereby declare that I have listed all natural persons – participants in the Bidder's ownership that:</w:t>
      </w:r>
    </w:p>
    <w:p w14:paraId="7315B9A0" w14:textId="77777777" w:rsidR="00805DD5" w:rsidRPr="00A72ABB" w:rsidRDefault="00F20BF7" w:rsidP="001D5613">
      <w:pPr>
        <w:numPr>
          <w:ilvl w:val="1"/>
          <w:numId w:val="38"/>
        </w:numPr>
        <w:spacing w:line="276" w:lineRule="auto"/>
        <w:rPr>
          <w:rFonts w:eastAsia="Calibri"/>
          <w:szCs w:val="20"/>
        </w:rPr>
      </w:pPr>
      <w:r>
        <w:t>directly or indirectly own more than 5% of shares or have more than a 5% share in founder's rights, management or legal person equity, or have a dominant position in managing the legal person's assets; and</w:t>
      </w:r>
    </w:p>
    <w:p w14:paraId="237F169A" w14:textId="77777777" w:rsidR="00805DD5" w:rsidRPr="00A72ABB" w:rsidRDefault="00F20BF7" w:rsidP="001D5613">
      <w:pPr>
        <w:numPr>
          <w:ilvl w:val="1"/>
          <w:numId w:val="38"/>
        </w:numPr>
        <w:spacing w:line="276" w:lineRule="auto"/>
        <w:jc w:val="both"/>
        <w:rPr>
          <w:rFonts w:eastAsia="Calibri"/>
          <w:szCs w:val="20"/>
        </w:rPr>
      </w:pPr>
      <w:r>
        <w:t xml:space="preserve">indirectly provide or ensure assets for the legal person and thus have an option to control, steer or otherwise significantly influence the decisions of the </w:t>
      </w:r>
      <w:r>
        <w:lastRenderedPageBreak/>
        <w:t>management or other management body of the legal person regarding financing and operations.</w:t>
      </w:r>
    </w:p>
    <w:p w14:paraId="5D92E5F0" w14:textId="77777777" w:rsidR="00805DD5" w:rsidRPr="00A72ABB" w:rsidRDefault="00805DD5" w:rsidP="00805DD5">
      <w:pPr>
        <w:spacing w:line="276" w:lineRule="auto"/>
        <w:jc w:val="both"/>
        <w:rPr>
          <w:rFonts w:eastAsia="Calibri"/>
          <w:szCs w:val="20"/>
          <w:lang w:val="sl-SI"/>
        </w:rPr>
      </w:pPr>
    </w:p>
    <w:p w14:paraId="678C19C7" w14:textId="77777777" w:rsidR="00805DD5" w:rsidRPr="00A72ABB" w:rsidRDefault="00F20BF7" w:rsidP="00805DD5">
      <w:pPr>
        <w:spacing w:line="276" w:lineRule="auto"/>
        <w:jc w:val="both"/>
        <w:rPr>
          <w:rFonts w:eastAsia="Calibri"/>
          <w:szCs w:val="20"/>
        </w:rPr>
      </w:pPr>
      <w:r>
        <w:t>By signing this statement, I guarantee that, in the entire ownership structure, there are no other natural or legal persons or silent partners or economic operators that are, in accordance with the provisions of the Companies Act, considered affiliated companies.</w:t>
      </w:r>
    </w:p>
    <w:p w14:paraId="04C5CF39" w14:textId="77777777" w:rsidR="00805DD5" w:rsidRPr="00A72ABB" w:rsidRDefault="00805DD5" w:rsidP="00805DD5">
      <w:pPr>
        <w:spacing w:line="276" w:lineRule="auto"/>
        <w:jc w:val="both"/>
        <w:rPr>
          <w:rFonts w:eastAsia="Calibri"/>
          <w:szCs w:val="20"/>
          <w:lang w:val="sl-SI"/>
        </w:rPr>
      </w:pPr>
    </w:p>
    <w:p w14:paraId="33AB6EB6" w14:textId="77777777" w:rsidR="00805DD5" w:rsidRPr="00A72ABB" w:rsidRDefault="00805DD5" w:rsidP="00805DD5">
      <w:pPr>
        <w:spacing w:line="276" w:lineRule="auto"/>
        <w:jc w:val="both"/>
        <w:rPr>
          <w:rFonts w:eastAsia="Calibri"/>
          <w:szCs w:val="20"/>
          <w:lang w:val="sl-SI"/>
        </w:rPr>
      </w:pPr>
    </w:p>
    <w:p w14:paraId="52C30E03" w14:textId="77777777" w:rsidR="00805DD5" w:rsidRPr="00A72ABB" w:rsidRDefault="00F20BF7" w:rsidP="00805DD5">
      <w:pPr>
        <w:spacing w:line="276" w:lineRule="auto"/>
        <w:jc w:val="both"/>
        <w:rPr>
          <w:rFonts w:eastAsia="Calibri"/>
          <w:szCs w:val="20"/>
        </w:rPr>
      </w:pPr>
      <w:r>
        <w:t>By signing this statement, I guarantee that the information listed in the aforementioned Statement is accurate and true, and that I am familiar with the fact that, in the case of a false statement or untrue information, the contract shall be considered void. I hereby undertake to notify the Contracting Authority in the case of any change of the submitted data.</w:t>
      </w:r>
    </w:p>
    <w:p w14:paraId="1FFD7763" w14:textId="77777777" w:rsidR="00805DD5" w:rsidRPr="00A72ABB" w:rsidRDefault="00805DD5" w:rsidP="00805DD5">
      <w:pPr>
        <w:spacing w:line="276" w:lineRule="auto"/>
        <w:rPr>
          <w:rFonts w:eastAsia="Calibri"/>
          <w:szCs w:val="20"/>
          <w:lang w:val="sl-SI"/>
        </w:rPr>
      </w:pPr>
    </w:p>
    <w:p w14:paraId="59D9D2D3" w14:textId="77777777" w:rsidR="008074E4" w:rsidRPr="0011366C" w:rsidRDefault="008074E4" w:rsidP="008074E4">
      <w:pPr>
        <w:spacing w:line="276" w:lineRule="auto"/>
        <w:rPr>
          <w:rFonts w:eastAsia="Calibri"/>
          <w:szCs w:val="20"/>
          <w:lang w:val="sl-SI"/>
        </w:rPr>
      </w:pPr>
    </w:p>
    <w:p w14:paraId="1479DBE5" w14:textId="77777777" w:rsidR="008074E4" w:rsidRPr="0011366C" w:rsidRDefault="008074E4" w:rsidP="008074E4">
      <w:pPr>
        <w:spacing w:line="276" w:lineRule="auto"/>
        <w:rPr>
          <w:rFonts w:eastAsia="Calibri"/>
          <w:szCs w:val="20"/>
          <w:lang w:val="sl-SI"/>
        </w:rPr>
      </w:pPr>
    </w:p>
    <w:p w14:paraId="21F5A19B" w14:textId="77777777" w:rsidR="008074E4" w:rsidRPr="0011366C" w:rsidRDefault="008074E4" w:rsidP="008074E4">
      <w:pPr>
        <w:spacing w:line="276" w:lineRule="auto"/>
        <w:rPr>
          <w:rFonts w:eastAsia="Calibri"/>
          <w:szCs w:val="20"/>
          <w:lang w:val="sl-SI"/>
        </w:rPr>
      </w:pPr>
    </w:p>
    <w:tbl>
      <w:tblPr>
        <w:tblW w:w="9889" w:type="dxa"/>
        <w:tblLook w:val="04A0" w:firstRow="1" w:lastRow="0" w:firstColumn="1" w:lastColumn="0" w:noHBand="0" w:noVBand="1"/>
      </w:tblPr>
      <w:tblGrid>
        <w:gridCol w:w="3227"/>
        <w:gridCol w:w="2693"/>
        <w:gridCol w:w="3969"/>
      </w:tblGrid>
      <w:tr w:rsidR="00E95B28" w14:paraId="3D2C05DE" w14:textId="77777777" w:rsidTr="00A6243F">
        <w:tc>
          <w:tcPr>
            <w:tcW w:w="3227" w:type="dxa"/>
            <w:shd w:val="clear" w:color="auto" w:fill="auto"/>
          </w:tcPr>
          <w:p w14:paraId="674580BC" w14:textId="77777777" w:rsidR="008074E4" w:rsidRPr="0011366C" w:rsidRDefault="00F20BF7" w:rsidP="00A6243F">
            <w:pPr>
              <w:spacing w:line="276" w:lineRule="auto"/>
              <w:rPr>
                <w:rFonts w:eastAsia="Calibri"/>
                <w:szCs w:val="20"/>
              </w:rPr>
            </w:pPr>
            <w:r>
              <w:t>Place and date:</w:t>
            </w:r>
          </w:p>
          <w:p w14:paraId="7068ACCC" w14:textId="77777777" w:rsidR="008074E4" w:rsidRPr="0011366C" w:rsidRDefault="008074E4" w:rsidP="00A6243F">
            <w:pPr>
              <w:spacing w:line="276" w:lineRule="auto"/>
              <w:rPr>
                <w:rFonts w:eastAsia="Calibri"/>
                <w:szCs w:val="20"/>
                <w:lang w:val="sl-SI"/>
              </w:rPr>
            </w:pPr>
          </w:p>
          <w:p w14:paraId="7AB9FBA7" w14:textId="77777777" w:rsidR="008074E4" w:rsidRPr="0011366C" w:rsidRDefault="00F20BF7" w:rsidP="00A6243F">
            <w:pPr>
              <w:spacing w:line="276" w:lineRule="auto"/>
              <w:rPr>
                <w:rFonts w:eastAsia="Calibri"/>
                <w:szCs w:val="20"/>
                <w:u w:val="single"/>
              </w:rPr>
            </w:pPr>
            <w:r>
              <w:rPr>
                <w:u w:val="single"/>
              </w:rPr>
              <w:tab/>
            </w:r>
            <w:r>
              <w:rPr>
                <w:u w:val="single"/>
              </w:rPr>
              <w:tab/>
            </w:r>
            <w:r>
              <w:rPr>
                <w:u w:val="single"/>
              </w:rPr>
              <w:tab/>
            </w:r>
            <w:r>
              <w:rPr>
                <w:u w:val="single"/>
              </w:rPr>
              <w:tab/>
            </w:r>
          </w:p>
        </w:tc>
        <w:tc>
          <w:tcPr>
            <w:tcW w:w="2693" w:type="dxa"/>
            <w:shd w:val="clear" w:color="auto" w:fill="auto"/>
          </w:tcPr>
          <w:p w14:paraId="4BF82516" w14:textId="77777777" w:rsidR="008074E4" w:rsidRPr="0011366C" w:rsidRDefault="008074E4" w:rsidP="00A6243F">
            <w:pPr>
              <w:spacing w:line="276" w:lineRule="auto"/>
              <w:jc w:val="right"/>
              <w:rPr>
                <w:rFonts w:eastAsia="Calibri"/>
                <w:szCs w:val="20"/>
                <w:lang w:val="sl-SI"/>
              </w:rPr>
            </w:pPr>
          </w:p>
          <w:p w14:paraId="09B39ABB" w14:textId="77777777" w:rsidR="008074E4" w:rsidRPr="0011366C" w:rsidRDefault="00F20BF7" w:rsidP="00A6243F">
            <w:pPr>
              <w:spacing w:line="276" w:lineRule="auto"/>
              <w:jc w:val="center"/>
              <w:rPr>
                <w:rFonts w:eastAsia="Calibri"/>
                <w:szCs w:val="20"/>
              </w:rPr>
            </w:pPr>
            <w:r>
              <w:t>Stamp of the company</w:t>
            </w:r>
          </w:p>
          <w:p w14:paraId="4A43B453" w14:textId="77777777" w:rsidR="008074E4" w:rsidRPr="0011366C" w:rsidRDefault="00F20BF7" w:rsidP="00A6243F">
            <w:pPr>
              <w:spacing w:line="276" w:lineRule="auto"/>
              <w:jc w:val="center"/>
              <w:rPr>
                <w:rFonts w:eastAsia="Calibri"/>
                <w:szCs w:val="20"/>
                <w:u w:val="single"/>
              </w:rPr>
            </w:pPr>
            <w:r>
              <w:t>or Bidder</w:t>
            </w:r>
          </w:p>
        </w:tc>
        <w:tc>
          <w:tcPr>
            <w:tcW w:w="3969" w:type="dxa"/>
            <w:shd w:val="clear" w:color="auto" w:fill="auto"/>
          </w:tcPr>
          <w:p w14:paraId="2269BD6E" w14:textId="77777777" w:rsidR="008074E4" w:rsidRPr="0011366C" w:rsidRDefault="00F20BF7" w:rsidP="00A6243F">
            <w:pPr>
              <w:spacing w:line="276" w:lineRule="auto"/>
              <w:jc w:val="center"/>
              <w:rPr>
                <w:rFonts w:eastAsia="Calibri"/>
                <w:sz w:val="16"/>
                <w:szCs w:val="16"/>
                <w:u w:val="single"/>
              </w:rPr>
            </w:pPr>
            <w:r>
              <w:rPr>
                <w:sz w:val="16"/>
                <w:u w:val="single"/>
              </w:rPr>
              <w:tab/>
            </w:r>
            <w:r>
              <w:rPr>
                <w:sz w:val="16"/>
                <w:u w:val="single"/>
              </w:rPr>
              <w:tab/>
            </w:r>
            <w:r>
              <w:rPr>
                <w:sz w:val="16"/>
                <w:u w:val="single"/>
              </w:rPr>
              <w:tab/>
            </w:r>
            <w:r>
              <w:rPr>
                <w:sz w:val="16"/>
                <w:u w:val="single"/>
              </w:rPr>
              <w:tab/>
            </w:r>
          </w:p>
          <w:p w14:paraId="4D94E04E" w14:textId="77777777" w:rsidR="008074E4" w:rsidRPr="001A3D12" w:rsidRDefault="00F20BF7" w:rsidP="00A6243F">
            <w:pPr>
              <w:spacing w:line="276" w:lineRule="auto"/>
              <w:jc w:val="center"/>
              <w:rPr>
                <w:rFonts w:eastAsia="Calibri"/>
                <w:szCs w:val="20"/>
              </w:rPr>
            </w:pPr>
            <w:r w:rsidRPr="001A3D12">
              <w:rPr>
                <w:szCs w:val="20"/>
              </w:rPr>
              <w:t>Name of legal representative</w:t>
            </w:r>
          </w:p>
          <w:p w14:paraId="636DE4C7" w14:textId="77777777" w:rsidR="008074E4" w:rsidRPr="0011366C" w:rsidRDefault="008074E4" w:rsidP="00A6243F">
            <w:pPr>
              <w:spacing w:line="276" w:lineRule="auto"/>
              <w:jc w:val="center"/>
              <w:rPr>
                <w:rFonts w:eastAsia="Calibri"/>
                <w:sz w:val="16"/>
                <w:szCs w:val="16"/>
                <w:lang w:val="sl-SI"/>
              </w:rPr>
            </w:pPr>
          </w:p>
          <w:p w14:paraId="09EE9B56" w14:textId="77777777" w:rsidR="008074E4" w:rsidRPr="0011366C" w:rsidRDefault="008074E4" w:rsidP="00A6243F">
            <w:pPr>
              <w:spacing w:line="276" w:lineRule="auto"/>
              <w:jc w:val="center"/>
              <w:rPr>
                <w:rFonts w:eastAsia="Calibri"/>
                <w:szCs w:val="20"/>
                <w:lang w:val="sl-SI"/>
              </w:rPr>
            </w:pPr>
          </w:p>
          <w:p w14:paraId="21C9DB15" w14:textId="77777777" w:rsidR="008074E4" w:rsidRPr="0011366C" w:rsidRDefault="00F20BF7" w:rsidP="00A6243F">
            <w:pPr>
              <w:spacing w:line="276" w:lineRule="auto"/>
              <w:jc w:val="center"/>
              <w:rPr>
                <w:rFonts w:eastAsia="Calibri"/>
                <w:szCs w:val="20"/>
                <w:u w:val="single"/>
              </w:rPr>
            </w:pPr>
            <w:r>
              <w:rPr>
                <w:u w:val="single"/>
              </w:rPr>
              <w:tab/>
            </w:r>
            <w:r>
              <w:rPr>
                <w:u w:val="single"/>
              </w:rPr>
              <w:tab/>
            </w:r>
            <w:r>
              <w:rPr>
                <w:u w:val="single"/>
              </w:rPr>
              <w:tab/>
            </w:r>
            <w:r>
              <w:rPr>
                <w:u w:val="single"/>
              </w:rPr>
              <w:tab/>
            </w:r>
          </w:p>
          <w:p w14:paraId="57E667E1" w14:textId="77777777" w:rsidR="008074E4" w:rsidRPr="001A3D12" w:rsidRDefault="00F20BF7" w:rsidP="00A6243F">
            <w:pPr>
              <w:spacing w:line="276" w:lineRule="auto"/>
              <w:jc w:val="center"/>
              <w:rPr>
                <w:rFonts w:eastAsia="Calibri"/>
                <w:szCs w:val="20"/>
              </w:rPr>
            </w:pPr>
            <w:r w:rsidRPr="001A3D12">
              <w:rPr>
                <w:szCs w:val="20"/>
              </w:rPr>
              <w:t>Signature of legal representative</w:t>
            </w:r>
          </w:p>
        </w:tc>
      </w:tr>
    </w:tbl>
    <w:p w14:paraId="5CE9FB66" w14:textId="77777777" w:rsidR="00B94956" w:rsidRDefault="00F20BF7" w:rsidP="0075230D">
      <w:pPr>
        <w:spacing w:line="276" w:lineRule="auto"/>
        <w:jc w:val="both"/>
        <w:rPr>
          <w:iCs/>
          <w:szCs w:val="20"/>
        </w:rPr>
      </w:pPr>
      <w:r>
        <w:br w:type="page"/>
      </w:r>
    </w:p>
    <w:p w14:paraId="175E6B86" w14:textId="77777777" w:rsidR="005612F7" w:rsidRPr="00C5607B" w:rsidRDefault="00F20BF7" w:rsidP="00C5607B">
      <w:pPr>
        <w:spacing w:after="60" w:line="276" w:lineRule="auto"/>
        <w:jc w:val="both"/>
        <w:outlineLvl w:val="0"/>
        <w:rPr>
          <w:b/>
          <w:szCs w:val="20"/>
          <w:u w:val="single"/>
        </w:rPr>
      </w:pPr>
      <w:r>
        <w:rPr>
          <w:b/>
          <w:u w:val="single"/>
        </w:rPr>
        <w:lastRenderedPageBreak/>
        <w:t>APPENDIX 7</w:t>
      </w:r>
    </w:p>
    <w:p w14:paraId="1C4FA3A3" w14:textId="77777777" w:rsidR="002B257F" w:rsidRPr="0011366C" w:rsidRDefault="00F20BF7" w:rsidP="008736A6">
      <w:pPr>
        <w:pStyle w:val="Naslov3"/>
        <w:spacing w:line="276" w:lineRule="auto"/>
        <w:jc w:val="center"/>
        <w:rPr>
          <w:sz w:val="20"/>
          <w:szCs w:val="20"/>
        </w:rPr>
      </w:pPr>
      <w:r>
        <w:rPr>
          <w:sz w:val="20"/>
        </w:rPr>
        <w:t>STATEMENT CONCERNING RESTRICTIONS OF BUSINESS ACTIVITIES</w:t>
      </w:r>
      <w:r>
        <w:rPr>
          <w:sz w:val="20"/>
          <w:vertAlign w:val="superscript"/>
        </w:rPr>
        <w:t>1</w:t>
      </w:r>
    </w:p>
    <w:p w14:paraId="36456148" w14:textId="77777777" w:rsidR="002B257F" w:rsidRPr="0011366C" w:rsidRDefault="00C5607B" w:rsidP="008736A6">
      <w:pPr>
        <w:spacing w:line="276" w:lineRule="auto"/>
        <w:jc w:val="center"/>
        <w:rPr>
          <w:b/>
        </w:rPr>
      </w:pPr>
      <w:r>
        <w:rPr>
          <w:b/>
        </w:rPr>
        <w:t>MORS 366</w:t>
      </w:r>
      <w:r w:rsidR="00F20BF7">
        <w:rPr>
          <w:b/>
        </w:rPr>
        <w:t>/2025 – ON – PSPs</w:t>
      </w:r>
    </w:p>
    <w:p w14:paraId="1EB1E26C" w14:textId="77777777" w:rsidR="002B257F" w:rsidRPr="0011366C" w:rsidRDefault="002B257F" w:rsidP="008736A6">
      <w:pPr>
        <w:spacing w:line="276" w:lineRule="auto"/>
        <w:jc w:val="center"/>
        <w:rPr>
          <w:b/>
          <w:lang w:val="sl-SI"/>
        </w:rPr>
      </w:pPr>
    </w:p>
    <w:p w14:paraId="294805DA" w14:textId="77777777" w:rsidR="00805DD5" w:rsidRPr="00F00438" w:rsidRDefault="00F20BF7" w:rsidP="00805DD5">
      <w:pPr>
        <w:tabs>
          <w:tab w:val="left" w:pos="6237"/>
        </w:tabs>
        <w:spacing w:line="288" w:lineRule="auto"/>
        <w:jc w:val="center"/>
        <w:rPr>
          <w:sz w:val="16"/>
          <w:szCs w:val="16"/>
        </w:rPr>
      </w:pPr>
      <w:r>
        <w:rPr>
          <w:b/>
        </w:rPr>
        <w:t xml:space="preserve">Ensuring the Operational Readiness of SAF Aircraft – </w:t>
      </w:r>
    </w:p>
    <w:p w14:paraId="4B155403" w14:textId="77777777" w:rsidR="00C5607B" w:rsidRPr="00C5607B" w:rsidRDefault="00C5607B" w:rsidP="00C5607B">
      <w:pPr>
        <w:spacing w:line="276" w:lineRule="auto"/>
        <w:ind w:left="3686" w:hanging="3828"/>
        <w:jc w:val="center"/>
        <w:rPr>
          <w:b/>
          <w:szCs w:val="20"/>
        </w:rPr>
      </w:pPr>
      <w:r w:rsidRPr="00C5607B">
        <w:rPr>
          <w:b/>
          <w:szCs w:val="20"/>
        </w:rPr>
        <w:t>Maintenance of Safran Engines, Makila 1A1</w:t>
      </w:r>
    </w:p>
    <w:p w14:paraId="0C44CC70" w14:textId="77777777" w:rsidR="002B257F" w:rsidRDefault="002B257F" w:rsidP="008736A6">
      <w:pPr>
        <w:pBdr>
          <w:bottom w:val="single" w:sz="12" w:space="1" w:color="auto"/>
        </w:pBdr>
        <w:spacing w:line="276" w:lineRule="auto"/>
        <w:jc w:val="center"/>
        <w:rPr>
          <w:b/>
          <w:lang w:val="sl-SI"/>
        </w:rPr>
      </w:pPr>
    </w:p>
    <w:p w14:paraId="466393E4" w14:textId="77777777" w:rsidR="002B257F" w:rsidRPr="0011366C" w:rsidRDefault="002B257F" w:rsidP="008736A6">
      <w:pPr>
        <w:pBdr>
          <w:bottom w:val="single" w:sz="12" w:space="1" w:color="auto"/>
        </w:pBdr>
        <w:spacing w:line="276" w:lineRule="auto"/>
        <w:jc w:val="both"/>
        <w:rPr>
          <w:szCs w:val="20"/>
          <w:lang w:val="sl-SI"/>
        </w:rPr>
      </w:pPr>
    </w:p>
    <w:p w14:paraId="752D7C4C" w14:textId="77777777" w:rsidR="002B257F" w:rsidRPr="0011366C" w:rsidRDefault="00F20BF7" w:rsidP="008736A6">
      <w:pPr>
        <w:spacing w:line="276" w:lineRule="auto"/>
        <w:jc w:val="both"/>
        <w:rPr>
          <w:i/>
          <w:sz w:val="16"/>
          <w:szCs w:val="16"/>
        </w:rPr>
      </w:pPr>
      <w:r>
        <w:rPr>
          <w:i/>
          <w:sz w:val="16"/>
        </w:rPr>
        <w:t>(</w:t>
      </w:r>
      <w:r w:rsidR="00317213">
        <w:rPr>
          <w:i/>
          <w:sz w:val="16"/>
        </w:rPr>
        <w:t>N</w:t>
      </w:r>
      <w:r>
        <w:rPr>
          <w:i/>
          <w:sz w:val="16"/>
        </w:rPr>
        <w:t>ame and surname of the natural person</w:t>
      </w:r>
      <w:r>
        <w:rPr>
          <w:i/>
          <w:sz w:val="16"/>
          <w:vertAlign w:val="superscript"/>
        </w:rPr>
        <w:t>2</w:t>
      </w:r>
      <w:r>
        <w:rPr>
          <w:i/>
          <w:sz w:val="16"/>
        </w:rPr>
        <w:t xml:space="preserve"> or the responsible person</w:t>
      </w:r>
      <w:r>
        <w:rPr>
          <w:i/>
          <w:sz w:val="16"/>
          <w:vertAlign w:val="superscript"/>
        </w:rPr>
        <w:t>3</w:t>
      </w:r>
      <w:r>
        <w:rPr>
          <w:i/>
          <w:sz w:val="16"/>
        </w:rPr>
        <w:t xml:space="preserve"> of the business entity)</w:t>
      </w:r>
    </w:p>
    <w:p w14:paraId="6D067415" w14:textId="77777777" w:rsidR="002B257F" w:rsidRPr="0011366C" w:rsidRDefault="002B257F" w:rsidP="008736A6">
      <w:pPr>
        <w:spacing w:line="276" w:lineRule="auto"/>
        <w:jc w:val="both"/>
        <w:rPr>
          <w:i/>
          <w:szCs w:val="20"/>
          <w:u w:val="single"/>
          <w:lang w:val="sl-SI"/>
        </w:rPr>
      </w:pPr>
    </w:p>
    <w:p w14:paraId="2BA028DD" w14:textId="77777777" w:rsidR="002B257F" w:rsidRPr="0011366C" w:rsidRDefault="002B257F" w:rsidP="008736A6">
      <w:pPr>
        <w:spacing w:line="276" w:lineRule="auto"/>
        <w:jc w:val="both"/>
        <w:rPr>
          <w:i/>
          <w:szCs w:val="20"/>
          <w:u w:val="single"/>
          <w:lang w:val="sl-SI"/>
        </w:rPr>
      </w:pPr>
    </w:p>
    <w:p w14:paraId="3A4C7B08" w14:textId="77777777" w:rsidR="002B257F" w:rsidRPr="0011366C" w:rsidRDefault="00F20BF7" w:rsidP="008736A6">
      <w:pPr>
        <w:spacing w:line="276" w:lineRule="auto"/>
        <w:jc w:val="both"/>
        <w:rPr>
          <w:i/>
          <w:szCs w:val="20"/>
          <w:u w:val="single"/>
        </w:rPr>
      </w:pPr>
      <w:r>
        <w:rPr>
          <w:i/>
          <w:u w:val="single"/>
        </w:rPr>
        <w:t>________________________________________________________________________</w:t>
      </w:r>
    </w:p>
    <w:p w14:paraId="2318A618" w14:textId="77777777" w:rsidR="002B257F" w:rsidRPr="0011366C" w:rsidRDefault="00F20BF7" w:rsidP="008736A6">
      <w:pPr>
        <w:spacing w:line="276" w:lineRule="auto"/>
        <w:jc w:val="both"/>
        <w:rPr>
          <w:i/>
          <w:sz w:val="16"/>
          <w:szCs w:val="16"/>
        </w:rPr>
      </w:pPr>
      <w:r>
        <w:rPr>
          <w:i/>
          <w:sz w:val="16"/>
        </w:rPr>
        <w:t>(</w:t>
      </w:r>
      <w:r w:rsidR="00317213">
        <w:rPr>
          <w:i/>
          <w:sz w:val="16"/>
        </w:rPr>
        <w:t>I</w:t>
      </w:r>
      <w:r>
        <w:rPr>
          <w:i/>
          <w:sz w:val="16"/>
        </w:rPr>
        <w:t>nformation by which a natural person can be clearly identified (e.g., personal registration number))</w:t>
      </w:r>
    </w:p>
    <w:p w14:paraId="03A8A570" w14:textId="77777777" w:rsidR="002B257F" w:rsidRPr="0011366C" w:rsidRDefault="002B257F" w:rsidP="008736A6">
      <w:pPr>
        <w:spacing w:line="276" w:lineRule="auto"/>
        <w:jc w:val="both"/>
        <w:rPr>
          <w:szCs w:val="20"/>
          <w:lang w:val="sl-SI"/>
        </w:rPr>
      </w:pPr>
    </w:p>
    <w:p w14:paraId="77DF6E6F" w14:textId="77777777" w:rsidR="002B257F" w:rsidRPr="0011366C" w:rsidRDefault="002B257F" w:rsidP="008736A6">
      <w:pPr>
        <w:spacing w:line="276" w:lineRule="auto"/>
        <w:jc w:val="both"/>
        <w:rPr>
          <w:szCs w:val="20"/>
          <w:lang w:val="sl-SI"/>
        </w:rPr>
      </w:pPr>
    </w:p>
    <w:p w14:paraId="519C93BB" w14:textId="77777777" w:rsidR="002B257F" w:rsidRPr="0011366C" w:rsidRDefault="00F20BF7" w:rsidP="008736A6">
      <w:pPr>
        <w:spacing w:line="276" w:lineRule="auto"/>
        <w:jc w:val="both"/>
        <w:rPr>
          <w:szCs w:val="20"/>
        </w:rPr>
      </w:pPr>
      <w:r>
        <w:t>hereby declare that neither ________________________ (</w:t>
      </w:r>
      <w:r>
        <w:rPr>
          <w:i/>
          <w:iCs/>
        </w:rPr>
        <w:t>business entity</w:t>
      </w:r>
      <w:r>
        <w:rPr>
          <w:i/>
          <w:iCs/>
          <w:vertAlign w:val="superscript"/>
        </w:rPr>
        <w:t>4</w:t>
      </w:r>
      <w:r>
        <w:t>) _______________ (</w:t>
      </w:r>
      <w:r>
        <w:rPr>
          <w:i/>
          <w:iCs/>
        </w:rPr>
        <w:t>business entity’s registration number</w:t>
      </w:r>
      <w:r>
        <w:t xml:space="preserve">) nor I am in any way linked to any official, and, to the best of my knowledge, neither the stated business entity nor I am linked to any family member of any official holding office in the Ministry of Defence of the Republic of Slovenia, as specified under the Integrity and Prevention of Corruption Act, Article 35(1 (Official Gazette of the Republic of Slovenia, no. 69/11 – official consolidated text, De-Bureaucratisation Act 158/20 and 3/22, and Whistleblowers Protection Act 16/23; hereinafter: ZIntPK).   </w:t>
      </w:r>
    </w:p>
    <w:p w14:paraId="7EDC4D10" w14:textId="77777777" w:rsidR="002B257F" w:rsidRPr="0011366C" w:rsidRDefault="002B257F" w:rsidP="008736A6">
      <w:pPr>
        <w:spacing w:line="276" w:lineRule="auto"/>
        <w:jc w:val="both"/>
        <w:rPr>
          <w:szCs w:val="20"/>
          <w:lang w:val="sl-SI"/>
        </w:rPr>
      </w:pPr>
    </w:p>
    <w:p w14:paraId="648560BC" w14:textId="77777777" w:rsidR="002B257F" w:rsidRPr="0011366C" w:rsidRDefault="00F20BF7" w:rsidP="008736A6">
      <w:pPr>
        <w:spacing w:line="276" w:lineRule="auto"/>
        <w:jc w:val="both"/>
        <w:rPr>
          <w:szCs w:val="20"/>
        </w:rPr>
      </w:pPr>
      <w:r>
        <w:t xml:space="preserve">_________________________ </w:t>
      </w:r>
      <w:r w:rsidR="00317213">
        <w:t xml:space="preserve"> </w:t>
      </w:r>
      <w:r>
        <w:t xml:space="preserve"> </w:t>
      </w:r>
      <w:r>
        <w:tab/>
        <w:t xml:space="preserve">Stamp </w:t>
      </w:r>
      <w:r>
        <w:tab/>
        <w:t xml:space="preserve"> </w:t>
      </w:r>
      <w:r>
        <w:tab/>
        <w:t>_____________________________</w:t>
      </w:r>
    </w:p>
    <w:p w14:paraId="6BDD0B4C" w14:textId="77777777" w:rsidR="002B257F" w:rsidRPr="0011366C" w:rsidRDefault="00F20BF7" w:rsidP="008736A6">
      <w:pPr>
        <w:spacing w:line="276" w:lineRule="auto"/>
        <w:jc w:val="both"/>
        <w:rPr>
          <w:szCs w:val="20"/>
        </w:rPr>
      </w:pPr>
      <w:r>
        <w:t xml:space="preserve">Place and date    </w:t>
      </w:r>
      <w:r>
        <w:tab/>
      </w:r>
      <w:r>
        <w:tab/>
      </w:r>
      <w:r>
        <w:tab/>
      </w:r>
      <w:r>
        <w:tab/>
      </w:r>
      <w:r>
        <w:tab/>
        <w:t xml:space="preserve">             Signature of natural or responsible person</w:t>
      </w:r>
    </w:p>
    <w:p w14:paraId="1A075E3E" w14:textId="77777777" w:rsidR="002B257F" w:rsidRPr="0011366C" w:rsidRDefault="002B257F" w:rsidP="008736A6">
      <w:pPr>
        <w:spacing w:line="276" w:lineRule="auto"/>
        <w:jc w:val="both"/>
        <w:rPr>
          <w:b/>
          <w:szCs w:val="20"/>
          <w:u w:val="single"/>
          <w:lang w:val="sl-SI"/>
        </w:rPr>
      </w:pPr>
    </w:p>
    <w:p w14:paraId="27B73F46" w14:textId="77777777" w:rsidR="002B257F" w:rsidRPr="0011366C" w:rsidRDefault="00F20BF7" w:rsidP="008736A6">
      <w:pPr>
        <w:autoSpaceDE w:val="0"/>
        <w:autoSpaceDN w:val="0"/>
        <w:adjustRightInd w:val="0"/>
        <w:spacing w:after="60" w:line="276" w:lineRule="auto"/>
        <w:jc w:val="both"/>
        <w:rPr>
          <w:i/>
          <w:iCs/>
          <w:szCs w:val="20"/>
        </w:rPr>
      </w:pPr>
      <w:r>
        <w:rPr>
          <w:i/>
        </w:rPr>
        <w:t xml:space="preserve">If the Bidder intends to perform the Contract through a subcontractor </w:t>
      </w:r>
      <w:r>
        <w:rPr>
          <w:b/>
          <w:bCs/>
          <w:i/>
        </w:rPr>
        <w:t>to whom a direct payment will be made</w:t>
      </w:r>
      <w:r>
        <w:rPr>
          <w:i/>
        </w:rPr>
        <w:t>, the aforementioned condition must also be met by each subcontractor. To this end, this Appendix should also be duly completed by each subcontractor.</w:t>
      </w:r>
    </w:p>
    <w:p w14:paraId="3C033699" w14:textId="77777777" w:rsidR="002B257F" w:rsidRDefault="002B257F" w:rsidP="008736A6">
      <w:pPr>
        <w:spacing w:line="276" w:lineRule="auto"/>
        <w:jc w:val="both"/>
        <w:rPr>
          <w:b/>
          <w:szCs w:val="20"/>
          <w:u w:val="single"/>
          <w:lang w:val="sl-SI"/>
        </w:rPr>
      </w:pPr>
    </w:p>
    <w:p w14:paraId="62526113" w14:textId="77777777" w:rsidR="004034BC" w:rsidRPr="0011366C" w:rsidRDefault="004034BC" w:rsidP="008736A6">
      <w:pPr>
        <w:spacing w:line="276" w:lineRule="auto"/>
        <w:jc w:val="both"/>
        <w:rPr>
          <w:b/>
          <w:szCs w:val="20"/>
          <w:u w:val="single"/>
          <w:lang w:val="sl-SI"/>
        </w:rPr>
      </w:pPr>
    </w:p>
    <w:p w14:paraId="0D62F969" w14:textId="77777777" w:rsidR="002B257F" w:rsidRPr="0011366C" w:rsidRDefault="00F20BF7" w:rsidP="008736A6">
      <w:pPr>
        <w:spacing w:line="276" w:lineRule="auto"/>
        <w:jc w:val="both"/>
        <w:rPr>
          <w:b/>
          <w:sz w:val="18"/>
          <w:szCs w:val="18"/>
          <w:u w:val="single"/>
        </w:rPr>
      </w:pPr>
      <w:r>
        <w:rPr>
          <w:b/>
          <w:sz w:val="18"/>
          <w:u w:val="single"/>
        </w:rPr>
        <w:t>Integrity and Prevention of Corruption Act Article 35(1):</w:t>
      </w:r>
    </w:p>
    <w:p w14:paraId="2906ED04" w14:textId="77777777" w:rsidR="002B257F" w:rsidRPr="0011366C" w:rsidRDefault="00F20BF7" w:rsidP="008736A6">
      <w:pPr>
        <w:spacing w:line="276" w:lineRule="auto"/>
        <w:jc w:val="both"/>
        <w:rPr>
          <w:i/>
          <w:sz w:val="18"/>
          <w:szCs w:val="18"/>
        </w:rPr>
      </w:pPr>
      <w:r>
        <w:rPr>
          <w:i/>
          <w:sz w:val="18"/>
        </w:rPr>
        <w:t>A public sector body or organisation that is committed to conducting a public procurement procedure in accordance with the regulations on public procurement or that carries out the procedure for granting concessions or other forms of public-private partnership, may not order goods, services or construction works, enter into public-private partnerships or grant special and exclusive rights to entities in which an official who holds office in the body or organisation concerned or in cases where the official's family member has the following role:</w:t>
      </w:r>
    </w:p>
    <w:p w14:paraId="09BF6AF4" w14:textId="77777777" w:rsidR="002B257F" w:rsidRPr="0011366C" w:rsidRDefault="00F20BF7" w:rsidP="001D5613">
      <w:pPr>
        <w:numPr>
          <w:ilvl w:val="0"/>
          <w:numId w:val="31"/>
        </w:numPr>
        <w:spacing w:after="200" w:line="276" w:lineRule="auto"/>
        <w:jc w:val="both"/>
        <w:rPr>
          <w:i/>
          <w:sz w:val="18"/>
          <w:szCs w:val="18"/>
        </w:rPr>
      </w:pPr>
      <w:r>
        <w:rPr>
          <w:i/>
          <w:sz w:val="18"/>
        </w:rPr>
        <w:t>participating as a manager, management member or legal representative; or</w:t>
      </w:r>
    </w:p>
    <w:p w14:paraId="0F76C479" w14:textId="77777777" w:rsidR="002B257F" w:rsidRPr="0011366C" w:rsidRDefault="00F20BF7" w:rsidP="001D5613">
      <w:pPr>
        <w:numPr>
          <w:ilvl w:val="0"/>
          <w:numId w:val="31"/>
        </w:numPr>
        <w:spacing w:after="200" w:line="276" w:lineRule="auto"/>
        <w:jc w:val="both"/>
        <w:rPr>
          <w:i/>
          <w:sz w:val="18"/>
          <w:szCs w:val="18"/>
        </w:rPr>
      </w:pPr>
      <w:r>
        <w:rPr>
          <w:i/>
          <w:sz w:val="18"/>
        </w:rPr>
        <w:t>has more than a 5% level of participation in the founders' rights, management or capital, either by direct participation or through the participation of other legal persons.</w:t>
      </w:r>
    </w:p>
    <w:p w14:paraId="5A5C016A" w14:textId="77777777" w:rsidR="002B257F" w:rsidRPr="00E01339" w:rsidRDefault="00F20BF7" w:rsidP="008736A6">
      <w:pPr>
        <w:spacing w:line="276" w:lineRule="auto"/>
        <w:rPr>
          <w:i/>
          <w:sz w:val="16"/>
          <w:szCs w:val="16"/>
        </w:rPr>
      </w:pPr>
      <w:r>
        <w:rPr>
          <w:i/>
          <w:sz w:val="16"/>
        </w:rPr>
        <w:t>__________</w:t>
      </w:r>
    </w:p>
    <w:p w14:paraId="16AF26D6" w14:textId="77777777" w:rsidR="002B257F" w:rsidRPr="00E01339" w:rsidRDefault="00F20BF7" w:rsidP="008736A6">
      <w:pPr>
        <w:spacing w:line="276" w:lineRule="auto"/>
        <w:jc w:val="both"/>
        <w:rPr>
          <w:sz w:val="16"/>
          <w:szCs w:val="16"/>
        </w:rPr>
      </w:pPr>
      <w:r>
        <w:rPr>
          <w:sz w:val="16"/>
          <w:vertAlign w:val="superscript"/>
        </w:rPr>
        <w:t>1</w:t>
      </w:r>
      <w:r>
        <w:rPr>
          <w:sz w:val="16"/>
        </w:rPr>
        <w:t>This Statement shall be submitted in a procedure for granting concessions, entering into any form of public-private partnership, or in a public procurement procedure, or, if the latter was not carried out, prior to signing a contract with a public sector body or organisation specified under the Integrity and Prevention of Corruption Act, Article 35, Paragraph 1.</w:t>
      </w:r>
    </w:p>
    <w:p w14:paraId="5871A5B9" w14:textId="77777777" w:rsidR="002B257F" w:rsidRPr="00E01339" w:rsidRDefault="00F20BF7" w:rsidP="008736A6">
      <w:pPr>
        <w:spacing w:line="276" w:lineRule="auto"/>
        <w:jc w:val="both"/>
        <w:rPr>
          <w:sz w:val="16"/>
          <w:szCs w:val="16"/>
        </w:rPr>
      </w:pPr>
      <w:r>
        <w:rPr>
          <w:sz w:val="16"/>
          <w:vertAlign w:val="superscript"/>
        </w:rPr>
        <w:t>2</w:t>
      </w:r>
      <w:r>
        <w:rPr>
          <w:sz w:val="16"/>
        </w:rPr>
        <w:t xml:space="preserve">The following shall be included: name and surname of the natural person, permanent address, and information that identifies the said person (e.g., personal registration number). </w:t>
      </w:r>
    </w:p>
    <w:p w14:paraId="1AEF9D13" w14:textId="77777777" w:rsidR="002B257F" w:rsidRPr="00E01339" w:rsidRDefault="00F20BF7" w:rsidP="008736A6">
      <w:pPr>
        <w:spacing w:line="276" w:lineRule="auto"/>
        <w:jc w:val="both"/>
        <w:rPr>
          <w:sz w:val="16"/>
          <w:szCs w:val="16"/>
        </w:rPr>
      </w:pPr>
      <w:r>
        <w:rPr>
          <w:sz w:val="16"/>
          <w:vertAlign w:val="superscript"/>
        </w:rPr>
        <w:t>3</w:t>
      </w:r>
      <w:r>
        <w:rPr>
          <w:sz w:val="16"/>
        </w:rPr>
        <w:t>The following shall be included: name and surname of the responsible person, permanent address, and information that identifies the said person (e.g., personal registration number).</w:t>
      </w:r>
    </w:p>
    <w:p w14:paraId="7569A6D5" w14:textId="77777777" w:rsidR="00E905EE" w:rsidRDefault="00F20BF7" w:rsidP="00E01339">
      <w:pPr>
        <w:spacing w:line="276" w:lineRule="auto"/>
        <w:jc w:val="both"/>
        <w:rPr>
          <w:sz w:val="16"/>
          <w:szCs w:val="16"/>
        </w:rPr>
      </w:pPr>
      <w:r>
        <w:rPr>
          <w:sz w:val="16"/>
          <w:vertAlign w:val="superscript"/>
        </w:rPr>
        <w:t>4</w:t>
      </w:r>
      <w:r>
        <w:rPr>
          <w:sz w:val="16"/>
        </w:rPr>
        <w:t>The following shall be included: the name and the address of the business entity, and information that identifies the said business (e.g., the business entity's registration number).</w:t>
      </w:r>
    </w:p>
    <w:p w14:paraId="71323DC6" w14:textId="77777777" w:rsidR="00B451E9" w:rsidRDefault="00B451E9" w:rsidP="00E905EE">
      <w:pPr>
        <w:spacing w:after="60" w:line="276" w:lineRule="auto"/>
        <w:jc w:val="both"/>
        <w:outlineLvl w:val="0"/>
        <w:rPr>
          <w:b/>
          <w:u w:val="single"/>
        </w:rPr>
        <w:sectPr w:rsidR="00B451E9" w:rsidSect="009A3A52">
          <w:pgSz w:w="11907" w:h="16840" w:code="9"/>
          <w:pgMar w:top="1418" w:right="1701" w:bottom="1418" w:left="1701" w:header="709" w:footer="709" w:gutter="0"/>
          <w:cols w:space="708"/>
          <w:docGrid w:linePitch="272"/>
        </w:sectPr>
      </w:pPr>
    </w:p>
    <w:p w14:paraId="2F78D3A3" w14:textId="77777777" w:rsidR="00E905EE" w:rsidRPr="004034BC" w:rsidRDefault="00F20BF7" w:rsidP="00E905EE">
      <w:pPr>
        <w:spacing w:after="60" w:line="276" w:lineRule="auto"/>
        <w:jc w:val="both"/>
        <w:outlineLvl w:val="0"/>
        <w:rPr>
          <w:b/>
          <w:szCs w:val="20"/>
          <w:u w:val="single"/>
        </w:rPr>
      </w:pPr>
      <w:r w:rsidRPr="004034BC">
        <w:rPr>
          <w:b/>
          <w:szCs w:val="20"/>
          <w:u w:val="single"/>
        </w:rPr>
        <w:lastRenderedPageBreak/>
        <w:t xml:space="preserve">APPENDIX 8: </w:t>
      </w:r>
    </w:p>
    <w:p w14:paraId="495BCDAF" w14:textId="77777777" w:rsidR="00E905EE" w:rsidRPr="004034BC" w:rsidRDefault="00F20BF7" w:rsidP="00E905EE">
      <w:pPr>
        <w:pStyle w:val="Naslov3"/>
        <w:spacing w:line="276" w:lineRule="auto"/>
        <w:rPr>
          <w:sz w:val="20"/>
          <w:szCs w:val="20"/>
        </w:rPr>
      </w:pPr>
      <w:r w:rsidRPr="004034BC">
        <w:rPr>
          <w:sz w:val="20"/>
          <w:szCs w:val="20"/>
        </w:rPr>
        <w:t>Form of Demand Guarantee under URDG 758</w:t>
      </w:r>
    </w:p>
    <w:p w14:paraId="61EE98A0" w14:textId="77777777" w:rsidR="00E905EE" w:rsidRPr="004034BC" w:rsidRDefault="00F20BF7" w:rsidP="00E905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rPr>
      </w:pPr>
      <w:r w:rsidRPr="004034BC">
        <w:rPr>
          <w:i/>
          <w:szCs w:val="20"/>
        </w:rPr>
        <w:t>Guarantor Letterhead (insurance company/bank) or SWIFT identifier code</w:t>
      </w:r>
    </w:p>
    <w:p w14:paraId="19621B1A" w14:textId="77777777" w:rsidR="00E905EE" w:rsidRPr="004034BC" w:rsidRDefault="00F20BF7" w:rsidP="00E905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rPr>
      </w:pPr>
      <w:r w:rsidRPr="004034BC">
        <w:rPr>
          <w:sz w:val="18"/>
          <w:szCs w:val="18"/>
        </w:rPr>
        <w:t xml:space="preserve">To:    </w:t>
      </w:r>
      <w:r w:rsidRPr="004034BC">
        <w:rPr>
          <w:i/>
          <w:sz w:val="18"/>
          <w:szCs w:val="18"/>
        </w:rPr>
        <w:fldChar w:fldCharType="begin" w:fldLock="1">
          <w:ffData>
            <w:name w:val="Besedilo2"/>
            <w:enabled/>
            <w:calcOnExit w:val="0"/>
            <w:textInput/>
          </w:ffData>
        </w:fldChar>
      </w:r>
      <w:r w:rsidRPr="004034BC">
        <w:rPr>
          <w:i/>
          <w:sz w:val="18"/>
          <w:szCs w:val="18"/>
        </w:rPr>
        <w:instrText xml:space="preserve"> FORMTEXT </w:instrText>
      </w:r>
      <w:r w:rsidRPr="004034BC">
        <w:rPr>
          <w:i/>
          <w:sz w:val="18"/>
          <w:szCs w:val="18"/>
        </w:rPr>
      </w:r>
      <w:r w:rsidRPr="004034BC">
        <w:rPr>
          <w:i/>
          <w:sz w:val="18"/>
          <w:szCs w:val="18"/>
        </w:rPr>
        <w:fldChar w:fldCharType="separate"/>
      </w:r>
      <w:r w:rsidRPr="004034BC">
        <w:rPr>
          <w:i/>
          <w:sz w:val="18"/>
          <w:szCs w:val="18"/>
        </w:rPr>
        <w:t>     </w:t>
      </w:r>
      <w:r w:rsidRPr="004034BC">
        <w:rPr>
          <w:i/>
          <w:sz w:val="18"/>
          <w:szCs w:val="18"/>
        </w:rPr>
        <w:fldChar w:fldCharType="end"/>
      </w:r>
      <w:r w:rsidRPr="004034BC">
        <w:rPr>
          <w:i/>
          <w:sz w:val="18"/>
          <w:szCs w:val="18"/>
        </w:rPr>
        <w:t xml:space="preserve"> (Insert name and contract information of the Beneficiary, i.e.</w:t>
      </w:r>
      <w:r w:rsidR="004034BC">
        <w:rPr>
          <w:i/>
          <w:sz w:val="18"/>
          <w:szCs w:val="18"/>
        </w:rPr>
        <w:t>,</w:t>
      </w:r>
      <w:r w:rsidRPr="004034BC">
        <w:rPr>
          <w:i/>
          <w:sz w:val="18"/>
          <w:szCs w:val="18"/>
        </w:rPr>
        <w:t xml:space="preserve"> the Contracting Authority)</w:t>
      </w:r>
    </w:p>
    <w:p w14:paraId="63B67A47" w14:textId="77777777" w:rsidR="00E905EE" w:rsidRPr="004034BC" w:rsidRDefault="00F20BF7" w:rsidP="00E905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rPr>
      </w:pPr>
      <w:r w:rsidRPr="004034BC">
        <w:rPr>
          <w:sz w:val="18"/>
          <w:szCs w:val="18"/>
        </w:rPr>
        <w:t xml:space="preserve">Date: </w:t>
      </w:r>
      <w:r w:rsidRPr="004034BC">
        <w:rPr>
          <w:sz w:val="18"/>
          <w:szCs w:val="18"/>
        </w:rPr>
        <w:fldChar w:fldCharType="begin" w:fldLock="1">
          <w:ffData>
            <w:name w:val="Besedilo2"/>
            <w:enabled/>
            <w:calcOnExit w:val="0"/>
            <w:textInput/>
          </w:ffData>
        </w:fldChar>
      </w:r>
      <w:r w:rsidRPr="004034BC">
        <w:rPr>
          <w:sz w:val="18"/>
          <w:szCs w:val="18"/>
        </w:rPr>
        <w:instrText xml:space="preserve"> FORMTEXT </w:instrText>
      </w:r>
      <w:r w:rsidRPr="004034BC">
        <w:rPr>
          <w:sz w:val="18"/>
          <w:szCs w:val="18"/>
        </w:rPr>
      </w:r>
      <w:r w:rsidRPr="004034BC">
        <w:rPr>
          <w:sz w:val="18"/>
          <w:szCs w:val="18"/>
        </w:rPr>
        <w:fldChar w:fldCharType="separate"/>
      </w:r>
      <w:r w:rsidRPr="004034BC">
        <w:rPr>
          <w:sz w:val="18"/>
          <w:szCs w:val="18"/>
        </w:rPr>
        <w:t>     </w:t>
      </w:r>
      <w:r w:rsidRPr="004034BC">
        <w:rPr>
          <w:sz w:val="18"/>
          <w:szCs w:val="18"/>
        </w:rPr>
        <w:fldChar w:fldCharType="end"/>
      </w:r>
      <w:r w:rsidRPr="004034BC">
        <w:rPr>
          <w:sz w:val="18"/>
          <w:szCs w:val="18"/>
        </w:rPr>
        <w:t xml:space="preserve"> </w:t>
      </w:r>
      <w:r w:rsidRPr="004034BC">
        <w:rPr>
          <w:i/>
          <w:sz w:val="18"/>
          <w:szCs w:val="18"/>
        </w:rPr>
        <w:t>(Insert date of issue)</w:t>
      </w:r>
    </w:p>
    <w:p w14:paraId="6A7DDAB8" w14:textId="77777777" w:rsidR="00E905EE" w:rsidRPr="004034BC" w:rsidRDefault="00E905EE" w:rsidP="00E905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14:paraId="793CB861" w14:textId="77777777" w:rsidR="00E905EE" w:rsidRPr="004034BC" w:rsidRDefault="00F20BF7" w:rsidP="00E905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rPr>
      </w:pPr>
      <w:r w:rsidRPr="004034BC">
        <w:rPr>
          <w:b/>
          <w:sz w:val="18"/>
          <w:szCs w:val="18"/>
        </w:rPr>
        <w:t>TYPE OF GUARANTEE:</w:t>
      </w:r>
      <w:r w:rsidRPr="004034BC">
        <w:rPr>
          <w:sz w:val="18"/>
          <w:szCs w:val="18"/>
        </w:rPr>
        <w:t xml:space="preserve"> </w:t>
      </w:r>
      <w:r w:rsidRPr="004034BC">
        <w:rPr>
          <w:sz w:val="18"/>
          <w:szCs w:val="18"/>
        </w:rPr>
        <w:fldChar w:fldCharType="begin" w:fldLock="1">
          <w:ffData>
            <w:name w:val="Besedilo2"/>
            <w:enabled/>
            <w:calcOnExit w:val="0"/>
            <w:textInput/>
          </w:ffData>
        </w:fldChar>
      </w:r>
      <w:r w:rsidRPr="004034BC">
        <w:rPr>
          <w:sz w:val="18"/>
          <w:szCs w:val="18"/>
        </w:rPr>
        <w:instrText xml:space="preserve"> FORMTEXT </w:instrText>
      </w:r>
      <w:r w:rsidRPr="004034BC">
        <w:rPr>
          <w:sz w:val="18"/>
          <w:szCs w:val="18"/>
        </w:rPr>
      </w:r>
      <w:r w:rsidRPr="004034BC">
        <w:rPr>
          <w:sz w:val="18"/>
          <w:szCs w:val="18"/>
        </w:rPr>
        <w:fldChar w:fldCharType="separate"/>
      </w:r>
      <w:r w:rsidRPr="004034BC">
        <w:rPr>
          <w:sz w:val="18"/>
          <w:szCs w:val="18"/>
        </w:rPr>
        <w:t>     </w:t>
      </w:r>
      <w:r w:rsidRPr="004034BC">
        <w:rPr>
          <w:sz w:val="18"/>
          <w:szCs w:val="18"/>
        </w:rPr>
        <w:fldChar w:fldCharType="end"/>
      </w:r>
      <w:r w:rsidRPr="004034BC">
        <w:rPr>
          <w:sz w:val="18"/>
          <w:szCs w:val="18"/>
        </w:rPr>
        <w:t xml:space="preserve"> </w:t>
      </w:r>
      <w:r w:rsidRPr="004034BC">
        <w:rPr>
          <w:i/>
          <w:sz w:val="18"/>
          <w:szCs w:val="18"/>
        </w:rPr>
        <w:t>(Specify tender guarantee type: suretyship insurance/bank guarantee)</w:t>
      </w:r>
    </w:p>
    <w:p w14:paraId="297A64E4" w14:textId="77777777" w:rsidR="00E905EE" w:rsidRPr="004034BC" w:rsidRDefault="00F20BF7" w:rsidP="00E905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rPr>
      </w:pPr>
      <w:r w:rsidRPr="004034BC">
        <w:rPr>
          <w:b/>
          <w:bCs/>
          <w:sz w:val="18"/>
          <w:szCs w:val="18"/>
        </w:rPr>
        <w:t>NUMBER:</w:t>
      </w:r>
      <w:r w:rsidRPr="004034BC">
        <w:rPr>
          <w:b/>
          <w:sz w:val="18"/>
          <w:szCs w:val="18"/>
        </w:rPr>
        <w:t xml:space="preserve"> </w:t>
      </w:r>
      <w:r w:rsidRPr="004034BC">
        <w:rPr>
          <w:sz w:val="18"/>
          <w:szCs w:val="18"/>
        </w:rPr>
        <w:fldChar w:fldCharType="begin" w:fldLock="1">
          <w:ffData>
            <w:name w:val="Besedilo2"/>
            <w:enabled/>
            <w:calcOnExit w:val="0"/>
            <w:textInput/>
          </w:ffData>
        </w:fldChar>
      </w:r>
      <w:r w:rsidRPr="004034BC">
        <w:rPr>
          <w:sz w:val="18"/>
          <w:szCs w:val="18"/>
        </w:rPr>
        <w:instrText xml:space="preserve"> FORMTEXT </w:instrText>
      </w:r>
      <w:r w:rsidRPr="004034BC">
        <w:rPr>
          <w:sz w:val="18"/>
          <w:szCs w:val="18"/>
        </w:rPr>
      </w:r>
      <w:r w:rsidRPr="004034BC">
        <w:rPr>
          <w:sz w:val="18"/>
          <w:szCs w:val="18"/>
        </w:rPr>
        <w:fldChar w:fldCharType="separate"/>
      </w:r>
      <w:r w:rsidRPr="004034BC">
        <w:rPr>
          <w:sz w:val="18"/>
          <w:szCs w:val="18"/>
        </w:rPr>
        <w:t>     </w:t>
      </w:r>
      <w:r w:rsidRPr="004034BC">
        <w:rPr>
          <w:sz w:val="18"/>
          <w:szCs w:val="18"/>
        </w:rPr>
        <w:fldChar w:fldCharType="end"/>
      </w:r>
      <w:r w:rsidRPr="004034BC">
        <w:rPr>
          <w:sz w:val="18"/>
          <w:szCs w:val="18"/>
        </w:rPr>
        <w:t xml:space="preserve"> </w:t>
      </w:r>
      <w:r w:rsidRPr="004034BC">
        <w:rPr>
          <w:i/>
          <w:sz w:val="18"/>
          <w:szCs w:val="18"/>
        </w:rPr>
        <w:t>(Insert guarantee reference number)</w:t>
      </w:r>
    </w:p>
    <w:p w14:paraId="577D37D9" w14:textId="77777777" w:rsidR="00E905EE" w:rsidRPr="004034BC" w:rsidRDefault="00E905EE" w:rsidP="00E905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14:paraId="79D4626F" w14:textId="77777777" w:rsidR="00E905EE" w:rsidRPr="004034BC" w:rsidRDefault="00F20BF7" w:rsidP="00E905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4034BC">
        <w:rPr>
          <w:b/>
          <w:sz w:val="18"/>
          <w:szCs w:val="18"/>
        </w:rPr>
        <w:t>THE GUARANTOR:</w:t>
      </w:r>
      <w:r w:rsidRPr="004034BC">
        <w:rPr>
          <w:sz w:val="18"/>
          <w:szCs w:val="18"/>
        </w:rPr>
        <w:t xml:space="preserve"> </w:t>
      </w:r>
      <w:r w:rsidRPr="004034BC">
        <w:rPr>
          <w:sz w:val="18"/>
          <w:szCs w:val="18"/>
        </w:rPr>
        <w:fldChar w:fldCharType="begin" w:fldLock="1">
          <w:ffData>
            <w:name w:val="Besedilo2"/>
            <w:enabled/>
            <w:calcOnExit w:val="0"/>
            <w:textInput/>
          </w:ffData>
        </w:fldChar>
      </w:r>
      <w:r w:rsidRPr="004034BC">
        <w:rPr>
          <w:sz w:val="18"/>
          <w:szCs w:val="18"/>
        </w:rPr>
        <w:instrText xml:space="preserve"> FORMTEXT </w:instrText>
      </w:r>
      <w:r w:rsidRPr="004034BC">
        <w:rPr>
          <w:sz w:val="18"/>
          <w:szCs w:val="18"/>
        </w:rPr>
      </w:r>
      <w:r w:rsidRPr="004034BC">
        <w:rPr>
          <w:sz w:val="18"/>
          <w:szCs w:val="18"/>
        </w:rPr>
        <w:fldChar w:fldCharType="separate"/>
      </w:r>
      <w:r w:rsidRPr="004034BC">
        <w:rPr>
          <w:sz w:val="18"/>
          <w:szCs w:val="18"/>
        </w:rPr>
        <w:t>     </w:t>
      </w:r>
      <w:r w:rsidRPr="004034BC">
        <w:rPr>
          <w:sz w:val="18"/>
          <w:szCs w:val="18"/>
        </w:rPr>
        <w:fldChar w:fldCharType="end"/>
      </w:r>
      <w:r w:rsidRPr="004034BC">
        <w:rPr>
          <w:sz w:val="18"/>
          <w:szCs w:val="18"/>
        </w:rPr>
        <w:t xml:space="preserve"> </w:t>
      </w:r>
      <w:r w:rsidRPr="004034BC">
        <w:rPr>
          <w:i/>
          <w:sz w:val="16"/>
          <w:szCs w:val="16"/>
        </w:rPr>
        <w:t>(Insert the name and address of the insurance company/bank in the place of issue)</w:t>
      </w:r>
    </w:p>
    <w:p w14:paraId="63D13E06" w14:textId="77777777" w:rsidR="004034BC" w:rsidRDefault="004034BC" w:rsidP="00E905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bCs/>
          <w:sz w:val="18"/>
          <w:szCs w:val="18"/>
        </w:rPr>
      </w:pPr>
    </w:p>
    <w:p w14:paraId="6D455633" w14:textId="77777777" w:rsidR="00E905EE" w:rsidRPr="004034BC" w:rsidRDefault="00F20BF7" w:rsidP="00E905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rPr>
      </w:pPr>
      <w:r w:rsidRPr="004034BC">
        <w:rPr>
          <w:b/>
          <w:bCs/>
          <w:sz w:val="18"/>
          <w:szCs w:val="18"/>
        </w:rPr>
        <w:t>CONTRACTING AUTHORITY</w:t>
      </w:r>
      <w:r w:rsidRPr="004034BC">
        <w:rPr>
          <w:b/>
          <w:sz w:val="18"/>
          <w:szCs w:val="18"/>
        </w:rPr>
        <w:t xml:space="preserve">: </w:t>
      </w:r>
      <w:r w:rsidRPr="004034BC">
        <w:rPr>
          <w:sz w:val="18"/>
          <w:szCs w:val="18"/>
        </w:rPr>
        <w:fldChar w:fldCharType="begin" w:fldLock="1">
          <w:ffData>
            <w:name w:val="Besedilo2"/>
            <w:enabled/>
            <w:calcOnExit w:val="0"/>
            <w:textInput/>
          </w:ffData>
        </w:fldChar>
      </w:r>
      <w:r w:rsidRPr="004034BC">
        <w:rPr>
          <w:sz w:val="18"/>
          <w:szCs w:val="18"/>
        </w:rPr>
        <w:instrText xml:space="preserve"> FORMTEXT </w:instrText>
      </w:r>
      <w:r w:rsidRPr="004034BC">
        <w:rPr>
          <w:sz w:val="18"/>
          <w:szCs w:val="18"/>
        </w:rPr>
      </w:r>
      <w:r w:rsidRPr="004034BC">
        <w:rPr>
          <w:sz w:val="18"/>
          <w:szCs w:val="18"/>
        </w:rPr>
        <w:fldChar w:fldCharType="separate"/>
      </w:r>
      <w:r w:rsidRPr="004034BC">
        <w:rPr>
          <w:sz w:val="18"/>
          <w:szCs w:val="18"/>
        </w:rPr>
        <w:t>     </w:t>
      </w:r>
      <w:r w:rsidRPr="004034BC">
        <w:rPr>
          <w:sz w:val="18"/>
          <w:szCs w:val="18"/>
        </w:rPr>
        <w:fldChar w:fldCharType="end"/>
      </w:r>
      <w:r w:rsidRPr="004034BC">
        <w:rPr>
          <w:sz w:val="18"/>
          <w:szCs w:val="18"/>
        </w:rPr>
        <w:t xml:space="preserve"> </w:t>
      </w:r>
      <w:r w:rsidRPr="004034BC">
        <w:rPr>
          <w:i/>
          <w:iCs/>
          <w:sz w:val="18"/>
          <w:szCs w:val="18"/>
        </w:rPr>
        <w:t>(Insert the name and address of the Applicant; i.e</w:t>
      </w:r>
      <w:r w:rsidR="004034BC">
        <w:rPr>
          <w:i/>
          <w:iCs/>
          <w:sz w:val="18"/>
          <w:szCs w:val="18"/>
        </w:rPr>
        <w:t>,</w:t>
      </w:r>
      <w:r w:rsidRPr="004034BC">
        <w:rPr>
          <w:i/>
          <w:iCs/>
          <w:sz w:val="18"/>
          <w:szCs w:val="18"/>
        </w:rPr>
        <w:t>. the name and address of the Bidder selected in a public contract procedure</w:t>
      </w:r>
      <w:r w:rsidRPr="004034BC">
        <w:rPr>
          <w:i/>
          <w:sz w:val="18"/>
          <w:szCs w:val="18"/>
        </w:rPr>
        <w:t>)</w:t>
      </w:r>
    </w:p>
    <w:p w14:paraId="1808E38E" w14:textId="77777777" w:rsidR="00E905EE" w:rsidRPr="004034BC" w:rsidRDefault="00E905EE" w:rsidP="00E905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14:paraId="280E9056" w14:textId="77777777" w:rsidR="00E905EE" w:rsidRPr="004034BC" w:rsidRDefault="00F20BF7" w:rsidP="00E905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4034BC">
        <w:rPr>
          <w:b/>
          <w:bCs/>
          <w:sz w:val="18"/>
          <w:szCs w:val="18"/>
        </w:rPr>
        <w:t>THE BENEFICIARY</w:t>
      </w:r>
      <w:r w:rsidRPr="004034BC">
        <w:rPr>
          <w:b/>
          <w:sz w:val="18"/>
          <w:szCs w:val="18"/>
        </w:rPr>
        <w:t>:</w:t>
      </w:r>
      <w:r w:rsidRPr="004034BC">
        <w:rPr>
          <w:sz w:val="18"/>
          <w:szCs w:val="18"/>
        </w:rPr>
        <w:t xml:space="preserve"> </w:t>
      </w:r>
      <w:r w:rsidRPr="004034BC">
        <w:rPr>
          <w:sz w:val="18"/>
          <w:szCs w:val="18"/>
        </w:rPr>
        <w:fldChar w:fldCharType="begin" w:fldLock="1">
          <w:ffData>
            <w:name w:val="Besedilo2"/>
            <w:enabled/>
            <w:calcOnExit w:val="0"/>
            <w:textInput/>
          </w:ffData>
        </w:fldChar>
      </w:r>
      <w:r w:rsidRPr="004034BC">
        <w:rPr>
          <w:sz w:val="18"/>
          <w:szCs w:val="18"/>
        </w:rPr>
        <w:instrText xml:space="preserve"> FORMTEXT </w:instrText>
      </w:r>
      <w:r w:rsidRPr="004034BC">
        <w:rPr>
          <w:sz w:val="18"/>
          <w:szCs w:val="18"/>
        </w:rPr>
      </w:r>
      <w:r w:rsidRPr="004034BC">
        <w:rPr>
          <w:sz w:val="18"/>
          <w:szCs w:val="18"/>
        </w:rPr>
        <w:fldChar w:fldCharType="separate"/>
      </w:r>
      <w:r w:rsidRPr="004034BC">
        <w:rPr>
          <w:sz w:val="18"/>
          <w:szCs w:val="18"/>
        </w:rPr>
        <w:t>     </w:t>
      </w:r>
      <w:r w:rsidRPr="004034BC">
        <w:rPr>
          <w:sz w:val="18"/>
          <w:szCs w:val="18"/>
        </w:rPr>
        <w:fldChar w:fldCharType="end"/>
      </w:r>
      <w:r w:rsidRPr="004034BC">
        <w:rPr>
          <w:sz w:val="18"/>
          <w:szCs w:val="18"/>
        </w:rPr>
        <w:t xml:space="preserve"> </w:t>
      </w:r>
      <w:r w:rsidRPr="004034BC">
        <w:rPr>
          <w:i/>
          <w:sz w:val="16"/>
          <w:szCs w:val="16"/>
        </w:rPr>
        <w:t>(Insert name and address of the Contracting Authority of the public contract procedure)</w:t>
      </w:r>
    </w:p>
    <w:p w14:paraId="51C3ED3C" w14:textId="77777777" w:rsidR="00E905EE" w:rsidRPr="004034BC" w:rsidRDefault="00E905EE" w:rsidP="00E905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14:paraId="64710743" w14:textId="77777777" w:rsidR="00E905EE" w:rsidRPr="004034BC" w:rsidRDefault="00F20BF7" w:rsidP="00E905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6"/>
          <w:szCs w:val="16"/>
        </w:rPr>
      </w:pPr>
      <w:r w:rsidRPr="004034BC">
        <w:rPr>
          <w:b/>
          <w:sz w:val="18"/>
          <w:szCs w:val="18"/>
        </w:rPr>
        <w:t xml:space="preserve">THE UNDERLYING RELATIONSHIP: </w:t>
      </w:r>
      <w:r w:rsidRPr="004034BC">
        <w:rPr>
          <w:sz w:val="18"/>
          <w:szCs w:val="18"/>
        </w:rPr>
        <w:t xml:space="preserve">The Applicant's obligation in respect of insurance for defect remedy within warranty period under contract no. </w:t>
      </w:r>
      <w:r w:rsidRPr="004034BC">
        <w:rPr>
          <w:sz w:val="18"/>
          <w:szCs w:val="18"/>
        </w:rPr>
        <w:fldChar w:fldCharType="begin" w:fldLock="1">
          <w:ffData>
            <w:name w:val="Besedilo2"/>
            <w:enabled/>
            <w:calcOnExit w:val="0"/>
            <w:textInput/>
          </w:ffData>
        </w:fldChar>
      </w:r>
      <w:r w:rsidRPr="004034BC">
        <w:rPr>
          <w:sz w:val="18"/>
          <w:szCs w:val="18"/>
        </w:rPr>
        <w:instrText xml:space="preserve"> FORMTEXT </w:instrText>
      </w:r>
      <w:r w:rsidRPr="004034BC">
        <w:rPr>
          <w:sz w:val="18"/>
          <w:szCs w:val="18"/>
        </w:rPr>
      </w:r>
      <w:r w:rsidRPr="004034BC">
        <w:rPr>
          <w:sz w:val="18"/>
          <w:szCs w:val="18"/>
        </w:rPr>
        <w:fldChar w:fldCharType="separate"/>
      </w:r>
      <w:r w:rsidRPr="004034BC">
        <w:rPr>
          <w:sz w:val="18"/>
          <w:szCs w:val="18"/>
        </w:rPr>
        <w:t>     </w:t>
      </w:r>
      <w:r w:rsidRPr="004034BC">
        <w:rPr>
          <w:sz w:val="18"/>
          <w:szCs w:val="18"/>
        </w:rPr>
        <w:fldChar w:fldCharType="end"/>
      </w:r>
      <w:r w:rsidRPr="004034BC">
        <w:rPr>
          <w:sz w:val="18"/>
          <w:szCs w:val="18"/>
        </w:rPr>
        <w:t xml:space="preserve"> of </w:t>
      </w:r>
      <w:r w:rsidRPr="004034BC">
        <w:rPr>
          <w:sz w:val="18"/>
          <w:szCs w:val="18"/>
        </w:rPr>
        <w:fldChar w:fldCharType="begin" w:fldLock="1">
          <w:ffData>
            <w:name w:val="Besedilo2"/>
            <w:enabled/>
            <w:calcOnExit w:val="0"/>
            <w:textInput/>
          </w:ffData>
        </w:fldChar>
      </w:r>
      <w:r w:rsidRPr="004034BC">
        <w:rPr>
          <w:sz w:val="18"/>
          <w:szCs w:val="18"/>
        </w:rPr>
        <w:instrText xml:space="preserve"> FORMTEXT </w:instrText>
      </w:r>
      <w:r w:rsidRPr="004034BC">
        <w:rPr>
          <w:sz w:val="18"/>
          <w:szCs w:val="18"/>
        </w:rPr>
      </w:r>
      <w:r w:rsidRPr="004034BC">
        <w:rPr>
          <w:sz w:val="18"/>
          <w:szCs w:val="18"/>
        </w:rPr>
        <w:fldChar w:fldCharType="separate"/>
      </w:r>
      <w:r w:rsidRPr="004034BC">
        <w:rPr>
          <w:sz w:val="18"/>
          <w:szCs w:val="18"/>
        </w:rPr>
        <w:t>     </w:t>
      </w:r>
      <w:r w:rsidRPr="004034BC">
        <w:rPr>
          <w:sz w:val="18"/>
          <w:szCs w:val="18"/>
        </w:rPr>
        <w:fldChar w:fldCharType="end"/>
      </w:r>
      <w:r w:rsidRPr="004034BC">
        <w:rPr>
          <w:sz w:val="18"/>
          <w:szCs w:val="18"/>
        </w:rPr>
        <w:t xml:space="preserve"> </w:t>
      </w:r>
      <w:r w:rsidRPr="004034BC">
        <w:rPr>
          <w:i/>
          <w:sz w:val="16"/>
          <w:szCs w:val="16"/>
        </w:rPr>
        <w:t>(Insert number and date of the contract for the implementation of a contract, concluded on the basis of a procedure marked XXXXXX)</w:t>
      </w:r>
      <w:r w:rsidRPr="004034BC">
        <w:rPr>
          <w:sz w:val="16"/>
          <w:szCs w:val="16"/>
        </w:rPr>
        <w:t xml:space="preserve"> for</w:t>
      </w:r>
      <w:r w:rsidRPr="004034BC">
        <w:rPr>
          <w:i/>
          <w:sz w:val="16"/>
          <w:szCs w:val="16"/>
        </w:rPr>
        <w:t xml:space="preserve"> </w:t>
      </w:r>
      <w:r w:rsidRPr="004034BC">
        <w:rPr>
          <w:sz w:val="16"/>
          <w:szCs w:val="16"/>
        </w:rPr>
        <w:fldChar w:fldCharType="begin" w:fldLock="1">
          <w:ffData>
            <w:name w:val="Besedilo2"/>
            <w:enabled/>
            <w:calcOnExit w:val="0"/>
            <w:textInput/>
          </w:ffData>
        </w:fldChar>
      </w:r>
      <w:r w:rsidRPr="004034BC">
        <w:rPr>
          <w:sz w:val="16"/>
          <w:szCs w:val="16"/>
        </w:rPr>
        <w:instrText xml:space="preserve"> FORMTEXT </w:instrText>
      </w:r>
      <w:r w:rsidRPr="004034BC">
        <w:rPr>
          <w:sz w:val="16"/>
          <w:szCs w:val="16"/>
        </w:rPr>
      </w:r>
      <w:r w:rsidRPr="004034BC">
        <w:rPr>
          <w:sz w:val="16"/>
          <w:szCs w:val="16"/>
        </w:rPr>
        <w:fldChar w:fldCharType="separate"/>
      </w:r>
      <w:r w:rsidRPr="004034BC">
        <w:rPr>
          <w:sz w:val="16"/>
          <w:szCs w:val="16"/>
        </w:rPr>
        <w:t>     </w:t>
      </w:r>
      <w:r w:rsidRPr="004034BC">
        <w:rPr>
          <w:sz w:val="16"/>
          <w:szCs w:val="16"/>
        </w:rPr>
        <w:fldChar w:fldCharType="end"/>
      </w:r>
      <w:r w:rsidRPr="004034BC">
        <w:rPr>
          <w:sz w:val="16"/>
          <w:szCs w:val="16"/>
        </w:rPr>
        <w:t xml:space="preserve"> </w:t>
      </w:r>
      <w:r w:rsidRPr="004034BC">
        <w:rPr>
          <w:i/>
          <w:sz w:val="16"/>
          <w:szCs w:val="16"/>
        </w:rPr>
        <w:t>(Insert subject of the public contract)</w:t>
      </w:r>
    </w:p>
    <w:p w14:paraId="5F3087D4" w14:textId="77777777" w:rsidR="00E905EE" w:rsidRPr="004034BC" w:rsidRDefault="00E905EE" w:rsidP="00E905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14:paraId="63D7BED5" w14:textId="77777777" w:rsidR="00E905EE" w:rsidRPr="004034BC" w:rsidRDefault="00F20BF7" w:rsidP="00E905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rPr>
      </w:pPr>
      <w:r w:rsidRPr="004034BC">
        <w:rPr>
          <w:b/>
          <w:sz w:val="18"/>
          <w:szCs w:val="18"/>
        </w:rPr>
        <w:t xml:space="preserve">GUARANTEE AMOUNT AND CURRENCY:  </w:t>
      </w:r>
      <w:r w:rsidRPr="004034BC">
        <w:rPr>
          <w:sz w:val="18"/>
          <w:szCs w:val="18"/>
        </w:rPr>
        <w:fldChar w:fldCharType="begin" w:fldLock="1">
          <w:ffData>
            <w:name w:val="Besedilo2"/>
            <w:enabled/>
            <w:calcOnExit w:val="0"/>
            <w:textInput/>
          </w:ffData>
        </w:fldChar>
      </w:r>
      <w:r w:rsidRPr="004034BC">
        <w:rPr>
          <w:sz w:val="18"/>
          <w:szCs w:val="18"/>
        </w:rPr>
        <w:instrText xml:space="preserve"> FORMTEXT </w:instrText>
      </w:r>
      <w:r w:rsidRPr="004034BC">
        <w:rPr>
          <w:sz w:val="18"/>
          <w:szCs w:val="18"/>
        </w:rPr>
      </w:r>
      <w:r w:rsidRPr="004034BC">
        <w:rPr>
          <w:sz w:val="18"/>
          <w:szCs w:val="18"/>
        </w:rPr>
        <w:fldChar w:fldCharType="separate"/>
      </w:r>
      <w:r w:rsidRPr="004034BC">
        <w:rPr>
          <w:sz w:val="18"/>
          <w:szCs w:val="18"/>
        </w:rPr>
        <w:t>     </w:t>
      </w:r>
      <w:r w:rsidRPr="004034BC">
        <w:rPr>
          <w:sz w:val="18"/>
          <w:szCs w:val="18"/>
        </w:rPr>
        <w:fldChar w:fldCharType="end"/>
      </w:r>
      <w:r w:rsidRPr="004034BC">
        <w:rPr>
          <w:sz w:val="18"/>
          <w:szCs w:val="18"/>
        </w:rPr>
        <w:t xml:space="preserve"> </w:t>
      </w:r>
      <w:r w:rsidRPr="004034BC">
        <w:rPr>
          <w:i/>
          <w:sz w:val="18"/>
          <w:szCs w:val="18"/>
        </w:rPr>
        <w:t>(Insert in figures and words the maximum amount and currency in which it is payable)</w:t>
      </w:r>
    </w:p>
    <w:p w14:paraId="66C0E404" w14:textId="77777777" w:rsidR="00E905EE" w:rsidRPr="004034BC" w:rsidRDefault="00E905EE" w:rsidP="00E905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14:paraId="10F86A36" w14:textId="77777777" w:rsidR="00E905EE" w:rsidRPr="004034BC" w:rsidRDefault="00F20BF7" w:rsidP="00E905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rPr>
      </w:pPr>
      <w:r w:rsidRPr="004034BC">
        <w:rPr>
          <w:b/>
          <w:bCs/>
          <w:sz w:val="18"/>
          <w:szCs w:val="18"/>
        </w:rPr>
        <w:t>ANY DOCUMENT REQUIRED IN SUPPORT OF THE DEMAND FOR PAYMENT IN ADDITION TO THE SUPPORTING STATEMENT THAT IS EXPLICITLY REQUIRED FROM THE TEXT BELOW</w:t>
      </w:r>
      <w:r w:rsidRPr="004034BC">
        <w:rPr>
          <w:b/>
          <w:sz w:val="18"/>
          <w:szCs w:val="18"/>
        </w:rPr>
        <w:t xml:space="preserve">: </w:t>
      </w:r>
      <w:r w:rsidRPr="004034BC">
        <w:rPr>
          <w:sz w:val="18"/>
          <w:szCs w:val="18"/>
        </w:rPr>
        <w:fldChar w:fldCharType="begin" w:fldLock="1">
          <w:ffData>
            <w:name w:val="Besedilo2"/>
            <w:enabled/>
            <w:calcOnExit w:val="0"/>
            <w:textInput/>
          </w:ffData>
        </w:fldChar>
      </w:r>
      <w:r w:rsidRPr="004034BC">
        <w:rPr>
          <w:sz w:val="18"/>
          <w:szCs w:val="18"/>
        </w:rPr>
        <w:instrText xml:space="preserve"> FORMTEXT </w:instrText>
      </w:r>
      <w:r w:rsidRPr="004034BC">
        <w:rPr>
          <w:sz w:val="18"/>
          <w:szCs w:val="18"/>
        </w:rPr>
      </w:r>
      <w:r w:rsidRPr="004034BC">
        <w:rPr>
          <w:sz w:val="18"/>
          <w:szCs w:val="18"/>
        </w:rPr>
        <w:fldChar w:fldCharType="separate"/>
      </w:r>
      <w:r w:rsidRPr="004034BC">
        <w:rPr>
          <w:sz w:val="18"/>
          <w:szCs w:val="18"/>
        </w:rPr>
        <w:t>     </w:t>
      </w:r>
      <w:r w:rsidRPr="004034BC">
        <w:rPr>
          <w:sz w:val="18"/>
          <w:szCs w:val="18"/>
        </w:rPr>
        <w:fldChar w:fldCharType="end"/>
      </w:r>
      <w:r w:rsidRPr="004034BC">
        <w:rPr>
          <w:sz w:val="18"/>
          <w:szCs w:val="18"/>
        </w:rPr>
        <w:t xml:space="preserve"> </w:t>
      </w:r>
      <w:r w:rsidRPr="004034BC">
        <w:rPr>
          <w:i/>
          <w:sz w:val="18"/>
          <w:szCs w:val="18"/>
        </w:rPr>
        <w:t>(Indicate “none”/insert any additional documents required in support of the demand for payment)</w:t>
      </w:r>
    </w:p>
    <w:p w14:paraId="250F5DA7" w14:textId="77777777" w:rsidR="00E905EE" w:rsidRPr="004034BC" w:rsidRDefault="00E905EE" w:rsidP="00E905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14:paraId="5988A6CF" w14:textId="77777777" w:rsidR="00E905EE" w:rsidRPr="004034BC" w:rsidRDefault="00F20BF7" w:rsidP="00E905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rPr>
      </w:pPr>
      <w:r w:rsidRPr="004034BC">
        <w:rPr>
          <w:b/>
          <w:bCs/>
          <w:sz w:val="18"/>
          <w:szCs w:val="18"/>
        </w:rPr>
        <w:t>LANGUAGE OF ANY REQUIRED DOCUMENTS</w:t>
      </w:r>
      <w:r w:rsidRPr="004034BC">
        <w:rPr>
          <w:b/>
          <w:sz w:val="18"/>
          <w:szCs w:val="18"/>
        </w:rPr>
        <w:t>:</w:t>
      </w:r>
      <w:r w:rsidRPr="004034BC">
        <w:rPr>
          <w:sz w:val="18"/>
          <w:szCs w:val="18"/>
        </w:rPr>
        <w:t xml:space="preserve"> Slovenian</w:t>
      </w:r>
    </w:p>
    <w:p w14:paraId="6A74368D" w14:textId="77777777" w:rsidR="00E905EE" w:rsidRPr="004034BC" w:rsidRDefault="00F20BF7" w:rsidP="00E905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rPr>
      </w:pPr>
      <w:r w:rsidRPr="004034BC">
        <w:rPr>
          <w:sz w:val="18"/>
          <w:szCs w:val="18"/>
        </w:rPr>
        <w:t xml:space="preserve">FORM OF PRESENTATION: In paper form via registered mail or any form of express mail or in electronic form via SWIFT system to the following address </w:t>
      </w:r>
      <w:r w:rsidRPr="004034BC">
        <w:rPr>
          <w:sz w:val="18"/>
          <w:szCs w:val="18"/>
        </w:rPr>
        <w:fldChar w:fldCharType="begin" w:fldLock="1">
          <w:ffData>
            <w:name w:val="Besedilo2"/>
            <w:enabled/>
            <w:calcOnExit w:val="0"/>
            <w:textInput/>
          </w:ffData>
        </w:fldChar>
      </w:r>
      <w:r w:rsidRPr="004034BC">
        <w:rPr>
          <w:sz w:val="18"/>
          <w:szCs w:val="18"/>
        </w:rPr>
        <w:instrText xml:space="preserve"> FORMTEXT </w:instrText>
      </w:r>
      <w:r w:rsidRPr="004034BC">
        <w:rPr>
          <w:sz w:val="18"/>
          <w:szCs w:val="18"/>
        </w:rPr>
      </w:r>
      <w:r w:rsidRPr="004034BC">
        <w:rPr>
          <w:sz w:val="18"/>
          <w:szCs w:val="18"/>
        </w:rPr>
        <w:fldChar w:fldCharType="separate"/>
      </w:r>
      <w:r w:rsidRPr="004034BC">
        <w:rPr>
          <w:sz w:val="18"/>
          <w:szCs w:val="18"/>
        </w:rPr>
        <w:t>     </w:t>
      </w:r>
      <w:r w:rsidRPr="004034BC">
        <w:rPr>
          <w:sz w:val="18"/>
          <w:szCs w:val="18"/>
        </w:rPr>
        <w:fldChar w:fldCharType="end"/>
      </w:r>
      <w:r w:rsidRPr="004034BC">
        <w:rPr>
          <w:sz w:val="18"/>
          <w:szCs w:val="18"/>
        </w:rPr>
        <w:t xml:space="preserve"> </w:t>
      </w:r>
      <w:r w:rsidRPr="004034BC">
        <w:rPr>
          <w:i/>
          <w:sz w:val="18"/>
          <w:szCs w:val="18"/>
        </w:rPr>
        <w:t>(Insert SWIFT address of the Guarantor)</w:t>
      </w:r>
    </w:p>
    <w:p w14:paraId="075DB9E2" w14:textId="77777777" w:rsidR="00E905EE" w:rsidRPr="004034BC" w:rsidRDefault="00E905EE" w:rsidP="00E905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14:paraId="31B0D3D7" w14:textId="77777777" w:rsidR="00E905EE" w:rsidRPr="004034BC" w:rsidRDefault="00F20BF7" w:rsidP="00E905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rPr>
      </w:pPr>
      <w:r w:rsidRPr="004034BC">
        <w:rPr>
          <w:b/>
          <w:sz w:val="18"/>
          <w:szCs w:val="18"/>
        </w:rPr>
        <w:t>PLACE OF PRESENTATION:</w:t>
      </w:r>
      <w:r w:rsidRPr="004034BC">
        <w:rPr>
          <w:sz w:val="18"/>
          <w:szCs w:val="18"/>
        </w:rPr>
        <w:t xml:space="preserve"> </w:t>
      </w:r>
      <w:r w:rsidRPr="004034BC">
        <w:rPr>
          <w:sz w:val="18"/>
          <w:szCs w:val="18"/>
        </w:rPr>
        <w:fldChar w:fldCharType="begin" w:fldLock="1">
          <w:ffData>
            <w:name w:val="Besedilo2"/>
            <w:enabled/>
            <w:calcOnExit w:val="0"/>
            <w:textInput/>
          </w:ffData>
        </w:fldChar>
      </w:r>
      <w:r w:rsidRPr="004034BC">
        <w:rPr>
          <w:sz w:val="18"/>
          <w:szCs w:val="18"/>
        </w:rPr>
        <w:instrText xml:space="preserve"> FORMTEXT </w:instrText>
      </w:r>
      <w:r w:rsidRPr="004034BC">
        <w:rPr>
          <w:sz w:val="18"/>
          <w:szCs w:val="18"/>
        </w:rPr>
      </w:r>
      <w:r w:rsidRPr="004034BC">
        <w:rPr>
          <w:sz w:val="18"/>
          <w:szCs w:val="18"/>
        </w:rPr>
        <w:fldChar w:fldCharType="separate"/>
      </w:r>
      <w:r w:rsidRPr="004034BC">
        <w:rPr>
          <w:sz w:val="18"/>
          <w:szCs w:val="18"/>
        </w:rPr>
        <w:t>     </w:t>
      </w:r>
      <w:r w:rsidRPr="004034BC">
        <w:rPr>
          <w:sz w:val="18"/>
          <w:szCs w:val="18"/>
        </w:rPr>
        <w:fldChar w:fldCharType="end"/>
      </w:r>
      <w:r w:rsidRPr="004034BC">
        <w:rPr>
          <w:sz w:val="18"/>
          <w:szCs w:val="18"/>
        </w:rPr>
        <w:t xml:space="preserve"> </w:t>
      </w:r>
      <w:r w:rsidRPr="004034BC">
        <w:rPr>
          <w:i/>
          <w:sz w:val="18"/>
          <w:szCs w:val="18"/>
        </w:rPr>
        <w:t>(The Guarantor shall insert the branch address where a paper presentation is to be made or, in case of an electronic presentation, an electronic address such as the Guarantor's SWIFT address.)</w:t>
      </w:r>
      <w:r w:rsidRPr="004034BC">
        <w:rPr>
          <w:sz w:val="18"/>
          <w:szCs w:val="18"/>
        </w:rPr>
        <w:t xml:space="preserve"> Regardless of the aforementioned, the submission of paper documents can be carried out in any branch of the Guarantor in the territory of the Republic of Slovenia. </w:t>
      </w:r>
    </w:p>
    <w:p w14:paraId="67BBB68B" w14:textId="77777777" w:rsidR="00E905EE" w:rsidRPr="004034BC" w:rsidRDefault="00F20BF7" w:rsidP="00E905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rPr>
      </w:pPr>
      <w:r w:rsidRPr="004034BC">
        <w:rPr>
          <w:sz w:val="18"/>
          <w:szCs w:val="18"/>
        </w:rPr>
        <w:t xml:space="preserve"> </w:t>
      </w:r>
    </w:p>
    <w:p w14:paraId="2756F1BA" w14:textId="77777777" w:rsidR="00E905EE" w:rsidRPr="004034BC" w:rsidRDefault="00F20BF7" w:rsidP="00E905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rPr>
      </w:pPr>
      <w:r w:rsidRPr="004034BC">
        <w:rPr>
          <w:b/>
          <w:sz w:val="18"/>
          <w:szCs w:val="18"/>
        </w:rPr>
        <w:t xml:space="preserve">EXPIRY: </w:t>
      </w:r>
      <w:r w:rsidRPr="004034BC">
        <w:rPr>
          <w:sz w:val="18"/>
          <w:szCs w:val="18"/>
        </w:rPr>
        <w:fldChar w:fldCharType="begin" w:fldLock="1">
          <w:ffData>
            <w:name w:val="Besedilo2"/>
            <w:enabled/>
            <w:calcOnExit w:val="0"/>
            <w:textInput>
              <w:default w:val="DD. MM. YYYY"/>
            </w:textInput>
          </w:ffData>
        </w:fldChar>
      </w:r>
      <w:r w:rsidRPr="004034BC">
        <w:rPr>
          <w:sz w:val="18"/>
          <w:szCs w:val="18"/>
        </w:rPr>
        <w:instrText xml:space="preserve"> FORMTEXT </w:instrText>
      </w:r>
      <w:r w:rsidRPr="004034BC">
        <w:rPr>
          <w:sz w:val="18"/>
          <w:szCs w:val="18"/>
        </w:rPr>
      </w:r>
      <w:r w:rsidRPr="004034BC">
        <w:rPr>
          <w:sz w:val="18"/>
          <w:szCs w:val="18"/>
        </w:rPr>
        <w:fldChar w:fldCharType="separate"/>
      </w:r>
      <w:r w:rsidRPr="004034BC">
        <w:rPr>
          <w:sz w:val="18"/>
          <w:szCs w:val="18"/>
        </w:rPr>
        <w:t>DD. MM. YYYY</w:t>
      </w:r>
      <w:r w:rsidRPr="004034BC">
        <w:rPr>
          <w:sz w:val="18"/>
          <w:szCs w:val="18"/>
        </w:rPr>
        <w:fldChar w:fldCharType="end"/>
      </w:r>
      <w:r w:rsidRPr="004034BC">
        <w:rPr>
          <w:sz w:val="18"/>
          <w:szCs w:val="18"/>
        </w:rPr>
        <w:t xml:space="preserve"> </w:t>
      </w:r>
      <w:r w:rsidRPr="004034BC">
        <w:rPr>
          <w:i/>
          <w:sz w:val="18"/>
          <w:szCs w:val="18"/>
        </w:rPr>
        <w:t>(Insert expiry date)</w:t>
      </w:r>
    </w:p>
    <w:p w14:paraId="4D843061" w14:textId="77777777" w:rsidR="00E905EE" w:rsidRPr="004034BC" w:rsidRDefault="00E905EE" w:rsidP="00E905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14:paraId="6340E1D6" w14:textId="77777777" w:rsidR="00E905EE" w:rsidRPr="004034BC" w:rsidRDefault="00F20BF7" w:rsidP="00E905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rPr>
      </w:pPr>
      <w:r w:rsidRPr="004034BC">
        <w:rPr>
          <w:b/>
          <w:sz w:val="18"/>
          <w:szCs w:val="18"/>
        </w:rPr>
        <w:t>THE PARTY LIABLE FOR THE PAYMENT OF ANY CHARGES:</w:t>
      </w:r>
      <w:r w:rsidRPr="004034BC">
        <w:rPr>
          <w:sz w:val="18"/>
          <w:szCs w:val="18"/>
        </w:rPr>
        <w:t xml:space="preserve"> </w:t>
      </w:r>
      <w:r w:rsidRPr="004034BC">
        <w:rPr>
          <w:sz w:val="18"/>
          <w:szCs w:val="18"/>
        </w:rPr>
        <w:fldChar w:fldCharType="begin" w:fldLock="1">
          <w:ffData>
            <w:name w:val="Besedilo2"/>
            <w:enabled/>
            <w:calcOnExit w:val="0"/>
            <w:textInput/>
          </w:ffData>
        </w:fldChar>
      </w:r>
      <w:r w:rsidRPr="004034BC">
        <w:rPr>
          <w:sz w:val="18"/>
          <w:szCs w:val="18"/>
        </w:rPr>
        <w:instrText xml:space="preserve"> FORMTEXT </w:instrText>
      </w:r>
      <w:r w:rsidRPr="004034BC">
        <w:rPr>
          <w:sz w:val="18"/>
          <w:szCs w:val="18"/>
        </w:rPr>
      </w:r>
      <w:r w:rsidRPr="004034BC">
        <w:rPr>
          <w:sz w:val="18"/>
          <w:szCs w:val="18"/>
        </w:rPr>
        <w:fldChar w:fldCharType="separate"/>
      </w:r>
      <w:r w:rsidRPr="004034BC">
        <w:rPr>
          <w:sz w:val="18"/>
          <w:szCs w:val="18"/>
        </w:rPr>
        <w:t>     </w:t>
      </w:r>
      <w:r w:rsidRPr="004034BC">
        <w:rPr>
          <w:sz w:val="18"/>
          <w:szCs w:val="18"/>
        </w:rPr>
        <w:fldChar w:fldCharType="end"/>
      </w:r>
      <w:r w:rsidRPr="004034BC">
        <w:rPr>
          <w:sz w:val="18"/>
          <w:szCs w:val="18"/>
        </w:rPr>
        <w:t xml:space="preserve"> </w:t>
      </w:r>
      <w:r w:rsidRPr="004034BC">
        <w:rPr>
          <w:i/>
          <w:sz w:val="18"/>
          <w:szCs w:val="18"/>
        </w:rPr>
        <w:t>(Insert name of the Applicant; name of the Bidder selected in a public contract procedure)</w:t>
      </w:r>
    </w:p>
    <w:p w14:paraId="4B24BE76" w14:textId="77777777" w:rsidR="00E905EE" w:rsidRPr="004034BC" w:rsidRDefault="00E905EE" w:rsidP="00E905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14:paraId="5BAB8809" w14:textId="77777777" w:rsidR="00E905EE" w:rsidRPr="004034BC" w:rsidRDefault="00F20BF7" w:rsidP="00E905EE">
      <w:pPr>
        <w:spacing w:line="276" w:lineRule="auto"/>
        <w:jc w:val="both"/>
        <w:rPr>
          <w:sz w:val="18"/>
          <w:szCs w:val="18"/>
        </w:rPr>
      </w:pPr>
      <w:r w:rsidRPr="004034BC">
        <w:rPr>
          <w:sz w:val="18"/>
          <w:szCs w:val="18"/>
        </w:rPr>
        <w:t>As a Guarantor, we hereby irrevocably undertake to pay the Beneficiary any amount up to the Guarantee Amount upon presentation of Beneficiary's complying demand for payment, in the form of presentation indicated above, signed by authorised representative(s),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5E8EB2EF" w14:textId="77777777" w:rsidR="00E905EE" w:rsidRPr="004034BC" w:rsidRDefault="00F20BF7" w:rsidP="00E905EE">
      <w:pPr>
        <w:spacing w:line="276" w:lineRule="auto"/>
        <w:jc w:val="both"/>
        <w:rPr>
          <w:sz w:val="18"/>
          <w:szCs w:val="18"/>
        </w:rPr>
      </w:pPr>
      <w:r w:rsidRPr="004034BC">
        <w:rPr>
          <w:sz w:val="18"/>
          <w:szCs w:val="18"/>
        </w:rPr>
        <w:t>Any demand under this guarantee must be received by us on or before Expiry at the Place of presentation indicated above.</w:t>
      </w:r>
    </w:p>
    <w:p w14:paraId="237369B8" w14:textId="77777777" w:rsidR="00E905EE" w:rsidRPr="004034BC" w:rsidRDefault="00F20BF7" w:rsidP="00E905EE">
      <w:pPr>
        <w:spacing w:line="276" w:lineRule="auto"/>
        <w:jc w:val="both"/>
        <w:rPr>
          <w:sz w:val="18"/>
          <w:szCs w:val="18"/>
        </w:rPr>
      </w:pPr>
      <w:r w:rsidRPr="004034BC">
        <w:rPr>
          <w:sz w:val="18"/>
          <w:szCs w:val="18"/>
        </w:rPr>
        <w:t>Any disputes related to this Guarantee shall be resolved by the competent court of jurisdiction in Ljubljana in accordance with the Slovenian law.</w:t>
      </w:r>
    </w:p>
    <w:p w14:paraId="1DAB8B17" w14:textId="77777777" w:rsidR="00E905EE" w:rsidRPr="004034BC" w:rsidRDefault="00F20BF7" w:rsidP="00E905EE">
      <w:pPr>
        <w:spacing w:line="276" w:lineRule="auto"/>
        <w:jc w:val="both"/>
        <w:rPr>
          <w:sz w:val="18"/>
          <w:szCs w:val="18"/>
        </w:rPr>
      </w:pPr>
      <w:r w:rsidRPr="004034BC">
        <w:rPr>
          <w:sz w:val="18"/>
          <w:szCs w:val="18"/>
        </w:rPr>
        <w:t>This guarantee is subject to the Uniform Rules for Demand Guarantees (URDG) 2010 revision, ICC publication no. 758.</w:t>
      </w:r>
    </w:p>
    <w:p w14:paraId="5903C3A0" w14:textId="77777777" w:rsidR="00E905EE" w:rsidRPr="004034BC" w:rsidRDefault="00F20BF7" w:rsidP="00E905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rPr>
      </w:pPr>
      <w:r w:rsidRPr="004034BC">
        <w:rPr>
          <w:sz w:val="18"/>
          <w:szCs w:val="18"/>
        </w:rPr>
        <w:tab/>
      </w:r>
      <w:r w:rsidRPr="004034BC">
        <w:rPr>
          <w:sz w:val="18"/>
          <w:szCs w:val="18"/>
        </w:rPr>
        <w:tab/>
      </w:r>
      <w:r w:rsidRPr="004034BC">
        <w:rPr>
          <w:sz w:val="18"/>
          <w:szCs w:val="18"/>
        </w:rPr>
        <w:tab/>
      </w:r>
      <w:r w:rsidRPr="004034BC">
        <w:rPr>
          <w:sz w:val="18"/>
          <w:szCs w:val="18"/>
        </w:rPr>
        <w:tab/>
      </w:r>
      <w:r w:rsidRPr="004034BC">
        <w:rPr>
          <w:sz w:val="18"/>
          <w:szCs w:val="18"/>
        </w:rPr>
        <w:tab/>
      </w:r>
      <w:r w:rsidRPr="004034BC">
        <w:rPr>
          <w:sz w:val="18"/>
          <w:szCs w:val="18"/>
        </w:rPr>
        <w:tab/>
      </w:r>
      <w:r w:rsidRPr="004034BC">
        <w:rPr>
          <w:sz w:val="18"/>
          <w:szCs w:val="18"/>
        </w:rPr>
        <w:tab/>
      </w:r>
      <w:r w:rsidRPr="004034BC">
        <w:rPr>
          <w:sz w:val="18"/>
          <w:szCs w:val="18"/>
        </w:rPr>
        <w:tab/>
        <w:t xml:space="preserve">   Guarantor</w:t>
      </w:r>
      <w:r w:rsidRPr="004034BC">
        <w:rPr>
          <w:sz w:val="18"/>
          <w:szCs w:val="18"/>
        </w:rPr>
        <w:tab/>
      </w:r>
      <w:r w:rsidRPr="004034BC">
        <w:rPr>
          <w:sz w:val="18"/>
          <w:szCs w:val="18"/>
        </w:rPr>
        <w:tab/>
      </w:r>
      <w:r w:rsidRPr="004034BC">
        <w:rPr>
          <w:sz w:val="18"/>
          <w:szCs w:val="18"/>
        </w:rPr>
        <w:tab/>
      </w:r>
      <w:r w:rsidRPr="004034BC">
        <w:rPr>
          <w:sz w:val="18"/>
          <w:szCs w:val="18"/>
        </w:rPr>
        <w:tab/>
      </w:r>
      <w:r w:rsidRPr="004034BC">
        <w:rPr>
          <w:sz w:val="18"/>
          <w:szCs w:val="18"/>
        </w:rPr>
        <w:tab/>
      </w:r>
      <w:r w:rsidRPr="004034BC">
        <w:rPr>
          <w:sz w:val="18"/>
          <w:szCs w:val="18"/>
        </w:rPr>
        <w:tab/>
      </w:r>
      <w:r w:rsidRPr="004034BC">
        <w:rPr>
          <w:sz w:val="18"/>
          <w:szCs w:val="18"/>
        </w:rPr>
        <w:tab/>
      </w:r>
      <w:r w:rsidRPr="004034BC">
        <w:rPr>
          <w:sz w:val="18"/>
          <w:szCs w:val="18"/>
        </w:rPr>
        <w:tab/>
      </w:r>
      <w:r w:rsidRPr="004034BC">
        <w:rPr>
          <w:sz w:val="18"/>
          <w:szCs w:val="18"/>
        </w:rPr>
        <w:tab/>
        <w:t>(stamp and signature)</w:t>
      </w:r>
    </w:p>
    <w:p w14:paraId="0074BBE7" w14:textId="77777777" w:rsidR="00B451E9" w:rsidRDefault="00B451E9" w:rsidP="007911CD">
      <w:pPr>
        <w:pStyle w:val="Naslov2"/>
        <w:spacing w:line="276" w:lineRule="auto"/>
        <w:rPr>
          <w:rFonts w:ascii="Arial" w:hAnsi="Arial"/>
          <w:sz w:val="20"/>
        </w:rPr>
        <w:sectPr w:rsidR="00B451E9" w:rsidSect="00861097">
          <w:pgSz w:w="11907" w:h="16840" w:code="9"/>
          <w:pgMar w:top="1418" w:right="1701" w:bottom="1418" w:left="1701" w:header="709" w:footer="709" w:gutter="0"/>
          <w:cols w:space="708"/>
        </w:sectPr>
      </w:pPr>
    </w:p>
    <w:p w14:paraId="19593A2D" w14:textId="77777777" w:rsidR="007911CD" w:rsidRDefault="00F20BF7" w:rsidP="007911CD">
      <w:pPr>
        <w:pStyle w:val="Naslov2"/>
        <w:spacing w:line="276" w:lineRule="auto"/>
        <w:rPr>
          <w:rFonts w:ascii="Arial" w:hAnsi="Arial"/>
          <w:sz w:val="20"/>
        </w:rPr>
      </w:pPr>
      <w:r>
        <w:rPr>
          <w:rFonts w:ascii="Arial" w:hAnsi="Arial"/>
          <w:sz w:val="20"/>
        </w:rPr>
        <w:lastRenderedPageBreak/>
        <w:t>APPENDIX 9</w:t>
      </w:r>
    </w:p>
    <w:p w14:paraId="0F199F1A" w14:textId="77777777" w:rsidR="007911CD" w:rsidRPr="00A72ABB" w:rsidRDefault="00F20BF7" w:rsidP="007911CD">
      <w:pPr>
        <w:pStyle w:val="Naslov3"/>
        <w:spacing w:line="276" w:lineRule="auto"/>
        <w:jc w:val="center"/>
        <w:rPr>
          <w:sz w:val="20"/>
          <w:szCs w:val="20"/>
        </w:rPr>
      </w:pPr>
      <w:r>
        <w:rPr>
          <w:sz w:val="20"/>
        </w:rPr>
        <w:t>SUBCONTRACTOR’S DETAILS</w:t>
      </w:r>
    </w:p>
    <w:p w14:paraId="64F963C0" w14:textId="77777777" w:rsidR="007911CD" w:rsidRPr="00A72ABB" w:rsidRDefault="007911CD" w:rsidP="007911CD">
      <w:pPr>
        <w:rPr>
          <w:lang w:val="sl-SI"/>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E95B28" w14:paraId="0B089456" w14:textId="77777777" w:rsidTr="00071F53">
        <w:trPr>
          <w:trHeight w:val="430"/>
        </w:trPr>
        <w:tc>
          <w:tcPr>
            <w:tcW w:w="5495" w:type="dxa"/>
            <w:vAlign w:val="center"/>
          </w:tcPr>
          <w:p w14:paraId="4E74A0E4" w14:textId="77777777" w:rsidR="007911CD" w:rsidRPr="00CC1CA4" w:rsidRDefault="00F20BF7" w:rsidP="00071F53">
            <w:pPr>
              <w:spacing w:line="288" w:lineRule="auto"/>
              <w:rPr>
                <w:bCs/>
                <w:szCs w:val="20"/>
              </w:rPr>
            </w:pPr>
            <w:r w:rsidRPr="00CC1CA4">
              <w:rPr>
                <w:bCs/>
              </w:rPr>
              <w:t>SUBCONTRACTOR’S FULL NAME</w:t>
            </w:r>
          </w:p>
        </w:tc>
        <w:tc>
          <w:tcPr>
            <w:tcW w:w="3791" w:type="dxa"/>
            <w:vAlign w:val="center"/>
          </w:tcPr>
          <w:p w14:paraId="6B4D2EC8" w14:textId="77777777" w:rsidR="007911CD" w:rsidRPr="00A72ABB" w:rsidRDefault="007911CD" w:rsidP="00071F53">
            <w:pPr>
              <w:spacing w:line="288" w:lineRule="auto"/>
              <w:rPr>
                <w:b/>
                <w:szCs w:val="20"/>
                <w:lang w:val="sl-SI"/>
              </w:rPr>
            </w:pPr>
          </w:p>
        </w:tc>
      </w:tr>
      <w:tr w:rsidR="00E95B28" w14:paraId="24080803" w14:textId="77777777" w:rsidTr="00071F53">
        <w:trPr>
          <w:trHeight w:val="424"/>
        </w:trPr>
        <w:tc>
          <w:tcPr>
            <w:tcW w:w="5495" w:type="dxa"/>
            <w:vAlign w:val="center"/>
          </w:tcPr>
          <w:p w14:paraId="632F6D73" w14:textId="77777777" w:rsidR="007911CD" w:rsidRPr="00CC1CA4" w:rsidRDefault="00F20BF7" w:rsidP="00071F53">
            <w:pPr>
              <w:spacing w:line="288" w:lineRule="auto"/>
              <w:rPr>
                <w:bCs/>
                <w:szCs w:val="20"/>
              </w:rPr>
            </w:pPr>
            <w:r w:rsidRPr="00CC1CA4">
              <w:rPr>
                <w:bCs/>
              </w:rPr>
              <w:t>SUBCONTRACTOR'S ADDRESS (REGISTERED OFFICE)</w:t>
            </w:r>
          </w:p>
        </w:tc>
        <w:tc>
          <w:tcPr>
            <w:tcW w:w="3791" w:type="dxa"/>
            <w:vAlign w:val="center"/>
          </w:tcPr>
          <w:p w14:paraId="2D86B630" w14:textId="77777777" w:rsidR="007911CD" w:rsidRPr="00A72ABB" w:rsidRDefault="007911CD" w:rsidP="00071F53">
            <w:pPr>
              <w:spacing w:line="288" w:lineRule="auto"/>
              <w:rPr>
                <w:b/>
                <w:szCs w:val="20"/>
                <w:lang w:val="sl-SI"/>
              </w:rPr>
            </w:pPr>
          </w:p>
        </w:tc>
      </w:tr>
      <w:tr w:rsidR="00E95B28" w14:paraId="0BBF67F6" w14:textId="77777777" w:rsidTr="00071F53">
        <w:trPr>
          <w:trHeight w:val="402"/>
        </w:trPr>
        <w:tc>
          <w:tcPr>
            <w:tcW w:w="5495" w:type="dxa"/>
            <w:vAlign w:val="center"/>
          </w:tcPr>
          <w:p w14:paraId="632813E2" w14:textId="77777777" w:rsidR="007911CD" w:rsidRPr="00CC1CA4" w:rsidRDefault="00F20BF7" w:rsidP="00071F53">
            <w:pPr>
              <w:spacing w:line="288" w:lineRule="auto"/>
              <w:rPr>
                <w:bCs/>
                <w:szCs w:val="20"/>
              </w:rPr>
            </w:pPr>
            <w:r w:rsidRPr="00CC1CA4">
              <w:rPr>
                <w:bCs/>
              </w:rPr>
              <w:t>WEBSITE</w:t>
            </w:r>
          </w:p>
        </w:tc>
        <w:tc>
          <w:tcPr>
            <w:tcW w:w="3791" w:type="dxa"/>
            <w:vAlign w:val="center"/>
          </w:tcPr>
          <w:p w14:paraId="138FB92B" w14:textId="77777777" w:rsidR="007911CD" w:rsidRPr="00A72ABB" w:rsidRDefault="007911CD" w:rsidP="00071F53">
            <w:pPr>
              <w:spacing w:line="288" w:lineRule="auto"/>
              <w:rPr>
                <w:b/>
                <w:szCs w:val="20"/>
                <w:lang w:val="sl-SI"/>
              </w:rPr>
            </w:pPr>
          </w:p>
        </w:tc>
      </w:tr>
      <w:tr w:rsidR="00E95B28" w14:paraId="600E7B99" w14:textId="77777777" w:rsidTr="00071F53">
        <w:trPr>
          <w:trHeight w:val="422"/>
        </w:trPr>
        <w:tc>
          <w:tcPr>
            <w:tcW w:w="5495" w:type="dxa"/>
            <w:vAlign w:val="center"/>
          </w:tcPr>
          <w:p w14:paraId="49040AD4" w14:textId="77777777" w:rsidR="007911CD" w:rsidRPr="00CC1CA4" w:rsidRDefault="00F20BF7" w:rsidP="00071F53">
            <w:pPr>
              <w:spacing w:line="288" w:lineRule="auto"/>
              <w:rPr>
                <w:bCs/>
                <w:szCs w:val="20"/>
              </w:rPr>
            </w:pPr>
            <w:r w:rsidRPr="00CC1CA4">
              <w:rPr>
                <w:bCs/>
              </w:rPr>
              <w:t>REGISTRATION NUMBER</w:t>
            </w:r>
          </w:p>
        </w:tc>
        <w:tc>
          <w:tcPr>
            <w:tcW w:w="3791" w:type="dxa"/>
            <w:vAlign w:val="center"/>
          </w:tcPr>
          <w:p w14:paraId="3B204547" w14:textId="77777777" w:rsidR="007911CD" w:rsidRPr="00A72ABB" w:rsidRDefault="007911CD" w:rsidP="00071F53">
            <w:pPr>
              <w:spacing w:line="288" w:lineRule="auto"/>
              <w:rPr>
                <w:b/>
                <w:szCs w:val="20"/>
                <w:lang w:val="sl-SI"/>
              </w:rPr>
            </w:pPr>
          </w:p>
        </w:tc>
      </w:tr>
      <w:tr w:rsidR="00E95B28" w14:paraId="77B30142" w14:textId="77777777" w:rsidTr="00071F53">
        <w:trPr>
          <w:trHeight w:val="415"/>
        </w:trPr>
        <w:tc>
          <w:tcPr>
            <w:tcW w:w="5495" w:type="dxa"/>
            <w:vAlign w:val="center"/>
          </w:tcPr>
          <w:p w14:paraId="26A88F60" w14:textId="77777777" w:rsidR="007911CD" w:rsidRPr="00CC1CA4" w:rsidRDefault="00F20BF7" w:rsidP="00071F53">
            <w:pPr>
              <w:spacing w:line="288" w:lineRule="auto"/>
              <w:rPr>
                <w:bCs/>
                <w:szCs w:val="20"/>
              </w:rPr>
            </w:pPr>
            <w:r w:rsidRPr="00CC1CA4">
              <w:rPr>
                <w:bCs/>
              </w:rPr>
              <w:t>VAT IDENTIFICATION NUMBER</w:t>
            </w:r>
          </w:p>
        </w:tc>
        <w:tc>
          <w:tcPr>
            <w:tcW w:w="3791" w:type="dxa"/>
            <w:vAlign w:val="center"/>
          </w:tcPr>
          <w:p w14:paraId="2B9113D8" w14:textId="77777777" w:rsidR="007911CD" w:rsidRPr="00A72ABB" w:rsidRDefault="007911CD" w:rsidP="00071F53">
            <w:pPr>
              <w:spacing w:line="288" w:lineRule="auto"/>
              <w:rPr>
                <w:b/>
                <w:szCs w:val="20"/>
                <w:lang w:val="sl-SI"/>
              </w:rPr>
            </w:pPr>
          </w:p>
        </w:tc>
      </w:tr>
      <w:tr w:rsidR="00E95B28" w14:paraId="74B8CEB4" w14:textId="77777777" w:rsidTr="00071F53">
        <w:trPr>
          <w:trHeight w:val="406"/>
        </w:trPr>
        <w:tc>
          <w:tcPr>
            <w:tcW w:w="5495" w:type="dxa"/>
            <w:vAlign w:val="center"/>
          </w:tcPr>
          <w:p w14:paraId="29443F3C" w14:textId="77777777" w:rsidR="007911CD" w:rsidRPr="00CC1CA4" w:rsidRDefault="00F20BF7" w:rsidP="00071F53">
            <w:pPr>
              <w:spacing w:line="288" w:lineRule="auto"/>
              <w:rPr>
                <w:bCs/>
                <w:szCs w:val="20"/>
              </w:rPr>
            </w:pPr>
            <w:r w:rsidRPr="00CC1CA4">
              <w:rPr>
                <w:bCs/>
              </w:rPr>
              <w:t>BANK ACCOUNT NO.</w:t>
            </w:r>
          </w:p>
        </w:tc>
        <w:tc>
          <w:tcPr>
            <w:tcW w:w="3791" w:type="dxa"/>
            <w:vAlign w:val="center"/>
          </w:tcPr>
          <w:p w14:paraId="3A3A96D2" w14:textId="77777777" w:rsidR="007911CD" w:rsidRPr="00A72ABB" w:rsidRDefault="007911CD" w:rsidP="00071F53">
            <w:pPr>
              <w:spacing w:line="288" w:lineRule="auto"/>
              <w:rPr>
                <w:b/>
                <w:szCs w:val="20"/>
                <w:lang w:val="sl-SI"/>
              </w:rPr>
            </w:pPr>
          </w:p>
        </w:tc>
      </w:tr>
      <w:tr w:rsidR="00E95B28" w14:paraId="58EF0056" w14:textId="77777777" w:rsidTr="00071F53">
        <w:trPr>
          <w:trHeight w:val="412"/>
        </w:trPr>
        <w:tc>
          <w:tcPr>
            <w:tcW w:w="5495" w:type="dxa"/>
            <w:vAlign w:val="center"/>
          </w:tcPr>
          <w:p w14:paraId="70DEB61D" w14:textId="77777777" w:rsidR="007911CD" w:rsidRPr="00CC1CA4" w:rsidRDefault="00F20BF7" w:rsidP="00071F53">
            <w:pPr>
              <w:spacing w:line="288" w:lineRule="auto"/>
              <w:rPr>
                <w:bCs/>
                <w:szCs w:val="20"/>
              </w:rPr>
            </w:pPr>
            <w:r w:rsidRPr="00CC1CA4">
              <w:rPr>
                <w:bCs/>
              </w:rPr>
              <w:t xml:space="preserve">NAME OF THE BANK </w:t>
            </w:r>
          </w:p>
        </w:tc>
        <w:tc>
          <w:tcPr>
            <w:tcW w:w="3791" w:type="dxa"/>
            <w:vAlign w:val="center"/>
          </w:tcPr>
          <w:p w14:paraId="2AFD77F0" w14:textId="77777777" w:rsidR="007911CD" w:rsidRPr="00A72ABB" w:rsidRDefault="007911CD" w:rsidP="00071F53">
            <w:pPr>
              <w:spacing w:line="288" w:lineRule="auto"/>
              <w:rPr>
                <w:b/>
                <w:szCs w:val="20"/>
                <w:lang w:val="sl-SI"/>
              </w:rPr>
            </w:pPr>
          </w:p>
        </w:tc>
      </w:tr>
      <w:tr w:rsidR="00E95B28" w14:paraId="0F82101C" w14:textId="77777777" w:rsidTr="00071F53">
        <w:trPr>
          <w:trHeight w:val="391"/>
        </w:trPr>
        <w:tc>
          <w:tcPr>
            <w:tcW w:w="5495" w:type="dxa"/>
            <w:vAlign w:val="center"/>
          </w:tcPr>
          <w:p w14:paraId="63ECCE63" w14:textId="77777777" w:rsidR="007911CD" w:rsidRPr="00CC1CA4" w:rsidRDefault="00F20BF7" w:rsidP="00071F53">
            <w:pPr>
              <w:spacing w:line="288" w:lineRule="auto"/>
              <w:rPr>
                <w:bCs/>
                <w:szCs w:val="20"/>
              </w:rPr>
            </w:pPr>
            <w:r w:rsidRPr="00CC1CA4">
              <w:rPr>
                <w:bCs/>
              </w:rPr>
              <w:t xml:space="preserve">COMPETENT FINANCIAL OFFICE </w:t>
            </w:r>
          </w:p>
        </w:tc>
        <w:tc>
          <w:tcPr>
            <w:tcW w:w="3791" w:type="dxa"/>
            <w:vAlign w:val="center"/>
          </w:tcPr>
          <w:p w14:paraId="0EB6A26E" w14:textId="77777777" w:rsidR="007911CD" w:rsidRPr="00A72ABB" w:rsidRDefault="007911CD" w:rsidP="00071F53">
            <w:pPr>
              <w:spacing w:line="288" w:lineRule="auto"/>
              <w:rPr>
                <w:b/>
                <w:szCs w:val="20"/>
                <w:lang w:val="sl-SI"/>
              </w:rPr>
            </w:pPr>
          </w:p>
        </w:tc>
      </w:tr>
      <w:tr w:rsidR="00E95B28" w14:paraId="67EECCD5" w14:textId="77777777" w:rsidTr="00071F53">
        <w:trPr>
          <w:trHeight w:val="410"/>
        </w:trPr>
        <w:tc>
          <w:tcPr>
            <w:tcW w:w="5495" w:type="dxa"/>
            <w:vAlign w:val="center"/>
          </w:tcPr>
          <w:p w14:paraId="0BB0B3DA" w14:textId="77777777" w:rsidR="007911CD" w:rsidRPr="00CC1CA4" w:rsidRDefault="00F20BF7" w:rsidP="00071F53">
            <w:pPr>
              <w:spacing w:line="288" w:lineRule="auto"/>
              <w:rPr>
                <w:bCs/>
                <w:szCs w:val="20"/>
              </w:rPr>
            </w:pPr>
            <w:r w:rsidRPr="00CC1CA4">
              <w:rPr>
                <w:bCs/>
              </w:rPr>
              <w:t>TELEPHONE</w:t>
            </w:r>
          </w:p>
        </w:tc>
        <w:tc>
          <w:tcPr>
            <w:tcW w:w="3791" w:type="dxa"/>
            <w:vAlign w:val="center"/>
          </w:tcPr>
          <w:p w14:paraId="14F07615" w14:textId="77777777" w:rsidR="007911CD" w:rsidRPr="00A72ABB" w:rsidRDefault="007911CD" w:rsidP="00071F53">
            <w:pPr>
              <w:spacing w:line="288" w:lineRule="auto"/>
              <w:rPr>
                <w:b/>
                <w:szCs w:val="20"/>
                <w:lang w:val="sl-SI"/>
              </w:rPr>
            </w:pPr>
          </w:p>
        </w:tc>
      </w:tr>
      <w:tr w:rsidR="00E95B28" w14:paraId="4897C1EE" w14:textId="77777777" w:rsidTr="00071F53">
        <w:trPr>
          <w:trHeight w:val="408"/>
        </w:trPr>
        <w:tc>
          <w:tcPr>
            <w:tcW w:w="5495" w:type="dxa"/>
            <w:vAlign w:val="center"/>
          </w:tcPr>
          <w:p w14:paraId="4F34F2FA" w14:textId="77777777" w:rsidR="007911CD" w:rsidRPr="00CC1CA4" w:rsidRDefault="00F20BF7" w:rsidP="00071F53">
            <w:pPr>
              <w:spacing w:line="288" w:lineRule="auto"/>
              <w:rPr>
                <w:bCs/>
                <w:szCs w:val="20"/>
              </w:rPr>
            </w:pPr>
            <w:r w:rsidRPr="00CC1CA4">
              <w:rPr>
                <w:bCs/>
              </w:rPr>
              <w:t>E-MAIL ADDRESS (to receive official mail)</w:t>
            </w:r>
          </w:p>
        </w:tc>
        <w:tc>
          <w:tcPr>
            <w:tcW w:w="3791" w:type="dxa"/>
            <w:vAlign w:val="center"/>
          </w:tcPr>
          <w:p w14:paraId="3D5A345E" w14:textId="77777777" w:rsidR="007911CD" w:rsidRPr="00A72ABB" w:rsidRDefault="007911CD" w:rsidP="00071F53">
            <w:pPr>
              <w:spacing w:line="288" w:lineRule="auto"/>
              <w:rPr>
                <w:b/>
                <w:szCs w:val="20"/>
                <w:lang w:val="sl-SI"/>
              </w:rPr>
            </w:pPr>
          </w:p>
        </w:tc>
      </w:tr>
      <w:tr w:rsidR="00E95B28" w14:paraId="597186AD" w14:textId="77777777" w:rsidTr="00071F53">
        <w:trPr>
          <w:trHeight w:val="414"/>
        </w:trPr>
        <w:tc>
          <w:tcPr>
            <w:tcW w:w="5495" w:type="dxa"/>
            <w:vAlign w:val="center"/>
          </w:tcPr>
          <w:p w14:paraId="00F7A1C1" w14:textId="77777777" w:rsidR="007911CD" w:rsidRPr="00CC1CA4" w:rsidRDefault="00F20BF7" w:rsidP="00071F53">
            <w:pPr>
              <w:spacing w:line="288" w:lineRule="auto"/>
              <w:rPr>
                <w:bCs/>
                <w:szCs w:val="20"/>
              </w:rPr>
            </w:pPr>
            <w:r w:rsidRPr="00CC1CA4">
              <w:rPr>
                <w:bCs/>
              </w:rPr>
              <w:t>POINT OF CONTACT</w:t>
            </w:r>
          </w:p>
        </w:tc>
        <w:tc>
          <w:tcPr>
            <w:tcW w:w="3791" w:type="dxa"/>
            <w:vAlign w:val="center"/>
          </w:tcPr>
          <w:p w14:paraId="370517DF" w14:textId="77777777" w:rsidR="007911CD" w:rsidRPr="00A72ABB" w:rsidRDefault="007911CD" w:rsidP="00071F53">
            <w:pPr>
              <w:spacing w:line="288" w:lineRule="auto"/>
              <w:rPr>
                <w:b/>
                <w:szCs w:val="20"/>
                <w:lang w:val="sl-SI"/>
              </w:rPr>
            </w:pPr>
          </w:p>
        </w:tc>
      </w:tr>
      <w:tr w:rsidR="00E95B28" w14:paraId="66E1B026" w14:textId="77777777" w:rsidTr="00071F53">
        <w:trPr>
          <w:trHeight w:val="407"/>
        </w:trPr>
        <w:tc>
          <w:tcPr>
            <w:tcW w:w="5495" w:type="dxa"/>
            <w:vAlign w:val="center"/>
          </w:tcPr>
          <w:p w14:paraId="734876C8" w14:textId="77777777" w:rsidR="007911CD" w:rsidRPr="00CC1CA4" w:rsidRDefault="00F20BF7" w:rsidP="00071F53">
            <w:pPr>
              <w:spacing w:line="288" w:lineRule="auto"/>
              <w:rPr>
                <w:bCs/>
                <w:szCs w:val="20"/>
              </w:rPr>
            </w:pPr>
            <w:r w:rsidRPr="00CC1CA4">
              <w:rPr>
                <w:bCs/>
              </w:rPr>
              <w:t>LEGAL REPRESENTATIVE</w:t>
            </w:r>
          </w:p>
        </w:tc>
        <w:tc>
          <w:tcPr>
            <w:tcW w:w="3791" w:type="dxa"/>
            <w:vAlign w:val="center"/>
          </w:tcPr>
          <w:p w14:paraId="3E01D1FD" w14:textId="77777777" w:rsidR="007911CD" w:rsidRPr="00A72ABB" w:rsidRDefault="007911CD" w:rsidP="00071F53">
            <w:pPr>
              <w:spacing w:line="288" w:lineRule="auto"/>
              <w:rPr>
                <w:b/>
                <w:szCs w:val="20"/>
                <w:lang w:val="sl-SI"/>
              </w:rPr>
            </w:pPr>
          </w:p>
        </w:tc>
      </w:tr>
    </w:tbl>
    <w:p w14:paraId="7B2F8874" w14:textId="77777777" w:rsidR="007911CD" w:rsidRPr="00A72ABB" w:rsidRDefault="00F20BF7" w:rsidP="00CC1CA4">
      <w:pPr>
        <w:spacing w:line="288" w:lineRule="auto"/>
        <w:ind w:left="3119" w:right="-709"/>
        <w:jc w:val="right"/>
        <w:rPr>
          <w:b/>
          <w:szCs w:val="20"/>
        </w:rPr>
      </w:pPr>
      <w:r>
        <w:t>(</w:t>
      </w:r>
      <w:r w:rsidR="00CC1CA4">
        <w:t>T</w:t>
      </w:r>
      <w:r>
        <w:t>he right column is to be completed by the</w:t>
      </w:r>
      <w:r w:rsidR="00CC1CA4">
        <w:t xml:space="preserve"> </w:t>
      </w:r>
      <w:r>
        <w:t>Subcontractor)</w:t>
      </w:r>
    </w:p>
    <w:p w14:paraId="6992C47F" w14:textId="77777777" w:rsidR="007911CD" w:rsidRPr="00A72ABB" w:rsidRDefault="007911CD" w:rsidP="007911CD">
      <w:pPr>
        <w:spacing w:line="288" w:lineRule="auto"/>
        <w:jc w:val="center"/>
        <w:rPr>
          <w:szCs w:val="20"/>
          <w:lang w:val="sl-SI"/>
        </w:rPr>
      </w:pPr>
    </w:p>
    <w:p w14:paraId="3E892DCE" w14:textId="77777777" w:rsidR="007911CD" w:rsidRPr="00A72ABB" w:rsidRDefault="00F20BF7" w:rsidP="007911CD">
      <w:pPr>
        <w:spacing w:line="288" w:lineRule="auto"/>
        <w:jc w:val="both"/>
        <w:rPr>
          <w:szCs w:val="20"/>
        </w:rPr>
      </w:pPr>
      <w:r>
        <w:t>We agree that, in accordance with Article 72 of the Public Procurement in the Defence and Security Sector Act (ZJNPOV), the Contracting Authority is entitled to verify the Bid submitted in this contract award procedure by obtaining the information referred to in Article 31(15) of the aforementioned Act (ZJNPOV) from the central information system – e-Dosje.</w:t>
      </w:r>
    </w:p>
    <w:p w14:paraId="2FAF005E" w14:textId="77777777" w:rsidR="007911CD" w:rsidRPr="00A72ABB" w:rsidRDefault="007911CD" w:rsidP="007911CD">
      <w:pPr>
        <w:spacing w:line="288" w:lineRule="auto"/>
        <w:jc w:val="center"/>
        <w:rPr>
          <w:b/>
          <w:szCs w:val="20"/>
          <w:lang w:val="sl-SI"/>
        </w:rPr>
      </w:pPr>
    </w:p>
    <w:p w14:paraId="67ADE964" w14:textId="77777777" w:rsidR="007911CD" w:rsidRPr="00A72ABB" w:rsidRDefault="00F20BF7" w:rsidP="007911CD">
      <w:pPr>
        <w:spacing w:line="288" w:lineRule="auto"/>
        <w:jc w:val="center"/>
        <w:rPr>
          <w:b/>
          <w:szCs w:val="20"/>
        </w:rPr>
      </w:pPr>
      <w:r>
        <w:rPr>
          <w:b/>
        </w:rPr>
        <w:t>SUBCONTRACTOR'S REQUEST FOR DIRECT PAYMENT</w:t>
      </w:r>
    </w:p>
    <w:p w14:paraId="15DF99F7" w14:textId="77777777" w:rsidR="007911CD" w:rsidRPr="00A72ABB" w:rsidRDefault="007911CD" w:rsidP="007911CD">
      <w:pPr>
        <w:spacing w:line="288" w:lineRule="auto"/>
        <w:rPr>
          <w:rFonts w:eastAsia="Calibri"/>
          <w:szCs w:val="22"/>
          <w:lang w:val="sl-SI"/>
        </w:rPr>
      </w:pPr>
    </w:p>
    <w:p w14:paraId="3E225D24" w14:textId="77777777" w:rsidR="00CC1CA4" w:rsidRDefault="00F20BF7" w:rsidP="00C5607B">
      <w:pPr>
        <w:spacing w:line="276" w:lineRule="auto"/>
        <w:ind w:left="-142"/>
        <w:jc w:val="both"/>
      </w:pPr>
      <w:r>
        <w:t xml:space="preserve">Concerning the public contract </w:t>
      </w:r>
      <w:r w:rsidR="00C5607B">
        <w:rPr>
          <w:rStyle w:val="Krepko"/>
        </w:rPr>
        <w:t>MORS 366/</w:t>
      </w:r>
      <w:r>
        <w:rPr>
          <w:rStyle w:val="Krepko"/>
        </w:rPr>
        <w:t>2025-ON-PSPs: Ensuring the Operational Readiness of SAF Aircraft –</w:t>
      </w:r>
      <w:r w:rsidR="00C5607B" w:rsidRPr="00C5607B">
        <w:rPr>
          <w:b/>
          <w:szCs w:val="20"/>
        </w:rPr>
        <w:t xml:space="preserve"> Maintenance of Safran Engines, Makila 1A1</w:t>
      </w:r>
      <w:r w:rsidR="00C5607B">
        <w:rPr>
          <w:b/>
          <w:szCs w:val="20"/>
        </w:rPr>
        <w:t xml:space="preserve"> </w:t>
      </w:r>
      <w:r>
        <w:t>and in the event of our participation as a Subcontractor,</w:t>
      </w:r>
    </w:p>
    <w:p w14:paraId="475C01B3" w14:textId="77777777" w:rsidR="00C5607B" w:rsidRPr="00C5607B" w:rsidRDefault="00C5607B" w:rsidP="00C5607B">
      <w:pPr>
        <w:spacing w:line="276" w:lineRule="auto"/>
        <w:ind w:left="-142"/>
        <w:jc w:val="both"/>
        <w:rPr>
          <w:b/>
          <w:szCs w:val="20"/>
        </w:rPr>
      </w:pPr>
    </w:p>
    <w:p w14:paraId="2FB9FEC7" w14:textId="77777777" w:rsidR="00CC1CA4" w:rsidRDefault="00F20BF7" w:rsidP="00CC1CA4">
      <w:pPr>
        <w:spacing w:line="288" w:lineRule="auto"/>
        <w:jc w:val="center"/>
        <w:rPr>
          <w:rStyle w:val="Poudarek"/>
        </w:rPr>
      </w:pPr>
      <w:r>
        <w:rPr>
          <w:rStyle w:val="Krepko"/>
        </w:rPr>
        <w:t>WE REQUIRE / WE DO NOT REQUIRE</w:t>
      </w:r>
      <w:r>
        <w:t xml:space="preserve"> </w:t>
      </w:r>
      <w:r>
        <w:rPr>
          <w:rStyle w:val="Poudarek"/>
        </w:rPr>
        <w:t>(please circle)</w:t>
      </w:r>
    </w:p>
    <w:p w14:paraId="0D6FEE77" w14:textId="77777777" w:rsidR="007911CD" w:rsidRPr="00CC1CA4" w:rsidRDefault="00F20BF7" w:rsidP="00CC1CA4">
      <w:pPr>
        <w:spacing w:line="288" w:lineRule="auto"/>
        <w:jc w:val="both"/>
      </w:pPr>
      <w:r>
        <w:br/>
        <w:t>to be paid directly by the Contracting Authority for the services rendered, based on a confirmed invoice or statement issued by the Main Contractor.</w:t>
      </w:r>
    </w:p>
    <w:p w14:paraId="1A1BFA5D" w14:textId="77777777" w:rsidR="007911CD" w:rsidRPr="00A72ABB" w:rsidRDefault="007911CD" w:rsidP="007911CD">
      <w:pPr>
        <w:spacing w:line="288" w:lineRule="auto"/>
        <w:jc w:val="center"/>
        <w:rPr>
          <w:szCs w:val="20"/>
          <w:lang w:val="sl-SI"/>
        </w:rPr>
      </w:pPr>
    </w:p>
    <w:p w14:paraId="3E607EED" w14:textId="77777777" w:rsidR="007911CD" w:rsidRPr="00A72ABB" w:rsidRDefault="00F20BF7" w:rsidP="007911CD">
      <w:pPr>
        <w:spacing w:line="288" w:lineRule="auto"/>
        <w:jc w:val="center"/>
        <w:rPr>
          <w:b/>
          <w:szCs w:val="20"/>
        </w:rPr>
      </w:pPr>
      <w:r>
        <w:rPr>
          <w:b/>
        </w:rPr>
        <w:t>SUBCONTRACTOR’S CONSENT</w:t>
      </w:r>
    </w:p>
    <w:p w14:paraId="16F22C55" w14:textId="77777777" w:rsidR="007911CD" w:rsidRPr="00A72ABB" w:rsidRDefault="007911CD" w:rsidP="007911CD">
      <w:pPr>
        <w:spacing w:line="288" w:lineRule="auto"/>
        <w:jc w:val="center"/>
        <w:rPr>
          <w:szCs w:val="20"/>
          <w:lang w:val="sl-SI"/>
        </w:rPr>
      </w:pPr>
    </w:p>
    <w:p w14:paraId="639B715F" w14:textId="77777777" w:rsidR="007911CD" w:rsidRPr="00A72ABB" w:rsidRDefault="00F20BF7" w:rsidP="007911CD">
      <w:pPr>
        <w:spacing w:line="288" w:lineRule="auto"/>
        <w:rPr>
          <w:szCs w:val="20"/>
        </w:rPr>
      </w:pPr>
      <w:r>
        <w:t xml:space="preserve">We hereby consent to the Contracting Authority settling our claim against the Bidder or the Main Contractor _____________ instead of the Bidder or the Main Contractor. </w:t>
      </w:r>
    </w:p>
    <w:p w14:paraId="5D594810" w14:textId="77777777" w:rsidR="007911CD" w:rsidRPr="00A72ABB" w:rsidRDefault="00F20BF7" w:rsidP="00C5607B">
      <w:pPr>
        <w:spacing w:line="288" w:lineRule="auto"/>
        <w:rPr>
          <w:szCs w:val="20"/>
        </w:rPr>
      </w:pPr>
      <w:r>
        <w:t>This Request and Consent shall form an integral part or appendix the Contract.</w:t>
      </w:r>
      <w:r w:rsidR="00C5607B">
        <w:br/>
        <w:t>____</w:t>
      </w:r>
      <w:r>
        <w:t xml:space="preserve">___________ </w:t>
      </w:r>
      <w:r>
        <w:tab/>
      </w:r>
      <w:r>
        <w:tab/>
      </w:r>
      <w:r>
        <w:tab/>
      </w:r>
      <w:r>
        <w:tab/>
        <w:t>______________________________</w:t>
      </w:r>
    </w:p>
    <w:p w14:paraId="452E85FF" w14:textId="77777777" w:rsidR="007911CD" w:rsidRPr="00A72ABB" w:rsidRDefault="00F20BF7" w:rsidP="007911CD">
      <w:pPr>
        <w:tabs>
          <w:tab w:val="left" w:pos="720"/>
          <w:tab w:val="left" w:pos="3119"/>
          <w:tab w:val="left" w:pos="4820"/>
          <w:tab w:val="right" w:pos="8640"/>
        </w:tabs>
        <w:spacing w:line="288" w:lineRule="auto"/>
        <w:rPr>
          <w:szCs w:val="20"/>
        </w:rPr>
      </w:pPr>
      <w:r>
        <w:t xml:space="preserve"> Place and date </w:t>
      </w:r>
      <w:r>
        <w:tab/>
        <w:t xml:space="preserve">Stamp </w:t>
      </w:r>
      <w:r>
        <w:tab/>
        <w:t>Signature of responsible person</w:t>
      </w:r>
    </w:p>
    <w:p w14:paraId="24D76EF7" w14:textId="77777777" w:rsidR="00CC1CA4" w:rsidRDefault="00CC1CA4" w:rsidP="00CC1CA4">
      <w:pPr>
        <w:spacing w:line="288" w:lineRule="auto"/>
        <w:rPr>
          <w:b/>
          <w:bCs/>
        </w:rPr>
      </w:pPr>
    </w:p>
    <w:p w14:paraId="77C8BFB6" w14:textId="77777777" w:rsidR="007911CD" w:rsidRPr="00A72ABB" w:rsidRDefault="00F20BF7" w:rsidP="00CC1CA4">
      <w:pPr>
        <w:spacing w:line="288" w:lineRule="auto"/>
        <w:rPr>
          <w:szCs w:val="20"/>
        </w:rPr>
      </w:pPr>
      <w:r w:rsidRPr="00CC1CA4">
        <w:rPr>
          <w:b/>
          <w:bCs/>
        </w:rPr>
        <w:t>NOTE:</w:t>
      </w:r>
      <w:r w:rsidR="00CC1CA4">
        <w:rPr>
          <w:b/>
          <w:bCs/>
        </w:rPr>
        <w:t xml:space="preserve"> </w:t>
      </w:r>
      <w:r>
        <w:t>Please photocopy the form for each Subcontractor.</w:t>
      </w:r>
    </w:p>
    <w:p w14:paraId="6B6F9BFB" w14:textId="77777777" w:rsidR="00B451E9" w:rsidRDefault="00B451E9" w:rsidP="007911CD">
      <w:pPr>
        <w:pStyle w:val="Naslov2"/>
        <w:spacing w:line="276" w:lineRule="auto"/>
        <w:rPr>
          <w:rFonts w:ascii="Arial" w:hAnsi="Arial"/>
          <w:sz w:val="20"/>
        </w:rPr>
        <w:sectPr w:rsidR="00B451E9" w:rsidSect="00861097">
          <w:pgSz w:w="11907" w:h="16840" w:code="9"/>
          <w:pgMar w:top="1418" w:right="1701" w:bottom="1418" w:left="1701" w:header="709" w:footer="709" w:gutter="0"/>
          <w:cols w:space="708"/>
        </w:sectPr>
      </w:pPr>
    </w:p>
    <w:p w14:paraId="33BFD78F" w14:textId="77777777" w:rsidR="007911CD" w:rsidRPr="00A72ABB" w:rsidRDefault="00F20BF7" w:rsidP="007911CD">
      <w:pPr>
        <w:pStyle w:val="Naslov2"/>
        <w:spacing w:line="276" w:lineRule="auto"/>
        <w:rPr>
          <w:rFonts w:ascii="Arial" w:hAnsi="Arial"/>
          <w:sz w:val="20"/>
        </w:rPr>
      </w:pPr>
      <w:r>
        <w:rPr>
          <w:rFonts w:ascii="Arial" w:hAnsi="Arial"/>
          <w:sz w:val="20"/>
        </w:rPr>
        <w:lastRenderedPageBreak/>
        <w:t>APPENDIX 10</w:t>
      </w:r>
    </w:p>
    <w:p w14:paraId="61BD47AA" w14:textId="77777777" w:rsidR="007911CD" w:rsidRPr="00A72ABB" w:rsidRDefault="007911CD" w:rsidP="007911CD">
      <w:pPr>
        <w:spacing w:line="276" w:lineRule="auto"/>
        <w:rPr>
          <w:szCs w:val="20"/>
          <w:lang w:val="sl-SI"/>
        </w:rPr>
      </w:pPr>
    </w:p>
    <w:p w14:paraId="35731FDF" w14:textId="77777777" w:rsidR="007911CD" w:rsidRPr="00A72ABB" w:rsidRDefault="00F20BF7" w:rsidP="007911CD">
      <w:pPr>
        <w:pStyle w:val="Naslov3"/>
        <w:spacing w:line="276" w:lineRule="auto"/>
        <w:jc w:val="center"/>
        <w:rPr>
          <w:sz w:val="20"/>
          <w:szCs w:val="20"/>
        </w:rPr>
      </w:pPr>
      <w:r>
        <w:rPr>
          <w:sz w:val="20"/>
        </w:rPr>
        <w:t>PARTICIPATION OF SUBCONTRACTORS</w:t>
      </w:r>
    </w:p>
    <w:p w14:paraId="1C9A830F" w14:textId="77777777" w:rsidR="007911CD" w:rsidRPr="00A72ABB" w:rsidRDefault="007911CD" w:rsidP="007911CD">
      <w:pPr>
        <w:pStyle w:val="Telobesedila"/>
        <w:spacing w:after="0" w:line="276" w:lineRule="auto"/>
        <w:rPr>
          <w:szCs w:val="20"/>
          <w:lang w:val="sl-SI"/>
        </w:rPr>
      </w:pPr>
    </w:p>
    <w:p w14:paraId="6EA29024" w14:textId="77777777" w:rsidR="007911CD" w:rsidRPr="00A72ABB" w:rsidRDefault="007911CD" w:rsidP="007911CD">
      <w:pPr>
        <w:pStyle w:val="Telobesedila"/>
        <w:spacing w:after="0" w:line="276" w:lineRule="auto"/>
        <w:rPr>
          <w:szCs w:val="20"/>
          <w:lang w:val="sl-SI"/>
        </w:rPr>
      </w:pPr>
    </w:p>
    <w:p w14:paraId="6D80B008" w14:textId="77777777" w:rsidR="007911CD" w:rsidRPr="00A72ABB" w:rsidRDefault="00F20BF7" w:rsidP="007911CD">
      <w:pPr>
        <w:spacing w:line="276" w:lineRule="auto"/>
        <w:jc w:val="both"/>
        <w:rPr>
          <w:szCs w:val="20"/>
        </w:rPr>
      </w:pPr>
      <w:r>
        <w:t>For the purposes of the public procurement procedure ________________________________, we hereby declare that we SHALL be performing the contract with the involvement of a subcontractor, and hereby provide the indicative value of their share in the contract:</w:t>
      </w:r>
    </w:p>
    <w:p w14:paraId="7CEE25F4" w14:textId="77777777" w:rsidR="007911CD" w:rsidRPr="00A72ABB" w:rsidRDefault="007911CD" w:rsidP="007911CD">
      <w:pPr>
        <w:spacing w:line="276" w:lineRule="auto"/>
        <w:jc w:val="both"/>
        <w:rPr>
          <w:szCs w:val="20"/>
          <w:lang w:val="sl-SI"/>
        </w:rPr>
      </w:pPr>
    </w:p>
    <w:p w14:paraId="5732F601" w14:textId="77777777" w:rsidR="007911CD" w:rsidRPr="00A72ABB" w:rsidRDefault="00F20BF7" w:rsidP="007911CD">
      <w:pPr>
        <w:spacing w:line="276" w:lineRule="auto"/>
        <w:jc w:val="both"/>
        <w:rPr>
          <w:szCs w:val="20"/>
        </w:rPr>
      </w:pPr>
      <w:r>
        <w:t>In Bid _______, the subcontractor _______________________________ (name) is included in the total Bid value in the indicative amount of EUR _______________ excluding VAT, or EUR _______________ including VAT, which represents approximately ______ % of the total Bid value. The aforementioned subcontractor shall perform the following part of the contract: ___________________ (specify the portion of the works/services to be subcontracted).</w:t>
      </w:r>
    </w:p>
    <w:p w14:paraId="591461A6" w14:textId="77777777" w:rsidR="007911CD" w:rsidRPr="00A72ABB" w:rsidRDefault="007911CD" w:rsidP="007911CD">
      <w:pPr>
        <w:spacing w:line="276" w:lineRule="auto"/>
        <w:jc w:val="both"/>
        <w:rPr>
          <w:szCs w:val="20"/>
          <w:lang w:val="sl-SI"/>
        </w:rPr>
      </w:pPr>
    </w:p>
    <w:p w14:paraId="7DF2FC9C" w14:textId="77777777" w:rsidR="007911CD" w:rsidRPr="00A72ABB" w:rsidRDefault="00F20BF7" w:rsidP="007911CD">
      <w:pPr>
        <w:spacing w:line="276" w:lineRule="auto"/>
        <w:jc w:val="both"/>
        <w:rPr>
          <w:szCs w:val="20"/>
        </w:rPr>
      </w:pPr>
      <w:r>
        <w:t>In Bid _______, the subcontractor _______________________________ (name) is included in the total Bid value in the indicative amount of EUR _______________ excluding VAT, or EUR _______________ including VAT, which represents approximately ______ % of the total Bid value. The aforementioned subcontractor shall perform the following part of the contract: ___________________ (specify the portion of the works/services to be subcontracted).</w:t>
      </w:r>
    </w:p>
    <w:p w14:paraId="6DD1EEAC" w14:textId="77777777" w:rsidR="007911CD" w:rsidRPr="00A72ABB" w:rsidRDefault="007911CD" w:rsidP="007911CD">
      <w:pPr>
        <w:spacing w:line="276" w:lineRule="auto"/>
        <w:ind w:firstLine="360"/>
        <w:jc w:val="both"/>
        <w:rPr>
          <w:szCs w:val="20"/>
          <w:lang w:val="sl-SI"/>
        </w:rPr>
      </w:pPr>
    </w:p>
    <w:p w14:paraId="29BE1C05" w14:textId="77777777" w:rsidR="007911CD" w:rsidRPr="00A72ABB" w:rsidRDefault="00F20BF7" w:rsidP="007911CD">
      <w:pPr>
        <w:spacing w:line="276" w:lineRule="auto"/>
        <w:jc w:val="both"/>
        <w:rPr>
          <w:szCs w:val="20"/>
        </w:rPr>
      </w:pPr>
      <w:r>
        <w:t>In Bid _______, the subcontractor _______________________________ (name) is included in the total Bid value in the indicative amount of EUR _______________ excluding VAT, or EUR _______________ including VAT, which represents approximately ______ % of the total Bid value. The aforementioned subcontractor shall perform the following part of the contract: ___________________ (specify the portion of the works/services to be subcontracted).</w:t>
      </w:r>
    </w:p>
    <w:p w14:paraId="7D45B611" w14:textId="77777777" w:rsidR="007911CD" w:rsidRPr="00A72ABB" w:rsidRDefault="007911CD" w:rsidP="007911CD">
      <w:pPr>
        <w:spacing w:line="276" w:lineRule="auto"/>
        <w:ind w:firstLine="360"/>
        <w:jc w:val="both"/>
        <w:rPr>
          <w:szCs w:val="20"/>
          <w:lang w:val="sl-SI"/>
        </w:rPr>
      </w:pPr>
    </w:p>
    <w:p w14:paraId="7666AA9A" w14:textId="77777777" w:rsidR="007911CD" w:rsidRPr="00A72ABB" w:rsidRDefault="00F20BF7" w:rsidP="007911CD">
      <w:pPr>
        <w:spacing w:line="276" w:lineRule="auto"/>
        <w:jc w:val="both"/>
        <w:rPr>
          <w:szCs w:val="20"/>
        </w:rPr>
      </w:pPr>
      <w:r>
        <w:t xml:space="preserve">We hereby declare that we shall enter into subcontracts with the aforementioned subcontractors, through which we intend to perform the contract, prior to entering into the Contract with the Contracting Authority or during the performance of the Contract. </w:t>
      </w:r>
    </w:p>
    <w:p w14:paraId="5BABBCAC" w14:textId="77777777" w:rsidR="007911CD" w:rsidRPr="00A72ABB" w:rsidRDefault="007911CD" w:rsidP="007911CD">
      <w:pPr>
        <w:spacing w:line="276" w:lineRule="auto"/>
        <w:jc w:val="both"/>
        <w:rPr>
          <w:szCs w:val="20"/>
          <w:lang w:val="sl-SI"/>
        </w:rPr>
      </w:pPr>
    </w:p>
    <w:p w14:paraId="6671ED85" w14:textId="77777777" w:rsidR="007911CD" w:rsidRPr="00A72ABB" w:rsidRDefault="00F20BF7" w:rsidP="007911CD">
      <w:pPr>
        <w:spacing w:line="276" w:lineRule="auto"/>
        <w:jc w:val="both"/>
        <w:rPr>
          <w:szCs w:val="20"/>
        </w:rPr>
      </w:pPr>
      <w:r>
        <w:t>These indicative values are not binding and are subject to adjustment to actual needs.</w:t>
      </w:r>
    </w:p>
    <w:p w14:paraId="3BB1FBC1" w14:textId="77777777" w:rsidR="007911CD" w:rsidRPr="00A72ABB" w:rsidRDefault="007911CD" w:rsidP="007911CD">
      <w:pPr>
        <w:spacing w:line="276" w:lineRule="auto"/>
        <w:jc w:val="both"/>
        <w:rPr>
          <w:szCs w:val="20"/>
          <w:lang w:val="sl-SI"/>
        </w:rPr>
      </w:pPr>
    </w:p>
    <w:p w14:paraId="3613FF4B" w14:textId="77777777" w:rsidR="007911CD" w:rsidRPr="00A72ABB" w:rsidRDefault="00F20BF7" w:rsidP="007911CD">
      <w:pPr>
        <w:spacing w:line="276" w:lineRule="auto"/>
        <w:jc w:val="both"/>
        <w:rPr>
          <w:szCs w:val="20"/>
        </w:rPr>
      </w:pPr>
      <w:r>
        <w:t>We hereby undertake to obtain the Contracting Authority's written authorisation prior to replacing a subcontractor.</w:t>
      </w:r>
    </w:p>
    <w:p w14:paraId="3835B477" w14:textId="77777777" w:rsidR="007911CD" w:rsidRPr="00A72ABB" w:rsidRDefault="007911CD" w:rsidP="007911CD">
      <w:pPr>
        <w:spacing w:line="276" w:lineRule="auto"/>
        <w:rPr>
          <w:szCs w:val="20"/>
          <w:lang w:val="sl-SI"/>
        </w:rPr>
      </w:pPr>
    </w:p>
    <w:tbl>
      <w:tblPr>
        <w:tblW w:w="8613" w:type="dxa"/>
        <w:jc w:val="center"/>
        <w:tblLayout w:type="fixed"/>
        <w:tblLook w:val="0000" w:firstRow="0" w:lastRow="0" w:firstColumn="0" w:lastColumn="0" w:noHBand="0" w:noVBand="0"/>
      </w:tblPr>
      <w:tblGrid>
        <w:gridCol w:w="3285"/>
        <w:gridCol w:w="1926"/>
        <w:gridCol w:w="3402"/>
      </w:tblGrid>
      <w:tr w:rsidR="00F62CA3" w14:paraId="061918B8" w14:textId="77777777" w:rsidTr="00082A67">
        <w:trPr>
          <w:jc w:val="center"/>
        </w:trPr>
        <w:tc>
          <w:tcPr>
            <w:tcW w:w="3285" w:type="dxa"/>
          </w:tcPr>
          <w:p w14:paraId="53865047" w14:textId="77777777" w:rsidR="00F62CA3" w:rsidRPr="00E341F6" w:rsidRDefault="00F62CA3" w:rsidP="00082A67">
            <w:pPr>
              <w:spacing w:line="276" w:lineRule="auto"/>
              <w:rPr>
                <w:b/>
                <w:szCs w:val="20"/>
              </w:rPr>
            </w:pPr>
            <w:r>
              <w:rPr>
                <w:b/>
              </w:rPr>
              <w:t>_________________________</w:t>
            </w:r>
          </w:p>
        </w:tc>
        <w:tc>
          <w:tcPr>
            <w:tcW w:w="1926" w:type="dxa"/>
          </w:tcPr>
          <w:p w14:paraId="62C29619" w14:textId="77777777" w:rsidR="00F62CA3" w:rsidRPr="00E341F6" w:rsidRDefault="00F62CA3" w:rsidP="00082A67">
            <w:pPr>
              <w:spacing w:line="276" w:lineRule="auto"/>
              <w:rPr>
                <w:b/>
                <w:szCs w:val="20"/>
                <w:lang w:val="sl-SI"/>
              </w:rPr>
            </w:pPr>
          </w:p>
        </w:tc>
        <w:tc>
          <w:tcPr>
            <w:tcW w:w="3402" w:type="dxa"/>
          </w:tcPr>
          <w:p w14:paraId="5E0522E8" w14:textId="77777777" w:rsidR="00F62CA3" w:rsidRPr="00E341F6" w:rsidRDefault="00F62CA3" w:rsidP="00082A67">
            <w:pPr>
              <w:spacing w:line="276" w:lineRule="auto"/>
              <w:rPr>
                <w:b/>
                <w:szCs w:val="20"/>
              </w:rPr>
            </w:pPr>
            <w:r>
              <w:rPr>
                <w:b/>
              </w:rPr>
              <w:t xml:space="preserve">    _________________________</w:t>
            </w:r>
          </w:p>
        </w:tc>
      </w:tr>
      <w:tr w:rsidR="00F62CA3" w14:paraId="65394E85" w14:textId="77777777" w:rsidTr="00082A67">
        <w:trPr>
          <w:jc w:val="center"/>
        </w:trPr>
        <w:tc>
          <w:tcPr>
            <w:tcW w:w="3285" w:type="dxa"/>
          </w:tcPr>
          <w:p w14:paraId="0BD5F6AE" w14:textId="77777777" w:rsidR="00F62CA3" w:rsidRPr="00E341F6" w:rsidRDefault="00F62CA3" w:rsidP="00082A67">
            <w:pPr>
              <w:spacing w:line="276" w:lineRule="auto"/>
              <w:rPr>
                <w:szCs w:val="20"/>
              </w:rPr>
            </w:pPr>
            <w:r>
              <w:t xml:space="preserve">              Place and date</w:t>
            </w:r>
          </w:p>
        </w:tc>
        <w:tc>
          <w:tcPr>
            <w:tcW w:w="1926" w:type="dxa"/>
          </w:tcPr>
          <w:p w14:paraId="2A652EA7" w14:textId="77777777" w:rsidR="00F62CA3" w:rsidRPr="00E341F6" w:rsidRDefault="00F62CA3" w:rsidP="00082A67">
            <w:pPr>
              <w:spacing w:line="276" w:lineRule="auto"/>
              <w:jc w:val="center"/>
              <w:rPr>
                <w:szCs w:val="20"/>
              </w:rPr>
            </w:pPr>
            <w:r>
              <w:t>Stamp</w:t>
            </w:r>
          </w:p>
        </w:tc>
        <w:tc>
          <w:tcPr>
            <w:tcW w:w="3402" w:type="dxa"/>
          </w:tcPr>
          <w:p w14:paraId="06BB946A" w14:textId="77777777" w:rsidR="00F62CA3" w:rsidRPr="00E341F6" w:rsidRDefault="00F62CA3" w:rsidP="00082A67">
            <w:pPr>
              <w:spacing w:line="276" w:lineRule="auto"/>
              <w:jc w:val="center"/>
              <w:rPr>
                <w:szCs w:val="20"/>
              </w:rPr>
            </w:pPr>
            <w:r>
              <w:t>Signature of responsible person</w:t>
            </w:r>
          </w:p>
        </w:tc>
      </w:tr>
    </w:tbl>
    <w:p w14:paraId="7F59195C" w14:textId="77777777" w:rsidR="007911CD" w:rsidRPr="00A72ABB" w:rsidRDefault="007911CD" w:rsidP="007911CD">
      <w:pPr>
        <w:spacing w:line="276" w:lineRule="auto"/>
        <w:rPr>
          <w:szCs w:val="20"/>
          <w:lang w:val="sl-SI"/>
        </w:rPr>
      </w:pPr>
    </w:p>
    <w:p w14:paraId="182EE05A" w14:textId="77777777" w:rsidR="007911CD" w:rsidRPr="00A72ABB" w:rsidRDefault="007911CD" w:rsidP="007911CD">
      <w:pPr>
        <w:spacing w:line="276" w:lineRule="auto"/>
        <w:rPr>
          <w:szCs w:val="20"/>
          <w:lang w:val="sl-SI"/>
        </w:rPr>
      </w:pPr>
    </w:p>
    <w:p w14:paraId="59618EF9" w14:textId="77777777" w:rsidR="007911CD" w:rsidRPr="00A72ABB" w:rsidRDefault="007911CD" w:rsidP="007911CD">
      <w:pPr>
        <w:spacing w:line="276" w:lineRule="auto"/>
        <w:rPr>
          <w:szCs w:val="20"/>
          <w:lang w:val="sl-SI"/>
        </w:rPr>
      </w:pPr>
    </w:p>
    <w:p w14:paraId="0EB6BBBB" w14:textId="77777777" w:rsidR="007911CD" w:rsidRPr="00A72ABB" w:rsidRDefault="007911CD" w:rsidP="007911CD">
      <w:pPr>
        <w:spacing w:line="276" w:lineRule="auto"/>
        <w:rPr>
          <w:szCs w:val="20"/>
          <w:lang w:val="sl-SI"/>
        </w:rPr>
      </w:pPr>
    </w:p>
    <w:p w14:paraId="134C9D2C" w14:textId="77777777" w:rsidR="007911CD" w:rsidRPr="00A72ABB" w:rsidRDefault="007911CD" w:rsidP="007911CD">
      <w:pPr>
        <w:spacing w:line="276" w:lineRule="auto"/>
        <w:rPr>
          <w:szCs w:val="20"/>
          <w:lang w:val="sl-SI"/>
        </w:rPr>
      </w:pPr>
    </w:p>
    <w:p w14:paraId="7D366936" w14:textId="77777777" w:rsidR="007911CD" w:rsidRPr="00A72ABB" w:rsidRDefault="00F20BF7" w:rsidP="007911CD">
      <w:pPr>
        <w:spacing w:line="276" w:lineRule="auto"/>
        <w:jc w:val="both"/>
        <w:rPr>
          <w:szCs w:val="20"/>
        </w:rPr>
      </w:pPr>
      <w:r>
        <w:rPr>
          <w:b/>
        </w:rPr>
        <w:t>NOTE:</w:t>
      </w:r>
    </w:p>
    <w:p w14:paraId="2B6F40B8" w14:textId="77777777" w:rsidR="007911CD" w:rsidRPr="00A72ABB" w:rsidRDefault="00F20BF7" w:rsidP="007911CD">
      <w:pPr>
        <w:numPr>
          <w:ilvl w:val="0"/>
          <w:numId w:val="4"/>
        </w:numPr>
        <w:spacing w:line="276" w:lineRule="auto"/>
        <w:jc w:val="both"/>
        <w:rPr>
          <w:szCs w:val="20"/>
        </w:rPr>
      </w:pPr>
      <w:r>
        <w:t>This form must be completed only if the Bidder intends to subcontract.</w:t>
      </w:r>
    </w:p>
    <w:p w14:paraId="66128F4F" w14:textId="77777777" w:rsidR="007911CD" w:rsidRPr="00A72ABB" w:rsidRDefault="00F20BF7" w:rsidP="007911CD">
      <w:pPr>
        <w:numPr>
          <w:ilvl w:val="0"/>
          <w:numId w:val="4"/>
        </w:numPr>
        <w:spacing w:line="276" w:lineRule="auto"/>
        <w:jc w:val="both"/>
        <w:rPr>
          <w:szCs w:val="20"/>
        </w:rPr>
      </w:pPr>
      <w:r>
        <w:t>Please photocopy the form for each subcontractor.</w:t>
      </w:r>
    </w:p>
    <w:p w14:paraId="7110B9F0" w14:textId="77777777" w:rsidR="007911CD" w:rsidRPr="00A72ABB" w:rsidRDefault="007911CD" w:rsidP="007911CD">
      <w:pPr>
        <w:spacing w:line="276" w:lineRule="auto"/>
        <w:jc w:val="both"/>
        <w:rPr>
          <w:szCs w:val="20"/>
          <w:highlight w:val="cyan"/>
          <w:lang w:val="sl-SI"/>
        </w:rPr>
      </w:pPr>
    </w:p>
    <w:p w14:paraId="29BA3023" w14:textId="77777777" w:rsidR="007E3F03" w:rsidRPr="00E905EE" w:rsidRDefault="00F20BF7" w:rsidP="00E905EE">
      <w:pPr>
        <w:spacing w:line="240" w:lineRule="auto"/>
        <w:rPr>
          <w:b/>
          <w:szCs w:val="20"/>
          <w:u w:val="single"/>
        </w:rPr>
      </w:pPr>
      <w:r>
        <w:br w:type="page"/>
      </w:r>
    </w:p>
    <w:p w14:paraId="66D5839B" w14:textId="77777777" w:rsidR="00B06B1A" w:rsidRPr="00EB5254" w:rsidRDefault="00F20BF7" w:rsidP="008736A6">
      <w:pPr>
        <w:spacing w:after="60" w:line="276" w:lineRule="auto"/>
        <w:jc w:val="both"/>
        <w:outlineLvl w:val="0"/>
        <w:rPr>
          <w:b/>
          <w:szCs w:val="20"/>
          <w:u w:val="single"/>
        </w:rPr>
      </w:pPr>
      <w:bookmarkStart w:id="9" w:name="_Ref525134844"/>
      <w:r>
        <w:rPr>
          <w:b/>
          <w:u w:val="single"/>
        </w:rPr>
        <w:lastRenderedPageBreak/>
        <w:t>APPENDIX 11: CONTACT DETAILS</w:t>
      </w:r>
      <w:bookmarkEnd w:id="9"/>
    </w:p>
    <w:p w14:paraId="2826C9CC" w14:textId="77777777" w:rsidR="00B97AA7" w:rsidRDefault="00B97AA7" w:rsidP="008736A6">
      <w:pPr>
        <w:spacing w:line="276" w:lineRule="auto"/>
        <w:rPr>
          <w:b/>
          <w:szCs w:val="20"/>
          <w:lang w:val="sl-SI"/>
        </w:rPr>
      </w:pPr>
    </w:p>
    <w:p w14:paraId="73184D94" w14:textId="77777777" w:rsidR="00B97AA7" w:rsidRDefault="00B97AA7" w:rsidP="008736A6">
      <w:pPr>
        <w:spacing w:line="276" w:lineRule="auto"/>
        <w:rPr>
          <w:b/>
          <w:szCs w:val="20"/>
          <w:lang w:val="sl-SI"/>
        </w:rPr>
      </w:pPr>
    </w:p>
    <w:p w14:paraId="066528FF" w14:textId="77777777" w:rsidR="002C62B7" w:rsidRPr="00C86BEC" w:rsidRDefault="00F20BF7" w:rsidP="008736A6">
      <w:pPr>
        <w:spacing w:line="276" w:lineRule="auto"/>
        <w:rPr>
          <w:bCs/>
          <w:szCs w:val="20"/>
          <w:u w:val="single"/>
        </w:rPr>
      </w:pPr>
      <w:r>
        <w:rPr>
          <w:b/>
          <w:bCs/>
        </w:rPr>
        <w:t>Name and surname</w:t>
      </w:r>
      <w:r>
        <w:t xml:space="preserve"> of the person designated to receive orders: </w:t>
      </w:r>
      <w:r>
        <w:rPr>
          <w:b/>
        </w:rPr>
        <w:tab/>
      </w:r>
      <w:r>
        <w:t>________________________</w:t>
      </w:r>
    </w:p>
    <w:p w14:paraId="71E2666C" w14:textId="77777777" w:rsidR="00B06B1A" w:rsidRPr="00867B00" w:rsidRDefault="00B06B1A" w:rsidP="008736A6">
      <w:pPr>
        <w:spacing w:line="276" w:lineRule="auto"/>
        <w:rPr>
          <w:b/>
          <w:szCs w:val="20"/>
          <w:u w:val="single"/>
          <w:lang w:val="sl-SI"/>
        </w:rPr>
      </w:pPr>
    </w:p>
    <w:p w14:paraId="15802862" w14:textId="77777777" w:rsidR="00B06B1A" w:rsidRDefault="00F20BF7" w:rsidP="008736A6">
      <w:pPr>
        <w:spacing w:line="276" w:lineRule="auto"/>
        <w:rPr>
          <w:b/>
          <w:szCs w:val="20"/>
        </w:rPr>
      </w:pPr>
      <w:r>
        <w:rPr>
          <w:b/>
        </w:rPr>
        <w:t xml:space="preserve">E-mail address: </w:t>
      </w:r>
      <w:r>
        <w:rPr>
          <w:b/>
        </w:rPr>
        <w:tab/>
        <w:t>________________________________</w:t>
      </w:r>
    </w:p>
    <w:p w14:paraId="709A07D9" w14:textId="77777777" w:rsidR="00B06B1A" w:rsidRDefault="00F20BF7" w:rsidP="008736A6">
      <w:pPr>
        <w:spacing w:line="276" w:lineRule="auto"/>
        <w:rPr>
          <w:b/>
          <w:szCs w:val="20"/>
        </w:rPr>
      </w:pPr>
      <w:r>
        <w:rPr>
          <w:b/>
        </w:rPr>
        <w:tab/>
      </w:r>
    </w:p>
    <w:p w14:paraId="602BFE46" w14:textId="77777777" w:rsidR="00B06B1A" w:rsidRDefault="00F20BF7" w:rsidP="008736A6">
      <w:pPr>
        <w:spacing w:line="276" w:lineRule="auto"/>
        <w:rPr>
          <w:b/>
          <w:szCs w:val="20"/>
        </w:rPr>
      </w:pPr>
      <w:r>
        <w:rPr>
          <w:b/>
        </w:rPr>
        <w:t>Phone numbers:</w:t>
      </w:r>
      <w:r>
        <w:rPr>
          <w:b/>
        </w:rPr>
        <w:tab/>
        <w:t>________________________________</w:t>
      </w:r>
    </w:p>
    <w:p w14:paraId="12C6B9BF" w14:textId="77777777" w:rsidR="00B06B1A" w:rsidRDefault="00B06B1A" w:rsidP="008736A6">
      <w:pPr>
        <w:spacing w:line="276" w:lineRule="auto"/>
        <w:rPr>
          <w:b/>
          <w:szCs w:val="20"/>
          <w:lang w:val="sl-SI"/>
        </w:rPr>
      </w:pPr>
    </w:p>
    <w:p w14:paraId="6CD08098" w14:textId="77777777" w:rsidR="00B06B1A" w:rsidRDefault="00F20BF7" w:rsidP="008736A6">
      <w:pPr>
        <w:spacing w:line="276" w:lineRule="auto"/>
        <w:rPr>
          <w:b/>
          <w:szCs w:val="20"/>
        </w:rPr>
      </w:pPr>
      <w:r>
        <w:rPr>
          <w:b/>
        </w:rPr>
        <w:tab/>
      </w:r>
      <w:r>
        <w:rPr>
          <w:b/>
        </w:rPr>
        <w:tab/>
      </w:r>
      <w:r>
        <w:rPr>
          <w:b/>
        </w:rPr>
        <w:tab/>
        <w:t>________________________________</w:t>
      </w:r>
    </w:p>
    <w:p w14:paraId="15E22781" w14:textId="77777777" w:rsidR="00B06B1A" w:rsidRDefault="00B06B1A" w:rsidP="008736A6">
      <w:pPr>
        <w:spacing w:line="276" w:lineRule="auto"/>
        <w:rPr>
          <w:b/>
          <w:szCs w:val="20"/>
          <w:lang w:val="sl-SI"/>
        </w:rPr>
      </w:pPr>
    </w:p>
    <w:p w14:paraId="20124314" w14:textId="77777777" w:rsidR="00B06B1A" w:rsidRPr="00C86BEC" w:rsidRDefault="00F20BF7" w:rsidP="008736A6">
      <w:pPr>
        <w:spacing w:line="276" w:lineRule="auto"/>
        <w:rPr>
          <w:b/>
          <w:szCs w:val="20"/>
        </w:rPr>
      </w:pPr>
      <w:r>
        <w:rPr>
          <w:b/>
        </w:rPr>
        <w:t>Postal address:</w:t>
      </w:r>
      <w:r>
        <w:rPr>
          <w:b/>
        </w:rPr>
        <w:tab/>
      </w:r>
      <w:r>
        <w:t>________________________________</w:t>
      </w:r>
    </w:p>
    <w:p w14:paraId="77A4071E" w14:textId="77777777" w:rsidR="00E844A4" w:rsidRDefault="00E844A4" w:rsidP="008736A6">
      <w:pPr>
        <w:spacing w:line="276" w:lineRule="auto"/>
        <w:rPr>
          <w:szCs w:val="20"/>
          <w:lang w:val="sl-SI"/>
        </w:rPr>
      </w:pPr>
    </w:p>
    <w:p w14:paraId="6AB1F438" w14:textId="77777777" w:rsidR="00E844A4" w:rsidRDefault="00E844A4" w:rsidP="008736A6">
      <w:pPr>
        <w:spacing w:line="276" w:lineRule="auto"/>
        <w:rPr>
          <w:szCs w:val="20"/>
          <w:lang w:val="sl-SI"/>
        </w:rPr>
      </w:pPr>
    </w:p>
    <w:p w14:paraId="47F2FEF4" w14:textId="77777777" w:rsidR="00C86BEC" w:rsidRDefault="00C86BEC" w:rsidP="008736A6">
      <w:pPr>
        <w:spacing w:line="276" w:lineRule="auto"/>
        <w:rPr>
          <w:szCs w:val="20"/>
          <w:lang w:val="sl-SI"/>
        </w:rPr>
      </w:pPr>
    </w:p>
    <w:p w14:paraId="502BC516" w14:textId="77777777" w:rsidR="00E844A4" w:rsidRDefault="00E844A4" w:rsidP="008736A6">
      <w:pPr>
        <w:spacing w:line="276" w:lineRule="auto"/>
        <w:rPr>
          <w:szCs w:val="20"/>
          <w:lang w:val="sl-SI"/>
        </w:rPr>
      </w:pPr>
    </w:p>
    <w:p w14:paraId="3A34ACCB" w14:textId="77777777" w:rsidR="00F222EA" w:rsidRDefault="00F20BF7" w:rsidP="008736A6">
      <w:pPr>
        <w:spacing w:line="276" w:lineRule="auto"/>
        <w:rPr>
          <w:szCs w:val="20"/>
        </w:rPr>
      </w:pPr>
      <w:r>
        <w:rPr>
          <w:b/>
          <w:bCs/>
        </w:rPr>
        <w:t>Name and surname</w:t>
      </w:r>
      <w:r>
        <w:t xml:space="preserve"> of the person designated to receive orders:</w:t>
      </w:r>
      <w:r>
        <w:tab/>
        <w:t>_______________________</w:t>
      </w:r>
    </w:p>
    <w:p w14:paraId="11D5AC62" w14:textId="77777777" w:rsidR="00E844A4" w:rsidRPr="00867B00" w:rsidRDefault="00E844A4" w:rsidP="008736A6">
      <w:pPr>
        <w:spacing w:line="276" w:lineRule="auto"/>
        <w:rPr>
          <w:b/>
          <w:szCs w:val="20"/>
          <w:u w:val="single"/>
          <w:lang w:val="sl-SI"/>
        </w:rPr>
      </w:pPr>
    </w:p>
    <w:p w14:paraId="4D42EDC3" w14:textId="77777777" w:rsidR="00F222EA" w:rsidRDefault="00F20BF7" w:rsidP="008736A6">
      <w:pPr>
        <w:spacing w:line="276" w:lineRule="auto"/>
        <w:rPr>
          <w:b/>
          <w:szCs w:val="20"/>
        </w:rPr>
      </w:pPr>
      <w:r>
        <w:rPr>
          <w:b/>
        </w:rPr>
        <w:t xml:space="preserve">E-mail address: </w:t>
      </w:r>
      <w:r>
        <w:rPr>
          <w:b/>
        </w:rPr>
        <w:tab/>
      </w:r>
      <w:r>
        <w:t>______________________________</w:t>
      </w:r>
    </w:p>
    <w:p w14:paraId="1BA83A98" w14:textId="77777777" w:rsidR="00F222EA" w:rsidRDefault="00F20BF7" w:rsidP="008736A6">
      <w:pPr>
        <w:spacing w:line="276" w:lineRule="auto"/>
        <w:rPr>
          <w:b/>
          <w:szCs w:val="20"/>
        </w:rPr>
      </w:pPr>
      <w:r>
        <w:rPr>
          <w:b/>
        </w:rPr>
        <w:tab/>
      </w:r>
    </w:p>
    <w:p w14:paraId="1FDC8A26" w14:textId="77777777" w:rsidR="00F222EA" w:rsidRDefault="00F20BF7" w:rsidP="008736A6">
      <w:pPr>
        <w:spacing w:line="276" w:lineRule="auto"/>
        <w:rPr>
          <w:szCs w:val="20"/>
          <w:u w:val="single"/>
        </w:rPr>
      </w:pPr>
      <w:r>
        <w:rPr>
          <w:b/>
        </w:rPr>
        <w:t>Phone numbers:</w:t>
      </w:r>
      <w:r>
        <w:rPr>
          <w:b/>
        </w:rPr>
        <w:tab/>
      </w:r>
      <w:r>
        <w:t>______________________________</w:t>
      </w:r>
    </w:p>
    <w:p w14:paraId="6AAC9EBB" w14:textId="77777777" w:rsidR="00E844A4" w:rsidRPr="00E844A4" w:rsidRDefault="00E844A4" w:rsidP="008736A6">
      <w:pPr>
        <w:spacing w:line="276" w:lineRule="auto"/>
        <w:rPr>
          <w:szCs w:val="20"/>
          <w:u w:val="single"/>
          <w:lang w:val="sl-SI"/>
        </w:rPr>
      </w:pPr>
    </w:p>
    <w:p w14:paraId="7B525E59" w14:textId="77777777" w:rsidR="00F222EA" w:rsidRDefault="00F20BF7" w:rsidP="008736A6">
      <w:pPr>
        <w:spacing w:line="276" w:lineRule="auto"/>
        <w:rPr>
          <w:b/>
          <w:szCs w:val="20"/>
        </w:rPr>
      </w:pPr>
      <w:r>
        <w:rPr>
          <w:b/>
        </w:rPr>
        <w:tab/>
      </w:r>
      <w:r>
        <w:rPr>
          <w:b/>
        </w:rPr>
        <w:tab/>
      </w:r>
      <w:r>
        <w:rPr>
          <w:b/>
        </w:rPr>
        <w:tab/>
        <w:t>________________________________</w:t>
      </w:r>
    </w:p>
    <w:p w14:paraId="21FA642F" w14:textId="77777777" w:rsidR="00F222EA" w:rsidRDefault="00F222EA" w:rsidP="008736A6">
      <w:pPr>
        <w:spacing w:line="276" w:lineRule="auto"/>
        <w:rPr>
          <w:b/>
          <w:szCs w:val="20"/>
          <w:lang w:val="sl-SI"/>
        </w:rPr>
      </w:pPr>
    </w:p>
    <w:p w14:paraId="1DE22FA0" w14:textId="77777777" w:rsidR="00F222EA" w:rsidRPr="00E844A4" w:rsidRDefault="00F20BF7" w:rsidP="008736A6">
      <w:pPr>
        <w:spacing w:line="276" w:lineRule="auto"/>
        <w:rPr>
          <w:szCs w:val="20"/>
        </w:rPr>
      </w:pPr>
      <w:r>
        <w:rPr>
          <w:b/>
        </w:rPr>
        <w:t>Postal address:</w:t>
      </w:r>
      <w:r>
        <w:tab/>
        <w:t>________________________________</w:t>
      </w:r>
    </w:p>
    <w:p w14:paraId="0949CAB8" w14:textId="77777777" w:rsidR="007A00E1" w:rsidRDefault="007A00E1" w:rsidP="008736A6">
      <w:pPr>
        <w:spacing w:line="276" w:lineRule="auto"/>
        <w:rPr>
          <w:szCs w:val="20"/>
          <w:lang w:val="sl-SI"/>
        </w:rPr>
      </w:pPr>
    </w:p>
    <w:p w14:paraId="6EF2B428" w14:textId="77777777" w:rsidR="00F222EA" w:rsidRDefault="00F222EA" w:rsidP="008736A6">
      <w:pPr>
        <w:spacing w:line="276" w:lineRule="auto"/>
        <w:rPr>
          <w:szCs w:val="20"/>
          <w:lang w:val="sl-SI"/>
        </w:rPr>
      </w:pPr>
    </w:p>
    <w:p w14:paraId="6FF64F06" w14:textId="77777777" w:rsidR="00E844A4" w:rsidRDefault="00E844A4" w:rsidP="008736A6">
      <w:pPr>
        <w:spacing w:line="276" w:lineRule="auto"/>
        <w:rPr>
          <w:szCs w:val="20"/>
          <w:lang w:val="sl-SI"/>
        </w:rPr>
      </w:pPr>
    </w:p>
    <w:p w14:paraId="574299FB" w14:textId="77777777" w:rsidR="00E844A4" w:rsidRDefault="00E844A4" w:rsidP="008736A6">
      <w:pPr>
        <w:spacing w:line="276" w:lineRule="auto"/>
        <w:rPr>
          <w:szCs w:val="20"/>
          <w:lang w:val="sl-SI"/>
        </w:rPr>
      </w:pPr>
    </w:p>
    <w:p w14:paraId="311A1551" w14:textId="77777777" w:rsidR="00E844A4" w:rsidRDefault="00E844A4" w:rsidP="008736A6">
      <w:pPr>
        <w:spacing w:line="276" w:lineRule="auto"/>
        <w:rPr>
          <w:szCs w:val="20"/>
          <w:lang w:val="sl-SI"/>
        </w:rPr>
      </w:pPr>
    </w:p>
    <w:p w14:paraId="50B083D0" w14:textId="77777777" w:rsidR="00F222EA" w:rsidRDefault="00F20BF7" w:rsidP="008736A6">
      <w:pPr>
        <w:spacing w:line="276" w:lineRule="auto"/>
        <w:rPr>
          <w:szCs w:val="20"/>
        </w:rPr>
      </w:pPr>
      <w:r>
        <w:rPr>
          <w:b/>
          <w:bCs/>
        </w:rPr>
        <w:t>Name and surname</w:t>
      </w:r>
      <w:r>
        <w:t xml:space="preserve"> of the person designated to receive orders:</w:t>
      </w:r>
      <w:r>
        <w:tab/>
        <w:t>________________________</w:t>
      </w:r>
    </w:p>
    <w:p w14:paraId="1EBDB608" w14:textId="77777777" w:rsidR="00E844A4" w:rsidRPr="00867B00" w:rsidRDefault="00E844A4" w:rsidP="008736A6">
      <w:pPr>
        <w:spacing w:line="276" w:lineRule="auto"/>
        <w:rPr>
          <w:b/>
          <w:szCs w:val="20"/>
          <w:u w:val="single"/>
          <w:lang w:val="sl-SI"/>
        </w:rPr>
      </w:pPr>
    </w:p>
    <w:p w14:paraId="6EFD00DC" w14:textId="77777777" w:rsidR="00F222EA" w:rsidRDefault="00F20BF7" w:rsidP="008736A6">
      <w:pPr>
        <w:spacing w:line="276" w:lineRule="auto"/>
        <w:rPr>
          <w:b/>
          <w:szCs w:val="20"/>
        </w:rPr>
      </w:pPr>
      <w:r>
        <w:rPr>
          <w:b/>
        </w:rPr>
        <w:t xml:space="preserve">E-mail address: </w:t>
      </w:r>
      <w:r>
        <w:rPr>
          <w:b/>
        </w:rPr>
        <w:tab/>
        <w:t>________________________________</w:t>
      </w:r>
    </w:p>
    <w:p w14:paraId="7B16DB59" w14:textId="77777777" w:rsidR="00F222EA" w:rsidRDefault="00F20BF7" w:rsidP="008736A6">
      <w:pPr>
        <w:spacing w:line="276" w:lineRule="auto"/>
        <w:rPr>
          <w:b/>
          <w:szCs w:val="20"/>
        </w:rPr>
      </w:pPr>
      <w:r>
        <w:rPr>
          <w:b/>
        </w:rPr>
        <w:tab/>
      </w:r>
    </w:p>
    <w:p w14:paraId="36E9E709" w14:textId="77777777" w:rsidR="00F222EA" w:rsidRDefault="00F20BF7" w:rsidP="008736A6">
      <w:pPr>
        <w:spacing w:line="276" w:lineRule="auto"/>
        <w:rPr>
          <w:b/>
          <w:szCs w:val="20"/>
        </w:rPr>
      </w:pPr>
      <w:r>
        <w:rPr>
          <w:b/>
        </w:rPr>
        <w:t>Phone numbers:</w:t>
      </w:r>
      <w:r>
        <w:rPr>
          <w:b/>
        </w:rPr>
        <w:tab/>
        <w:t>________________________________</w:t>
      </w:r>
    </w:p>
    <w:p w14:paraId="465107EE" w14:textId="77777777" w:rsidR="00F222EA" w:rsidRDefault="00F20BF7" w:rsidP="008736A6">
      <w:pPr>
        <w:spacing w:line="276" w:lineRule="auto"/>
        <w:rPr>
          <w:b/>
          <w:szCs w:val="20"/>
        </w:rPr>
      </w:pPr>
      <w:r>
        <w:rPr>
          <w:b/>
        </w:rPr>
        <w:tab/>
      </w:r>
      <w:r>
        <w:rPr>
          <w:b/>
        </w:rPr>
        <w:tab/>
      </w:r>
      <w:r>
        <w:rPr>
          <w:b/>
        </w:rPr>
        <w:tab/>
      </w:r>
    </w:p>
    <w:p w14:paraId="2DAA1020" w14:textId="77777777" w:rsidR="00F222EA" w:rsidRDefault="00F20BF7" w:rsidP="008736A6">
      <w:pPr>
        <w:spacing w:line="276" w:lineRule="auto"/>
        <w:rPr>
          <w:szCs w:val="20"/>
        </w:rPr>
      </w:pPr>
      <w:r>
        <w:rPr>
          <w:b/>
        </w:rPr>
        <w:tab/>
      </w:r>
      <w:r>
        <w:rPr>
          <w:b/>
        </w:rPr>
        <w:tab/>
      </w:r>
      <w:r>
        <w:rPr>
          <w:b/>
        </w:rPr>
        <w:tab/>
      </w:r>
      <w:r>
        <w:t>______________________________</w:t>
      </w:r>
    </w:p>
    <w:p w14:paraId="70396D38" w14:textId="77777777" w:rsidR="00C86BEC" w:rsidRDefault="00C86BEC" w:rsidP="008736A6">
      <w:pPr>
        <w:spacing w:line="276" w:lineRule="auto"/>
        <w:rPr>
          <w:b/>
          <w:szCs w:val="20"/>
          <w:lang w:val="sl-SI"/>
        </w:rPr>
      </w:pPr>
    </w:p>
    <w:p w14:paraId="661FF620" w14:textId="77777777" w:rsidR="00F222EA" w:rsidRDefault="00F20BF7" w:rsidP="008736A6">
      <w:pPr>
        <w:spacing w:line="276" w:lineRule="auto"/>
        <w:rPr>
          <w:b/>
          <w:szCs w:val="20"/>
        </w:rPr>
      </w:pPr>
      <w:r>
        <w:rPr>
          <w:b/>
        </w:rPr>
        <w:t>Mailing address:</w:t>
      </w:r>
      <w:r>
        <w:rPr>
          <w:b/>
        </w:rPr>
        <w:tab/>
      </w:r>
      <w:r>
        <w:t>______________________________</w:t>
      </w:r>
    </w:p>
    <w:p w14:paraId="73322255" w14:textId="77777777" w:rsidR="00F222EA" w:rsidRDefault="00F222EA" w:rsidP="008736A6">
      <w:pPr>
        <w:spacing w:line="276" w:lineRule="auto"/>
        <w:rPr>
          <w:szCs w:val="20"/>
          <w:lang w:val="sl-SI"/>
        </w:rPr>
      </w:pPr>
    </w:p>
    <w:p w14:paraId="655C089E" w14:textId="77777777" w:rsidR="00ED1B47" w:rsidRDefault="00ED1B47" w:rsidP="008736A6">
      <w:pPr>
        <w:spacing w:line="276" w:lineRule="auto"/>
        <w:rPr>
          <w:szCs w:val="20"/>
          <w:lang w:val="sl-SI"/>
        </w:rPr>
      </w:pPr>
    </w:p>
    <w:tbl>
      <w:tblPr>
        <w:tblW w:w="8613" w:type="dxa"/>
        <w:jc w:val="center"/>
        <w:tblLayout w:type="fixed"/>
        <w:tblLook w:val="0000" w:firstRow="0" w:lastRow="0" w:firstColumn="0" w:lastColumn="0" w:noHBand="0" w:noVBand="0"/>
      </w:tblPr>
      <w:tblGrid>
        <w:gridCol w:w="3285"/>
        <w:gridCol w:w="1926"/>
        <w:gridCol w:w="3402"/>
      </w:tblGrid>
      <w:tr w:rsidR="00F62CA3" w14:paraId="2ECB1C19" w14:textId="77777777" w:rsidTr="00082A67">
        <w:trPr>
          <w:jc w:val="center"/>
        </w:trPr>
        <w:tc>
          <w:tcPr>
            <w:tcW w:w="3285" w:type="dxa"/>
          </w:tcPr>
          <w:p w14:paraId="01A45CB3" w14:textId="77777777" w:rsidR="00F62CA3" w:rsidRPr="00E341F6" w:rsidRDefault="00F62CA3" w:rsidP="00082A67">
            <w:pPr>
              <w:spacing w:line="276" w:lineRule="auto"/>
              <w:rPr>
                <w:b/>
                <w:szCs w:val="20"/>
              </w:rPr>
            </w:pPr>
            <w:r>
              <w:rPr>
                <w:b/>
              </w:rPr>
              <w:t>_________________________</w:t>
            </w:r>
          </w:p>
        </w:tc>
        <w:tc>
          <w:tcPr>
            <w:tcW w:w="1926" w:type="dxa"/>
          </w:tcPr>
          <w:p w14:paraId="1984ED69" w14:textId="77777777" w:rsidR="00F62CA3" w:rsidRPr="00E341F6" w:rsidRDefault="00F62CA3" w:rsidP="00082A67">
            <w:pPr>
              <w:spacing w:line="276" w:lineRule="auto"/>
              <w:rPr>
                <w:b/>
                <w:szCs w:val="20"/>
                <w:lang w:val="sl-SI"/>
              </w:rPr>
            </w:pPr>
          </w:p>
        </w:tc>
        <w:tc>
          <w:tcPr>
            <w:tcW w:w="3402" w:type="dxa"/>
          </w:tcPr>
          <w:p w14:paraId="1B949955" w14:textId="77777777" w:rsidR="00F62CA3" w:rsidRPr="00E341F6" w:rsidRDefault="00F62CA3" w:rsidP="00082A67">
            <w:pPr>
              <w:spacing w:line="276" w:lineRule="auto"/>
              <w:rPr>
                <w:b/>
                <w:szCs w:val="20"/>
              </w:rPr>
            </w:pPr>
            <w:r>
              <w:rPr>
                <w:b/>
              </w:rPr>
              <w:t xml:space="preserve">    _________________________</w:t>
            </w:r>
          </w:p>
        </w:tc>
      </w:tr>
      <w:tr w:rsidR="00F62CA3" w14:paraId="3FCC0F91" w14:textId="77777777" w:rsidTr="00082A67">
        <w:trPr>
          <w:jc w:val="center"/>
        </w:trPr>
        <w:tc>
          <w:tcPr>
            <w:tcW w:w="3285" w:type="dxa"/>
          </w:tcPr>
          <w:p w14:paraId="4101AE7B" w14:textId="77777777" w:rsidR="00F62CA3" w:rsidRPr="00E341F6" w:rsidRDefault="00F62CA3" w:rsidP="00082A67">
            <w:pPr>
              <w:spacing w:line="276" w:lineRule="auto"/>
              <w:rPr>
                <w:szCs w:val="20"/>
              </w:rPr>
            </w:pPr>
            <w:r>
              <w:t xml:space="preserve">              Place and date</w:t>
            </w:r>
          </w:p>
        </w:tc>
        <w:tc>
          <w:tcPr>
            <w:tcW w:w="1926" w:type="dxa"/>
          </w:tcPr>
          <w:p w14:paraId="788F7A23" w14:textId="77777777" w:rsidR="00F62CA3" w:rsidRPr="00E341F6" w:rsidRDefault="00F62CA3" w:rsidP="00082A67">
            <w:pPr>
              <w:spacing w:line="276" w:lineRule="auto"/>
              <w:jc w:val="center"/>
              <w:rPr>
                <w:szCs w:val="20"/>
              </w:rPr>
            </w:pPr>
            <w:r>
              <w:t>Stamp</w:t>
            </w:r>
          </w:p>
        </w:tc>
        <w:tc>
          <w:tcPr>
            <w:tcW w:w="3402" w:type="dxa"/>
          </w:tcPr>
          <w:p w14:paraId="334D83F5" w14:textId="77777777" w:rsidR="00F62CA3" w:rsidRPr="00E341F6" w:rsidRDefault="00F62CA3" w:rsidP="00082A67">
            <w:pPr>
              <w:spacing w:line="276" w:lineRule="auto"/>
              <w:jc w:val="center"/>
              <w:rPr>
                <w:szCs w:val="20"/>
              </w:rPr>
            </w:pPr>
            <w:r>
              <w:t>Signature of responsible person</w:t>
            </w:r>
          </w:p>
        </w:tc>
      </w:tr>
    </w:tbl>
    <w:p w14:paraId="16C38B6A" w14:textId="77777777" w:rsidR="00ED1B47" w:rsidRDefault="00ED1B47" w:rsidP="008736A6">
      <w:pPr>
        <w:spacing w:line="276" w:lineRule="auto"/>
        <w:rPr>
          <w:szCs w:val="20"/>
          <w:lang w:val="sl-SI"/>
        </w:rPr>
      </w:pPr>
    </w:p>
    <w:p w14:paraId="66C81834" w14:textId="77777777" w:rsidR="00ED1B47" w:rsidRDefault="00ED1B47" w:rsidP="008736A6">
      <w:pPr>
        <w:spacing w:line="276" w:lineRule="auto"/>
        <w:rPr>
          <w:szCs w:val="20"/>
          <w:lang w:val="sl-SI"/>
        </w:rPr>
      </w:pPr>
    </w:p>
    <w:p w14:paraId="255573A9" w14:textId="77777777" w:rsidR="00ED1B47" w:rsidRDefault="00ED1B47" w:rsidP="008736A6">
      <w:pPr>
        <w:spacing w:line="276" w:lineRule="auto"/>
        <w:rPr>
          <w:szCs w:val="20"/>
          <w:lang w:val="sl-SI"/>
        </w:rPr>
      </w:pPr>
    </w:p>
    <w:p w14:paraId="5A42DC08" w14:textId="77777777" w:rsidR="00ED1B47" w:rsidRDefault="00ED1B47" w:rsidP="008736A6">
      <w:pPr>
        <w:spacing w:line="276" w:lineRule="auto"/>
        <w:rPr>
          <w:szCs w:val="20"/>
          <w:lang w:val="sl-SI"/>
        </w:rPr>
      </w:pPr>
    </w:p>
    <w:p w14:paraId="51FFFD3D" w14:textId="77777777" w:rsidR="00ED1B47" w:rsidRDefault="00ED1B47" w:rsidP="008736A6">
      <w:pPr>
        <w:spacing w:line="276" w:lineRule="auto"/>
        <w:rPr>
          <w:szCs w:val="20"/>
          <w:lang w:val="sl-SI"/>
        </w:rPr>
      </w:pPr>
    </w:p>
    <w:p w14:paraId="64A3014C" w14:textId="77777777" w:rsidR="00ED1B47" w:rsidRDefault="00ED1B47" w:rsidP="008736A6">
      <w:pPr>
        <w:spacing w:line="276" w:lineRule="auto"/>
        <w:rPr>
          <w:szCs w:val="20"/>
          <w:lang w:val="sl-SI"/>
        </w:rPr>
      </w:pPr>
    </w:p>
    <w:p w14:paraId="5C75AF47" w14:textId="77777777" w:rsidR="00ED1B47" w:rsidRDefault="00ED1B47" w:rsidP="008736A6">
      <w:pPr>
        <w:spacing w:line="276" w:lineRule="auto"/>
        <w:rPr>
          <w:szCs w:val="20"/>
          <w:lang w:val="sl-SI"/>
        </w:rPr>
      </w:pPr>
    </w:p>
    <w:p w14:paraId="29D21B80" w14:textId="77777777" w:rsidR="00ED1B47" w:rsidRDefault="00ED1B47" w:rsidP="008736A6">
      <w:pPr>
        <w:spacing w:line="276" w:lineRule="auto"/>
        <w:rPr>
          <w:szCs w:val="20"/>
          <w:lang w:val="sl-SI"/>
        </w:rPr>
      </w:pPr>
    </w:p>
    <w:p w14:paraId="7C75B5C5" w14:textId="77777777" w:rsidR="00ED1B47" w:rsidRDefault="00ED1B47" w:rsidP="008736A6">
      <w:pPr>
        <w:spacing w:line="276" w:lineRule="auto"/>
        <w:rPr>
          <w:szCs w:val="20"/>
          <w:lang w:val="sl-SI"/>
        </w:rPr>
      </w:pPr>
    </w:p>
    <w:p w14:paraId="1FE4CD34" w14:textId="77777777" w:rsidR="00B06B1A" w:rsidRPr="00EB5254" w:rsidRDefault="00F20BF7" w:rsidP="008736A6">
      <w:pPr>
        <w:spacing w:after="60" w:line="276" w:lineRule="auto"/>
        <w:jc w:val="both"/>
        <w:outlineLvl w:val="0"/>
        <w:rPr>
          <w:b/>
          <w:szCs w:val="20"/>
          <w:u w:val="single"/>
        </w:rPr>
      </w:pPr>
      <w:bookmarkStart w:id="10" w:name="_Ref525134965"/>
      <w:r>
        <w:rPr>
          <w:b/>
          <w:u w:val="single"/>
        </w:rPr>
        <w:lastRenderedPageBreak/>
        <w:t xml:space="preserve">APPENDIX </w:t>
      </w:r>
      <w:bookmarkEnd w:id="10"/>
      <w:r>
        <w:rPr>
          <w:b/>
          <w:u w:val="single"/>
        </w:rPr>
        <w:t>12</w:t>
      </w:r>
    </w:p>
    <w:p w14:paraId="27A10C59" w14:textId="77777777" w:rsidR="00B06B1A" w:rsidRPr="00E341F6" w:rsidRDefault="00B06B1A" w:rsidP="008736A6">
      <w:pPr>
        <w:spacing w:line="276" w:lineRule="auto"/>
        <w:rPr>
          <w:szCs w:val="20"/>
          <w:lang w:val="sl-SI"/>
        </w:rPr>
      </w:pPr>
    </w:p>
    <w:p w14:paraId="68637E9B" w14:textId="77777777" w:rsidR="00B06B1A" w:rsidRPr="00E341F6" w:rsidRDefault="00B06B1A" w:rsidP="008736A6">
      <w:pPr>
        <w:spacing w:line="276" w:lineRule="auto"/>
        <w:rPr>
          <w:szCs w:val="20"/>
          <w:lang w:val="sl-SI"/>
        </w:rPr>
      </w:pPr>
    </w:p>
    <w:p w14:paraId="4BFCFD10" w14:textId="77777777" w:rsidR="00B06B1A" w:rsidRDefault="00B06B1A" w:rsidP="008736A6">
      <w:pPr>
        <w:spacing w:line="276" w:lineRule="auto"/>
        <w:jc w:val="center"/>
        <w:rPr>
          <w:b/>
          <w:szCs w:val="20"/>
        </w:rPr>
      </w:pPr>
    </w:p>
    <w:p w14:paraId="43853936" w14:textId="77777777" w:rsidR="00B06B1A" w:rsidRPr="00B61CE9" w:rsidRDefault="00F20BF7" w:rsidP="00B61CE9">
      <w:pPr>
        <w:pStyle w:val="Naslov3"/>
        <w:spacing w:before="0" w:line="276" w:lineRule="auto"/>
        <w:jc w:val="center"/>
        <w:rPr>
          <w:sz w:val="20"/>
          <w:szCs w:val="20"/>
        </w:rPr>
      </w:pPr>
      <w:r>
        <w:rPr>
          <w:sz w:val="20"/>
        </w:rPr>
        <w:t>STATEMENT</w:t>
      </w:r>
    </w:p>
    <w:p w14:paraId="68F0A3C2" w14:textId="77777777" w:rsidR="00B06B1A" w:rsidRPr="006F31D1" w:rsidRDefault="00B06B1A" w:rsidP="008736A6">
      <w:pPr>
        <w:spacing w:line="276" w:lineRule="auto"/>
        <w:rPr>
          <w:b/>
          <w:szCs w:val="20"/>
        </w:rPr>
      </w:pPr>
    </w:p>
    <w:p w14:paraId="72C72CD4" w14:textId="77777777" w:rsidR="00B06B1A" w:rsidRDefault="00F20BF7" w:rsidP="008736A6">
      <w:pPr>
        <w:tabs>
          <w:tab w:val="center" w:pos="3840"/>
          <w:tab w:val="center" w:pos="8400"/>
          <w:tab w:val="left" w:pos="10166"/>
        </w:tabs>
        <w:spacing w:line="276" w:lineRule="auto"/>
        <w:jc w:val="both"/>
        <w:rPr>
          <w:szCs w:val="20"/>
        </w:rPr>
      </w:pPr>
      <w:r>
        <w:t>We hereby declare that:</w:t>
      </w:r>
    </w:p>
    <w:p w14:paraId="5E0FBBAC" w14:textId="77777777" w:rsidR="00B06B1A" w:rsidRDefault="00B06B1A" w:rsidP="008736A6">
      <w:pPr>
        <w:tabs>
          <w:tab w:val="center" w:pos="3840"/>
          <w:tab w:val="center" w:pos="8400"/>
          <w:tab w:val="left" w:pos="10166"/>
        </w:tabs>
        <w:spacing w:line="276" w:lineRule="auto"/>
        <w:jc w:val="both"/>
        <w:rPr>
          <w:szCs w:val="20"/>
          <w:lang w:val="sl-SI"/>
        </w:rPr>
      </w:pPr>
    </w:p>
    <w:p w14:paraId="1C9F9CAA" w14:textId="77777777" w:rsidR="00E905EE" w:rsidRDefault="00F20BF7" w:rsidP="00E905EE">
      <w:pPr>
        <w:pStyle w:val="Odstavekseznama"/>
        <w:numPr>
          <w:ilvl w:val="0"/>
          <w:numId w:val="20"/>
        </w:numPr>
        <w:spacing w:line="276" w:lineRule="auto"/>
        <w:jc w:val="both"/>
        <w:rPr>
          <w:szCs w:val="20"/>
        </w:rPr>
      </w:pPr>
      <w:r>
        <w:t>We shall hold valid approvals and comply with the requirements set out in Commission Regulation (EC) No 1321/2014 of 26 November 2014 on the continuing airworthiness of aircraft and aeronautical products, parts and appliances, and on the approval of organisations and personnel involved in these tasks (Official Journal of the European Union, L series, no. 362, dated 17 December 2014, as amended) throughout the entire duration of the Framework Agreement. In the event that a subcontractor is engaged, the Bidder undertakes to verify the subcontractor’s compliance with all applicable requirements.</w:t>
      </w:r>
    </w:p>
    <w:p w14:paraId="3249DDCE" w14:textId="77777777" w:rsidR="00E905EE" w:rsidRPr="00E905EE" w:rsidRDefault="00E905EE" w:rsidP="00E905EE">
      <w:pPr>
        <w:pStyle w:val="Odstavekseznama"/>
        <w:spacing w:line="276" w:lineRule="auto"/>
        <w:ind w:left="426"/>
        <w:jc w:val="both"/>
        <w:rPr>
          <w:szCs w:val="20"/>
          <w:lang w:val="sl-SI"/>
        </w:rPr>
      </w:pPr>
    </w:p>
    <w:p w14:paraId="56CEFC94" w14:textId="77777777" w:rsidR="00E905EE" w:rsidRPr="00C5607B" w:rsidRDefault="00F20BF7" w:rsidP="000426EB">
      <w:pPr>
        <w:pStyle w:val="Odstavekseznama"/>
        <w:numPr>
          <w:ilvl w:val="0"/>
          <w:numId w:val="20"/>
        </w:numPr>
        <w:spacing w:line="240" w:lineRule="auto"/>
        <w:jc w:val="both"/>
        <w:rPr>
          <w:szCs w:val="20"/>
          <w:lang w:val="sl-SI"/>
        </w:rPr>
      </w:pPr>
      <w:r>
        <w:t>We shall hold a valid Certificate of Suitability issued by the Slovenian Military Aviation Authority (VLO) throughout the durat</w:t>
      </w:r>
      <w:r w:rsidR="00C5607B">
        <w:t>ion of the Framework Agreement.</w:t>
      </w:r>
    </w:p>
    <w:p w14:paraId="5DBCA450" w14:textId="77777777" w:rsidR="00C5607B" w:rsidRPr="00C5607B" w:rsidRDefault="00C5607B" w:rsidP="00C5607B">
      <w:pPr>
        <w:spacing w:line="240" w:lineRule="auto"/>
        <w:jc w:val="both"/>
        <w:rPr>
          <w:szCs w:val="20"/>
          <w:lang w:val="sl-SI"/>
        </w:rPr>
      </w:pPr>
    </w:p>
    <w:p w14:paraId="28F87624" w14:textId="77777777" w:rsidR="006163DB" w:rsidRDefault="00F20BF7" w:rsidP="00071F53">
      <w:pPr>
        <w:pStyle w:val="Odstavekseznama"/>
        <w:numPr>
          <w:ilvl w:val="0"/>
          <w:numId w:val="20"/>
        </w:numPr>
        <w:spacing w:line="276" w:lineRule="auto"/>
        <w:jc w:val="both"/>
        <w:rPr>
          <w:szCs w:val="20"/>
        </w:rPr>
      </w:pPr>
      <w:r>
        <w:t>All work on the equipment subject to this procedure shall be performed by qualified personnel.</w:t>
      </w:r>
    </w:p>
    <w:p w14:paraId="5ED91E30" w14:textId="77777777" w:rsidR="00E905EE" w:rsidRPr="00E905EE" w:rsidRDefault="00E905EE" w:rsidP="00E905EE">
      <w:pPr>
        <w:spacing w:line="276" w:lineRule="auto"/>
        <w:jc w:val="both"/>
        <w:rPr>
          <w:szCs w:val="20"/>
          <w:lang w:val="sl-SI"/>
        </w:rPr>
      </w:pPr>
    </w:p>
    <w:p w14:paraId="4A6812D8" w14:textId="77777777" w:rsidR="006163DB" w:rsidRDefault="00F20BF7" w:rsidP="008736A6">
      <w:pPr>
        <w:pStyle w:val="Odstavekseznama"/>
        <w:numPr>
          <w:ilvl w:val="0"/>
          <w:numId w:val="20"/>
        </w:numPr>
        <w:spacing w:line="276" w:lineRule="auto"/>
        <w:jc w:val="both"/>
        <w:rPr>
          <w:szCs w:val="20"/>
        </w:rPr>
      </w:pPr>
      <w:r>
        <w:t>Training will be conducted by duly certified educational organisations.</w:t>
      </w:r>
    </w:p>
    <w:p w14:paraId="15A7C888" w14:textId="77777777" w:rsidR="00B06B1A" w:rsidRDefault="00B06B1A" w:rsidP="008736A6">
      <w:pPr>
        <w:spacing w:line="276" w:lineRule="auto"/>
        <w:rPr>
          <w:szCs w:val="20"/>
          <w:lang w:val="sl-SI"/>
        </w:rPr>
      </w:pPr>
    </w:p>
    <w:p w14:paraId="60C4B7A3" w14:textId="77777777" w:rsidR="00B06B1A" w:rsidRPr="00FC3C33" w:rsidRDefault="00B06B1A" w:rsidP="008736A6">
      <w:pPr>
        <w:spacing w:line="276" w:lineRule="auto"/>
        <w:rPr>
          <w:szCs w:val="20"/>
          <w:lang w:val="sl-SI"/>
        </w:rPr>
      </w:pPr>
    </w:p>
    <w:tbl>
      <w:tblPr>
        <w:tblW w:w="8613" w:type="dxa"/>
        <w:jc w:val="center"/>
        <w:tblLayout w:type="fixed"/>
        <w:tblLook w:val="0000" w:firstRow="0" w:lastRow="0" w:firstColumn="0" w:lastColumn="0" w:noHBand="0" w:noVBand="0"/>
      </w:tblPr>
      <w:tblGrid>
        <w:gridCol w:w="3285"/>
        <w:gridCol w:w="1926"/>
        <w:gridCol w:w="3402"/>
      </w:tblGrid>
      <w:tr w:rsidR="00F62CA3" w14:paraId="2604A165" w14:textId="77777777" w:rsidTr="00082A67">
        <w:trPr>
          <w:jc w:val="center"/>
        </w:trPr>
        <w:tc>
          <w:tcPr>
            <w:tcW w:w="3285" w:type="dxa"/>
          </w:tcPr>
          <w:p w14:paraId="50E50968" w14:textId="77777777" w:rsidR="00F62CA3" w:rsidRPr="00E341F6" w:rsidRDefault="00F62CA3" w:rsidP="00082A67">
            <w:pPr>
              <w:spacing w:line="276" w:lineRule="auto"/>
              <w:rPr>
                <w:b/>
                <w:szCs w:val="20"/>
              </w:rPr>
            </w:pPr>
            <w:r>
              <w:rPr>
                <w:b/>
              </w:rPr>
              <w:t>_________________________</w:t>
            </w:r>
          </w:p>
        </w:tc>
        <w:tc>
          <w:tcPr>
            <w:tcW w:w="1926" w:type="dxa"/>
          </w:tcPr>
          <w:p w14:paraId="7DA6AD59" w14:textId="77777777" w:rsidR="00F62CA3" w:rsidRPr="00E341F6" w:rsidRDefault="00F62CA3" w:rsidP="00082A67">
            <w:pPr>
              <w:spacing w:line="276" w:lineRule="auto"/>
              <w:rPr>
                <w:b/>
                <w:szCs w:val="20"/>
                <w:lang w:val="sl-SI"/>
              </w:rPr>
            </w:pPr>
          </w:p>
        </w:tc>
        <w:tc>
          <w:tcPr>
            <w:tcW w:w="3402" w:type="dxa"/>
          </w:tcPr>
          <w:p w14:paraId="7E5535FA" w14:textId="77777777" w:rsidR="00F62CA3" w:rsidRPr="00E341F6" w:rsidRDefault="00F62CA3" w:rsidP="00082A67">
            <w:pPr>
              <w:spacing w:line="276" w:lineRule="auto"/>
              <w:rPr>
                <w:b/>
                <w:szCs w:val="20"/>
              </w:rPr>
            </w:pPr>
            <w:r>
              <w:rPr>
                <w:b/>
              </w:rPr>
              <w:t xml:space="preserve">    _________________________</w:t>
            </w:r>
          </w:p>
        </w:tc>
      </w:tr>
      <w:tr w:rsidR="00F62CA3" w14:paraId="55873470" w14:textId="77777777" w:rsidTr="00082A67">
        <w:trPr>
          <w:jc w:val="center"/>
        </w:trPr>
        <w:tc>
          <w:tcPr>
            <w:tcW w:w="3285" w:type="dxa"/>
          </w:tcPr>
          <w:p w14:paraId="1AB076FC" w14:textId="77777777" w:rsidR="00F62CA3" w:rsidRPr="00E341F6" w:rsidRDefault="00F62CA3" w:rsidP="00082A67">
            <w:pPr>
              <w:spacing w:line="276" w:lineRule="auto"/>
              <w:rPr>
                <w:szCs w:val="20"/>
              </w:rPr>
            </w:pPr>
            <w:r>
              <w:t xml:space="preserve">              Place and date</w:t>
            </w:r>
          </w:p>
        </w:tc>
        <w:tc>
          <w:tcPr>
            <w:tcW w:w="1926" w:type="dxa"/>
          </w:tcPr>
          <w:p w14:paraId="7ED16C79" w14:textId="77777777" w:rsidR="00F62CA3" w:rsidRPr="00E341F6" w:rsidRDefault="00F62CA3" w:rsidP="00082A67">
            <w:pPr>
              <w:spacing w:line="276" w:lineRule="auto"/>
              <w:jc w:val="center"/>
              <w:rPr>
                <w:szCs w:val="20"/>
              </w:rPr>
            </w:pPr>
            <w:r>
              <w:t>Stamp</w:t>
            </w:r>
          </w:p>
        </w:tc>
        <w:tc>
          <w:tcPr>
            <w:tcW w:w="3402" w:type="dxa"/>
          </w:tcPr>
          <w:p w14:paraId="433B505F" w14:textId="77777777" w:rsidR="00F62CA3" w:rsidRPr="00E341F6" w:rsidRDefault="00F62CA3" w:rsidP="00082A67">
            <w:pPr>
              <w:spacing w:line="276" w:lineRule="auto"/>
              <w:jc w:val="center"/>
              <w:rPr>
                <w:szCs w:val="20"/>
              </w:rPr>
            </w:pPr>
            <w:r>
              <w:t>Signature of responsible person</w:t>
            </w:r>
          </w:p>
        </w:tc>
      </w:tr>
    </w:tbl>
    <w:p w14:paraId="75C5C4D3" w14:textId="77777777" w:rsidR="00B620EC" w:rsidRDefault="00F20BF7" w:rsidP="00F92393">
      <w:pPr>
        <w:tabs>
          <w:tab w:val="left" w:pos="6379"/>
        </w:tabs>
        <w:spacing w:line="276" w:lineRule="auto"/>
        <w:rPr>
          <w:b/>
          <w:szCs w:val="20"/>
        </w:rPr>
      </w:pPr>
      <w:r>
        <w:br w:type="page"/>
      </w:r>
    </w:p>
    <w:p w14:paraId="3F1CBFF9" w14:textId="77777777" w:rsidR="000B612B" w:rsidRDefault="00F20BF7" w:rsidP="008736A6">
      <w:pPr>
        <w:spacing w:after="60" w:line="276" w:lineRule="auto"/>
        <w:jc w:val="both"/>
        <w:outlineLvl w:val="0"/>
        <w:rPr>
          <w:b/>
          <w:szCs w:val="20"/>
          <w:u w:val="single"/>
        </w:rPr>
      </w:pPr>
      <w:r>
        <w:rPr>
          <w:b/>
          <w:u w:val="single"/>
        </w:rPr>
        <w:lastRenderedPageBreak/>
        <w:t xml:space="preserve">APPENDIX 13: Model Framework Agreement </w:t>
      </w:r>
    </w:p>
    <w:p w14:paraId="4CFD8DE5" w14:textId="77777777" w:rsidR="002022AB" w:rsidRPr="00CE5668" w:rsidRDefault="002022AB" w:rsidP="008736A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i/>
          <w:szCs w:val="20"/>
          <w:lang w:val="sl-SI"/>
        </w:rPr>
      </w:pPr>
    </w:p>
    <w:p w14:paraId="36396D3F" w14:textId="77777777" w:rsidR="00A0113C" w:rsidRPr="0011366C" w:rsidRDefault="00F20BF7" w:rsidP="008736A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rPr>
      </w:pPr>
      <w:r>
        <w:rPr>
          <w:b/>
        </w:rPr>
        <w:t>By submitting a Bid, the Bidder confirms that it is aware of and agrees with the content of the provisions of the Framework Agreement. Furthermore, the Bidder confirms its agreement with the fact that, after the Framework Agreement has been signed by both parties, it will be published on the Public Procurement Portal, in accordance with the Rules on the Publication of Contracts in the Field of Public Procurement, Concessions and Public-Private Partnership (Official Gazette of the Republic of Slovenia No. 5/15 and 53/22). </w:t>
      </w:r>
    </w:p>
    <w:p w14:paraId="5420E8AC" w14:textId="77777777" w:rsidR="0082785B" w:rsidRPr="0011366C" w:rsidRDefault="0082785B" w:rsidP="008736A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tbl>
      <w:tblPr>
        <w:tblW w:w="8505" w:type="dxa"/>
        <w:tblInd w:w="-5" w:type="dxa"/>
        <w:tblLayout w:type="fixed"/>
        <w:tblCellMar>
          <w:left w:w="0" w:type="dxa"/>
          <w:right w:w="0" w:type="dxa"/>
        </w:tblCellMar>
        <w:tblLook w:val="04A0" w:firstRow="1" w:lastRow="0" w:firstColumn="1" w:lastColumn="0" w:noHBand="0" w:noVBand="1"/>
      </w:tblPr>
      <w:tblGrid>
        <w:gridCol w:w="4361"/>
        <w:gridCol w:w="4144"/>
      </w:tblGrid>
      <w:tr w:rsidR="00E95B28" w14:paraId="13D4A01A" w14:textId="77777777" w:rsidTr="0086109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D8ADFB6" w14:textId="77777777" w:rsidR="0082785B" w:rsidRPr="0011366C" w:rsidRDefault="00F20BF7" w:rsidP="008736A6">
            <w:pPr>
              <w:autoSpaceDE w:val="0"/>
              <w:autoSpaceDN w:val="0"/>
              <w:adjustRightInd w:val="0"/>
              <w:spacing w:line="276" w:lineRule="auto"/>
              <w:ind w:left="108" w:right="108"/>
              <w:rPr>
                <w:b/>
                <w:bCs/>
                <w:color w:val="000000"/>
                <w:sz w:val="22"/>
                <w:szCs w:val="22"/>
              </w:rPr>
            </w:pPr>
            <w:r>
              <w:rPr>
                <w:b/>
                <w:color w:val="000000"/>
                <w:sz w:val="22"/>
              </w:rPr>
              <w:t>Contracting Authority:</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3B4F8B3" w14:textId="77777777" w:rsidR="0082785B" w:rsidRPr="0011366C" w:rsidRDefault="00F20BF7" w:rsidP="008736A6">
            <w:pPr>
              <w:autoSpaceDE w:val="0"/>
              <w:autoSpaceDN w:val="0"/>
              <w:adjustRightInd w:val="0"/>
              <w:spacing w:line="276" w:lineRule="auto"/>
              <w:ind w:left="108" w:right="108"/>
              <w:rPr>
                <w:color w:val="000000"/>
                <w:szCs w:val="20"/>
              </w:rPr>
            </w:pPr>
            <w:r>
              <w:rPr>
                <w:color w:val="000000"/>
              </w:rPr>
              <w:t>Signatory:</w:t>
            </w:r>
          </w:p>
          <w:p w14:paraId="70B5AB9D" w14:textId="77777777" w:rsidR="0082785B" w:rsidRPr="0011366C" w:rsidRDefault="0082785B" w:rsidP="008736A6">
            <w:pPr>
              <w:autoSpaceDE w:val="0"/>
              <w:autoSpaceDN w:val="0"/>
              <w:adjustRightInd w:val="0"/>
              <w:spacing w:line="276" w:lineRule="auto"/>
              <w:ind w:left="108" w:right="108"/>
              <w:rPr>
                <w:color w:val="000000"/>
                <w:sz w:val="22"/>
                <w:szCs w:val="22"/>
                <w:lang w:val="sl-SI"/>
              </w:rPr>
            </w:pPr>
          </w:p>
          <w:p w14:paraId="048595E8" w14:textId="77777777" w:rsidR="0082785B" w:rsidRPr="0011366C" w:rsidRDefault="0082785B" w:rsidP="008736A6">
            <w:pPr>
              <w:autoSpaceDE w:val="0"/>
              <w:autoSpaceDN w:val="0"/>
              <w:adjustRightInd w:val="0"/>
              <w:spacing w:line="276" w:lineRule="auto"/>
              <w:ind w:left="108" w:right="108"/>
              <w:rPr>
                <w:color w:val="000000"/>
                <w:sz w:val="22"/>
                <w:szCs w:val="22"/>
                <w:lang w:val="sl-SI"/>
              </w:rPr>
            </w:pPr>
          </w:p>
        </w:tc>
      </w:tr>
      <w:tr w:rsidR="00E95B28" w14:paraId="2EAE2B03" w14:textId="77777777" w:rsidTr="0086109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F0ECF79" w14:textId="77777777" w:rsidR="0082785B" w:rsidRPr="0011366C" w:rsidRDefault="0082785B" w:rsidP="008736A6">
            <w:pPr>
              <w:autoSpaceDE w:val="0"/>
              <w:autoSpaceDN w:val="0"/>
              <w:adjustRightInd w:val="0"/>
              <w:spacing w:line="276" w:lineRule="auto"/>
              <w:ind w:left="108" w:right="108"/>
              <w:jc w:val="both"/>
              <w:rPr>
                <w:color w:val="000000"/>
                <w:szCs w:val="20"/>
                <w:lang w:val="sl-SI"/>
              </w:rPr>
            </w:pPr>
          </w:p>
          <w:p w14:paraId="563A407A" w14:textId="77777777" w:rsidR="0082785B" w:rsidRPr="0011366C" w:rsidRDefault="00F20BF7" w:rsidP="008736A6">
            <w:pPr>
              <w:autoSpaceDE w:val="0"/>
              <w:autoSpaceDN w:val="0"/>
              <w:adjustRightInd w:val="0"/>
              <w:spacing w:line="276" w:lineRule="auto"/>
              <w:ind w:left="108" w:right="108"/>
              <w:jc w:val="both"/>
              <w:rPr>
                <w:color w:val="000000"/>
                <w:szCs w:val="20"/>
              </w:rPr>
            </w:pPr>
            <w:r>
              <w:rPr>
                <w:color w:val="000000"/>
              </w:rPr>
              <w:t>REPUBLIC OF SLOVENIA</w:t>
            </w:r>
          </w:p>
          <w:p w14:paraId="13C87B43" w14:textId="77777777" w:rsidR="0082785B" w:rsidRPr="0011366C" w:rsidRDefault="00F20BF7" w:rsidP="008736A6">
            <w:pPr>
              <w:autoSpaceDE w:val="0"/>
              <w:autoSpaceDN w:val="0"/>
              <w:adjustRightInd w:val="0"/>
              <w:spacing w:line="276" w:lineRule="auto"/>
              <w:ind w:left="108" w:right="108"/>
              <w:jc w:val="both"/>
              <w:rPr>
                <w:color w:val="000000"/>
                <w:szCs w:val="20"/>
              </w:rPr>
            </w:pPr>
            <w:r>
              <w:rPr>
                <w:color w:val="000000"/>
              </w:rPr>
              <w:t xml:space="preserve">Ministry of Defence </w:t>
            </w:r>
          </w:p>
          <w:p w14:paraId="0D2D853F" w14:textId="77777777" w:rsidR="0082785B" w:rsidRPr="0011366C" w:rsidRDefault="00F20BF7" w:rsidP="008736A6">
            <w:pPr>
              <w:autoSpaceDE w:val="0"/>
              <w:autoSpaceDN w:val="0"/>
              <w:adjustRightInd w:val="0"/>
              <w:spacing w:line="276" w:lineRule="auto"/>
              <w:ind w:left="108" w:right="108"/>
              <w:jc w:val="both"/>
              <w:rPr>
                <w:color w:val="000000"/>
                <w:szCs w:val="20"/>
              </w:rPr>
            </w:pPr>
            <w:r>
              <w:rPr>
                <w:color w:val="000000"/>
              </w:rPr>
              <w:t xml:space="preserve">Vojkova cesta 55 </w:t>
            </w:r>
          </w:p>
          <w:p w14:paraId="265D7570" w14:textId="77777777" w:rsidR="0082785B" w:rsidRPr="0011366C" w:rsidRDefault="00F20BF7" w:rsidP="008736A6">
            <w:pPr>
              <w:autoSpaceDE w:val="0"/>
              <w:autoSpaceDN w:val="0"/>
              <w:adjustRightInd w:val="0"/>
              <w:spacing w:line="276" w:lineRule="auto"/>
              <w:ind w:left="108" w:right="108"/>
              <w:jc w:val="both"/>
              <w:rPr>
                <w:color w:val="000000"/>
                <w:szCs w:val="20"/>
              </w:rPr>
            </w:pPr>
            <w:r>
              <w:rPr>
                <w:color w:val="000000"/>
              </w:rPr>
              <w:t>1000 Ljubljana</w:t>
            </w:r>
          </w:p>
          <w:p w14:paraId="6A6F2253" w14:textId="77777777" w:rsidR="0082785B" w:rsidRPr="0011366C" w:rsidRDefault="0082785B" w:rsidP="008736A6">
            <w:pPr>
              <w:autoSpaceDE w:val="0"/>
              <w:autoSpaceDN w:val="0"/>
              <w:adjustRightInd w:val="0"/>
              <w:spacing w:line="276" w:lineRule="auto"/>
              <w:ind w:left="108" w:right="108"/>
              <w:jc w:val="both"/>
              <w:rPr>
                <w:color w:val="000000"/>
                <w:szCs w:val="20"/>
                <w:lang w:val="sl-SI"/>
              </w:rPr>
            </w:pPr>
          </w:p>
          <w:p w14:paraId="4484C5C9" w14:textId="77777777" w:rsidR="0082785B" w:rsidRPr="0011366C" w:rsidRDefault="00F20BF7" w:rsidP="008736A6">
            <w:pPr>
              <w:autoSpaceDE w:val="0"/>
              <w:autoSpaceDN w:val="0"/>
              <w:adjustRightInd w:val="0"/>
              <w:spacing w:line="276" w:lineRule="auto"/>
              <w:ind w:left="108" w:right="108"/>
              <w:jc w:val="both"/>
              <w:rPr>
                <w:color w:val="000000"/>
                <w:sz w:val="22"/>
                <w:szCs w:val="22"/>
              </w:rPr>
            </w:pPr>
            <w:r>
              <w:rPr>
                <w:color w:val="000000"/>
              </w:rPr>
              <w:t>Represented by</w:t>
            </w:r>
            <w:r w:rsidR="00B451E9">
              <w:rPr>
                <w:color w:val="000000"/>
              </w:rPr>
              <w:t xml:space="preserve"> </w:t>
            </w:r>
            <w:r>
              <w:rPr>
                <w:color w:val="000000"/>
              </w:rPr>
              <w:t>______________</w:t>
            </w:r>
          </w:p>
          <w:p w14:paraId="34A47E9F" w14:textId="77777777" w:rsidR="0082785B" w:rsidRPr="0011366C" w:rsidRDefault="0082785B" w:rsidP="008736A6">
            <w:pPr>
              <w:autoSpaceDE w:val="0"/>
              <w:autoSpaceDN w:val="0"/>
              <w:adjustRightInd w:val="0"/>
              <w:spacing w:line="276" w:lineRule="auto"/>
              <w:ind w:left="108" w:right="108"/>
              <w:jc w:val="both"/>
              <w:rPr>
                <w:lang w:val="sl-SI"/>
              </w:rPr>
            </w:pP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59A61FF" w14:textId="77777777" w:rsidR="0082785B" w:rsidRPr="0011366C" w:rsidRDefault="0082785B" w:rsidP="008736A6">
            <w:pPr>
              <w:autoSpaceDE w:val="0"/>
              <w:autoSpaceDN w:val="0"/>
              <w:adjustRightInd w:val="0"/>
              <w:spacing w:line="276" w:lineRule="auto"/>
              <w:ind w:left="108" w:right="108"/>
              <w:rPr>
                <w:lang w:val="sl-SI"/>
              </w:rPr>
            </w:pPr>
          </w:p>
        </w:tc>
      </w:tr>
      <w:tr w:rsidR="00E95B28" w14:paraId="1289F1B7" w14:textId="77777777" w:rsidTr="0086109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AB4CE7B" w14:textId="77777777" w:rsidR="0082785B" w:rsidRPr="0011366C" w:rsidRDefault="00F20BF7" w:rsidP="008736A6">
            <w:pPr>
              <w:autoSpaceDE w:val="0"/>
              <w:autoSpaceDN w:val="0"/>
              <w:adjustRightInd w:val="0"/>
              <w:spacing w:line="276" w:lineRule="auto"/>
              <w:ind w:left="108" w:right="108"/>
              <w:rPr>
                <w:color w:val="000000"/>
                <w:szCs w:val="20"/>
              </w:rPr>
            </w:pPr>
            <w:r>
              <w:rPr>
                <w:color w:val="000000"/>
              </w:rPr>
              <w:t>VAT Identification No.: 47978457</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5622DF5" w14:textId="77777777" w:rsidR="0082785B" w:rsidRPr="0011366C" w:rsidRDefault="00F20BF7" w:rsidP="008736A6">
            <w:pPr>
              <w:autoSpaceDE w:val="0"/>
              <w:autoSpaceDN w:val="0"/>
              <w:adjustRightInd w:val="0"/>
              <w:spacing w:line="276" w:lineRule="auto"/>
              <w:ind w:left="108" w:right="108"/>
              <w:rPr>
                <w:color w:val="000000"/>
                <w:szCs w:val="20"/>
              </w:rPr>
            </w:pPr>
            <w:r>
              <w:rPr>
                <w:color w:val="000000"/>
              </w:rPr>
              <w:t>Telephone: +386 1 471 22 11</w:t>
            </w:r>
          </w:p>
        </w:tc>
      </w:tr>
      <w:tr w:rsidR="00E95B28" w14:paraId="28E4721C" w14:textId="77777777" w:rsidTr="0086109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10AA790" w14:textId="77777777" w:rsidR="0082785B" w:rsidRPr="0011366C" w:rsidRDefault="00F20BF7" w:rsidP="008736A6">
            <w:pPr>
              <w:autoSpaceDE w:val="0"/>
              <w:autoSpaceDN w:val="0"/>
              <w:adjustRightInd w:val="0"/>
              <w:spacing w:line="276" w:lineRule="auto"/>
              <w:ind w:left="108" w:right="108"/>
              <w:rPr>
                <w:color w:val="000000"/>
                <w:szCs w:val="20"/>
              </w:rPr>
            </w:pPr>
            <w:r>
              <w:rPr>
                <w:color w:val="000000"/>
              </w:rPr>
              <w:t>Registration No.: 5268923000</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0CB0DFD" w14:textId="77777777" w:rsidR="0082785B" w:rsidRPr="0011366C" w:rsidRDefault="0082785B" w:rsidP="008736A6">
            <w:pPr>
              <w:autoSpaceDE w:val="0"/>
              <w:autoSpaceDN w:val="0"/>
              <w:adjustRightInd w:val="0"/>
              <w:spacing w:line="276" w:lineRule="auto"/>
              <w:ind w:left="108" w:right="108"/>
              <w:rPr>
                <w:lang w:val="sl-SI"/>
              </w:rPr>
            </w:pPr>
          </w:p>
        </w:tc>
      </w:tr>
      <w:tr w:rsidR="00E95B28" w14:paraId="22052E8F" w14:textId="77777777" w:rsidTr="0086109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FA75C9" w14:textId="77777777" w:rsidR="0082785B" w:rsidRPr="0011366C" w:rsidRDefault="00F20BF7" w:rsidP="008736A6">
            <w:pPr>
              <w:autoSpaceDE w:val="0"/>
              <w:autoSpaceDN w:val="0"/>
              <w:adjustRightInd w:val="0"/>
              <w:spacing w:line="276" w:lineRule="auto"/>
              <w:ind w:left="108" w:right="108"/>
              <w:rPr>
                <w:color w:val="000000"/>
                <w:szCs w:val="20"/>
              </w:rPr>
            </w:pPr>
            <w:r>
              <w:rPr>
                <w:color w:val="000000"/>
              </w:rPr>
              <w:t>Bank Account No.: 01100-6370191114</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9858326" w14:textId="77777777" w:rsidR="0082785B" w:rsidRPr="0011366C" w:rsidRDefault="00F20BF7" w:rsidP="008736A6">
            <w:pPr>
              <w:autoSpaceDE w:val="0"/>
              <w:autoSpaceDN w:val="0"/>
              <w:adjustRightInd w:val="0"/>
              <w:spacing w:line="276" w:lineRule="auto"/>
              <w:ind w:left="108" w:right="108"/>
              <w:rPr>
                <w:color w:val="000000"/>
                <w:szCs w:val="20"/>
              </w:rPr>
            </w:pPr>
            <w:r>
              <w:rPr>
                <w:color w:val="000000"/>
              </w:rPr>
              <w:t>E-mail: glavna.pisarna@mors.si</w:t>
            </w:r>
          </w:p>
        </w:tc>
      </w:tr>
    </w:tbl>
    <w:p w14:paraId="3BD7F10D" w14:textId="77777777" w:rsidR="0082785B" w:rsidRPr="0011366C" w:rsidRDefault="0082785B" w:rsidP="008736A6">
      <w:pPr>
        <w:autoSpaceDE w:val="0"/>
        <w:autoSpaceDN w:val="0"/>
        <w:adjustRightInd w:val="0"/>
        <w:spacing w:line="276" w:lineRule="auto"/>
        <w:ind w:left="118" w:right="118"/>
        <w:jc w:val="center"/>
        <w:rPr>
          <w:color w:val="000000"/>
          <w:szCs w:val="20"/>
          <w:lang w:val="sl-SI"/>
        </w:rPr>
      </w:pPr>
    </w:p>
    <w:p w14:paraId="6647560A" w14:textId="77777777" w:rsidR="0082785B" w:rsidRPr="0011366C" w:rsidRDefault="0082785B" w:rsidP="008736A6">
      <w:pPr>
        <w:autoSpaceDE w:val="0"/>
        <w:autoSpaceDN w:val="0"/>
        <w:adjustRightInd w:val="0"/>
        <w:spacing w:line="276" w:lineRule="auto"/>
        <w:ind w:left="118" w:right="118"/>
        <w:jc w:val="center"/>
        <w:rPr>
          <w:color w:val="000000"/>
          <w:szCs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4361"/>
        <w:gridCol w:w="4144"/>
      </w:tblGrid>
      <w:tr w:rsidR="00E95B28" w14:paraId="1815D2EC" w14:textId="77777777" w:rsidTr="0086109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9BCA110" w14:textId="77777777" w:rsidR="0082785B" w:rsidRPr="0011366C" w:rsidRDefault="00F20BF7" w:rsidP="008736A6">
            <w:pPr>
              <w:autoSpaceDE w:val="0"/>
              <w:autoSpaceDN w:val="0"/>
              <w:adjustRightInd w:val="0"/>
              <w:spacing w:line="276" w:lineRule="auto"/>
              <w:ind w:left="108" w:right="108"/>
              <w:rPr>
                <w:b/>
                <w:bCs/>
                <w:color w:val="000000"/>
                <w:sz w:val="22"/>
                <w:szCs w:val="22"/>
              </w:rPr>
            </w:pPr>
            <w:r>
              <w:rPr>
                <w:b/>
                <w:color w:val="000000"/>
                <w:sz w:val="22"/>
              </w:rPr>
              <w:t>Contracting Partner:</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47BBE14" w14:textId="77777777" w:rsidR="0082785B" w:rsidRPr="0011366C" w:rsidRDefault="00F20BF7" w:rsidP="008736A6">
            <w:pPr>
              <w:autoSpaceDE w:val="0"/>
              <w:autoSpaceDN w:val="0"/>
              <w:adjustRightInd w:val="0"/>
              <w:spacing w:line="276" w:lineRule="auto"/>
              <w:ind w:left="108" w:right="108"/>
              <w:rPr>
                <w:color w:val="000000"/>
                <w:szCs w:val="20"/>
              </w:rPr>
            </w:pPr>
            <w:r>
              <w:rPr>
                <w:color w:val="000000"/>
              </w:rPr>
              <w:t>Signatory:</w:t>
            </w:r>
          </w:p>
          <w:p w14:paraId="0A37C1E3" w14:textId="77777777" w:rsidR="0082785B" w:rsidRPr="0011366C" w:rsidRDefault="0082785B" w:rsidP="008736A6">
            <w:pPr>
              <w:autoSpaceDE w:val="0"/>
              <w:autoSpaceDN w:val="0"/>
              <w:adjustRightInd w:val="0"/>
              <w:spacing w:line="276" w:lineRule="auto"/>
              <w:ind w:left="108" w:right="108"/>
              <w:rPr>
                <w:color w:val="000000"/>
                <w:szCs w:val="20"/>
                <w:lang w:val="sl-SI"/>
              </w:rPr>
            </w:pPr>
          </w:p>
        </w:tc>
      </w:tr>
      <w:tr w:rsidR="00E95B28" w14:paraId="24738B45" w14:textId="77777777" w:rsidTr="0086109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4956B8" w14:textId="77777777" w:rsidR="0082785B" w:rsidRPr="0011366C" w:rsidRDefault="0082785B" w:rsidP="008736A6">
            <w:pPr>
              <w:tabs>
                <w:tab w:val="left" w:pos="-612"/>
              </w:tabs>
              <w:autoSpaceDE w:val="0"/>
              <w:autoSpaceDN w:val="0"/>
              <w:adjustRightInd w:val="0"/>
              <w:spacing w:line="276" w:lineRule="auto"/>
              <w:ind w:left="108" w:right="108"/>
              <w:rPr>
                <w:color w:val="000000"/>
                <w:szCs w:val="20"/>
                <w:lang w:val="sl-SI"/>
              </w:rPr>
            </w:pPr>
          </w:p>
          <w:p w14:paraId="5090800C" w14:textId="77777777" w:rsidR="0082785B" w:rsidRPr="0011366C" w:rsidRDefault="00F20BF7" w:rsidP="008736A6">
            <w:pPr>
              <w:tabs>
                <w:tab w:val="left" w:pos="-612"/>
              </w:tabs>
              <w:autoSpaceDE w:val="0"/>
              <w:autoSpaceDN w:val="0"/>
              <w:adjustRightInd w:val="0"/>
              <w:spacing w:line="276" w:lineRule="auto"/>
              <w:ind w:left="108" w:right="108"/>
              <w:rPr>
                <w:b/>
                <w:bCs/>
                <w:color w:val="000000"/>
                <w:szCs w:val="20"/>
              </w:rPr>
            </w:pPr>
            <w:r>
              <w:rPr>
                <w:b/>
                <w:color w:val="000000"/>
              </w:rPr>
              <w:t>________________</w:t>
            </w:r>
          </w:p>
          <w:p w14:paraId="528D36D5" w14:textId="77777777" w:rsidR="0082785B" w:rsidRPr="0011366C" w:rsidRDefault="00F20BF7" w:rsidP="008736A6">
            <w:pPr>
              <w:tabs>
                <w:tab w:val="left" w:pos="-612"/>
              </w:tabs>
              <w:autoSpaceDE w:val="0"/>
              <w:autoSpaceDN w:val="0"/>
              <w:adjustRightInd w:val="0"/>
              <w:spacing w:line="276" w:lineRule="auto"/>
              <w:ind w:left="108" w:right="108"/>
              <w:rPr>
                <w:color w:val="000000"/>
                <w:szCs w:val="20"/>
              </w:rPr>
            </w:pPr>
            <w:r>
              <w:rPr>
                <w:color w:val="000000"/>
              </w:rPr>
              <w:t>________________</w:t>
            </w:r>
          </w:p>
          <w:p w14:paraId="0E7D677E" w14:textId="77777777" w:rsidR="0082785B" w:rsidRPr="0011366C" w:rsidRDefault="00F20BF7" w:rsidP="008736A6">
            <w:pPr>
              <w:tabs>
                <w:tab w:val="left" w:pos="-612"/>
              </w:tabs>
              <w:autoSpaceDE w:val="0"/>
              <w:autoSpaceDN w:val="0"/>
              <w:adjustRightInd w:val="0"/>
              <w:spacing w:line="276" w:lineRule="auto"/>
              <w:ind w:left="108" w:right="108"/>
              <w:rPr>
                <w:color w:val="000000"/>
                <w:szCs w:val="20"/>
              </w:rPr>
            </w:pPr>
            <w:r>
              <w:rPr>
                <w:color w:val="000000"/>
              </w:rPr>
              <w:t>________________</w:t>
            </w:r>
          </w:p>
          <w:p w14:paraId="7BF805A4" w14:textId="77777777" w:rsidR="0082785B" w:rsidRPr="0011366C" w:rsidRDefault="00F20BF7" w:rsidP="008736A6">
            <w:pPr>
              <w:tabs>
                <w:tab w:val="left" w:pos="-612"/>
              </w:tabs>
              <w:autoSpaceDE w:val="0"/>
              <w:autoSpaceDN w:val="0"/>
              <w:adjustRightInd w:val="0"/>
              <w:spacing w:line="276" w:lineRule="auto"/>
              <w:ind w:left="108" w:right="108"/>
              <w:rPr>
                <w:color w:val="000000"/>
                <w:szCs w:val="20"/>
              </w:rPr>
            </w:pPr>
            <w:r>
              <w:rPr>
                <w:color w:val="000000"/>
              </w:rPr>
              <w:t>Represented by __________</w:t>
            </w:r>
          </w:p>
          <w:p w14:paraId="74FD5F9C" w14:textId="77777777" w:rsidR="0082785B" w:rsidRPr="0011366C" w:rsidRDefault="00F20BF7" w:rsidP="008736A6">
            <w:pPr>
              <w:autoSpaceDE w:val="0"/>
              <w:autoSpaceDN w:val="0"/>
              <w:adjustRightInd w:val="0"/>
              <w:spacing w:line="276" w:lineRule="auto"/>
              <w:ind w:left="108" w:right="108"/>
              <w:rPr>
                <w:b/>
                <w:bCs/>
                <w:color w:val="000000"/>
                <w:sz w:val="22"/>
                <w:szCs w:val="22"/>
                <w:highlight w:val="yellow"/>
              </w:rPr>
            </w:pPr>
            <w:r>
              <w:rPr>
                <w:b/>
                <w:color w:val="000000"/>
                <w:sz w:val="22"/>
                <w:highlight w:val="yellow"/>
              </w:rPr>
              <w:t xml:space="preserve">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749C767" w14:textId="77777777" w:rsidR="0082785B" w:rsidRPr="0011366C" w:rsidRDefault="0082785B" w:rsidP="008736A6">
            <w:pPr>
              <w:autoSpaceDE w:val="0"/>
              <w:autoSpaceDN w:val="0"/>
              <w:adjustRightInd w:val="0"/>
              <w:spacing w:line="276" w:lineRule="auto"/>
              <w:ind w:left="108" w:right="108"/>
              <w:jc w:val="center"/>
              <w:rPr>
                <w:lang w:val="sl-SI"/>
              </w:rPr>
            </w:pPr>
          </w:p>
        </w:tc>
      </w:tr>
      <w:tr w:rsidR="00E95B28" w14:paraId="16E318A3" w14:textId="77777777" w:rsidTr="0086109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FB2892A" w14:textId="77777777" w:rsidR="0082785B" w:rsidRPr="0011366C" w:rsidRDefault="00F20BF7" w:rsidP="008736A6">
            <w:pPr>
              <w:autoSpaceDE w:val="0"/>
              <w:autoSpaceDN w:val="0"/>
              <w:adjustRightInd w:val="0"/>
              <w:spacing w:line="276" w:lineRule="auto"/>
              <w:ind w:left="108" w:right="108"/>
              <w:rPr>
                <w:color w:val="000000"/>
                <w:sz w:val="22"/>
                <w:szCs w:val="22"/>
                <w:highlight w:val="yellow"/>
              </w:rPr>
            </w:pPr>
            <w:r>
              <w:rPr>
                <w:color w:val="000000"/>
              </w:rPr>
              <w:t xml:space="preserve">VAT Identification No.: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F450BD0" w14:textId="77777777" w:rsidR="0082785B" w:rsidRPr="0011366C" w:rsidRDefault="00F20BF7" w:rsidP="008736A6">
            <w:pPr>
              <w:autoSpaceDE w:val="0"/>
              <w:autoSpaceDN w:val="0"/>
              <w:adjustRightInd w:val="0"/>
              <w:spacing w:line="276" w:lineRule="auto"/>
              <w:ind w:left="108" w:right="108"/>
              <w:rPr>
                <w:color w:val="000000"/>
                <w:szCs w:val="20"/>
              </w:rPr>
            </w:pPr>
            <w:r>
              <w:rPr>
                <w:color w:val="000000"/>
              </w:rPr>
              <w:t xml:space="preserve">Telephone: </w:t>
            </w:r>
          </w:p>
        </w:tc>
      </w:tr>
      <w:tr w:rsidR="00E95B28" w14:paraId="01B4CA41" w14:textId="77777777" w:rsidTr="0086109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134D240" w14:textId="77777777" w:rsidR="0082785B" w:rsidRPr="0011366C" w:rsidRDefault="00F20BF7" w:rsidP="008736A6">
            <w:pPr>
              <w:autoSpaceDE w:val="0"/>
              <w:autoSpaceDN w:val="0"/>
              <w:adjustRightInd w:val="0"/>
              <w:spacing w:line="276" w:lineRule="auto"/>
              <w:ind w:left="108" w:right="108"/>
              <w:rPr>
                <w:color w:val="000000"/>
                <w:sz w:val="22"/>
                <w:szCs w:val="22"/>
                <w:highlight w:val="yellow"/>
              </w:rPr>
            </w:pPr>
            <w:r>
              <w:rPr>
                <w:color w:val="000000"/>
              </w:rPr>
              <w:t xml:space="preserve">Registration No.: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2729B19" w14:textId="77777777" w:rsidR="0082785B" w:rsidRPr="0011366C" w:rsidRDefault="0082785B" w:rsidP="008736A6">
            <w:pPr>
              <w:autoSpaceDE w:val="0"/>
              <w:autoSpaceDN w:val="0"/>
              <w:adjustRightInd w:val="0"/>
              <w:spacing w:line="276" w:lineRule="auto"/>
              <w:ind w:left="108" w:right="108"/>
              <w:jc w:val="center"/>
              <w:rPr>
                <w:lang w:val="sl-SI"/>
              </w:rPr>
            </w:pPr>
          </w:p>
        </w:tc>
      </w:tr>
      <w:tr w:rsidR="00E95B28" w14:paraId="54D05D39" w14:textId="77777777" w:rsidTr="0086109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BFCDA0" w14:textId="77777777" w:rsidR="0082785B" w:rsidRPr="0011366C" w:rsidRDefault="00F20BF7" w:rsidP="008736A6">
            <w:pPr>
              <w:autoSpaceDE w:val="0"/>
              <w:autoSpaceDN w:val="0"/>
              <w:adjustRightInd w:val="0"/>
              <w:spacing w:line="276" w:lineRule="auto"/>
              <w:ind w:left="108" w:right="108"/>
              <w:rPr>
                <w:color w:val="000000"/>
                <w:sz w:val="22"/>
                <w:szCs w:val="22"/>
                <w:highlight w:val="yellow"/>
              </w:rPr>
            </w:pPr>
            <w:r>
              <w:rPr>
                <w:color w:val="000000"/>
              </w:rPr>
              <w:t xml:space="preserve">Bank Account No.: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C402B77" w14:textId="77777777" w:rsidR="0082785B" w:rsidRPr="0011366C" w:rsidRDefault="00F20BF7" w:rsidP="008736A6">
            <w:pPr>
              <w:autoSpaceDE w:val="0"/>
              <w:autoSpaceDN w:val="0"/>
              <w:adjustRightInd w:val="0"/>
              <w:spacing w:line="276" w:lineRule="auto"/>
              <w:ind w:left="108" w:right="108"/>
              <w:rPr>
                <w:color w:val="000000"/>
                <w:szCs w:val="20"/>
              </w:rPr>
            </w:pPr>
            <w:r>
              <w:rPr>
                <w:color w:val="000000"/>
              </w:rPr>
              <w:t xml:space="preserve">E-mail: </w:t>
            </w:r>
          </w:p>
        </w:tc>
      </w:tr>
    </w:tbl>
    <w:p w14:paraId="58953809" w14:textId="77777777" w:rsidR="0082785B" w:rsidRDefault="0082785B" w:rsidP="008736A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14:paraId="6F93936C" w14:textId="77777777" w:rsidR="0082785B" w:rsidRDefault="00F20BF7" w:rsidP="008736A6">
      <w:pPr>
        <w:spacing w:line="276" w:lineRule="auto"/>
        <w:jc w:val="both"/>
        <w:rPr>
          <w:b/>
          <w:szCs w:val="20"/>
        </w:rPr>
      </w:pPr>
      <w:r>
        <w:rPr>
          <w:color w:val="000000"/>
        </w:rPr>
        <w:t>conclude the following</w:t>
      </w:r>
    </w:p>
    <w:p w14:paraId="0B8B947E" w14:textId="77777777" w:rsidR="0082785B" w:rsidRDefault="0082785B" w:rsidP="008736A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14:paraId="04CC5BCD" w14:textId="77777777" w:rsidR="00EB50E8" w:rsidRDefault="00F20BF7" w:rsidP="008736A6">
      <w:pPr>
        <w:spacing w:line="276" w:lineRule="auto"/>
        <w:jc w:val="center"/>
        <w:rPr>
          <w:b/>
          <w:szCs w:val="20"/>
        </w:rPr>
      </w:pPr>
      <w:r>
        <w:rPr>
          <w:b/>
        </w:rPr>
        <w:t>FRAMEWORK AGREEMENT __________</w:t>
      </w:r>
    </w:p>
    <w:p w14:paraId="2EEA7987" w14:textId="77777777" w:rsidR="004134D7" w:rsidRPr="00A85457" w:rsidRDefault="00F20BF7" w:rsidP="008736A6">
      <w:pPr>
        <w:pStyle w:val="Naslov3"/>
        <w:spacing w:before="0" w:line="276" w:lineRule="auto"/>
        <w:rPr>
          <w:sz w:val="20"/>
          <w:szCs w:val="20"/>
        </w:rPr>
      </w:pPr>
      <w:r>
        <w:rPr>
          <w:sz w:val="20"/>
        </w:rPr>
        <w:br/>
      </w:r>
      <w:r w:rsidR="003A56E0">
        <w:rPr>
          <w:sz w:val="20"/>
        </w:rPr>
        <w:t>General Provision</w:t>
      </w:r>
    </w:p>
    <w:p w14:paraId="7444F067" w14:textId="77777777" w:rsidR="00124C85" w:rsidRPr="00E341F6" w:rsidRDefault="00F20BF7" w:rsidP="00317213">
      <w:pPr>
        <w:spacing w:line="276" w:lineRule="auto"/>
        <w:jc w:val="center"/>
        <w:rPr>
          <w:szCs w:val="20"/>
        </w:rPr>
      </w:pPr>
      <w:r>
        <w:t>Article</w:t>
      </w:r>
      <w:r w:rsidR="00317213">
        <w:t xml:space="preserve"> 1</w:t>
      </w:r>
    </w:p>
    <w:p w14:paraId="13C7A0BF" w14:textId="77777777" w:rsidR="002947DF" w:rsidRPr="00F20BF7" w:rsidRDefault="002947DF" w:rsidP="002947DF">
      <w:pPr>
        <w:spacing w:line="276" w:lineRule="auto"/>
        <w:ind w:left="3686"/>
        <w:rPr>
          <w:sz w:val="16"/>
        </w:rPr>
      </w:pPr>
      <w:r w:rsidRPr="00F20BF7">
        <w:rPr>
          <w:sz w:val="16"/>
        </w:rPr>
        <w:t>Maintenance of Safran Engines, Makila 1A1</w:t>
      </w:r>
    </w:p>
    <w:p w14:paraId="6C6E86A4" w14:textId="77777777" w:rsidR="00644B70" w:rsidRDefault="00644B70" w:rsidP="008736A6">
      <w:pPr>
        <w:spacing w:line="276" w:lineRule="auto"/>
        <w:jc w:val="both"/>
        <w:rPr>
          <w:szCs w:val="20"/>
          <w:lang w:val="sl-SI"/>
        </w:rPr>
      </w:pPr>
    </w:p>
    <w:p w14:paraId="673037D0" w14:textId="77777777" w:rsidR="002947DF" w:rsidRPr="00E341F6" w:rsidRDefault="002947DF" w:rsidP="008736A6">
      <w:pPr>
        <w:spacing w:line="276" w:lineRule="auto"/>
        <w:jc w:val="both"/>
        <w:rPr>
          <w:szCs w:val="20"/>
          <w:lang w:val="sl-SI"/>
        </w:rPr>
      </w:pPr>
    </w:p>
    <w:p w14:paraId="3FDA18AE" w14:textId="77777777" w:rsidR="000C5FDF" w:rsidRPr="00DE686E" w:rsidRDefault="00F20BF7" w:rsidP="008736A6">
      <w:pPr>
        <w:spacing w:line="276" w:lineRule="auto"/>
        <w:jc w:val="both"/>
        <w:rPr>
          <w:szCs w:val="20"/>
        </w:rPr>
      </w:pPr>
      <w:r>
        <w:t xml:space="preserve">The Parties to the Framework Agreement hereby acknowledge that, </w:t>
      </w:r>
      <w:r w:rsidR="008634AA">
        <w:t>under</w:t>
      </w:r>
      <w:r>
        <w:t xml:space="preserve"> the negotiated procedure with a prior publication notice, the Contracting Authority has carried out the publ</w:t>
      </w:r>
      <w:r w:rsidR="009D0F8B">
        <w:t>ic procurement procedure MORS441</w:t>
      </w:r>
      <w:r>
        <w:t xml:space="preserve">/2025-ON-PSPs for </w:t>
      </w:r>
      <w:r w:rsidR="00B4157C">
        <w:t xml:space="preserve">Ensuring the </w:t>
      </w:r>
      <w:r>
        <w:t>Operational Readiness of SAF Aircraft –</w:t>
      </w:r>
      <w:r w:rsidR="002947DF">
        <w:t xml:space="preserve"> maintenance of Safran Engines, Makila 1A1</w:t>
      </w:r>
      <w:r>
        <w:t xml:space="preserve">, pursuant to Article 22 of the Public Procurement in the Defence and Security Sector Act (The Official Gazette of the Republic of </w:t>
      </w:r>
      <w:r>
        <w:lastRenderedPageBreak/>
        <w:t xml:space="preserve">Slovenia nos. 90/12, 90/14-ZDU1l, 52/16, and 122/23, hereinafter: ZJNPOV) and in accordance with the Invitation to Tender No. 430-50/2025-___ dated ___________.  </w:t>
      </w:r>
    </w:p>
    <w:p w14:paraId="2CF19731" w14:textId="77777777" w:rsidR="000C5FDF" w:rsidRPr="00DE686E" w:rsidRDefault="000C5FDF" w:rsidP="008736A6">
      <w:pPr>
        <w:spacing w:line="276" w:lineRule="auto"/>
        <w:jc w:val="both"/>
        <w:rPr>
          <w:szCs w:val="20"/>
          <w:lang w:val="sl-SI"/>
        </w:rPr>
      </w:pPr>
    </w:p>
    <w:p w14:paraId="4B41ED52" w14:textId="77777777" w:rsidR="000C5FDF" w:rsidRPr="00E905EE" w:rsidRDefault="00F20BF7" w:rsidP="008736A6">
      <w:pPr>
        <w:spacing w:line="276" w:lineRule="auto"/>
        <w:jc w:val="both"/>
        <w:rPr>
          <w:i/>
          <w:szCs w:val="20"/>
        </w:rPr>
      </w:pPr>
      <w:r>
        <w:t>The Contracting Partner has been selected based on Co</w:t>
      </w:r>
      <w:r w:rsidR="009D0F8B">
        <w:t>ntract Award Decision No. 430-441</w:t>
      </w:r>
      <w:r>
        <w:t xml:space="preserve">/2025-__ dated _________, which took effect on _________. / The standstill period is waived in accordance with Article </w:t>
      </w:r>
      <w:r>
        <w:rPr>
          <w:i/>
        </w:rPr>
        <w:t>76 of the ZJNPOV.</w:t>
      </w:r>
    </w:p>
    <w:p w14:paraId="3B3A374F" w14:textId="77777777" w:rsidR="000C5FDF" w:rsidRDefault="000C5FDF" w:rsidP="008736A6">
      <w:pPr>
        <w:spacing w:line="276" w:lineRule="auto"/>
        <w:jc w:val="both"/>
        <w:rPr>
          <w:b/>
          <w:szCs w:val="20"/>
          <w:lang w:val="sl-SI"/>
        </w:rPr>
      </w:pPr>
    </w:p>
    <w:p w14:paraId="4368A758" w14:textId="77777777" w:rsidR="00E90A69" w:rsidRPr="00930239" w:rsidRDefault="00F20BF7" w:rsidP="008736A6">
      <w:pPr>
        <w:spacing w:line="276" w:lineRule="auto"/>
        <w:jc w:val="both"/>
        <w:rPr>
          <w:szCs w:val="20"/>
        </w:rPr>
      </w:pPr>
      <w:r>
        <w:t>The Invitation to Tender, bidding documentation and Scope of Work (SOW) are appended hereto and form an integral part of this Agreement.</w:t>
      </w:r>
    </w:p>
    <w:p w14:paraId="20E8A60D" w14:textId="77777777" w:rsidR="000C5FDF" w:rsidRDefault="000C5FDF" w:rsidP="008736A6">
      <w:pPr>
        <w:spacing w:line="276" w:lineRule="auto"/>
        <w:jc w:val="both"/>
        <w:rPr>
          <w:b/>
          <w:szCs w:val="20"/>
          <w:lang w:val="sl-SI"/>
        </w:rPr>
      </w:pPr>
    </w:p>
    <w:p w14:paraId="1836F45A" w14:textId="77777777" w:rsidR="004134D7" w:rsidRPr="00A85457" w:rsidRDefault="00F20BF7" w:rsidP="008736A6">
      <w:pPr>
        <w:pStyle w:val="Naslov3"/>
        <w:spacing w:before="0" w:line="276" w:lineRule="auto"/>
        <w:rPr>
          <w:sz w:val="20"/>
          <w:szCs w:val="20"/>
        </w:rPr>
      </w:pPr>
      <w:r>
        <w:rPr>
          <w:sz w:val="20"/>
        </w:rPr>
        <w:t>The Subject of the Framework Agreement</w:t>
      </w:r>
      <w:r w:rsidR="00317213">
        <w:rPr>
          <w:sz w:val="20"/>
        </w:rPr>
        <w:br/>
      </w:r>
    </w:p>
    <w:p w14:paraId="0F48D9F2" w14:textId="77777777" w:rsidR="00124C85" w:rsidRPr="00E341F6" w:rsidRDefault="00F20BF7" w:rsidP="00317213">
      <w:pPr>
        <w:spacing w:line="276" w:lineRule="auto"/>
        <w:jc w:val="center"/>
        <w:rPr>
          <w:szCs w:val="20"/>
        </w:rPr>
      </w:pPr>
      <w:r>
        <w:t>Article</w:t>
      </w:r>
      <w:r w:rsidR="00317213">
        <w:t xml:space="preserve"> 2</w:t>
      </w:r>
    </w:p>
    <w:p w14:paraId="78DDC3B2" w14:textId="77777777" w:rsidR="00E90A69" w:rsidRDefault="00E90A69" w:rsidP="008736A6">
      <w:pPr>
        <w:spacing w:line="276" w:lineRule="auto"/>
        <w:jc w:val="both"/>
        <w:rPr>
          <w:szCs w:val="20"/>
          <w:lang w:val="sl-SI"/>
        </w:rPr>
      </w:pPr>
    </w:p>
    <w:p w14:paraId="6EA97900" w14:textId="77777777" w:rsidR="000C5FDF" w:rsidRDefault="00F20BF7" w:rsidP="00AF3B99">
      <w:pPr>
        <w:spacing w:line="276" w:lineRule="auto"/>
        <w:jc w:val="both"/>
        <w:rPr>
          <w:szCs w:val="20"/>
        </w:rPr>
      </w:pPr>
      <w:r>
        <w:t xml:space="preserve">The Contracting Partner shall provide maintenance services, </w:t>
      </w:r>
      <w:r w:rsidR="00B677CC">
        <w:t xml:space="preserve">spare parts, </w:t>
      </w:r>
      <w:r>
        <w:t>training of aircraft maintenance personnel,</w:t>
      </w:r>
      <w:r w:rsidR="00B677CC">
        <w:t xml:space="preserve"> </w:t>
      </w:r>
      <w:r>
        <w:t>and other services</w:t>
      </w:r>
      <w:r w:rsidR="00B677CC">
        <w:t xml:space="preserve"> (hereinafter: services)</w:t>
      </w:r>
      <w:r>
        <w:t xml:space="preserve"> necessary to ensure the operational readiness of the Sloveni</w:t>
      </w:r>
      <w:r w:rsidR="009D0F8B">
        <w:t xml:space="preserve">an Armed Forces (SAF) aircraft- Maintenance of Safran Engines, Makila 1A1 </w:t>
      </w:r>
      <w:r>
        <w:t xml:space="preserve">in accordance with the requirements of the Contracting Authority set out in the </w:t>
      </w:r>
      <w:r w:rsidR="009D0F8B">
        <w:t>Invitation to Tender No. MORS 366</w:t>
      </w:r>
      <w:r>
        <w:t>/2025 – ON – PSPs and in the Bidding Documentation No. _______.</w:t>
      </w:r>
      <w:r>
        <w:rPr>
          <w:b/>
        </w:rPr>
        <w:t xml:space="preserve"> </w:t>
      </w:r>
      <w:r>
        <w:t>The Invitation to Tender, including its Appendix Scope of Work (hereinafter: SOW) and the bidding documentation are appended hereto to and form an integral part of this Framework Agreement (hereinafter: Agreement).</w:t>
      </w:r>
    </w:p>
    <w:p w14:paraId="7693E038" w14:textId="77777777" w:rsidR="003852D0" w:rsidRDefault="003852D0" w:rsidP="00AF3B99">
      <w:pPr>
        <w:spacing w:line="276" w:lineRule="auto"/>
        <w:jc w:val="both"/>
        <w:rPr>
          <w:szCs w:val="20"/>
          <w:lang w:val="sl-SI"/>
        </w:rPr>
      </w:pPr>
    </w:p>
    <w:p w14:paraId="220DC1DA" w14:textId="77777777" w:rsidR="003852D0" w:rsidRPr="008426DE" w:rsidRDefault="00F20BF7" w:rsidP="003852D0">
      <w:pPr>
        <w:spacing w:line="276" w:lineRule="auto"/>
        <w:rPr>
          <w:szCs w:val="20"/>
        </w:rPr>
      </w:pPr>
      <w:r>
        <w:t xml:space="preserve"> </w:t>
      </w:r>
      <w:r>
        <w:rPr>
          <w:b/>
        </w:rPr>
        <w:t>Maintenance of Safran Engines, Makila 1A1</w:t>
      </w:r>
    </w:p>
    <w:p w14:paraId="04D28544" w14:textId="77777777" w:rsidR="003852D0" w:rsidRPr="00DC212F" w:rsidRDefault="003852D0" w:rsidP="003852D0">
      <w:pPr>
        <w:spacing w:line="276" w:lineRule="auto"/>
        <w:jc w:val="both"/>
        <w:rPr>
          <w:szCs w:val="20"/>
          <w:lang w:val="sl-SI"/>
        </w:rPr>
      </w:pPr>
    </w:p>
    <w:p w14:paraId="1B4F369B" w14:textId="77777777" w:rsidR="003852D0" w:rsidRPr="00F20EBB" w:rsidRDefault="00F20BF7" w:rsidP="000426EB">
      <w:pPr>
        <w:pStyle w:val="Telobesedila2"/>
        <w:numPr>
          <w:ilvl w:val="0"/>
          <w:numId w:val="43"/>
        </w:numPr>
        <w:tabs>
          <w:tab w:val="left" w:pos="360"/>
        </w:tabs>
        <w:spacing w:line="276" w:lineRule="auto"/>
        <w:ind w:hanging="720"/>
        <w:rPr>
          <w:szCs w:val="20"/>
          <w:lang w:val="sl-SI"/>
        </w:rPr>
      </w:pPr>
      <w:r w:rsidRPr="00F20EBB">
        <w:rPr>
          <w:color w:val="auto"/>
          <w:sz w:val="20"/>
          <w:u w:val="single"/>
        </w:rPr>
        <w:t>Maintenance and servicing</w:t>
      </w:r>
      <w:r>
        <w:rPr>
          <w:color w:val="auto"/>
          <w:sz w:val="20"/>
        </w:rPr>
        <w:t xml:space="preserve"> of engines, components, equipment, tools shall be carried out in accordance with the re</w:t>
      </w:r>
      <w:r w:rsidR="00F20EBB">
        <w:rPr>
          <w:color w:val="auto"/>
          <w:sz w:val="20"/>
        </w:rPr>
        <w:t>quirements specified in the SOW.</w:t>
      </w:r>
    </w:p>
    <w:p w14:paraId="48EE94ED" w14:textId="77777777" w:rsidR="00F20EBB" w:rsidRPr="00F20EBB" w:rsidRDefault="00F20EBB" w:rsidP="00F20EBB">
      <w:pPr>
        <w:pStyle w:val="Telobesedila2"/>
        <w:tabs>
          <w:tab w:val="left" w:pos="360"/>
        </w:tabs>
        <w:spacing w:line="276" w:lineRule="auto"/>
        <w:ind w:left="720"/>
        <w:rPr>
          <w:szCs w:val="20"/>
          <w:lang w:val="sl-SI"/>
        </w:rPr>
      </w:pPr>
    </w:p>
    <w:p w14:paraId="03D41FEB" w14:textId="77777777" w:rsidR="003852D0" w:rsidRPr="003852D0" w:rsidRDefault="00F20BF7" w:rsidP="001D5613">
      <w:pPr>
        <w:pStyle w:val="Telobesedila2"/>
        <w:numPr>
          <w:ilvl w:val="0"/>
          <w:numId w:val="43"/>
        </w:numPr>
        <w:tabs>
          <w:tab w:val="left" w:pos="360"/>
        </w:tabs>
        <w:spacing w:line="276" w:lineRule="auto"/>
        <w:ind w:hanging="720"/>
        <w:rPr>
          <w:rFonts w:cs="Arial"/>
          <w:color w:val="auto"/>
          <w:sz w:val="20"/>
          <w:szCs w:val="20"/>
        </w:rPr>
      </w:pPr>
      <w:r>
        <w:rPr>
          <w:color w:val="auto"/>
          <w:sz w:val="20"/>
          <w:u w:val="single"/>
        </w:rPr>
        <w:t>Supply of spare parts</w:t>
      </w:r>
      <w:r>
        <w:rPr>
          <w:color w:val="auto"/>
          <w:sz w:val="20"/>
        </w:rPr>
        <w:t xml:space="preserve"> for in-house maintenance purposes</w:t>
      </w:r>
    </w:p>
    <w:p w14:paraId="7BD92959" w14:textId="77777777" w:rsidR="003852D0" w:rsidRDefault="00F20BF7" w:rsidP="003852D0">
      <w:pPr>
        <w:pStyle w:val="Odstavekseznama"/>
        <w:spacing w:line="276" w:lineRule="auto"/>
        <w:ind w:left="720"/>
        <w:jc w:val="both"/>
        <w:rPr>
          <w:rFonts w:cs="Times New Roman"/>
          <w:szCs w:val="20"/>
        </w:rPr>
      </w:pPr>
      <w:r>
        <w:t>Spare parts shall be supplied in accordance with the engine manufacturer's technical documentation, as well as the technical documentation from the manufacturers, repairers, and distributors of the installed components, and in accordance with the SOW.</w:t>
      </w:r>
    </w:p>
    <w:p w14:paraId="55143743" w14:textId="77777777" w:rsidR="003852D0" w:rsidRPr="00AC3440" w:rsidRDefault="003852D0" w:rsidP="003852D0">
      <w:pPr>
        <w:spacing w:line="276" w:lineRule="auto"/>
        <w:jc w:val="both"/>
        <w:rPr>
          <w:rFonts w:cs="Times New Roman"/>
          <w:szCs w:val="20"/>
          <w:lang w:val="sl-SI"/>
        </w:rPr>
      </w:pPr>
    </w:p>
    <w:p w14:paraId="0398EFF8" w14:textId="77777777" w:rsidR="003852D0" w:rsidRPr="00003CEC" w:rsidRDefault="00F20BF7" w:rsidP="001D5613">
      <w:pPr>
        <w:pStyle w:val="Telobesedila2"/>
        <w:numPr>
          <w:ilvl w:val="0"/>
          <w:numId w:val="43"/>
        </w:numPr>
        <w:tabs>
          <w:tab w:val="left" w:pos="360"/>
        </w:tabs>
        <w:spacing w:line="276" w:lineRule="auto"/>
        <w:ind w:hanging="720"/>
        <w:rPr>
          <w:rFonts w:cs="Arial"/>
          <w:color w:val="auto"/>
          <w:sz w:val="20"/>
          <w:szCs w:val="20"/>
        </w:rPr>
      </w:pPr>
      <w:r>
        <w:rPr>
          <w:color w:val="auto"/>
          <w:sz w:val="20"/>
          <w:u w:val="single"/>
        </w:rPr>
        <w:t>Training of aircraft maintenance personnel, including</w:t>
      </w:r>
      <w:r>
        <w:rPr>
          <w:color w:val="auto"/>
          <w:sz w:val="20"/>
        </w:rPr>
        <w:t>:</w:t>
      </w:r>
    </w:p>
    <w:p w14:paraId="1D3A9C6B" w14:textId="77777777" w:rsidR="003852D0" w:rsidRPr="00F720AE" w:rsidRDefault="00F20BF7" w:rsidP="003852D0">
      <w:pPr>
        <w:pStyle w:val="Odstavekseznama"/>
        <w:numPr>
          <w:ilvl w:val="0"/>
          <w:numId w:val="17"/>
        </w:numPr>
        <w:tabs>
          <w:tab w:val="clear" w:pos="1146"/>
          <w:tab w:val="num" w:pos="852"/>
        </w:tabs>
        <w:spacing w:line="276" w:lineRule="auto"/>
        <w:ind w:left="852"/>
        <w:jc w:val="both"/>
        <w:rPr>
          <w:rFonts w:cs="Times New Roman"/>
          <w:szCs w:val="20"/>
        </w:rPr>
      </w:pPr>
      <w:r>
        <w:t>Engine Type Rating Training for the entry of an engine type in the EASA Part 66 AML in categories B1/C;</w:t>
      </w:r>
    </w:p>
    <w:p w14:paraId="6C8F657F" w14:textId="77777777" w:rsidR="003852D0" w:rsidRPr="00F720AE" w:rsidRDefault="00F20BF7" w:rsidP="003852D0">
      <w:pPr>
        <w:pStyle w:val="Odstavekseznama"/>
        <w:numPr>
          <w:ilvl w:val="0"/>
          <w:numId w:val="17"/>
        </w:numPr>
        <w:tabs>
          <w:tab w:val="clear" w:pos="1146"/>
          <w:tab w:val="num" w:pos="852"/>
        </w:tabs>
        <w:spacing w:line="276" w:lineRule="auto"/>
        <w:ind w:left="852"/>
        <w:jc w:val="both"/>
        <w:rPr>
          <w:rFonts w:cs="Times New Roman"/>
          <w:szCs w:val="20"/>
        </w:rPr>
      </w:pPr>
      <w:r>
        <w:t>Specialist training for the maintenance of engines and their systems.</w:t>
      </w:r>
    </w:p>
    <w:p w14:paraId="5435B4EB" w14:textId="77777777" w:rsidR="003852D0" w:rsidRDefault="003852D0" w:rsidP="003852D0">
      <w:pPr>
        <w:spacing w:line="276" w:lineRule="auto"/>
        <w:jc w:val="both"/>
        <w:rPr>
          <w:rFonts w:cs="Times New Roman"/>
          <w:szCs w:val="20"/>
          <w:lang w:val="sl-SI"/>
        </w:rPr>
      </w:pPr>
    </w:p>
    <w:p w14:paraId="2B6A77E9" w14:textId="77777777" w:rsidR="003852D0" w:rsidRPr="00003CEC" w:rsidRDefault="00F20BF7" w:rsidP="006961AE">
      <w:pPr>
        <w:spacing w:line="276" w:lineRule="auto"/>
        <w:ind w:left="492"/>
        <w:jc w:val="both"/>
        <w:rPr>
          <w:rFonts w:cs="Times New Roman"/>
          <w:szCs w:val="20"/>
        </w:rPr>
      </w:pPr>
      <w:r>
        <w:t>Training shall be conducted only by organisations holding a valid EASA Part 147 approval for that specific engine type. If the organisation does not hold the type certificate, it must obtain a specific approval from the Slovenian Military Aviation Authority (VLO).</w:t>
      </w:r>
    </w:p>
    <w:p w14:paraId="2E86E5A2" w14:textId="77777777" w:rsidR="003852D0" w:rsidRPr="00003CEC" w:rsidRDefault="003852D0" w:rsidP="003852D0">
      <w:pPr>
        <w:spacing w:line="276" w:lineRule="auto"/>
        <w:ind w:left="492"/>
        <w:jc w:val="both"/>
        <w:rPr>
          <w:rFonts w:cs="Times New Roman"/>
          <w:szCs w:val="20"/>
          <w:lang w:val="sl-SI"/>
        </w:rPr>
      </w:pPr>
    </w:p>
    <w:p w14:paraId="08245657" w14:textId="77777777" w:rsidR="003852D0" w:rsidRPr="00003CEC" w:rsidRDefault="00F20BF7" w:rsidP="003852D0">
      <w:pPr>
        <w:spacing w:line="276" w:lineRule="auto"/>
        <w:ind w:left="492"/>
        <w:jc w:val="both"/>
        <w:rPr>
          <w:rFonts w:cs="Times New Roman"/>
          <w:szCs w:val="20"/>
        </w:rPr>
      </w:pPr>
      <w:r>
        <w:t>Upon completion of the training, the trainees shall be issued certificates of successful completion in accordance with EASA Part-66/147.</w:t>
      </w:r>
    </w:p>
    <w:p w14:paraId="7510FCF4" w14:textId="77777777" w:rsidR="003852D0" w:rsidRDefault="003852D0" w:rsidP="003852D0">
      <w:pPr>
        <w:pStyle w:val="Telobesedila2"/>
        <w:tabs>
          <w:tab w:val="left" w:pos="709"/>
        </w:tabs>
        <w:spacing w:line="276" w:lineRule="auto"/>
        <w:rPr>
          <w:rFonts w:cs="Arial"/>
          <w:color w:val="auto"/>
          <w:sz w:val="20"/>
          <w:szCs w:val="20"/>
          <w:lang w:val="sl-SI"/>
        </w:rPr>
      </w:pPr>
    </w:p>
    <w:p w14:paraId="27C50312" w14:textId="77777777" w:rsidR="003852D0" w:rsidRPr="00DC212F" w:rsidRDefault="00F20BF7" w:rsidP="001D5613">
      <w:pPr>
        <w:pStyle w:val="Telobesedila2"/>
        <w:numPr>
          <w:ilvl w:val="0"/>
          <w:numId w:val="43"/>
        </w:numPr>
        <w:tabs>
          <w:tab w:val="left" w:pos="360"/>
        </w:tabs>
        <w:spacing w:line="276" w:lineRule="auto"/>
        <w:ind w:hanging="720"/>
        <w:rPr>
          <w:rFonts w:cs="Arial"/>
          <w:color w:val="auto"/>
          <w:sz w:val="20"/>
          <w:szCs w:val="20"/>
        </w:rPr>
      </w:pPr>
      <w:r>
        <w:rPr>
          <w:color w:val="auto"/>
          <w:sz w:val="20"/>
          <w:u w:val="single"/>
        </w:rPr>
        <w:t>Other services</w:t>
      </w:r>
      <w:r>
        <w:rPr>
          <w:color w:val="auto"/>
          <w:sz w:val="20"/>
        </w:rPr>
        <w:t>:</w:t>
      </w:r>
    </w:p>
    <w:p w14:paraId="4C1388B4" w14:textId="77777777" w:rsidR="003852D0" w:rsidRDefault="00F20BF7" w:rsidP="003852D0">
      <w:pPr>
        <w:spacing w:line="276" w:lineRule="auto"/>
        <w:ind w:left="720"/>
        <w:jc w:val="both"/>
        <w:rPr>
          <w:rFonts w:cs="Times New Roman"/>
          <w:szCs w:val="20"/>
        </w:rPr>
      </w:pPr>
      <w:r>
        <w:t xml:space="preserve">Implementation of manufacturers’ technical directives and those issued by aviation authorities (EASA, CAA). Any other services related to ensuring the operability of the engines (such as rental of components, tools, equipment, transport packaging, testing, transport, freight forwarding, insurance, etc.) shall be provided as required and agreed upon with the Contracting Authority. </w:t>
      </w:r>
    </w:p>
    <w:p w14:paraId="24703FF4" w14:textId="77777777" w:rsidR="003852D0" w:rsidRDefault="003852D0" w:rsidP="00B61CE9">
      <w:pPr>
        <w:spacing w:line="276" w:lineRule="auto"/>
        <w:rPr>
          <w:b/>
          <w:szCs w:val="20"/>
          <w:lang w:val="sl-SI"/>
        </w:rPr>
      </w:pPr>
    </w:p>
    <w:p w14:paraId="01522FF6" w14:textId="77777777" w:rsidR="003036F0" w:rsidRDefault="003036F0" w:rsidP="003852D0">
      <w:pPr>
        <w:spacing w:line="276" w:lineRule="auto"/>
        <w:ind w:left="2832" w:hanging="2832"/>
        <w:rPr>
          <w:b/>
        </w:rPr>
        <w:sectPr w:rsidR="003036F0" w:rsidSect="00861097">
          <w:pgSz w:w="11907" w:h="16840" w:code="9"/>
          <w:pgMar w:top="1418" w:right="1701" w:bottom="1418" w:left="1701" w:header="709" w:footer="709" w:gutter="0"/>
          <w:cols w:space="708"/>
        </w:sectPr>
      </w:pPr>
    </w:p>
    <w:p w14:paraId="200D3888" w14:textId="77777777" w:rsidR="008B472B" w:rsidRDefault="00F20BF7" w:rsidP="008736A6">
      <w:pPr>
        <w:spacing w:line="276" w:lineRule="auto"/>
        <w:jc w:val="both"/>
        <w:rPr>
          <w:szCs w:val="20"/>
        </w:rPr>
      </w:pPr>
      <w:r>
        <w:lastRenderedPageBreak/>
        <w:t xml:space="preserve">All works shall be performed in compliance with the Aviation Regulations (quality assurance, certificates), which apply to services (including training), goods, tools, and technical documentation. All interventions shall be recorded in the technical documentation of the </w:t>
      </w:r>
      <w:r w:rsidR="00005B8A">
        <w:t>engines and its components</w:t>
      </w:r>
      <w:r>
        <w:t xml:space="preserve"> in coordination with the Contracting Authority and in accordance with its instructions. Upon completion of the maintenance work, the Contractor shall issue the relevant certificate.</w:t>
      </w:r>
    </w:p>
    <w:p w14:paraId="363E7294" w14:textId="77777777" w:rsidR="008B472B" w:rsidRDefault="008B472B" w:rsidP="008736A6">
      <w:pPr>
        <w:autoSpaceDE w:val="0"/>
        <w:autoSpaceDN w:val="0"/>
        <w:adjustRightInd w:val="0"/>
        <w:spacing w:line="276" w:lineRule="auto"/>
        <w:rPr>
          <w:szCs w:val="20"/>
          <w:lang w:val="sl-SI"/>
        </w:rPr>
      </w:pPr>
    </w:p>
    <w:p w14:paraId="14BE61F3" w14:textId="77777777" w:rsidR="000C5FDF" w:rsidRPr="001A3784" w:rsidRDefault="00F20BF7" w:rsidP="008736A6">
      <w:pPr>
        <w:spacing w:line="276" w:lineRule="auto"/>
        <w:jc w:val="both"/>
        <w:rPr>
          <w:strike/>
          <w:szCs w:val="20"/>
        </w:rPr>
      </w:pPr>
      <w:r>
        <w:t>The Contracting Partner undertakes to arrange the provision of the subject of the Framework Agreement outside the territory of the Republic of Slovenia in agreement with the Contracting Authority on a case-by-case basis.</w:t>
      </w:r>
    </w:p>
    <w:p w14:paraId="66C05402" w14:textId="77777777" w:rsidR="000C5FDF" w:rsidRDefault="000C5FDF" w:rsidP="008736A6">
      <w:pPr>
        <w:spacing w:line="276" w:lineRule="auto"/>
        <w:jc w:val="both"/>
        <w:rPr>
          <w:iCs/>
          <w:lang w:val="sl-SI"/>
        </w:rPr>
      </w:pPr>
    </w:p>
    <w:p w14:paraId="7B63BB6C" w14:textId="77777777" w:rsidR="000C5FDF" w:rsidRPr="00341D84" w:rsidRDefault="00F20BF7" w:rsidP="008736A6">
      <w:pPr>
        <w:spacing w:line="276" w:lineRule="auto"/>
        <w:jc w:val="both"/>
        <w:rPr>
          <w:szCs w:val="20"/>
        </w:rPr>
      </w:pPr>
      <w:r>
        <w:t>Should the Contractor perform the service through subcontractors, a detailed description of subcontracted services will be included in Article “Subcontractors” hereof.</w:t>
      </w:r>
    </w:p>
    <w:p w14:paraId="3C1A1140" w14:textId="77777777" w:rsidR="00861097" w:rsidRPr="00E341F6" w:rsidRDefault="00861097" w:rsidP="008736A6">
      <w:pPr>
        <w:spacing w:line="276" w:lineRule="auto"/>
        <w:jc w:val="both"/>
        <w:rPr>
          <w:b/>
          <w:szCs w:val="20"/>
          <w:lang w:val="sl-SI"/>
        </w:rPr>
      </w:pPr>
    </w:p>
    <w:p w14:paraId="4F149732" w14:textId="77777777" w:rsidR="00032C2E" w:rsidRPr="00B61103" w:rsidRDefault="00F20BF7" w:rsidP="008736A6">
      <w:pPr>
        <w:pStyle w:val="Naslov3"/>
        <w:spacing w:before="0" w:line="276" w:lineRule="auto"/>
        <w:rPr>
          <w:sz w:val="20"/>
          <w:szCs w:val="20"/>
        </w:rPr>
      </w:pPr>
      <w:r>
        <w:rPr>
          <w:sz w:val="20"/>
        </w:rPr>
        <w:t>Value of the Framework Agreement</w:t>
      </w:r>
    </w:p>
    <w:p w14:paraId="63F935EC" w14:textId="77777777" w:rsidR="00124C85" w:rsidRPr="00E341F6" w:rsidRDefault="00F20BF7" w:rsidP="00317213">
      <w:pPr>
        <w:spacing w:line="276" w:lineRule="auto"/>
        <w:jc w:val="center"/>
        <w:rPr>
          <w:szCs w:val="20"/>
        </w:rPr>
      </w:pPr>
      <w:r>
        <w:t>Article</w:t>
      </w:r>
      <w:r w:rsidR="00317213">
        <w:t xml:space="preserve"> 3</w:t>
      </w:r>
    </w:p>
    <w:p w14:paraId="6A9699FD" w14:textId="77777777" w:rsidR="00124C85" w:rsidRPr="00E341F6" w:rsidRDefault="00124C85" w:rsidP="008736A6">
      <w:pPr>
        <w:spacing w:line="276" w:lineRule="auto"/>
        <w:jc w:val="center"/>
        <w:rPr>
          <w:szCs w:val="20"/>
          <w:lang w:val="sl-SI"/>
        </w:rPr>
      </w:pPr>
    </w:p>
    <w:p w14:paraId="2E9E7765" w14:textId="77777777" w:rsidR="0023464A" w:rsidRPr="00F23DBD" w:rsidRDefault="00F20BF7" w:rsidP="0023464A">
      <w:pPr>
        <w:spacing w:line="276" w:lineRule="auto"/>
        <w:jc w:val="both"/>
        <w:rPr>
          <w:rFonts w:cstheme="minorHAnsi"/>
          <w:b/>
          <w:bCs/>
          <w:color w:val="000000"/>
          <w:sz w:val="16"/>
          <w:szCs w:val="16"/>
        </w:rPr>
      </w:pPr>
      <w:r>
        <w:t xml:space="preserve">As the Contracting Authority shall issue individual service orders, the value of this Agreement shall be set on an indicative basis for a period of 48 months, with the possibility of extension for up to an additional 36 months (for a total duration of no more than 84 months): </w:t>
      </w:r>
    </w:p>
    <w:p w14:paraId="10573A88" w14:textId="77777777" w:rsidR="00555DF0" w:rsidRDefault="00555DF0" w:rsidP="00555DF0">
      <w:pPr>
        <w:spacing w:line="276" w:lineRule="auto"/>
        <w:jc w:val="both"/>
        <w:rPr>
          <w:szCs w:val="20"/>
          <w:lang w:val="sl-SI"/>
        </w:rPr>
      </w:pPr>
    </w:p>
    <w:tbl>
      <w:tblPr>
        <w:tblStyle w:val="Tabelamrea"/>
        <w:tblW w:w="0" w:type="auto"/>
        <w:tblLook w:val="04A0" w:firstRow="1" w:lastRow="0" w:firstColumn="1" w:lastColumn="0" w:noHBand="0" w:noVBand="1"/>
      </w:tblPr>
      <w:tblGrid>
        <w:gridCol w:w="850"/>
        <w:gridCol w:w="4108"/>
        <w:gridCol w:w="1646"/>
        <w:gridCol w:w="1750"/>
      </w:tblGrid>
      <w:tr w:rsidR="00E95B28" w14:paraId="19A84AE9" w14:textId="77777777" w:rsidTr="00555DF0">
        <w:trPr>
          <w:trHeight w:val="500"/>
        </w:trPr>
        <w:tc>
          <w:tcPr>
            <w:tcW w:w="850" w:type="dxa"/>
            <w:shd w:val="clear" w:color="auto" w:fill="F2F2F2" w:themeFill="background1" w:themeFillShade="F2"/>
            <w:vAlign w:val="center"/>
          </w:tcPr>
          <w:p w14:paraId="7D6D28E7" w14:textId="77777777" w:rsidR="00555DF0" w:rsidRPr="0061575D" w:rsidRDefault="00F20BF7" w:rsidP="00555DF0">
            <w:pPr>
              <w:autoSpaceDE w:val="0"/>
              <w:autoSpaceDN w:val="0"/>
              <w:adjustRightInd w:val="0"/>
              <w:spacing w:line="240" w:lineRule="auto"/>
              <w:jc w:val="center"/>
              <w:rPr>
                <w:b/>
                <w:bCs/>
                <w:szCs w:val="20"/>
              </w:rPr>
            </w:pPr>
            <w:r>
              <w:rPr>
                <w:b/>
              </w:rPr>
              <w:t xml:space="preserve">  </w:t>
            </w:r>
          </w:p>
          <w:p w14:paraId="5FC71A48" w14:textId="77777777" w:rsidR="00555DF0" w:rsidRPr="0061575D" w:rsidRDefault="00F20BF7" w:rsidP="00555DF0">
            <w:pPr>
              <w:pStyle w:val="Telobesedila2"/>
              <w:jc w:val="center"/>
              <w:rPr>
                <w:rFonts w:cs="Arial"/>
                <w:color w:val="auto"/>
                <w:sz w:val="20"/>
                <w:szCs w:val="20"/>
              </w:rPr>
            </w:pPr>
            <w:r>
              <w:rPr>
                <w:b/>
                <w:sz w:val="20"/>
              </w:rPr>
              <w:t>Lot No.</w:t>
            </w:r>
          </w:p>
        </w:tc>
        <w:tc>
          <w:tcPr>
            <w:tcW w:w="4108" w:type="dxa"/>
            <w:shd w:val="clear" w:color="auto" w:fill="F2F2F2" w:themeFill="background1" w:themeFillShade="F2"/>
            <w:vAlign w:val="center"/>
          </w:tcPr>
          <w:p w14:paraId="74481970" w14:textId="77777777" w:rsidR="00555DF0" w:rsidRPr="0061575D" w:rsidRDefault="00F20BF7" w:rsidP="00555DF0">
            <w:pPr>
              <w:pStyle w:val="Telobesedila2"/>
              <w:jc w:val="center"/>
              <w:rPr>
                <w:rFonts w:cs="Arial"/>
                <w:color w:val="auto"/>
                <w:sz w:val="20"/>
                <w:szCs w:val="20"/>
              </w:rPr>
            </w:pPr>
            <w:r>
              <w:rPr>
                <w:b/>
                <w:sz w:val="20"/>
              </w:rPr>
              <w:t>Lot Title</w:t>
            </w:r>
          </w:p>
        </w:tc>
        <w:tc>
          <w:tcPr>
            <w:tcW w:w="1646" w:type="dxa"/>
            <w:shd w:val="clear" w:color="auto" w:fill="F2F2F2" w:themeFill="background1" w:themeFillShade="F2"/>
            <w:vAlign w:val="center"/>
          </w:tcPr>
          <w:p w14:paraId="0D04E35D" w14:textId="77777777" w:rsidR="00555DF0" w:rsidRPr="0061575D" w:rsidRDefault="00F20BF7" w:rsidP="00555DF0">
            <w:pPr>
              <w:autoSpaceDE w:val="0"/>
              <w:autoSpaceDN w:val="0"/>
              <w:adjustRightInd w:val="0"/>
              <w:spacing w:line="240" w:lineRule="auto"/>
              <w:jc w:val="center"/>
              <w:rPr>
                <w:szCs w:val="20"/>
              </w:rPr>
            </w:pPr>
            <w:r>
              <w:rPr>
                <w:b/>
              </w:rPr>
              <w:t>Indicative Value in EUR, excl. VAT</w:t>
            </w:r>
          </w:p>
        </w:tc>
        <w:tc>
          <w:tcPr>
            <w:tcW w:w="1750" w:type="dxa"/>
            <w:shd w:val="clear" w:color="auto" w:fill="F2F2F2" w:themeFill="background1" w:themeFillShade="F2"/>
            <w:vAlign w:val="center"/>
          </w:tcPr>
          <w:p w14:paraId="0F931C10" w14:textId="77777777" w:rsidR="00555DF0" w:rsidRPr="0061575D" w:rsidRDefault="00F20BF7" w:rsidP="00555DF0">
            <w:pPr>
              <w:autoSpaceDE w:val="0"/>
              <w:autoSpaceDN w:val="0"/>
              <w:adjustRightInd w:val="0"/>
              <w:spacing w:line="240" w:lineRule="auto"/>
              <w:jc w:val="center"/>
              <w:rPr>
                <w:szCs w:val="20"/>
              </w:rPr>
            </w:pPr>
            <w:r>
              <w:rPr>
                <w:b/>
              </w:rPr>
              <w:t>Indicative Value in EUR, incl. VAT</w:t>
            </w:r>
          </w:p>
        </w:tc>
      </w:tr>
      <w:tr w:rsidR="00E95B28" w14:paraId="6C143821" w14:textId="77777777" w:rsidTr="00555DF0">
        <w:tc>
          <w:tcPr>
            <w:tcW w:w="850" w:type="dxa"/>
          </w:tcPr>
          <w:p w14:paraId="684E8FDA" w14:textId="77777777" w:rsidR="00555DF0" w:rsidRPr="0061575D" w:rsidRDefault="00F20BF7" w:rsidP="00555DF0">
            <w:pPr>
              <w:pStyle w:val="Telobesedila2"/>
              <w:jc w:val="center"/>
              <w:rPr>
                <w:rFonts w:cs="Arial"/>
                <w:color w:val="auto"/>
                <w:sz w:val="20"/>
                <w:szCs w:val="20"/>
              </w:rPr>
            </w:pPr>
            <w:r>
              <w:rPr>
                <w:color w:val="auto"/>
                <w:sz w:val="20"/>
              </w:rPr>
              <w:t>1</w:t>
            </w:r>
          </w:p>
        </w:tc>
        <w:tc>
          <w:tcPr>
            <w:tcW w:w="4108" w:type="dxa"/>
          </w:tcPr>
          <w:p w14:paraId="28F19BC7" w14:textId="77777777" w:rsidR="00555DF0" w:rsidRPr="00E756E5" w:rsidRDefault="00F20BF7" w:rsidP="00555DF0">
            <w:pPr>
              <w:pStyle w:val="Telobesedila2"/>
              <w:rPr>
                <w:rFonts w:cs="Arial"/>
                <w:color w:val="auto"/>
                <w:sz w:val="20"/>
                <w:szCs w:val="20"/>
              </w:rPr>
            </w:pPr>
            <w:r>
              <w:rPr>
                <w:color w:val="auto"/>
                <w:sz w:val="20"/>
              </w:rPr>
              <w:t>Maintenance of Safran Engines, Makila 1A1</w:t>
            </w:r>
          </w:p>
          <w:p w14:paraId="57F1E540" w14:textId="77777777" w:rsidR="00555DF0" w:rsidRPr="00E756E5" w:rsidRDefault="00555DF0" w:rsidP="00555DF0">
            <w:pPr>
              <w:pStyle w:val="Telobesedila2"/>
              <w:jc w:val="left"/>
              <w:rPr>
                <w:rFonts w:cs="Arial"/>
                <w:color w:val="auto"/>
                <w:sz w:val="20"/>
                <w:szCs w:val="20"/>
                <w:lang w:val="sl-SI"/>
              </w:rPr>
            </w:pPr>
          </w:p>
        </w:tc>
        <w:tc>
          <w:tcPr>
            <w:tcW w:w="1646" w:type="dxa"/>
          </w:tcPr>
          <w:p w14:paraId="75F4BEC9" w14:textId="77777777" w:rsidR="00555DF0" w:rsidRPr="0061575D" w:rsidRDefault="00F20BF7" w:rsidP="00555DF0">
            <w:pPr>
              <w:pStyle w:val="Telobesedila2"/>
              <w:jc w:val="right"/>
              <w:rPr>
                <w:rFonts w:cs="Arial"/>
                <w:color w:val="auto"/>
                <w:sz w:val="20"/>
                <w:szCs w:val="20"/>
              </w:rPr>
            </w:pPr>
            <w:r>
              <w:rPr>
                <w:rFonts w:cs="Arial"/>
                <w:b/>
                <w:color w:val="auto"/>
                <w:sz w:val="20"/>
                <w:szCs w:val="20"/>
                <w:lang w:val="sl-SI"/>
              </w:rPr>
              <w:t>5,245,901.</w:t>
            </w:r>
            <w:r w:rsidRPr="0030517B">
              <w:rPr>
                <w:rFonts w:cs="Arial"/>
                <w:b/>
                <w:color w:val="auto"/>
                <w:sz w:val="20"/>
                <w:szCs w:val="20"/>
                <w:lang w:val="sl-SI"/>
              </w:rPr>
              <w:t>64</w:t>
            </w:r>
          </w:p>
        </w:tc>
        <w:tc>
          <w:tcPr>
            <w:tcW w:w="1750" w:type="dxa"/>
          </w:tcPr>
          <w:p w14:paraId="49480C7F" w14:textId="77777777" w:rsidR="00555DF0" w:rsidRPr="003B03F4" w:rsidRDefault="00F20BF7" w:rsidP="00555DF0">
            <w:pPr>
              <w:pStyle w:val="Telobesedila2"/>
              <w:jc w:val="right"/>
              <w:rPr>
                <w:rFonts w:cs="Arial"/>
                <w:b/>
                <w:color w:val="auto"/>
                <w:sz w:val="20"/>
                <w:szCs w:val="20"/>
                <w:lang w:val="sl-SI"/>
              </w:rPr>
            </w:pPr>
            <w:r>
              <w:rPr>
                <w:rFonts w:cs="Arial"/>
                <w:b/>
                <w:color w:val="auto"/>
                <w:sz w:val="20"/>
                <w:szCs w:val="20"/>
                <w:lang w:val="sl-SI"/>
              </w:rPr>
              <w:t>6,400,000.</w:t>
            </w:r>
            <w:r w:rsidRPr="0030517B">
              <w:rPr>
                <w:rFonts w:cs="Arial"/>
                <w:b/>
                <w:color w:val="auto"/>
                <w:sz w:val="20"/>
                <w:szCs w:val="20"/>
                <w:lang w:val="sl-SI"/>
              </w:rPr>
              <w:t>00</w:t>
            </w:r>
          </w:p>
        </w:tc>
      </w:tr>
    </w:tbl>
    <w:p w14:paraId="5EBA3B94" w14:textId="77777777" w:rsidR="0023464A" w:rsidRDefault="0023464A" w:rsidP="008736A6">
      <w:pPr>
        <w:pStyle w:val="Telobesedila2"/>
        <w:spacing w:line="276" w:lineRule="auto"/>
        <w:rPr>
          <w:rFonts w:cs="Arial"/>
          <w:color w:val="auto"/>
          <w:sz w:val="20"/>
          <w:szCs w:val="20"/>
          <w:lang w:val="sl-SI"/>
        </w:rPr>
      </w:pPr>
    </w:p>
    <w:p w14:paraId="298C84B1" w14:textId="77777777" w:rsidR="009354A9" w:rsidRDefault="00F20BF7" w:rsidP="00FD32D5">
      <w:pPr>
        <w:jc w:val="both"/>
      </w:pPr>
      <w:r>
        <w:t xml:space="preserve">The Contracting Authority reserves the right </w:t>
      </w:r>
      <w:r w:rsidRPr="00FD32D5">
        <w:t xml:space="preserve">to increase the value of the Framework Agreement, pursuant to Article 79a of ZJNPOV, actual needs and financial capacity, up to a maximum of 30 % of the Framework Agreement value. </w:t>
      </w:r>
    </w:p>
    <w:p w14:paraId="0ECB51AC" w14:textId="77777777" w:rsidR="009354A9" w:rsidRDefault="009354A9" w:rsidP="00FD32D5">
      <w:pPr>
        <w:jc w:val="both"/>
      </w:pPr>
    </w:p>
    <w:p w14:paraId="2908DF05" w14:textId="77777777" w:rsidR="00FD32D5" w:rsidRPr="00FD32D5" w:rsidRDefault="00F20BF7" w:rsidP="00FD32D5">
      <w:pPr>
        <w:jc w:val="both"/>
        <w:rPr>
          <w:rFonts w:ascii="Calibri" w:hAnsi="Calibri"/>
          <w:szCs w:val="22"/>
        </w:rPr>
      </w:pPr>
      <w:r w:rsidRPr="00FD32D5">
        <w:t xml:space="preserve">The estimated total value of the Framework Agreement (public contract) including the 30 % increase is: </w:t>
      </w:r>
    </w:p>
    <w:p w14:paraId="54608ABF" w14:textId="77777777" w:rsidR="00FD32D5" w:rsidRDefault="00FD32D5" w:rsidP="008736A6">
      <w:pPr>
        <w:pStyle w:val="Telobesedila2"/>
        <w:spacing w:line="276" w:lineRule="auto"/>
        <w:rPr>
          <w:rFonts w:cs="Arial"/>
          <w:color w:val="auto"/>
          <w:sz w:val="20"/>
          <w:szCs w:val="20"/>
          <w:lang w:val="sl-SI"/>
        </w:rPr>
      </w:pPr>
    </w:p>
    <w:tbl>
      <w:tblPr>
        <w:tblStyle w:val="Tabelamrea"/>
        <w:tblW w:w="0" w:type="auto"/>
        <w:tblLook w:val="04A0" w:firstRow="1" w:lastRow="0" w:firstColumn="1" w:lastColumn="0" w:noHBand="0" w:noVBand="1"/>
      </w:tblPr>
      <w:tblGrid>
        <w:gridCol w:w="850"/>
        <w:gridCol w:w="4108"/>
        <w:gridCol w:w="1646"/>
        <w:gridCol w:w="1750"/>
      </w:tblGrid>
      <w:tr w:rsidR="00E95B28" w14:paraId="43736FBD" w14:textId="77777777" w:rsidTr="00300519">
        <w:trPr>
          <w:trHeight w:val="500"/>
        </w:trPr>
        <w:tc>
          <w:tcPr>
            <w:tcW w:w="850" w:type="dxa"/>
            <w:shd w:val="clear" w:color="auto" w:fill="F2F2F2" w:themeFill="background1" w:themeFillShade="F2"/>
            <w:vAlign w:val="center"/>
          </w:tcPr>
          <w:p w14:paraId="16B7A99D" w14:textId="77777777" w:rsidR="00300519" w:rsidRPr="0061575D" w:rsidRDefault="00F20BF7" w:rsidP="00300519">
            <w:pPr>
              <w:autoSpaceDE w:val="0"/>
              <w:autoSpaceDN w:val="0"/>
              <w:adjustRightInd w:val="0"/>
              <w:spacing w:line="240" w:lineRule="auto"/>
              <w:jc w:val="center"/>
              <w:rPr>
                <w:b/>
                <w:bCs/>
                <w:szCs w:val="20"/>
              </w:rPr>
            </w:pPr>
            <w:r>
              <w:rPr>
                <w:b/>
              </w:rPr>
              <w:t xml:space="preserve">  </w:t>
            </w:r>
          </w:p>
          <w:p w14:paraId="1EF2B8EA" w14:textId="77777777" w:rsidR="00300519" w:rsidRPr="00300519" w:rsidRDefault="00F20BF7" w:rsidP="00300519">
            <w:pPr>
              <w:pStyle w:val="Telobesedila2"/>
              <w:jc w:val="center"/>
              <w:rPr>
                <w:rFonts w:cs="Arial"/>
                <w:color w:val="auto"/>
                <w:sz w:val="20"/>
                <w:szCs w:val="20"/>
                <w:highlight w:val="yellow"/>
                <w:lang w:val="sl-SI"/>
              </w:rPr>
            </w:pPr>
            <w:r>
              <w:rPr>
                <w:b/>
                <w:sz w:val="20"/>
              </w:rPr>
              <w:t>Lot No.</w:t>
            </w:r>
          </w:p>
        </w:tc>
        <w:tc>
          <w:tcPr>
            <w:tcW w:w="4108" w:type="dxa"/>
            <w:shd w:val="clear" w:color="auto" w:fill="F2F2F2" w:themeFill="background1" w:themeFillShade="F2"/>
            <w:vAlign w:val="center"/>
          </w:tcPr>
          <w:p w14:paraId="60ACAA6B" w14:textId="77777777" w:rsidR="00300519" w:rsidRPr="00300519" w:rsidRDefault="00F20BF7" w:rsidP="00300519">
            <w:pPr>
              <w:pStyle w:val="Telobesedila2"/>
              <w:jc w:val="center"/>
              <w:rPr>
                <w:rFonts w:cs="Arial"/>
                <w:color w:val="auto"/>
                <w:sz w:val="20"/>
                <w:szCs w:val="20"/>
                <w:highlight w:val="yellow"/>
                <w:lang w:val="sl-SI"/>
              </w:rPr>
            </w:pPr>
            <w:r>
              <w:rPr>
                <w:b/>
                <w:sz w:val="20"/>
              </w:rPr>
              <w:t>Lot Title</w:t>
            </w:r>
          </w:p>
        </w:tc>
        <w:tc>
          <w:tcPr>
            <w:tcW w:w="1646" w:type="dxa"/>
            <w:tcBorders>
              <w:bottom w:val="single" w:sz="4" w:space="0" w:color="auto"/>
            </w:tcBorders>
            <w:shd w:val="clear" w:color="auto" w:fill="F2F2F2" w:themeFill="background1" w:themeFillShade="F2"/>
            <w:vAlign w:val="center"/>
          </w:tcPr>
          <w:p w14:paraId="5B12BAAA" w14:textId="77777777" w:rsidR="00300519" w:rsidRPr="00300519" w:rsidRDefault="00F20BF7" w:rsidP="00300519">
            <w:pPr>
              <w:autoSpaceDE w:val="0"/>
              <w:autoSpaceDN w:val="0"/>
              <w:adjustRightInd w:val="0"/>
              <w:spacing w:line="240" w:lineRule="auto"/>
              <w:jc w:val="center"/>
              <w:rPr>
                <w:szCs w:val="20"/>
                <w:lang w:val="sl-SI"/>
              </w:rPr>
            </w:pPr>
            <w:r w:rsidRPr="00300519">
              <w:rPr>
                <w:b/>
                <w:bCs/>
                <w:szCs w:val="20"/>
                <w:lang w:val="sl-SI" w:eastAsia="sl-SI"/>
              </w:rPr>
              <w:t>Indicative Value increased by 30% in EUR excl. DDV</w:t>
            </w:r>
          </w:p>
        </w:tc>
        <w:tc>
          <w:tcPr>
            <w:tcW w:w="1750" w:type="dxa"/>
            <w:shd w:val="clear" w:color="auto" w:fill="F2F2F2" w:themeFill="background1" w:themeFillShade="F2"/>
            <w:vAlign w:val="center"/>
          </w:tcPr>
          <w:p w14:paraId="788FE5E5" w14:textId="77777777" w:rsidR="00300519" w:rsidRPr="00300519" w:rsidRDefault="00F20BF7" w:rsidP="00300519">
            <w:pPr>
              <w:autoSpaceDE w:val="0"/>
              <w:autoSpaceDN w:val="0"/>
              <w:adjustRightInd w:val="0"/>
              <w:spacing w:line="240" w:lineRule="auto"/>
              <w:jc w:val="center"/>
              <w:rPr>
                <w:szCs w:val="20"/>
                <w:lang w:val="sl-SI"/>
              </w:rPr>
            </w:pPr>
            <w:r w:rsidRPr="00300519">
              <w:rPr>
                <w:b/>
                <w:bCs/>
                <w:szCs w:val="20"/>
                <w:lang w:val="sl-SI" w:eastAsia="sl-SI"/>
              </w:rPr>
              <w:t>Indicative Value increased by 30% in EUR incl. DDV</w:t>
            </w:r>
          </w:p>
        </w:tc>
      </w:tr>
      <w:tr w:rsidR="00E95B28" w14:paraId="30237377" w14:textId="77777777" w:rsidTr="00300519">
        <w:tc>
          <w:tcPr>
            <w:tcW w:w="850" w:type="dxa"/>
            <w:shd w:val="clear" w:color="auto" w:fill="auto"/>
          </w:tcPr>
          <w:p w14:paraId="3E926EB7" w14:textId="77777777" w:rsidR="00300519" w:rsidRPr="00300519" w:rsidRDefault="00F20BF7" w:rsidP="00300519">
            <w:pPr>
              <w:pStyle w:val="Telobesedila2"/>
              <w:jc w:val="center"/>
              <w:rPr>
                <w:rFonts w:cs="Arial"/>
                <w:color w:val="auto"/>
                <w:sz w:val="20"/>
                <w:szCs w:val="20"/>
                <w:lang w:val="sl-SI"/>
              </w:rPr>
            </w:pPr>
            <w:r w:rsidRPr="00300519">
              <w:rPr>
                <w:rFonts w:cs="Arial"/>
                <w:color w:val="auto"/>
                <w:sz w:val="20"/>
                <w:szCs w:val="20"/>
                <w:lang w:val="sl-SI"/>
              </w:rPr>
              <w:t>1</w:t>
            </w:r>
          </w:p>
        </w:tc>
        <w:tc>
          <w:tcPr>
            <w:tcW w:w="4108" w:type="dxa"/>
          </w:tcPr>
          <w:p w14:paraId="12AE4025" w14:textId="77777777" w:rsidR="00300519" w:rsidRPr="00E756E5" w:rsidRDefault="00F20BF7" w:rsidP="00300519">
            <w:pPr>
              <w:pStyle w:val="Telobesedila2"/>
              <w:rPr>
                <w:rFonts w:cs="Arial"/>
                <w:color w:val="auto"/>
                <w:sz w:val="20"/>
                <w:szCs w:val="20"/>
              </w:rPr>
            </w:pPr>
            <w:r>
              <w:rPr>
                <w:color w:val="auto"/>
                <w:sz w:val="20"/>
              </w:rPr>
              <w:t>Maintenance of Safran Engines, Makila 1A1</w:t>
            </w:r>
          </w:p>
          <w:p w14:paraId="41DF80DE" w14:textId="77777777" w:rsidR="00300519" w:rsidRPr="00300519" w:rsidRDefault="00300519" w:rsidP="00300519">
            <w:pPr>
              <w:pStyle w:val="Telobesedila2"/>
              <w:jc w:val="left"/>
              <w:rPr>
                <w:rFonts w:cs="Arial"/>
                <w:color w:val="auto"/>
                <w:sz w:val="20"/>
                <w:szCs w:val="20"/>
                <w:highlight w:val="yellow"/>
                <w:lang w:val="sl-SI"/>
              </w:rPr>
            </w:pP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65F8BAE" w14:textId="77777777" w:rsidR="00300519" w:rsidRPr="00300519" w:rsidRDefault="00F20BF7" w:rsidP="00300519">
            <w:pPr>
              <w:pStyle w:val="Telobesedila2"/>
              <w:jc w:val="center"/>
              <w:rPr>
                <w:rFonts w:cs="Arial"/>
                <w:b/>
                <w:color w:val="auto"/>
                <w:sz w:val="20"/>
                <w:szCs w:val="20"/>
                <w:lang w:val="sl-SI"/>
              </w:rPr>
            </w:pPr>
            <w:r w:rsidRPr="00300519">
              <w:rPr>
                <w:rFonts w:cs="Arial"/>
                <w:b/>
                <w:sz w:val="20"/>
                <w:szCs w:val="20"/>
              </w:rPr>
              <w:t>6.819.672,13</w:t>
            </w:r>
          </w:p>
        </w:tc>
        <w:tc>
          <w:tcPr>
            <w:tcW w:w="1750" w:type="dxa"/>
            <w:tcBorders>
              <w:left w:val="single" w:sz="4" w:space="0" w:color="auto"/>
            </w:tcBorders>
            <w:vAlign w:val="center"/>
          </w:tcPr>
          <w:p w14:paraId="0A7E738C" w14:textId="77777777" w:rsidR="00300519" w:rsidRPr="00300519" w:rsidRDefault="00F20BF7" w:rsidP="00300519">
            <w:pPr>
              <w:pStyle w:val="Telobesedila2"/>
              <w:jc w:val="center"/>
              <w:rPr>
                <w:rFonts w:cs="Arial"/>
                <w:b/>
                <w:color w:val="auto"/>
                <w:sz w:val="20"/>
                <w:szCs w:val="20"/>
                <w:lang w:val="sl-SI"/>
              </w:rPr>
            </w:pPr>
            <w:r w:rsidRPr="00300519">
              <w:rPr>
                <w:rFonts w:cs="Arial"/>
                <w:b/>
                <w:color w:val="auto"/>
                <w:sz w:val="20"/>
                <w:szCs w:val="20"/>
                <w:lang w:val="sl-SI"/>
              </w:rPr>
              <w:t>8.320.000,00</w:t>
            </w:r>
          </w:p>
        </w:tc>
      </w:tr>
    </w:tbl>
    <w:p w14:paraId="5B115925" w14:textId="77777777" w:rsidR="00300519" w:rsidRDefault="00300519" w:rsidP="008736A6">
      <w:pPr>
        <w:pStyle w:val="Telobesedila2"/>
        <w:spacing w:line="276" w:lineRule="auto"/>
        <w:rPr>
          <w:color w:val="auto"/>
          <w:sz w:val="20"/>
        </w:rPr>
      </w:pPr>
    </w:p>
    <w:p w14:paraId="4395D421" w14:textId="77777777" w:rsidR="00300519" w:rsidRDefault="00300519" w:rsidP="008736A6">
      <w:pPr>
        <w:pStyle w:val="Telobesedila2"/>
        <w:spacing w:line="276" w:lineRule="auto"/>
        <w:rPr>
          <w:color w:val="auto"/>
          <w:sz w:val="20"/>
        </w:rPr>
      </w:pPr>
    </w:p>
    <w:p w14:paraId="65F7E135" w14:textId="77777777" w:rsidR="00032C2E" w:rsidRDefault="00F20BF7" w:rsidP="008736A6">
      <w:pPr>
        <w:pStyle w:val="Telobesedila2"/>
        <w:spacing w:line="276" w:lineRule="auto"/>
        <w:rPr>
          <w:rFonts w:cs="Arial"/>
          <w:color w:val="auto"/>
          <w:sz w:val="20"/>
          <w:szCs w:val="20"/>
        </w:rPr>
      </w:pPr>
      <w:r>
        <w:rPr>
          <w:color w:val="auto"/>
          <w:sz w:val="20"/>
        </w:rPr>
        <w:t>The above value is indicative and non-binding on the Contracting Authority, and shall be adjusted in line with its actual needs and financial capacity.</w:t>
      </w:r>
    </w:p>
    <w:p w14:paraId="7187ABAE" w14:textId="77777777" w:rsidR="00032C2E" w:rsidRPr="00A8612E" w:rsidRDefault="00032C2E" w:rsidP="008736A6">
      <w:pPr>
        <w:spacing w:line="276" w:lineRule="auto"/>
        <w:jc w:val="both"/>
        <w:rPr>
          <w:szCs w:val="20"/>
          <w:lang w:val="sl-SI"/>
        </w:rPr>
      </w:pPr>
    </w:p>
    <w:p w14:paraId="7CD234F5" w14:textId="77777777" w:rsidR="00032C2E" w:rsidRPr="00A8612E" w:rsidRDefault="00F20BF7" w:rsidP="008736A6">
      <w:pPr>
        <w:spacing w:line="276" w:lineRule="auto"/>
        <w:jc w:val="both"/>
        <w:rPr>
          <w:szCs w:val="20"/>
        </w:rPr>
      </w:pPr>
      <w:r>
        <w:t>The Contracting Authority shall not be liable in damages or in any way whatsoever for any failure to achieve the indicative value of the Agreement.</w:t>
      </w:r>
    </w:p>
    <w:p w14:paraId="2ED466B8" w14:textId="77777777" w:rsidR="009A3A52" w:rsidRDefault="009A3A52" w:rsidP="009354A9">
      <w:pPr>
        <w:tabs>
          <w:tab w:val="left" w:pos="2528"/>
        </w:tabs>
        <w:spacing w:line="276" w:lineRule="auto"/>
        <w:rPr>
          <w:lang w:val="sl-SI"/>
        </w:rPr>
      </w:pPr>
    </w:p>
    <w:p w14:paraId="707C9FCC" w14:textId="77777777" w:rsidR="009A3A52" w:rsidRDefault="009A3A52" w:rsidP="009354A9">
      <w:pPr>
        <w:tabs>
          <w:tab w:val="left" w:pos="2528"/>
        </w:tabs>
        <w:spacing w:line="276" w:lineRule="auto"/>
        <w:rPr>
          <w:lang w:val="sl-SI"/>
        </w:rPr>
      </w:pPr>
    </w:p>
    <w:p w14:paraId="43015DDF" w14:textId="77777777" w:rsidR="009A3A52" w:rsidRDefault="009A3A52" w:rsidP="009354A9">
      <w:pPr>
        <w:tabs>
          <w:tab w:val="left" w:pos="2528"/>
        </w:tabs>
        <w:spacing w:line="276" w:lineRule="auto"/>
        <w:rPr>
          <w:lang w:val="sl-SI"/>
        </w:rPr>
      </w:pPr>
    </w:p>
    <w:p w14:paraId="6174F853" w14:textId="654C8118" w:rsidR="009354A9" w:rsidRDefault="009354A9" w:rsidP="009354A9">
      <w:pPr>
        <w:tabs>
          <w:tab w:val="left" w:pos="2528"/>
        </w:tabs>
        <w:spacing w:line="276" w:lineRule="auto"/>
        <w:rPr>
          <w:lang w:val="sl-SI"/>
        </w:rPr>
      </w:pPr>
      <w:r>
        <w:rPr>
          <w:lang w:val="sl-SI"/>
        </w:rPr>
        <w:tab/>
      </w:r>
    </w:p>
    <w:p w14:paraId="5F6771E0" w14:textId="77777777" w:rsidR="00D1193D" w:rsidRPr="00A85457" w:rsidRDefault="00F20BF7" w:rsidP="008736A6">
      <w:pPr>
        <w:pStyle w:val="Naslov3"/>
        <w:spacing w:before="0" w:line="276" w:lineRule="auto"/>
        <w:rPr>
          <w:sz w:val="20"/>
          <w:szCs w:val="20"/>
        </w:rPr>
      </w:pPr>
      <w:r>
        <w:rPr>
          <w:sz w:val="20"/>
        </w:rPr>
        <w:lastRenderedPageBreak/>
        <w:t>Place of Service or Delivery</w:t>
      </w:r>
    </w:p>
    <w:p w14:paraId="1E888388" w14:textId="77777777" w:rsidR="00D1193D" w:rsidRDefault="00F20BF7" w:rsidP="00742E3A">
      <w:pPr>
        <w:spacing w:line="276" w:lineRule="auto"/>
        <w:jc w:val="center"/>
        <w:rPr>
          <w:szCs w:val="20"/>
        </w:rPr>
      </w:pPr>
      <w:r>
        <w:t>Article</w:t>
      </w:r>
      <w:r w:rsidR="00742E3A">
        <w:t xml:space="preserve"> 4</w:t>
      </w:r>
    </w:p>
    <w:p w14:paraId="762AB41F" w14:textId="77777777" w:rsidR="00D1193D" w:rsidRDefault="00D1193D" w:rsidP="008736A6">
      <w:pPr>
        <w:spacing w:line="276" w:lineRule="auto"/>
        <w:jc w:val="both"/>
        <w:rPr>
          <w:szCs w:val="20"/>
          <w:lang w:val="sl-SI"/>
        </w:rPr>
      </w:pPr>
    </w:p>
    <w:p w14:paraId="5F4D008C" w14:textId="77777777" w:rsidR="00770FE7" w:rsidRDefault="00F20BF7" w:rsidP="008736A6">
      <w:pPr>
        <w:spacing w:line="276" w:lineRule="auto"/>
        <w:jc w:val="both"/>
      </w:pPr>
      <w:r>
        <w:rPr>
          <w:u w:val="single"/>
        </w:rPr>
        <w:t>The location for the performance of maintenance works</w:t>
      </w:r>
      <w:r>
        <w:t xml:space="preserve"> is expected to be the maintenance contractor’s workshop or shall be determined on a case-by-case basis for each specific order. The Contracting Partner shall collect the assets for repair from the Contracting Authority and deliver them back to the Contracting Authority.</w:t>
      </w:r>
    </w:p>
    <w:p w14:paraId="281ADB4B" w14:textId="77777777" w:rsidR="00770FE7" w:rsidRDefault="00770FE7" w:rsidP="008736A6">
      <w:pPr>
        <w:spacing w:line="276" w:lineRule="auto"/>
        <w:jc w:val="both"/>
        <w:rPr>
          <w:szCs w:val="20"/>
          <w:lang w:val="sl-SI"/>
        </w:rPr>
      </w:pPr>
    </w:p>
    <w:p w14:paraId="295B9D52" w14:textId="77777777" w:rsidR="005F7369" w:rsidRPr="00B21BED" w:rsidRDefault="00F20BF7" w:rsidP="008736A6">
      <w:pPr>
        <w:spacing w:line="276" w:lineRule="auto"/>
        <w:jc w:val="both"/>
      </w:pPr>
      <w:r>
        <w:rPr>
          <w:u w:val="single"/>
        </w:rPr>
        <w:t>The place of delivery or acceptance of the Goods and Services</w:t>
      </w:r>
      <w:r>
        <w:t xml:space="preserve"> shall be the Contracting Authority's premises: Ministry of Defence of the Republic of Slovenia, Jernej Molan Barracks, Warehouse of the 153rd Aircraft Maintenance Squadron, Cerklje ob Krki 4a, 8263 Cerklje ob Krki, Slovenia, on a working day between 08:00 and 14:00. The Contracting Authority shall specify the</w:t>
      </w:r>
      <w:r w:rsidR="00005B8A">
        <w:t xml:space="preserve"> place and</w:t>
      </w:r>
      <w:r>
        <w:t xml:space="preserve"> name of the unit for which the repairs are being commissioned on the Invitation. The Contracting Partner shall be responsible for the transport of the goods, which will be collected from the Contracting Authority for repair and returned to the Contracting Authority's location once repaired. The Contracting Partner shall also bear any costs incurred in repairing any damage that may occur during the transport of the goods.</w:t>
      </w:r>
    </w:p>
    <w:p w14:paraId="3AAF1ACC" w14:textId="77777777" w:rsidR="005F7369" w:rsidRDefault="005F7369" w:rsidP="008736A6">
      <w:pPr>
        <w:spacing w:line="276" w:lineRule="auto"/>
        <w:jc w:val="both"/>
        <w:rPr>
          <w:lang w:val="sl-SI"/>
        </w:rPr>
      </w:pPr>
    </w:p>
    <w:p w14:paraId="6AA3CCF0" w14:textId="77777777" w:rsidR="0023464A" w:rsidRDefault="00F20BF7" w:rsidP="008736A6">
      <w:pPr>
        <w:pStyle w:val="Navaden5"/>
        <w:spacing w:line="276" w:lineRule="auto"/>
        <w:jc w:val="both"/>
        <w:rPr>
          <w:rFonts w:cs="Arial"/>
          <w:sz w:val="20"/>
        </w:rPr>
      </w:pPr>
      <w:r>
        <w:rPr>
          <w:sz w:val="20"/>
          <w:u w:val="single"/>
        </w:rPr>
        <w:t>The training</w:t>
      </w:r>
      <w:r>
        <w:rPr>
          <w:sz w:val="20"/>
        </w:rPr>
        <w:t xml:space="preserve"> location is expected to be at the training provider's site or determined on a case-by-case basis for each order. The date and timeframe for each training session shall be agreed upon with the Contracting Authority on a case-by-case basis.</w:t>
      </w:r>
    </w:p>
    <w:p w14:paraId="28FA024F" w14:textId="77777777" w:rsidR="00770FE7" w:rsidRDefault="00770FE7" w:rsidP="008736A6">
      <w:pPr>
        <w:spacing w:line="276" w:lineRule="auto"/>
        <w:jc w:val="both"/>
        <w:rPr>
          <w:lang w:val="sl-SI"/>
        </w:rPr>
      </w:pPr>
    </w:p>
    <w:p w14:paraId="1A37527D" w14:textId="77777777" w:rsidR="00770FE7" w:rsidRPr="00C17A1D" w:rsidRDefault="00F20BF7" w:rsidP="008736A6">
      <w:pPr>
        <w:spacing w:line="276" w:lineRule="auto"/>
        <w:jc w:val="both"/>
        <w:rPr>
          <w:szCs w:val="20"/>
        </w:rPr>
      </w:pPr>
      <w:r>
        <w:t>Notwithstanding the provisions of paragraphs 1 to 3 of this Article, the Contracting Authority and the Contracting Partner may agree otherwise on a case-by-case basis.</w:t>
      </w:r>
    </w:p>
    <w:p w14:paraId="57644B51" w14:textId="77777777" w:rsidR="00BC6CFF" w:rsidRDefault="00BC6CFF" w:rsidP="008736A6">
      <w:pPr>
        <w:spacing w:line="276" w:lineRule="auto"/>
        <w:jc w:val="both"/>
        <w:rPr>
          <w:lang w:val="sl-SI"/>
        </w:rPr>
      </w:pPr>
    </w:p>
    <w:p w14:paraId="3DAA4E53" w14:textId="77777777" w:rsidR="002011A2" w:rsidRPr="00A85457" w:rsidRDefault="00F20BF7" w:rsidP="008736A6">
      <w:pPr>
        <w:pStyle w:val="Naslov3"/>
        <w:spacing w:before="0" w:line="276" w:lineRule="auto"/>
        <w:rPr>
          <w:sz w:val="20"/>
          <w:szCs w:val="20"/>
        </w:rPr>
      </w:pPr>
      <w:r>
        <w:rPr>
          <w:sz w:val="20"/>
        </w:rPr>
        <w:t>Performance and Delivery Deadlines</w:t>
      </w:r>
    </w:p>
    <w:p w14:paraId="498B8F35" w14:textId="77777777" w:rsidR="003036F0" w:rsidRDefault="003036F0" w:rsidP="00742E3A">
      <w:pPr>
        <w:spacing w:line="276" w:lineRule="auto"/>
        <w:jc w:val="center"/>
      </w:pPr>
    </w:p>
    <w:p w14:paraId="0A01C1EB" w14:textId="77777777" w:rsidR="002011A2" w:rsidRDefault="00F20BF7" w:rsidP="00742E3A">
      <w:pPr>
        <w:spacing w:line="276" w:lineRule="auto"/>
        <w:jc w:val="center"/>
        <w:rPr>
          <w:szCs w:val="20"/>
        </w:rPr>
      </w:pPr>
      <w:r>
        <w:t>Article</w:t>
      </w:r>
      <w:r w:rsidR="00742E3A">
        <w:t xml:space="preserve"> 5</w:t>
      </w:r>
    </w:p>
    <w:p w14:paraId="007909CD" w14:textId="77777777" w:rsidR="002011A2" w:rsidRDefault="002011A2" w:rsidP="008736A6">
      <w:pPr>
        <w:spacing w:line="276" w:lineRule="auto"/>
        <w:jc w:val="both"/>
        <w:rPr>
          <w:szCs w:val="20"/>
          <w:lang w:val="sl-SI"/>
        </w:rPr>
      </w:pPr>
    </w:p>
    <w:p w14:paraId="3E799E24" w14:textId="77777777" w:rsidR="0050609D" w:rsidRPr="00CD1B32" w:rsidRDefault="00F20BF7" w:rsidP="008736A6">
      <w:pPr>
        <w:spacing w:line="276" w:lineRule="auto"/>
        <w:jc w:val="both"/>
        <w:rPr>
          <w:szCs w:val="20"/>
        </w:rPr>
      </w:pPr>
      <w:r>
        <w:t>The Contracting Partner undertakes to carry out the service within the time limits to be specified in the Bid for each order and as agreed with the Contracting Authority. AOG orders shall be executed, as a rule, within three (3) working days from the date of the order or as agreed with the Contracting Authority. WORK STOP orders shall be executed, as a rule, within seven (7) working days from the date of the order or as agreed with the Contracting Authority.</w:t>
      </w:r>
    </w:p>
    <w:p w14:paraId="5AB4AC69" w14:textId="77777777" w:rsidR="0050609D" w:rsidRDefault="0050609D" w:rsidP="008736A6">
      <w:pPr>
        <w:spacing w:line="276" w:lineRule="auto"/>
        <w:jc w:val="both"/>
        <w:rPr>
          <w:szCs w:val="20"/>
          <w:lang w:val="sl-SI"/>
        </w:rPr>
      </w:pPr>
    </w:p>
    <w:p w14:paraId="60471B93" w14:textId="77777777" w:rsidR="0050609D" w:rsidRPr="00CD1B32" w:rsidRDefault="00F20BF7" w:rsidP="008736A6">
      <w:pPr>
        <w:spacing w:line="276" w:lineRule="auto"/>
        <w:jc w:val="both"/>
        <w:rPr>
          <w:szCs w:val="20"/>
        </w:rPr>
      </w:pPr>
      <w:r>
        <w:t>Should the Contracting Partner require an End User Certificate (EUC) or any other permit necessary for the supply or import of goods, they shall request it from the Framework Agreement Administrator. The Contracting Authority shall provide the certificate and forward it to the Contracting Partner within three working days, as a rule. The time necessary for signing the certificate shall be included in the delivery period.</w:t>
      </w:r>
    </w:p>
    <w:p w14:paraId="22F9B1AB" w14:textId="77777777" w:rsidR="005860FD" w:rsidRDefault="005860FD" w:rsidP="008736A6">
      <w:pPr>
        <w:spacing w:line="276" w:lineRule="auto"/>
        <w:jc w:val="both"/>
        <w:rPr>
          <w:szCs w:val="20"/>
          <w:lang w:val="sl-SI"/>
        </w:rPr>
      </w:pPr>
    </w:p>
    <w:p w14:paraId="6021A9BD" w14:textId="77777777" w:rsidR="002011A2" w:rsidRPr="00A85457" w:rsidRDefault="00F20BF7" w:rsidP="008736A6">
      <w:pPr>
        <w:pStyle w:val="Naslov3"/>
        <w:spacing w:before="0" w:line="276" w:lineRule="auto"/>
        <w:rPr>
          <w:sz w:val="20"/>
          <w:szCs w:val="20"/>
        </w:rPr>
      </w:pPr>
      <w:r>
        <w:rPr>
          <w:sz w:val="20"/>
        </w:rPr>
        <w:t>Bid and Prices for Individual Contracts</w:t>
      </w:r>
    </w:p>
    <w:p w14:paraId="06798F7B" w14:textId="77777777" w:rsidR="002011A2" w:rsidRDefault="002011A2" w:rsidP="008736A6">
      <w:pPr>
        <w:spacing w:line="276" w:lineRule="auto"/>
        <w:jc w:val="both"/>
        <w:rPr>
          <w:b/>
          <w:szCs w:val="20"/>
          <w:lang w:val="sl-SI"/>
        </w:rPr>
      </w:pPr>
    </w:p>
    <w:p w14:paraId="008210AB" w14:textId="77777777" w:rsidR="002011A2" w:rsidRPr="002011A2" w:rsidRDefault="00F20BF7" w:rsidP="00742E3A">
      <w:pPr>
        <w:spacing w:line="276" w:lineRule="auto"/>
        <w:jc w:val="center"/>
        <w:rPr>
          <w:szCs w:val="20"/>
        </w:rPr>
      </w:pPr>
      <w:r>
        <w:t>Article</w:t>
      </w:r>
      <w:r w:rsidR="00742E3A">
        <w:t xml:space="preserve"> 6</w:t>
      </w:r>
    </w:p>
    <w:p w14:paraId="18C61F54" w14:textId="77777777" w:rsidR="002011A2" w:rsidRDefault="002011A2" w:rsidP="008736A6">
      <w:pPr>
        <w:spacing w:line="276" w:lineRule="auto"/>
        <w:jc w:val="both"/>
        <w:rPr>
          <w:szCs w:val="20"/>
          <w:lang w:val="sl-SI"/>
        </w:rPr>
      </w:pPr>
    </w:p>
    <w:p w14:paraId="03AC9DA1" w14:textId="77777777" w:rsidR="003436F0" w:rsidRDefault="00F20BF7" w:rsidP="008736A6">
      <w:pPr>
        <w:spacing w:line="276" w:lineRule="auto"/>
        <w:jc w:val="both"/>
        <w:rPr>
          <w:szCs w:val="20"/>
        </w:rPr>
      </w:pPr>
      <w:r>
        <w:t>The Bid for each order shall be established on the basis of the price lists attached to this Agreement. The Bid shall specify all its elements in detail in a way that allows a comparison of the prices set out in the Bid with the prices stipulated in this Agreement. The Contracting Partner shall provide additional definitions, documents, and clarifications at the request of the Contracting Authority.</w:t>
      </w:r>
    </w:p>
    <w:p w14:paraId="1027ECBD" w14:textId="77777777" w:rsidR="003436F0" w:rsidRDefault="003436F0" w:rsidP="008736A6">
      <w:pPr>
        <w:spacing w:line="276" w:lineRule="auto"/>
        <w:jc w:val="both"/>
        <w:rPr>
          <w:lang w:val="sl-SI"/>
        </w:rPr>
      </w:pPr>
    </w:p>
    <w:p w14:paraId="66B1D62D" w14:textId="77777777" w:rsidR="003436F0" w:rsidRPr="008E59FD" w:rsidRDefault="00F20BF7" w:rsidP="008736A6">
      <w:pPr>
        <w:spacing w:line="276" w:lineRule="auto"/>
        <w:jc w:val="both"/>
      </w:pPr>
      <w:r w:rsidRPr="008E59FD">
        <w:lastRenderedPageBreak/>
        <w:t>Bid validity must be specified and shall not be less than 30 days.</w:t>
      </w:r>
    </w:p>
    <w:p w14:paraId="4F7277CB" w14:textId="77777777" w:rsidR="003436F0" w:rsidRPr="008E59FD" w:rsidRDefault="003436F0" w:rsidP="008736A6">
      <w:pPr>
        <w:spacing w:line="276" w:lineRule="auto"/>
        <w:jc w:val="both"/>
        <w:rPr>
          <w:color w:val="FF0000"/>
          <w:szCs w:val="20"/>
          <w:lang w:val="sl-SI"/>
        </w:rPr>
      </w:pPr>
    </w:p>
    <w:p w14:paraId="756A7711" w14:textId="77777777" w:rsidR="003436F0" w:rsidRPr="00282AFB" w:rsidRDefault="00F20BF7" w:rsidP="008736A6">
      <w:pPr>
        <w:spacing w:line="276" w:lineRule="auto"/>
        <w:jc w:val="both"/>
        <w:rPr>
          <w:szCs w:val="20"/>
        </w:rPr>
      </w:pPr>
      <w:r>
        <w:t>For each order, the Contracting Authority shall confirm the price and delivery time set out in the Bid prior to the commencement of the work. In the event of additional works, any changes to prices and delivery or completion times are subject to the prior approval of the Contracting Authority.</w:t>
      </w:r>
    </w:p>
    <w:p w14:paraId="1066BC97" w14:textId="77777777" w:rsidR="003436F0" w:rsidRPr="00282AFB" w:rsidRDefault="003436F0" w:rsidP="008736A6">
      <w:pPr>
        <w:spacing w:line="276" w:lineRule="auto"/>
        <w:jc w:val="both"/>
        <w:rPr>
          <w:szCs w:val="20"/>
          <w:lang w:val="sl-SI"/>
        </w:rPr>
      </w:pPr>
    </w:p>
    <w:p w14:paraId="505DB89B" w14:textId="77777777" w:rsidR="003436F0" w:rsidRPr="00282AFB" w:rsidRDefault="00F20BF7" w:rsidP="008736A6">
      <w:pPr>
        <w:spacing w:line="276" w:lineRule="auto"/>
        <w:jc w:val="both"/>
        <w:rPr>
          <w:szCs w:val="20"/>
        </w:rPr>
      </w:pPr>
      <w:r>
        <w:t>The Contracting Authority may negotiate improved terms and conditions for a particular contract and Bid.</w:t>
      </w:r>
    </w:p>
    <w:p w14:paraId="368004A6" w14:textId="77777777" w:rsidR="005F65C8" w:rsidRPr="00E555D4" w:rsidRDefault="005F65C8" w:rsidP="008736A6">
      <w:pPr>
        <w:spacing w:line="276" w:lineRule="auto"/>
        <w:jc w:val="both"/>
        <w:rPr>
          <w:lang w:val="sl-SI"/>
        </w:rPr>
      </w:pPr>
    </w:p>
    <w:p w14:paraId="683F352F" w14:textId="77777777" w:rsidR="003436F0" w:rsidRPr="008B472B" w:rsidRDefault="00F20BF7" w:rsidP="008736A6">
      <w:pPr>
        <w:pStyle w:val="Naslov3"/>
        <w:spacing w:before="0" w:line="276" w:lineRule="auto"/>
        <w:rPr>
          <w:b w:val="0"/>
          <w:sz w:val="20"/>
          <w:szCs w:val="20"/>
          <w:u w:val="single"/>
        </w:rPr>
      </w:pPr>
      <w:r>
        <w:rPr>
          <w:b w:val="0"/>
          <w:sz w:val="20"/>
          <w:u w:val="single"/>
        </w:rPr>
        <w:t>Pricing and quotation:</w:t>
      </w:r>
    </w:p>
    <w:p w14:paraId="5BE846F5" w14:textId="77777777" w:rsidR="003436F0" w:rsidRPr="002C3378" w:rsidRDefault="00F20BF7" w:rsidP="008736A6">
      <w:pPr>
        <w:pStyle w:val="Telobesedila"/>
        <w:numPr>
          <w:ilvl w:val="0"/>
          <w:numId w:val="3"/>
        </w:numPr>
        <w:spacing w:after="60" w:line="276" w:lineRule="auto"/>
        <w:jc w:val="both"/>
        <w:rPr>
          <w:szCs w:val="20"/>
        </w:rPr>
      </w:pPr>
      <w:r>
        <w:t>The price for each order shall be specified in the respective Bid, with all individual costs detailed. The prices shall be inclusive of all costs, including discounts, margins, duties and other dependent costs (customs, transport, freight forwarding, insurances with the stated sum insured, Intrastat, etc.) – covering all costs that the Contracting Authority is obligated to pay to the Contracting Partner. The Contracting Authority shall not acknowledge any subsequent costs, except in exceptional cases, which must be reported promptly and require prior approval from the Contracting Authority</w:t>
      </w:r>
    </w:p>
    <w:p w14:paraId="78F6FAA5" w14:textId="77777777" w:rsidR="00C66F4E" w:rsidRDefault="00F20BF7" w:rsidP="008736A6">
      <w:pPr>
        <w:pStyle w:val="Telobesedila"/>
        <w:numPr>
          <w:ilvl w:val="0"/>
          <w:numId w:val="3"/>
        </w:numPr>
        <w:spacing w:after="60" w:line="276" w:lineRule="auto"/>
        <w:jc w:val="both"/>
        <w:rPr>
          <w:szCs w:val="20"/>
        </w:rPr>
      </w:pPr>
      <w:r>
        <w:t>All prices shall be quoted in EUR, per unit, exclusive of VAT, rounded to at least two decimal places. Otherwise, the Contracting Authority will round the price offered to two decimal places following the basic rules of rounding. VAT in EUR shall be calculated and paid in accordance with the legislation in force in the Republic of Slovenia.</w:t>
      </w:r>
    </w:p>
    <w:p w14:paraId="35FA7D62" w14:textId="77777777" w:rsidR="00631401" w:rsidRDefault="00F20BF7" w:rsidP="00631401">
      <w:pPr>
        <w:pStyle w:val="Telobesedila"/>
        <w:numPr>
          <w:ilvl w:val="0"/>
          <w:numId w:val="3"/>
        </w:numPr>
        <w:spacing w:after="60" w:line="276" w:lineRule="auto"/>
        <w:jc w:val="both"/>
        <w:rPr>
          <w:szCs w:val="20"/>
        </w:rPr>
      </w:pPr>
      <w:r>
        <w:t>Foreign Contractors from within the EU shall quote all prices without VAT – VAT shall be calculated and paid by the Contracting Authority after the delivery of the service or goods within the EU.</w:t>
      </w:r>
    </w:p>
    <w:p w14:paraId="65A8F2BD" w14:textId="77777777" w:rsidR="003436F0" w:rsidRPr="00631401" w:rsidRDefault="00F20BF7" w:rsidP="00631401">
      <w:pPr>
        <w:pStyle w:val="Telobesedila"/>
        <w:numPr>
          <w:ilvl w:val="0"/>
          <w:numId w:val="3"/>
        </w:numPr>
        <w:spacing w:after="60" w:line="276" w:lineRule="auto"/>
        <w:jc w:val="both"/>
        <w:rPr>
          <w:szCs w:val="20"/>
        </w:rPr>
      </w:pPr>
      <w:r>
        <w:t>Should the Contracting Partner fail to write the price under an item, the item in question will be deemed not to have been offered. Should the Bidder enter a price of zero (0.00 EUR), or indicate any symbol (/, –, etc.) instead of a price for an individual item, it shall be deemed that the item is offered free of charge. In such case, the Contracting Authority reserves the right to request confirmation from the Bidder.</w:t>
      </w:r>
    </w:p>
    <w:p w14:paraId="1D752A35" w14:textId="77777777" w:rsidR="003436F0" w:rsidRPr="002C3378" w:rsidRDefault="00F20BF7" w:rsidP="008736A6">
      <w:pPr>
        <w:pStyle w:val="Telobesedila"/>
        <w:numPr>
          <w:ilvl w:val="0"/>
          <w:numId w:val="3"/>
        </w:numPr>
        <w:spacing w:after="60" w:line="276" w:lineRule="auto"/>
        <w:jc w:val="both"/>
        <w:rPr>
          <w:szCs w:val="20"/>
        </w:rPr>
      </w:pPr>
      <w:r>
        <w:t>The prices shall be calculated for a payment period of 30 days from the official receipt of the e-invoice, taking into account that the deadline for payment will begin on the first day following the receipt of the document. The prices offered must be valid for the duration of the validity of the Bid.</w:t>
      </w:r>
    </w:p>
    <w:p w14:paraId="32E0FC29" w14:textId="77777777" w:rsidR="003436F0" w:rsidRPr="009D48A6" w:rsidRDefault="00F20BF7" w:rsidP="008736A6">
      <w:pPr>
        <w:pStyle w:val="Telobesedila"/>
        <w:numPr>
          <w:ilvl w:val="0"/>
          <w:numId w:val="3"/>
        </w:numPr>
        <w:spacing w:after="60" w:line="276" w:lineRule="auto"/>
        <w:jc w:val="both"/>
        <w:rPr>
          <w:szCs w:val="20"/>
        </w:rPr>
      </w:pPr>
      <w:r>
        <w:t>The price shall include FCA (INCOTERMS 2020) delivery terms at the maintenance contractor's location for the material to be installed in</w:t>
      </w:r>
      <w:r w:rsidR="00005B8A">
        <w:t>/on</w:t>
      </w:r>
      <w:r>
        <w:t xml:space="preserve"> the </w:t>
      </w:r>
      <w:r w:rsidR="00005B8A">
        <w:t>engine</w:t>
      </w:r>
      <w:r>
        <w:t>at the maintenance contractor's site. For goods to be collected from the Contracting Authority for repair and returned to the Contracting Authority's location once repaired, the delivery terms shall be DDP (Incoterms 2020), insured and unloaded at the Contracting Authority's location, or as otherwise agreed on a case-by-case basis for each order.</w:t>
      </w:r>
    </w:p>
    <w:p w14:paraId="7C36809D" w14:textId="77777777" w:rsidR="003436F0" w:rsidRPr="002C3378" w:rsidRDefault="00F20BF7" w:rsidP="008736A6">
      <w:pPr>
        <w:pStyle w:val="Telobesedila"/>
        <w:numPr>
          <w:ilvl w:val="0"/>
          <w:numId w:val="3"/>
        </w:numPr>
        <w:spacing w:after="60" w:line="276" w:lineRule="auto"/>
        <w:jc w:val="both"/>
        <w:rPr>
          <w:szCs w:val="20"/>
        </w:rPr>
      </w:pPr>
      <w:r>
        <w:t>The price shall also cover the packaging, which shall fully protect the delivered goods from mechanical, chemical and other damage during transport.</w:t>
      </w:r>
    </w:p>
    <w:p w14:paraId="51F1116D" w14:textId="77777777" w:rsidR="003436F0" w:rsidRPr="002C3378" w:rsidRDefault="00F20BF7" w:rsidP="008736A6">
      <w:pPr>
        <w:pStyle w:val="Telobesedila"/>
        <w:numPr>
          <w:ilvl w:val="0"/>
          <w:numId w:val="3"/>
        </w:numPr>
        <w:spacing w:after="60" w:line="276" w:lineRule="auto"/>
        <w:jc w:val="both"/>
        <w:rPr>
          <w:szCs w:val="20"/>
        </w:rPr>
      </w:pPr>
      <w:r>
        <w:t>For all overhaul and repair bids, the average cost of the overhaul or repair must be specified, including detailed information on the materials and labour hours involved, in relation to the description of the defect or the requirements outlined in the invitation.</w:t>
      </w:r>
    </w:p>
    <w:p w14:paraId="28366F52" w14:textId="77777777" w:rsidR="003436F0" w:rsidRPr="0080062D" w:rsidRDefault="00F20BF7" w:rsidP="008736A6">
      <w:pPr>
        <w:pStyle w:val="Telobesedila"/>
        <w:numPr>
          <w:ilvl w:val="0"/>
          <w:numId w:val="3"/>
        </w:numPr>
        <w:spacing w:after="60" w:line="276" w:lineRule="auto"/>
        <w:jc w:val="both"/>
        <w:rPr>
          <w:szCs w:val="20"/>
        </w:rPr>
      </w:pPr>
      <w:r>
        <w:t>For each overhaul or repair, the bid must also include an indicative price for the new part or assembly.</w:t>
      </w:r>
    </w:p>
    <w:p w14:paraId="4B5965C5" w14:textId="77777777" w:rsidR="003436F0" w:rsidRPr="00B04C4B" w:rsidRDefault="00F20BF7" w:rsidP="008736A6">
      <w:pPr>
        <w:pStyle w:val="Telobesedila"/>
        <w:numPr>
          <w:ilvl w:val="0"/>
          <w:numId w:val="3"/>
        </w:numPr>
        <w:spacing w:after="60" w:line="276" w:lineRule="auto"/>
        <w:jc w:val="both"/>
        <w:rPr>
          <w:szCs w:val="20"/>
        </w:rPr>
      </w:pPr>
      <w:r>
        <w:t xml:space="preserve">Additional works and any delivery or performance period extension must be agreed upon in advance and approved by the Contracting Authority. Any approval of additional works shall require the submission of a detailed technical report and a duly completed ROS </w:t>
      </w:r>
      <w:r>
        <w:lastRenderedPageBreak/>
        <w:t>(Repair Order Sheet). A list of approved Repair Order Sheets shall be attached to the invoice.</w:t>
      </w:r>
    </w:p>
    <w:p w14:paraId="3FA20D42" w14:textId="77777777" w:rsidR="003436F0" w:rsidRPr="009D48A6" w:rsidRDefault="00F20BF7" w:rsidP="008736A6">
      <w:pPr>
        <w:pStyle w:val="Telobesedila"/>
        <w:numPr>
          <w:ilvl w:val="0"/>
          <w:numId w:val="3"/>
        </w:numPr>
        <w:spacing w:after="60" w:line="276" w:lineRule="auto"/>
        <w:jc w:val="both"/>
        <w:rPr>
          <w:szCs w:val="20"/>
        </w:rPr>
      </w:pPr>
      <w:r>
        <w:t xml:space="preserve">The Contracting Partner’s Bid, ROS, and invoice shall be accompanied by the bid or invoice </w:t>
      </w:r>
      <w:r>
        <w:rPr>
          <w:u w:val="single"/>
        </w:rPr>
        <w:t>of the maintenance contractor or spare parts supplier</w:t>
      </w:r>
      <w:r>
        <w:t xml:space="preserve">, specifying the unit price of the goods and services, the total value of the goods and services, and all applicable terms and conditions of sale provided by the contractor or supplier.   </w:t>
      </w:r>
    </w:p>
    <w:p w14:paraId="46E37CE2" w14:textId="77777777" w:rsidR="003436F0" w:rsidRPr="002C3378" w:rsidRDefault="00F20BF7" w:rsidP="008736A6">
      <w:pPr>
        <w:pStyle w:val="Telobesedila"/>
        <w:numPr>
          <w:ilvl w:val="0"/>
          <w:numId w:val="3"/>
        </w:numPr>
        <w:spacing w:after="60" w:line="276" w:lineRule="auto"/>
        <w:jc w:val="both"/>
        <w:rPr>
          <w:szCs w:val="20"/>
        </w:rPr>
      </w:pPr>
      <w:r>
        <w:t>The Bid contents may not be modified.</w:t>
      </w:r>
    </w:p>
    <w:p w14:paraId="203AD720" w14:textId="77777777" w:rsidR="008B472B" w:rsidRPr="002C3378" w:rsidRDefault="008B472B" w:rsidP="008736A6">
      <w:pPr>
        <w:pStyle w:val="Telobesedila"/>
        <w:spacing w:after="0" w:line="276" w:lineRule="auto"/>
        <w:ind w:left="360"/>
        <w:jc w:val="both"/>
        <w:rPr>
          <w:szCs w:val="20"/>
          <w:lang w:val="sl-SI"/>
        </w:rPr>
      </w:pPr>
    </w:p>
    <w:p w14:paraId="0C5BA51E" w14:textId="77777777" w:rsidR="003436F0" w:rsidRDefault="00F20BF7" w:rsidP="008736A6">
      <w:pPr>
        <w:pStyle w:val="Telobesedila"/>
        <w:spacing w:after="0" w:line="276" w:lineRule="auto"/>
        <w:jc w:val="both"/>
        <w:rPr>
          <w:szCs w:val="20"/>
        </w:rPr>
      </w:pPr>
      <w:r>
        <w:t>Should the Contractor be a legal entity located outside the European Monetary Union (hereinafter: EMU), reference exchange rates shall be used for value calculations.</w:t>
      </w:r>
    </w:p>
    <w:p w14:paraId="32DA361B" w14:textId="77777777" w:rsidR="003436F0" w:rsidRPr="008B472B" w:rsidRDefault="00F20BF7" w:rsidP="008736A6">
      <w:pPr>
        <w:pStyle w:val="Telobesedila"/>
        <w:numPr>
          <w:ilvl w:val="0"/>
          <w:numId w:val="3"/>
        </w:numPr>
        <w:spacing w:after="0" w:line="276" w:lineRule="auto"/>
        <w:jc w:val="both"/>
        <w:rPr>
          <w:szCs w:val="20"/>
        </w:rPr>
      </w:pPr>
      <w:r>
        <w:t>The conversion of bid values into EUR, CHF, or USD shall be based on the reference rate of the European Central Bank (hereinafter: ECB) on the bid submission date.</w:t>
      </w:r>
    </w:p>
    <w:p w14:paraId="785A8B36" w14:textId="77777777" w:rsidR="003436F0" w:rsidRPr="008B472B" w:rsidRDefault="00F20BF7" w:rsidP="008736A6">
      <w:pPr>
        <w:pStyle w:val="Telobesedila"/>
        <w:numPr>
          <w:ilvl w:val="0"/>
          <w:numId w:val="3"/>
        </w:numPr>
        <w:spacing w:after="0" w:line="276" w:lineRule="auto"/>
        <w:jc w:val="both"/>
        <w:rPr>
          <w:szCs w:val="20"/>
        </w:rPr>
      </w:pPr>
      <w:r>
        <w:t>For the conversion of bid values for additional work, the ECB reference rate on the date the Purchase Order is issued shall be used.</w:t>
      </w:r>
    </w:p>
    <w:p w14:paraId="449B9BEA" w14:textId="77777777" w:rsidR="002C27FA" w:rsidRPr="00742E3A" w:rsidRDefault="00F20BF7" w:rsidP="00742E3A">
      <w:pPr>
        <w:pStyle w:val="Telobesedila"/>
        <w:numPr>
          <w:ilvl w:val="0"/>
          <w:numId w:val="3"/>
        </w:numPr>
        <w:spacing w:after="0" w:line="276" w:lineRule="auto"/>
        <w:jc w:val="both"/>
        <w:rPr>
          <w:szCs w:val="20"/>
        </w:rPr>
      </w:pPr>
      <w:r>
        <w:t>For the conversion of the invoice value issued to the Contracting Authority in a foreign currency, the ECB reference rate on the payment date shall be used (if the invoice is not issued in EUR).</w:t>
      </w:r>
    </w:p>
    <w:p w14:paraId="20B93F3E" w14:textId="77777777" w:rsidR="00B61CE9" w:rsidRPr="00E555D4" w:rsidRDefault="00B61CE9" w:rsidP="008736A6">
      <w:pPr>
        <w:tabs>
          <w:tab w:val="num" w:pos="142"/>
        </w:tabs>
        <w:spacing w:line="276" w:lineRule="auto"/>
        <w:jc w:val="both"/>
        <w:rPr>
          <w:lang w:val="sl-SI"/>
        </w:rPr>
      </w:pPr>
    </w:p>
    <w:p w14:paraId="7DBC0230" w14:textId="77777777" w:rsidR="002C27FA" w:rsidRPr="004E4E90" w:rsidRDefault="00F20BF7" w:rsidP="00742E3A">
      <w:pPr>
        <w:spacing w:line="276" w:lineRule="auto"/>
        <w:jc w:val="center"/>
      </w:pPr>
      <w:r>
        <w:t>Article</w:t>
      </w:r>
      <w:r w:rsidR="00742E3A">
        <w:t xml:space="preserve"> 7</w:t>
      </w:r>
    </w:p>
    <w:p w14:paraId="30ACF562" w14:textId="77777777" w:rsidR="002C27FA" w:rsidRPr="004E4E90" w:rsidRDefault="002C27FA" w:rsidP="008736A6">
      <w:pPr>
        <w:tabs>
          <w:tab w:val="num" w:pos="142"/>
        </w:tabs>
        <w:spacing w:line="276" w:lineRule="auto"/>
        <w:jc w:val="both"/>
        <w:rPr>
          <w:lang w:val="sl-SI"/>
        </w:rPr>
      </w:pPr>
    </w:p>
    <w:p w14:paraId="764E7382" w14:textId="77777777" w:rsidR="001B3FB1" w:rsidRDefault="00F20BF7" w:rsidP="008736A6">
      <w:pPr>
        <w:spacing w:line="276" w:lineRule="auto"/>
        <w:jc w:val="both"/>
      </w:pPr>
      <w:r>
        <w:t>The prices stated in individual bids shall reflect the prices agreed under this Framework Agreement for spare parts, services, and other items, and shall not exceed the agreed amounts. The Contracting Authority may negotiate better terms and conditions for a particular bid, including with maintenance service providers and suppliers, while respecting the principle of equal treatment of all Bidders.</w:t>
      </w:r>
    </w:p>
    <w:p w14:paraId="3AB24A4C" w14:textId="77777777" w:rsidR="001B3FB1" w:rsidRDefault="001B3FB1" w:rsidP="008736A6">
      <w:pPr>
        <w:spacing w:line="276" w:lineRule="auto"/>
        <w:jc w:val="both"/>
        <w:rPr>
          <w:b/>
          <w:szCs w:val="20"/>
          <w:lang w:val="sl-SI"/>
        </w:rPr>
      </w:pPr>
    </w:p>
    <w:p w14:paraId="64D91A0D" w14:textId="77777777" w:rsidR="001B3FB1" w:rsidRPr="00CE7868" w:rsidRDefault="00F20BF7" w:rsidP="008736A6">
      <w:pPr>
        <w:spacing w:line="276" w:lineRule="auto"/>
        <w:jc w:val="both"/>
        <w:rPr>
          <w:szCs w:val="20"/>
        </w:rPr>
      </w:pPr>
      <w:r>
        <w:t>Should the Contracting Authority obtain the same goods (original spare parts) or services from an authorised maintenance contractor at a significantly lower price than the price agreed upon herein, the Contracting Authority may order them elsewhere.</w:t>
      </w:r>
    </w:p>
    <w:p w14:paraId="77C959C2" w14:textId="77777777" w:rsidR="001B3FB1" w:rsidRDefault="001B3FB1" w:rsidP="008736A6">
      <w:pPr>
        <w:spacing w:line="276" w:lineRule="auto"/>
        <w:jc w:val="both"/>
        <w:rPr>
          <w:szCs w:val="20"/>
          <w:lang w:val="sl-SI"/>
        </w:rPr>
      </w:pPr>
    </w:p>
    <w:p w14:paraId="02855D0B" w14:textId="4835DB87" w:rsidR="008B0F15" w:rsidRPr="00742E3A" w:rsidRDefault="00F20BF7" w:rsidP="008736A6">
      <w:pPr>
        <w:spacing w:line="276" w:lineRule="auto"/>
        <w:jc w:val="both"/>
        <w:rPr>
          <w:szCs w:val="20"/>
        </w:rPr>
      </w:pPr>
      <w:r>
        <w:t>For the purpose of servicing</w:t>
      </w:r>
      <w:r w:rsidR="00305DF5">
        <w:t xml:space="preserve"> the engines and its components</w:t>
      </w:r>
      <w:r>
        <w:t>, the Contracting Partner and the Contracting Authority may agree that the maintenance service provider shall obtain the necessary spare parts and consumables directly from the Contracting Authority, provided that such items are in stock and the Contracting Authority consents to their release.</w:t>
      </w:r>
    </w:p>
    <w:p w14:paraId="514F2252" w14:textId="77777777" w:rsidR="00B61CE9" w:rsidRDefault="00B61CE9" w:rsidP="008736A6">
      <w:pPr>
        <w:spacing w:line="276" w:lineRule="auto"/>
        <w:jc w:val="both"/>
        <w:rPr>
          <w:b/>
          <w:szCs w:val="20"/>
          <w:lang w:val="sl-SI"/>
        </w:rPr>
      </w:pPr>
    </w:p>
    <w:p w14:paraId="63E48DE3" w14:textId="77777777" w:rsidR="00100268" w:rsidRDefault="00F20BF7" w:rsidP="00742E3A">
      <w:pPr>
        <w:spacing w:line="276" w:lineRule="auto"/>
        <w:jc w:val="center"/>
      </w:pPr>
      <w:r>
        <w:t>Article</w:t>
      </w:r>
      <w:r w:rsidR="00742E3A">
        <w:t xml:space="preserve"> 8</w:t>
      </w:r>
    </w:p>
    <w:p w14:paraId="52243619" w14:textId="77777777" w:rsidR="00100268" w:rsidRPr="00D0329B" w:rsidRDefault="00100268" w:rsidP="008736A6">
      <w:pPr>
        <w:spacing w:line="276" w:lineRule="auto"/>
        <w:jc w:val="both"/>
        <w:rPr>
          <w:lang w:val="sl-SI"/>
        </w:rPr>
      </w:pPr>
    </w:p>
    <w:p w14:paraId="523C47DB" w14:textId="163B6CD2" w:rsidR="00D1193D" w:rsidRPr="00742E3A" w:rsidRDefault="00F20BF7" w:rsidP="00742E3A">
      <w:pPr>
        <w:tabs>
          <w:tab w:val="num" w:pos="142"/>
        </w:tabs>
        <w:spacing w:line="276" w:lineRule="auto"/>
        <w:jc w:val="both"/>
        <w:rPr>
          <w:szCs w:val="20"/>
        </w:rPr>
      </w:pPr>
      <w:r>
        <w:t xml:space="preserve">In cases where the </w:t>
      </w:r>
      <w:r w:rsidR="00305DF5">
        <w:t xml:space="preserve">components </w:t>
      </w:r>
      <w:r>
        <w:t>can no longer be repaired due to obsolescence or outdated condition, or where the cost of repair outweighs the benefit to the Contracting Authority (e.g., in the case of economically unjustifiable repair or overhaul exceeding 70% of the cost of a new part), or where the original parts are no longer deliverable, the Parties to the Framework Agreement may also agree on an alternative solution acceptable to the Contracting Authority in terms of functionality and implementation costs. The Contracting Partner shall notify the Contracting Authority of such circumstances prior to delivery or performance, or following the defect analysis. Based on the notification received, the Contracting Authority shall decide whether to cancel the repair or to propose an alternative method for fulfilling the specific order.</w:t>
      </w:r>
    </w:p>
    <w:p w14:paraId="6D9D702D" w14:textId="77777777" w:rsidR="00B61CE9" w:rsidRDefault="00B61CE9" w:rsidP="008736A6">
      <w:pPr>
        <w:spacing w:line="276" w:lineRule="auto"/>
        <w:jc w:val="both"/>
        <w:rPr>
          <w:b/>
          <w:szCs w:val="20"/>
          <w:lang w:val="sl-SI"/>
        </w:rPr>
      </w:pPr>
    </w:p>
    <w:p w14:paraId="4BE56376" w14:textId="77777777" w:rsidR="00273533" w:rsidRDefault="00F20BF7" w:rsidP="00742E3A">
      <w:pPr>
        <w:spacing w:line="276" w:lineRule="auto"/>
        <w:jc w:val="center"/>
      </w:pPr>
      <w:r>
        <w:t>Article</w:t>
      </w:r>
      <w:r w:rsidR="00742E3A">
        <w:t xml:space="preserve"> 9</w:t>
      </w:r>
    </w:p>
    <w:p w14:paraId="3A257C1C" w14:textId="77777777" w:rsidR="00273533" w:rsidRDefault="00273533" w:rsidP="008736A6">
      <w:pPr>
        <w:spacing w:line="276" w:lineRule="auto"/>
        <w:jc w:val="both"/>
        <w:rPr>
          <w:b/>
          <w:szCs w:val="20"/>
          <w:lang w:val="sl-SI"/>
        </w:rPr>
      </w:pPr>
    </w:p>
    <w:p w14:paraId="4B171AA2" w14:textId="77777777" w:rsidR="001B3FB1" w:rsidRPr="00BC5EB5" w:rsidRDefault="00F20BF7" w:rsidP="008736A6">
      <w:pPr>
        <w:spacing w:line="276" w:lineRule="auto"/>
        <w:jc w:val="both"/>
        <w:rPr>
          <w:szCs w:val="20"/>
        </w:rPr>
      </w:pPr>
      <w:r>
        <w:t xml:space="preserve">Pursuant to Council Regulation (EC) No. 150/2003 dated 21 January 2003 (hereinafter: the Regulation), the Contracting Authority shall have no obligation to pay import or customs duties for </w:t>
      </w:r>
      <w:r>
        <w:lastRenderedPageBreak/>
        <w:t>the procurement of certain weapons and military equipment imported by the authorities responsible for the military defence of Member States, or imported on behalf thereof from a third country, i.e., a country outside the EU. This Regulation shall apply in cases where goods are imported from third countries on behalf of the Contracting Authority.</w:t>
      </w:r>
    </w:p>
    <w:p w14:paraId="5065983C" w14:textId="77777777" w:rsidR="001B3FB1" w:rsidRPr="00BC5EB5" w:rsidRDefault="001B3FB1" w:rsidP="008736A6">
      <w:pPr>
        <w:spacing w:line="276" w:lineRule="auto"/>
        <w:jc w:val="both"/>
        <w:rPr>
          <w:szCs w:val="20"/>
          <w:lang w:val="sl-SI"/>
        </w:rPr>
      </w:pPr>
    </w:p>
    <w:p w14:paraId="648E1867" w14:textId="77777777" w:rsidR="001B3FB1" w:rsidRPr="007E0660" w:rsidRDefault="00F20BF7" w:rsidP="008736A6">
      <w:pPr>
        <w:spacing w:line="276" w:lineRule="auto"/>
        <w:jc w:val="both"/>
      </w:pPr>
      <w:r>
        <w:t>If goods subject to the aforementioned Regulation are being imported, the Contracting Partner shall provide the Framework Agreement Administrator with all necessary information on the Certificate from the Competent Authority form, enabling it to submit an application for exemption from import duties. Based on a form signed by the Contracting Authority, the Contracting Partner shall submit an application for exemption from import duties to the Financial Administration of the Republic of Slovenia.</w:t>
      </w:r>
    </w:p>
    <w:p w14:paraId="3A4B02C2" w14:textId="77777777" w:rsidR="00273533" w:rsidRDefault="00273533" w:rsidP="008736A6">
      <w:pPr>
        <w:spacing w:line="276" w:lineRule="auto"/>
        <w:jc w:val="both"/>
        <w:rPr>
          <w:b/>
          <w:szCs w:val="20"/>
          <w:lang w:val="sl-SI"/>
        </w:rPr>
      </w:pPr>
    </w:p>
    <w:p w14:paraId="6AB5900F" w14:textId="77777777" w:rsidR="00D24F09" w:rsidRPr="00A85457" w:rsidRDefault="00F20BF7" w:rsidP="008736A6">
      <w:pPr>
        <w:pStyle w:val="Naslov3"/>
        <w:spacing w:before="0" w:line="276" w:lineRule="auto"/>
        <w:rPr>
          <w:sz w:val="20"/>
          <w:szCs w:val="20"/>
        </w:rPr>
      </w:pPr>
      <w:r>
        <w:rPr>
          <w:sz w:val="20"/>
        </w:rPr>
        <w:t>Price Lists</w:t>
      </w:r>
    </w:p>
    <w:p w14:paraId="52648982" w14:textId="77777777" w:rsidR="00D24F09" w:rsidRPr="00CA7E96" w:rsidRDefault="00F20BF7" w:rsidP="00742E3A">
      <w:pPr>
        <w:spacing w:line="276" w:lineRule="auto"/>
        <w:jc w:val="center"/>
      </w:pPr>
      <w:r>
        <w:t>Article</w:t>
      </w:r>
      <w:r w:rsidR="00742E3A">
        <w:t xml:space="preserve"> 10</w:t>
      </w:r>
    </w:p>
    <w:p w14:paraId="75FC15F1" w14:textId="77777777" w:rsidR="003036F0" w:rsidRDefault="003036F0" w:rsidP="008736A6">
      <w:pPr>
        <w:pStyle w:val="Naslov3"/>
        <w:spacing w:before="0" w:line="276" w:lineRule="auto"/>
        <w:rPr>
          <w:b w:val="0"/>
          <w:sz w:val="20"/>
          <w:u w:val="single"/>
        </w:rPr>
      </w:pPr>
    </w:p>
    <w:p w14:paraId="62E2B6F5" w14:textId="77777777" w:rsidR="001B3FB1" w:rsidRPr="006F5EE1" w:rsidRDefault="00F20BF7" w:rsidP="008736A6">
      <w:pPr>
        <w:pStyle w:val="Naslov3"/>
        <w:spacing w:before="0" w:line="276" w:lineRule="auto"/>
        <w:rPr>
          <w:b w:val="0"/>
          <w:sz w:val="20"/>
          <w:szCs w:val="20"/>
          <w:u w:val="single"/>
        </w:rPr>
      </w:pPr>
      <w:r>
        <w:rPr>
          <w:b w:val="0"/>
          <w:sz w:val="20"/>
          <w:u w:val="single"/>
        </w:rPr>
        <w:t>Hardcopy Price Lists</w:t>
      </w:r>
    </w:p>
    <w:p w14:paraId="2E91D150" w14:textId="77777777" w:rsidR="001B3FB1" w:rsidRPr="006A6A83" w:rsidRDefault="00F20BF7" w:rsidP="008736A6">
      <w:pPr>
        <w:spacing w:line="276" w:lineRule="auto"/>
        <w:jc w:val="both"/>
        <w:rPr>
          <w:szCs w:val="20"/>
        </w:rPr>
      </w:pPr>
      <w:r>
        <w:t>The prices for goods and services listed in the price lists are fixed for a period of at least 12 months from the signing of the Framework Agreement. After this period has expired, but at least 14 days before any price changes, the Contracting Partner may submit a new price list with an indication of its validity to the Contracting Authority. The Contracting Authority reserves the right to negotiate new prices. If the Contracting Authority agrees to the price change, an annex to the contract shall be concluded. The new price lists may be applied from the date of approval by the Contracting Authority. During the term of the Framework Agreement, prices may be adjusted no more than once a year, in accordance with the manufacturer's or service provider's business policy and with the Contracting Authority's agreement.</w:t>
      </w:r>
    </w:p>
    <w:p w14:paraId="2B17AAA7" w14:textId="77777777" w:rsidR="001B3FB1" w:rsidRDefault="001B3FB1" w:rsidP="008736A6">
      <w:pPr>
        <w:spacing w:line="276" w:lineRule="auto"/>
        <w:jc w:val="both"/>
        <w:rPr>
          <w:rFonts w:eastAsia="Calibri"/>
          <w:lang w:val="sl-SI" w:eastAsia="sl-SI"/>
        </w:rPr>
      </w:pPr>
    </w:p>
    <w:p w14:paraId="45FA922C" w14:textId="77777777" w:rsidR="001B3FB1" w:rsidRPr="000240C6" w:rsidRDefault="00F20BF7" w:rsidP="008736A6">
      <w:pPr>
        <w:pStyle w:val="Naslov3"/>
        <w:spacing w:before="0" w:line="276" w:lineRule="auto"/>
        <w:rPr>
          <w:b w:val="0"/>
          <w:sz w:val="20"/>
          <w:szCs w:val="20"/>
          <w:u w:val="single"/>
        </w:rPr>
      </w:pPr>
      <w:r>
        <w:rPr>
          <w:b w:val="0"/>
          <w:sz w:val="20"/>
          <w:u w:val="single"/>
        </w:rPr>
        <w:t>Online Price Lists (if available or in the future)</w:t>
      </w:r>
    </w:p>
    <w:p w14:paraId="38C68318" w14:textId="77777777" w:rsidR="001B3FB1" w:rsidRPr="00CD1B32" w:rsidRDefault="00F20BF7" w:rsidP="008736A6">
      <w:pPr>
        <w:spacing w:line="276" w:lineRule="auto"/>
        <w:jc w:val="both"/>
        <w:rPr>
          <w:b/>
          <w:bCs/>
        </w:rPr>
      </w:pPr>
      <w:r>
        <w:t>Prices for goods and services are specified in the online price list, to which the Contracting Authority must be granted access. For each contract, the prices on the bid submission date apply. In the event that the Contracting Authority requires confirmation of the online price for a specific date due to audits of individual contracts, and to the extent technically feasible, the Contracting Partner shall provide the Contracting Authority with access to the online price list information for past contracts during the term of the Framework Agreement and for a further period of 18 months thereafter.</w:t>
      </w:r>
    </w:p>
    <w:p w14:paraId="329FF2C8" w14:textId="77777777" w:rsidR="001B3FB1" w:rsidRDefault="001B3FB1" w:rsidP="008736A6">
      <w:pPr>
        <w:spacing w:line="276" w:lineRule="auto"/>
        <w:jc w:val="both"/>
        <w:rPr>
          <w:b/>
          <w:szCs w:val="20"/>
          <w:lang w:val="sl-SI"/>
        </w:rPr>
      </w:pPr>
    </w:p>
    <w:p w14:paraId="3D31ABF0" w14:textId="77777777" w:rsidR="001B3FB1" w:rsidRDefault="00F20BF7" w:rsidP="008736A6">
      <w:pPr>
        <w:spacing w:line="276" w:lineRule="auto"/>
        <w:jc w:val="both"/>
        <w:rPr>
          <w:szCs w:val="20"/>
        </w:rPr>
      </w:pPr>
      <w:r>
        <w:t>The applicable price lists of the Contractor's services are appended hereto to and form an integral part of this Framework Agreement. VAT shall be calculated and paid in accordance with the applicable legislation in the Republic of Slovenia.</w:t>
      </w:r>
    </w:p>
    <w:p w14:paraId="359DE264" w14:textId="77777777" w:rsidR="00B93914" w:rsidRDefault="00B93914" w:rsidP="008736A6">
      <w:pPr>
        <w:spacing w:line="276" w:lineRule="auto"/>
        <w:jc w:val="both"/>
        <w:rPr>
          <w:b/>
          <w:bCs/>
          <w:szCs w:val="20"/>
          <w:lang w:val="sl-SI"/>
        </w:rPr>
      </w:pPr>
    </w:p>
    <w:p w14:paraId="0502E5C2" w14:textId="77777777" w:rsidR="002B28C5" w:rsidRPr="00A85457" w:rsidRDefault="00F20BF7" w:rsidP="008736A6">
      <w:pPr>
        <w:pStyle w:val="Naslov3"/>
        <w:spacing w:before="0" w:line="276" w:lineRule="auto"/>
        <w:rPr>
          <w:sz w:val="20"/>
          <w:szCs w:val="20"/>
        </w:rPr>
      </w:pPr>
      <w:r>
        <w:rPr>
          <w:sz w:val="20"/>
        </w:rPr>
        <w:t>Modalities for Executing Individual Contracts and Special Requirements of the Contracting Authority</w:t>
      </w:r>
    </w:p>
    <w:p w14:paraId="5B34E545" w14:textId="77777777" w:rsidR="002B28C5" w:rsidRDefault="002B28C5" w:rsidP="008736A6">
      <w:pPr>
        <w:spacing w:line="276" w:lineRule="auto"/>
        <w:rPr>
          <w:b/>
          <w:bCs/>
          <w:szCs w:val="20"/>
          <w:lang w:val="sl-SI"/>
        </w:rPr>
      </w:pPr>
    </w:p>
    <w:p w14:paraId="174C5ED6" w14:textId="77777777" w:rsidR="00D36590" w:rsidRDefault="00F20BF7" w:rsidP="00742E3A">
      <w:pPr>
        <w:spacing w:line="276" w:lineRule="auto"/>
        <w:jc w:val="center"/>
        <w:rPr>
          <w:bCs/>
          <w:szCs w:val="20"/>
        </w:rPr>
      </w:pPr>
      <w:r>
        <w:t>Article</w:t>
      </w:r>
      <w:r w:rsidR="00742E3A">
        <w:t xml:space="preserve"> 11</w:t>
      </w:r>
    </w:p>
    <w:p w14:paraId="67DEF841" w14:textId="77777777" w:rsidR="007A3064" w:rsidRDefault="007A3064" w:rsidP="008736A6">
      <w:pPr>
        <w:spacing w:line="276" w:lineRule="auto"/>
        <w:rPr>
          <w:bCs/>
          <w:szCs w:val="20"/>
          <w:lang w:val="sl-SI"/>
        </w:rPr>
      </w:pPr>
    </w:p>
    <w:p w14:paraId="6FE6BE83" w14:textId="77777777" w:rsidR="001B3FB1" w:rsidRDefault="00F20BF7" w:rsidP="008736A6">
      <w:pPr>
        <w:spacing w:line="276" w:lineRule="auto"/>
        <w:jc w:val="both"/>
        <w:rPr>
          <w:szCs w:val="20"/>
        </w:rPr>
      </w:pPr>
      <w:r>
        <w:t>For each contract, the Contracting Authority shall invite all Contracting Partners to submit their bids. The bids shall be evaluated and the most advantageous one selected as follows:</w:t>
      </w:r>
    </w:p>
    <w:p w14:paraId="02278CD2" w14:textId="77777777" w:rsidR="001B3FB1" w:rsidRPr="002D48B5" w:rsidRDefault="00F20BF7" w:rsidP="008736A6">
      <w:pPr>
        <w:numPr>
          <w:ilvl w:val="0"/>
          <w:numId w:val="18"/>
        </w:numPr>
        <w:spacing w:line="276" w:lineRule="auto"/>
        <w:jc w:val="both"/>
        <w:rPr>
          <w:szCs w:val="20"/>
        </w:rPr>
      </w:pPr>
      <w:r>
        <w:t>Based on the Contracting Authority's standing orders via the INVITATION to Submit a Bid form, the Contracting Partner shall obtain and submit the most advantageous Bid, taking into account the conditions and prices set out in the Framework Agreement.</w:t>
      </w:r>
    </w:p>
    <w:p w14:paraId="4252170D" w14:textId="77777777" w:rsidR="001B3FB1" w:rsidRPr="00685228" w:rsidRDefault="00F20BF7" w:rsidP="008736A6">
      <w:pPr>
        <w:numPr>
          <w:ilvl w:val="0"/>
          <w:numId w:val="18"/>
        </w:numPr>
        <w:spacing w:line="276" w:lineRule="auto"/>
        <w:jc w:val="both"/>
        <w:rPr>
          <w:szCs w:val="20"/>
        </w:rPr>
      </w:pPr>
      <w:r>
        <w:t xml:space="preserve">In the Invitation, the Contracting Authority shall specify the method and the deadline for bid submission. The Contracting Partners shall submit their bids within the following </w:t>
      </w:r>
      <w:r>
        <w:lastRenderedPageBreak/>
        <w:t>deadlines: normally within seven (7) working days for standard contracts, three (3) working days for WORK STOP contracts, and 24 hours for AOG orders.</w:t>
      </w:r>
    </w:p>
    <w:p w14:paraId="624B217E" w14:textId="77777777" w:rsidR="001B3FB1" w:rsidRPr="003F5D2D" w:rsidRDefault="00F20BF7" w:rsidP="008736A6">
      <w:pPr>
        <w:numPr>
          <w:ilvl w:val="0"/>
          <w:numId w:val="18"/>
        </w:numPr>
        <w:spacing w:line="276" w:lineRule="auto"/>
        <w:jc w:val="both"/>
        <w:rPr>
          <w:szCs w:val="20"/>
        </w:rPr>
      </w:pPr>
      <w:r>
        <w:t xml:space="preserve">The Bid shall include a detailed specification of what is included, such as the scope of work, required labour hours, spare parts, and consumables, along with their respective unit and total quantities and prices, as well as parts catalogue numbers. All main and dependent costs (customs, transport, freight forwarding, insurance, etc.) must be specified. </w:t>
      </w:r>
    </w:p>
    <w:p w14:paraId="7750D276" w14:textId="77777777" w:rsidR="001B3FB1" w:rsidRPr="003F5D2D" w:rsidRDefault="00F20BF7" w:rsidP="008736A6">
      <w:pPr>
        <w:numPr>
          <w:ilvl w:val="0"/>
          <w:numId w:val="18"/>
        </w:numPr>
        <w:spacing w:line="276" w:lineRule="auto"/>
        <w:jc w:val="both"/>
        <w:rPr>
          <w:szCs w:val="20"/>
        </w:rPr>
      </w:pPr>
      <w:r>
        <w:t>The Contracting Authority shall evaluate the Bids based on the criteria set out in this Framework Agreement and select the most advantageous one, provided the Bids are adequate. If not, it may request amendments or, if necessary, negotiate with Bidders to improve the terms, while ensuring the principle of equal treatment for all Bidders. The Contracting Authority may also choose not to award the contract. The Contracting Partners will receive the REPORT, the ANALYSIS, and the SELECTION DECISION. The most advantageous Bidder will be awarded the service through an ORDER FORM.</w:t>
      </w:r>
    </w:p>
    <w:p w14:paraId="72A6E416" w14:textId="77777777" w:rsidR="001B3FB1" w:rsidRPr="003F5D2D" w:rsidRDefault="00F20BF7" w:rsidP="008736A6">
      <w:pPr>
        <w:numPr>
          <w:ilvl w:val="0"/>
          <w:numId w:val="18"/>
        </w:numPr>
        <w:spacing w:line="276" w:lineRule="auto"/>
        <w:jc w:val="both"/>
        <w:rPr>
          <w:szCs w:val="20"/>
        </w:rPr>
      </w:pPr>
      <w:r>
        <w:t>If, due to objective circumstances, the selected Contracting Partner for a particular contract is unable to maintain the same conditions for the contract's performance as outlined in its Bid during the execution phase, it must immediately inform the Contracting Authority. The Contracting Authority may then authorise the Contracting Partner to proceed with the execution of the contract under the changed circumstances. Under no circumstances may the Contracting Partner proceed with the performance of the contract without the authorisation of the Contracting Authority.</w:t>
      </w:r>
    </w:p>
    <w:p w14:paraId="07891D80" w14:textId="77777777" w:rsidR="001B3FB1" w:rsidRPr="003F5D2D" w:rsidRDefault="00F20BF7" w:rsidP="008736A6">
      <w:pPr>
        <w:numPr>
          <w:ilvl w:val="0"/>
          <w:numId w:val="18"/>
        </w:numPr>
        <w:spacing w:line="276" w:lineRule="auto"/>
        <w:jc w:val="both"/>
        <w:rPr>
          <w:szCs w:val="20"/>
        </w:rPr>
      </w:pPr>
      <w:r>
        <w:t>Based on the successful Bid, the Contracting Partner shall provide the services specified in the individual Bid that led to its selection for the Contract. The receipt or delivery of goods following the performance of the services shall be announced via email with a subject line: NOTIFICATION OF DELIVERY/CONSIGNMENT FOR COLLECTION.</w:t>
      </w:r>
    </w:p>
    <w:p w14:paraId="323D7491" w14:textId="77777777" w:rsidR="001B3FB1" w:rsidRPr="003F5D2D" w:rsidRDefault="00F20BF7" w:rsidP="008736A6">
      <w:pPr>
        <w:numPr>
          <w:ilvl w:val="0"/>
          <w:numId w:val="18"/>
        </w:numPr>
        <w:spacing w:line="276" w:lineRule="auto"/>
        <w:jc w:val="both"/>
        <w:rPr>
          <w:szCs w:val="20"/>
        </w:rPr>
      </w:pPr>
      <w:r>
        <w:t>The performance of the service must comply with the requirements of the Contracting Authority, applicable aircraft maintenance standards, and the manufacturer's standards, and it shall be certified by the required documents, which may be in Slovenian or English.</w:t>
      </w:r>
    </w:p>
    <w:p w14:paraId="7AADB9EF" w14:textId="77777777" w:rsidR="001B3FB1" w:rsidRDefault="00F20BF7" w:rsidP="008736A6">
      <w:pPr>
        <w:numPr>
          <w:ilvl w:val="0"/>
          <w:numId w:val="18"/>
        </w:numPr>
        <w:spacing w:line="276" w:lineRule="auto"/>
        <w:jc w:val="both"/>
        <w:rPr>
          <w:szCs w:val="20"/>
        </w:rPr>
      </w:pPr>
      <w:r>
        <w:t>The acceptance of the service shall be confirmed by a QUANTITY AND QUALITY ACCEPTANCE RECORD along with other necessary documents (delivery note, certificates, etc.).</w:t>
      </w:r>
    </w:p>
    <w:p w14:paraId="75C30F2A" w14:textId="77777777" w:rsidR="001B3FB1" w:rsidRDefault="001B3FB1" w:rsidP="008736A6">
      <w:pPr>
        <w:spacing w:line="276" w:lineRule="auto"/>
        <w:ind w:left="360"/>
        <w:jc w:val="both"/>
        <w:rPr>
          <w:szCs w:val="20"/>
          <w:lang w:val="sl-SI"/>
        </w:rPr>
      </w:pPr>
    </w:p>
    <w:p w14:paraId="5729BC83" w14:textId="77777777" w:rsidR="001B3FB1" w:rsidRPr="00D349A5" w:rsidRDefault="00F20BF7" w:rsidP="008736A6">
      <w:pPr>
        <w:tabs>
          <w:tab w:val="num" w:pos="480"/>
        </w:tabs>
        <w:spacing w:line="276" w:lineRule="auto"/>
        <w:jc w:val="both"/>
        <w:rPr>
          <w:szCs w:val="20"/>
        </w:rPr>
      </w:pPr>
      <w:r>
        <w:t xml:space="preserve">The listed forms are attached as appendices to the Framework Agreement. </w:t>
      </w:r>
    </w:p>
    <w:p w14:paraId="7731C9F9" w14:textId="77777777" w:rsidR="001B3FB1" w:rsidRPr="002D48B5" w:rsidRDefault="001B3FB1" w:rsidP="008736A6">
      <w:pPr>
        <w:pStyle w:val="Navaden7"/>
        <w:widowControl/>
        <w:tabs>
          <w:tab w:val="left" w:pos="375"/>
        </w:tabs>
        <w:spacing w:line="276" w:lineRule="auto"/>
        <w:rPr>
          <w:rFonts w:cs="Arial"/>
          <w:sz w:val="20"/>
        </w:rPr>
      </w:pPr>
    </w:p>
    <w:p w14:paraId="4C1E543C" w14:textId="77777777" w:rsidR="001B3FB1" w:rsidRPr="002D48B5" w:rsidRDefault="00F20BF7" w:rsidP="008736A6">
      <w:pPr>
        <w:tabs>
          <w:tab w:val="left" w:pos="375"/>
        </w:tabs>
        <w:spacing w:line="276" w:lineRule="auto"/>
        <w:rPr>
          <w:szCs w:val="20"/>
        </w:rPr>
      </w:pPr>
      <w:r>
        <w:t>All communications shall generally take place in Slovenian or English.</w:t>
      </w:r>
    </w:p>
    <w:p w14:paraId="42926886" w14:textId="77777777" w:rsidR="001B3FB1" w:rsidRPr="002D48B5" w:rsidRDefault="001B3FB1" w:rsidP="008736A6">
      <w:pPr>
        <w:tabs>
          <w:tab w:val="left" w:pos="375"/>
        </w:tabs>
        <w:spacing w:line="276" w:lineRule="auto"/>
        <w:rPr>
          <w:szCs w:val="20"/>
          <w:lang w:val="sl-SI"/>
        </w:rPr>
      </w:pPr>
    </w:p>
    <w:p w14:paraId="05C0B7A6" w14:textId="77777777" w:rsidR="001B3FB1" w:rsidRPr="002D48B5" w:rsidRDefault="00F20BF7" w:rsidP="008736A6">
      <w:pPr>
        <w:spacing w:line="276" w:lineRule="auto"/>
        <w:jc w:val="both"/>
        <w:rPr>
          <w:szCs w:val="20"/>
        </w:rPr>
      </w:pPr>
      <w:r>
        <w:t>Individual orders must not be executed successively unless specifically agreed upon with the Contracting Authority.</w:t>
      </w:r>
    </w:p>
    <w:p w14:paraId="4D51FC0C" w14:textId="77777777" w:rsidR="00B61CE9" w:rsidRDefault="00B61CE9" w:rsidP="008736A6">
      <w:pPr>
        <w:pStyle w:val="Navaden7"/>
        <w:widowControl/>
        <w:tabs>
          <w:tab w:val="left" w:pos="375"/>
        </w:tabs>
        <w:spacing w:line="276" w:lineRule="auto"/>
        <w:rPr>
          <w:rFonts w:cs="Arial"/>
          <w:sz w:val="20"/>
        </w:rPr>
      </w:pPr>
    </w:p>
    <w:p w14:paraId="5D3F40A8" w14:textId="77777777" w:rsidR="002B28C5" w:rsidRDefault="00F20BF7" w:rsidP="008736A6">
      <w:pPr>
        <w:pStyle w:val="Navaden7"/>
        <w:widowControl/>
        <w:tabs>
          <w:tab w:val="left" w:pos="375"/>
        </w:tabs>
        <w:spacing w:line="276" w:lineRule="auto"/>
        <w:rPr>
          <w:rFonts w:cs="Arial"/>
          <w:sz w:val="20"/>
        </w:rPr>
      </w:pPr>
      <w:r>
        <w:rPr>
          <w:sz w:val="20"/>
        </w:rPr>
        <w:t>Evaluation criteria:</w:t>
      </w:r>
    </w:p>
    <w:p w14:paraId="5EA0673D" w14:textId="77777777" w:rsidR="002B28C5" w:rsidRDefault="002B28C5" w:rsidP="008736A6">
      <w:pPr>
        <w:pStyle w:val="Navaden7"/>
        <w:widowControl/>
        <w:tabs>
          <w:tab w:val="left" w:pos="375"/>
        </w:tabs>
        <w:spacing w:line="276" w:lineRule="auto"/>
        <w:rPr>
          <w:rFonts w:cs="Arial"/>
          <w:sz w:val="20"/>
        </w:rPr>
      </w:pPr>
    </w:p>
    <w:p w14:paraId="4AA572D1" w14:textId="77777777" w:rsidR="00F874E2" w:rsidRPr="00E97A8A" w:rsidRDefault="00F20BF7" w:rsidP="008736A6">
      <w:pPr>
        <w:pStyle w:val="Naslov3"/>
        <w:spacing w:before="0" w:line="276" w:lineRule="auto"/>
        <w:rPr>
          <w:sz w:val="20"/>
          <w:szCs w:val="20"/>
          <w:u w:val="single"/>
        </w:rPr>
      </w:pPr>
      <w:r>
        <w:rPr>
          <w:sz w:val="20"/>
          <w:u w:val="single"/>
        </w:rPr>
        <w:t>1. Regular Contracts</w:t>
      </w:r>
    </w:p>
    <w:p w14:paraId="483285BB" w14:textId="77777777" w:rsidR="00F874E2" w:rsidRPr="0077191C" w:rsidRDefault="00F874E2" w:rsidP="008736A6">
      <w:pPr>
        <w:spacing w:line="276" w:lineRule="auto"/>
        <w:jc w:val="both"/>
        <w:rPr>
          <w:szCs w:val="20"/>
          <w:lang w:val="sl-S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5811"/>
        <w:gridCol w:w="2155"/>
      </w:tblGrid>
      <w:tr w:rsidR="00E95B28" w14:paraId="5BEE66BF" w14:textId="77777777" w:rsidTr="00861097">
        <w:trPr>
          <w:cantSplit/>
        </w:trPr>
        <w:tc>
          <w:tcPr>
            <w:tcW w:w="426" w:type="dxa"/>
            <w:shd w:val="clear" w:color="auto" w:fill="F2F2F2"/>
            <w:vAlign w:val="center"/>
          </w:tcPr>
          <w:p w14:paraId="55412D8D" w14:textId="77777777" w:rsidR="00F874E2" w:rsidRPr="0077191C" w:rsidRDefault="00F874E2" w:rsidP="008736A6">
            <w:pPr>
              <w:spacing w:line="276" w:lineRule="auto"/>
              <w:jc w:val="center"/>
              <w:rPr>
                <w:szCs w:val="20"/>
                <w:lang w:val="sl-SI"/>
              </w:rPr>
            </w:pPr>
          </w:p>
        </w:tc>
        <w:tc>
          <w:tcPr>
            <w:tcW w:w="5811" w:type="dxa"/>
            <w:shd w:val="clear" w:color="auto" w:fill="F2F2F2"/>
            <w:vAlign w:val="center"/>
          </w:tcPr>
          <w:p w14:paraId="407D532A" w14:textId="77777777" w:rsidR="00F874E2" w:rsidRPr="0077191C" w:rsidRDefault="00F20BF7" w:rsidP="008736A6">
            <w:pPr>
              <w:spacing w:line="276" w:lineRule="auto"/>
              <w:jc w:val="center"/>
              <w:rPr>
                <w:szCs w:val="20"/>
              </w:rPr>
            </w:pPr>
            <w:r>
              <w:t>Criterion</w:t>
            </w:r>
          </w:p>
        </w:tc>
        <w:tc>
          <w:tcPr>
            <w:tcW w:w="2155" w:type="dxa"/>
            <w:shd w:val="clear" w:color="auto" w:fill="F2F2F2"/>
            <w:vAlign w:val="center"/>
          </w:tcPr>
          <w:p w14:paraId="22EC3D0A" w14:textId="77777777" w:rsidR="00F874E2" w:rsidRPr="0077191C" w:rsidRDefault="00F20BF7" w:rsidP="008736A6">
            <w:pPr>
              <w:spacing w:line="276" w:lineRule="auto"/>
              <w:jc w:val="center"/>
              <w:rPr>
                <w:szCs w:val="20"/>
              </w:rPr>
            </w:pPr>
            <w:r>
              <w:t>Max. Points</w:t>
            </w:r>
          </w:p>
        </w:tc>
      </w:tr>
      <w:tr w:rsidR="00E95B28" w14:paraId="73B43C1A" w14:textId="77777777" w:rsidTr="00861097">
        <w:trPr>
          <w:cantSplit/>
        </w:trPr>
        <w:tc>
          <w:tcPr>
            <w:tcW w:w="426" w:type="dxa"/>
            <w:vAlign w:val="center"/>
          </w:tcPr>
          <w:p w14:paraId="63E89D7A" w14:textId="77777777" w:rsidR="00F874E2" w:rsidRPr="0077191C" w:rsidRDefault="00F20BF7" w:rsidP="008736A6">
            <w:pPr>
              <w:spacing w:line="276" w:lineRule="auto"/>
              <w:jc w:val="center"/>
              <w:rPr>
                <w:szCs w:val="20"/>
              </w:rPr>
            </w:pPr>
            <w:r>
              <w:t>a</w:t>
            </w:r>
          </w:p>
        </w:tc>
        <w:tc>
          <w:tcPr>
            <w:tcW w:w="5811" w:type="dxa"/>
            <w:vAlign w:val="center"/>
          </w:tcPr>
          <w:p w14:paraId="6DEE4754" w14:textId="77777777" w:rsidR="00F874E2" w:rsidRPr="0077191C" w:rsidRDefault="00F20BF7" w:rsidP="008736A6">
            <w:pPr>
              <w:spacing w:line="276" w:lineRule="auto"/>
              <w:rPr>
                <w:szCs w:val="20"/>
              </w:rPr>
            </w:pPr>
            <w:r>
              <w:t>Total Bid value</w:t>
            </w:r>
          </w:p>
        </w:tc>
        <w:tc>
          <w:tcPr>
            <w:tcW w:w="2155" w:type="dxa"/>
            <w:vAlign w:val="center"/>
          </w:tcPr>
          <w:p w14:paraId="693364F0" w14:textId="77777777" w:rsidR="00F874E2" w:rsidRPr="0077191C" w:rsidRDefault="00F20BF7" w:rsidP="008736A6">
            <w:pPr>
              <w:spacing w:line="276" w:lineRule="auto"/>
              <w:jc w:val="center"/>
              <w:rPr>
                <w:szCs w:val="20"/>
              </w:rPr>
            </w:pPr>
            <w:r>
              <w:t>90</w:t>
            </w:r>
          </w:p>
        </w:tc>
      </w:tr>
      <w:tr w:rsidR="00E95B28" w14:paraId="33BC4BD9" w14:textId="77777777" w:rsidTr="00861097">
        <w:trPr>
          <w:cantSplit/>
        </w:trPr>
        <w:tc>
          <w:tcPr>
            <w:tcW w:w="426" w:type="dxa"/>
            <w:vAlign w:val="center"/>
          </w:tcPr>
          <w:p w14:paraId="6472A761" w14:textId="77777777" w:rsidR="00F874E2" w:rsidRPr="0077191C" w:rsidRDefault="00F20BF7" w:rsidP="008736A6">
            <w:pPr>
              <w:spacing w:line="276" w:lineRule="auto"/>
              <w:jc w:val="center"/>
              <w:rPr>
                <w:szCs w:val="20"/>
              </w:rPr>
            </w:pPr>
            <w:r>
              <w:t>b</w:t>
            </w:r>
          </w:p>
        </w:tc>
        <w:tc>
          <w:tcPr>
            <w:tcW w:w="5811" w:type="dxa"/>
            <w:vAlign w:val="center"/>
          </w:tcPr>
          <w:p w14:paraId="1D8C30D9" w14:textId="77777777" w:rsidR="00F874E2" w:rsidRPr="0077191C" w:rsidRDefault="00F20BF7" w:rsidP="008736A6">
            <w:pPr>
              <w:spacing w:line="276" w:lineRule="auto"/>
              <w:rPr>
                <w:szCs w:val="20"/>
              </w:rPr>
            </w:pPr>
            <w:r>
              <w:t>Delivery time/implementation date*</w:t>
            </w:r>
          </w:p>
        </w:tc>
        <w:tc>
          <w:tcPr>
            <w:tcW w:w="2155" w:type="dxa"/>
            <w:vAlign w:val="center"/>
          </w:tcPr>
          <w:p w14:paraId="263AAAEF" w14:textId="77777777" w:rsidR="00F874E2" w:rsidRPr="0077191C" w:rsidRDefault="00F20BF7" w:rsidP="008736A6">
            <w:pPr>
              <w:spacing w:line="276" w:lineRule="auto"/>
              <w:jc w:val="center"/>
              <w:rPr>
                <w:szCs w:val="20"/>
              </w:rPr>
            </w:pPr>
            <w:r>
              <w:t>10</w:t>
            </w:r>
          </w:p>
        </w:tc>
      </w:tr>
      <w:tr w:rsidR="00E95B28" w14:paraId="714CF21B" w14:textId="77777777" w:rsidTr="00861097">
        <w:trPr>
          <w:cantSplit/>
        </w:trPr>
        <w:tc>
          <w:tcPr>
            <w:tcW w:w="6237" w:type="dxa"/>
            <w:gridSpan w:val="2"/>
            <w:vAlign w:val="center"/>
          </w:tcPr>
          <w:p w14:paraId="59B68013" w14:textId="77777777" w:rsidR="00F874E2" w:rsidRPr="0077191C" w:rsidRDefault="00F20BF7" w:rsidP="008736A6">
            <w:pPr>
              <w:spacing w:line="276" w:lineRule="auto"/>
              <w:jc w:val="right"/>
              <w:rPr>
                <w:szCs w:val="20"/>
              </w:rPr>
            </w:pPr>
            <w:r>
              <w:t>T  O  T  A  L :</w:t>
            </w:r>
          </w:p>
        </w:tc>
        <w:tc>
          <w:tcPr>
            <w:tcW w:w="2155" w:type="dxa"/>
            <w:vAlign w:val="center"/>
          </w:tcPr>
          <w:p w14:paraId="495C343D" w14:textId="77777777" w:rsidR="00F874E2" w:rsidRPr="0077191C" w:rsidRDefault="00F20BF7" w:rsidP="008736A6">
            <w:pPr>
              <w:spacing w:line="276" w:lineRule="auto"/>
              <w:jc w:val="center"/>
              <w:rPr>
                <w:szCs w:val="20"/>
              </w:rPr>
            </w:pPr>
            <w:r>
              <w:t>100</w:t>
            </w:r>
          </w:p>
        </w:tc>
      </w:tr>
    </w:tbl>
    <w:p w14:paraId="2FF0EFDE" w14:textId="77777777" w:rsidR="00861097" w:rsidRDefault="00861097" w:rsidP="008736A6">
      <w:pPr>
        <w:spacing w:line="276" w:lineRule="auto"/>
        <w:jc w:val="both"/>
        <w:rPr>
          <w:sz w:val="18"/>
          <w:szCs w:val="18"/>
          <w:lang w:val="sl-SI"/>
        </w:rPr>
      </w:pPr>
    </w:p>
    <w:p w14:paraId="492EED71" w14:textId="77777777" w:rsidR="00F874E2" w:rsidRPr="0077191C" w:rsidRDefault="00F20BF7" w:rsidP="008736A6">
      <w:pPr>
        <w:spacing w:line="276" w:lineRule="auto"/>
        <w:jc w:val="both"/>
        <w:rPr>
          <w:sz w:val="18"/>
          <w:szCs w:val="18"/>
        </w:rPr>
      </w:pPr>
      <w:r>
        <w:rPr>
          <w:sz w:val="18"/>
        </w:rPr>
        <w:t xml:space="preserve">* In its Invitation, the Contracting Authority shall specify the required delivery time. Bids meeting the required delivery time shall be awarded full points for delivery time and shall be evaluated solely on the total bid value criterion. Bidders proposing a longer delivery time than that specified by the Contracting Authority shall be </w:t>
      </w:r>
      <w:r>
        <w:rPr>
          <w:sz w:val="18"/>
        </w:rPr>
        <w:lastRenderedPageBreak/>
        <w:t>awarded a correspondingly lower number of points according to the formula below (the minimum delivery time is the same as the requested time).</w:t>
      </w:r>
    </w:p>
    <w:p w14:paraId="2857E111" w14:textId="77777777" w:rsidR="00F874E2" w:rsidRPr="0077191C" w:rsidRDefault="00F874E2" w:rsidP="008736A6">
      <w:pPr>
        <w:spacing w:line="276" w:lineRule="auto"/>
        <w:ind w:left="132"/>
        <w:jc w:val="both"/>
        <w:rPr>
          <w:szCs w:val="20"/>
          <w:lang w:val="sl-SI"/>
        </w:rPr>
      </w:pPr>
    </w:p>
    <w:p w14:paraId="4E621AEC" w14:textId="77777777" w:rsidR="00F874E2" w:rsidRPr="00861097" w:rsidRDefault="00F20BF7" w:rsidP="008736A6">
      <w:pPr>
        <w:spacing w:line="276" w:lineRule="auto"/>
        <w:rPr>
          <w:b/>
          <w:szCs w:val="20"/>
        </w:rPr>
      </w:pPr>
      <w:r>
        <w:rPr>
          <w:b/>
        </w:rPr>
        <w:t xml:space="preserve">a) TOTAL BID VALUE incl. or excl. VAT** – max. points: 90 </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6549"/>
      </w:tblGrid>
      <w:tr w:rsidR="00E95B28" w14:paraId="318D34C8" w14:textId="77777777" w:rsidTr="00861097">
        <w:tc>
          <w:tcPr>
            <w:tcW w:w="1843" w:type="dxa"/>
            <w:shd w:val="clear" w:color="auto" w:fill="F2F2F2"/>
            <w:vAlign w:val="center"/>
          </w:tcPr>
          <w:p w14:paraId="24AFB018" w14:textId="77777777" w:rsidR="00F874E2" w:rsidRPr="0077191C" w:rsidRDefault="00F20BF7" w:rsidP="008736A6">
            <w:pPr>
              <w:widowControl w:val="0"/>
              <w:spacing w:line="276" w:lineRule="auto"/>
              <w:jc w:val="both"/>
              <w:rPr>
                <w:szCs w:val="20"/>
              </w:rPr>
            </w:pPr>
            <w:r>
              <w:t>Number of points</w:t>
            </w:r>
          </w:p>
        </w:tc>
        <w:tc>
          <w:tcPr>
            <w:tcW w:w="6549" w:type="dxa"/>
            <w:shd w:val="clear" w:color="auto" w:fill="F2F2F2"/>
            <w:vAlign w:val="center"/>
          </w:tcPr>
          <w:p w14:paraId="030352D4" w14:textId="77777777" w:rsidR="00F874E2" w:rsidRPr="0077191C" w:rsidRDefault="00F20BF7" w:rsidP="008736A6">
            <w:pPr>
              <w:widowControl w:val="0"/>
              <w:spacing w:line="276" w:lineRule="auto"/>
              <w:jc w:val="both"/>
              <w:rPr>
                <w:szCs w:val="20"/>
              </w:rPr>
            </w:pPr>
            <w:r>
              <w:t>Criterion</w:t>
            </w:r>
          </w:p>
        </w:tc>
      </w:tr>
      <w:tr w:rsidR="00E95B28" w14:paraId="4A9F5179" w14:textId="77777777" w:rsidTr="00861097">
        <w:trPr>
          <w:trHeight w:val="454"/>
        </w:trPr>
        <w:tc>
          <w:tcPr>
            <w:tcW w:w="1843" w:type="dxa"/>
            <w:vAlign w:val="center"/>
          </w:tcPr>
          <w:p w14:paraId="112EA51E" w14:textId="77777777" w:rsidR="00F874E2" w:rsidRPr="0077191C" w:rsidRDefault="00F20BF7" w:rsidP="008736A6">
            <w:pPr>
              <w:widowControl w:val="0"/>
              <w:spacing w:line="276" w:lineRule="auto"/>
              <w:jc w:val="center"/>
              <w:rPr>
                <w:szCs w:val="20"/>
              </w:rPr>
            </w:pPr>
            <w:r>
              <w:t>0 - 90</w:t>
            </w:r>
          </w:p>
        </w:tc>
        <w:tc>
          <w:tcPr>
            <w:tcW w:w="6549" w:type="dxa"/>
          </w:tcPr>
          <w:p w14:paraId="45812CD1" w14:textId="77777777" w:rsidR="00F874E2" w:rsidRPr="0077191C" w:rsidRDefault="00F20BF7" w:rsidP="008736A6">
            <w:pPr>
              <w:widowControl w:val="0"/>
              <w:spacing w:line="276" w:lineRule="auto"/>
              <w:jc w:val="both"/>
              <w:rPr>
                <w:szCs w:val="20"/>
                <w:u w:val="single"/>
              </w:rPr>
            </w:pPr>
            <w:r>
              <w:rPr>
                <w:u w:val="single"/>
              </w:rPr>
              <w:t>Lowest Bid value x 90</w:t>
            </w:r>
          </w:p>
          <w:p w14:paraId="07A11B41" w14:textId="77777777" w:rsidR="00F874E2" w:rsidRPr="0077191C" w:rsidRDefault="00F20BF7" w:rsidP="008736A6">
            <w:pPr>
              <w:widowControl w:val="0"/>
              <w:spacing w:line="276" w:lineRule="auto"/>
              <w:jc w:val="both"/>
              <w:rPr>
                <w:szCs w:val="20"/>
              </w:rPr>
            </w:pPr>
            <w:r>
              <w:t xml:space="preserve">Proposed Bid value </w:t>
            </w:r>
          </w:p>
        </w:tc>
      </w:tr>
    </w:tbl>
    <w:p w14:paraId="5D056606" w14:textId="77777777" w:rsidR="00F874E2" w:rsidRDefault="00F874E2" w:rsidP="00861097">
      <w:pPr>
        <w:widowControl w:val="0"/>
        <w:spacing w:line="276" w:lineRule="auto"/>
        <w:jc w:val="both"/>
        <w:rPr>
          <w:szCs w:val="20"/>
          <w:lang w:val="sl-SI"/>
        </w:rPr>
      </w:pPr>
    </w:p>
    <w:p w14:paraId="3327D091" w14:textId="77777777" w:rsidR="00861097" w:rsidRPr="0077191C" w:rsidRDefault="00F20BF7" w:rsidP="00861097">
      <w:pPr>
        <w:spacing w:line="276" w:lineRule="auto"/>
        <w:ind w:left="132"/>
        <w:jc w:val="both"/>
        <w:rPr>
          <w:sz w:val="18"/>
          <w:szCs w:val="18"/>
        </w:rPr>
      </w:pPr>
      <w:r>
        <w:rPr>
          <w:sz w:val="18"/>
        </w:rPr>
        <w:t>** Depending on the Bidders, all Bids shall be considered either inclusive or exclusive of VAT.</w:t>
      </w:r>
    </w:p>
    <w:p w14:paraId="19792318" w14:textId="77777777" w:rsidR="00861097" w:rsidRPr="0077191C" w:rsidRDefault="00861097" w:rsidP="008736A6">
      <w:pPr>
        <w:widowControl w:val="0"/>
        <w:spacing w:line="276" w:lineRule="auto"/>
        <w:ind w:left="132"/>
        <w:jc w:val="both"/>
        <w:rPr>
          <w:szCs w:val="20"/>
          <w:lang w:val="sl-SI"/>
        </w:rPr>
      </w:pPr>
    </w:p>
    <w:p w14:paraId="57441015" w14:textId="77777777" w:rsidR="00F874E2" w:rsidRPr="00861097" w:rsidRDefault="00F20BF7" w:rsidP="008736A6">
      <w:pPr>
        <w:spacing w:line="276" w:lineRule="auto"/>
        <w:rPr>
          <w:b/>
          <w:szCs w:val="20"/>
        </w:rPr>
      </w:pPr>
      <w:r>
        <w:rPr>
          <w:b/>
        </w:rPr>
        <w:t>b) DELIVERY TIME – max. points: 10***</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6549"/>
      </w:tblGrid>
      <w:tr w:rsidR="00E95B28" w14:paraId="5E7C3E73" w14:textId="77777777" w:rsidTr="00861097">
        <w:tc>
          <w:tcPr>
            <w:tcW w:w="1843" w:type="dxa"/>
            <w:shd w:val="clear" w:color="auto" w:fill="F2F2F2"/>
            <w:vAlign w:val="center"/>
          </w:tcPr>
          <w:p w14:paraId="6929D097" w14:textId="77777777" w:rsidR="00F874E2" w:rsidRPr="0077191C" w:rsidRDefault="00F20BF7" w:rsidP="008736A6">
            <w:pPr>
              <w:widowControl w:val="0"/>
              <w:spacing w:line="276" w:lineRule="auto"/>
              <w:jc w:val="both"/>
              <w:rPr>
                <w:szCs w:val="20"/>
              </w:rPr>
            </w:pPr>
            <w:r>
              <w:t>Number of points</w:t>
            </w:r>
          </w:p>
        </w:tc>
        <w:tc>
          <w:tcPr>
            <w:tcW w:w="6549" w:type="dxa"/>
            <w:shd w:val="clear" w:color="auto" w:fill="F2F2F2"/>
            <w:vAlign w:val="center"/>
          </w:tcPr>
          <w:p w14:paraId="04341E54" w14:textId="77777777" w:rsidR="00F874E2" w:rsidRPr="0077191C" w:rsidRDefault="00F20BF7" w:rsidP="008736A6">
            <w:pPr>
              <w:widowControl w:val="0"/>
              <w:spacing w:line="276" w:lineRule="auto"/>
              <w:jc w:val="both"/>
              <w:rPr>
                <w:szCs w:val="20"/>
              </w:rPr>
            </w:pPr>
            <w:r>
              <w:t>Criterion</w:t>
            </w:r>
          </w:p>
        </w:tc>
      </w:tr>
      <w:tr w:rsidR="00E95B28" w14:paraId="09090D49" w14:textId="77777777" w:rsidTr="00861097">
        <w:trPr>
          <w:trHeight w:val="454"/>
        </w:trPr>
        <w:tc>
          <w:tcPr>
            <w:tcW w:w="1843" w:type="dxa"/>
            <w:vAlign w:val="center"/>
          </w:tcPr>
          <w:p w14:paraId="5F74BBFC" w14:textId="77777777" w:rsidR="00F874E2" w:rsidRPr="0077191C" w:rsidRDefault="00F20BF7" w:rsidP="008736A6">
            <w:pPr>
              <w:widowControl w:val="0"/>
              <w:spacing w:line="276" w:lineRule="auto"/>
              <w:jc w:val="center"/>
              <w:rPr>
                <w:szCs w:val="20"/>
              </w:rPr>
            </w:pPr>
            <w:r>
              <w:t>0 - 10</w:t>
            </w:r>
          </w:p>
        </w:tc>
        <w:tc>
          <w:tcPr>
            <w:tcW w:w="6549" w:type="dxa"/>
          </w:tcPr>
          <w:p w14:paraId="1C5C9634" w14:textId="77777777" w:rsidR="00F874E2" w:rsidRPr="0077191C" w:rsidRDefault="00F20BF7" w:rsidP="008736A6">
            <w:pPr>
              <w:widowControl w:val="0"/>
              <w:spacing w:line="276" w:lineRule="auto"/>
              <w:jc w:val="both"/>
              <w:rPr>
                <w:szCs w:val="20"/>
                <w:u w:val="single"/>
              </w:rPr>
            </w:pPr>
            <w:r>
              <w:rPr>
                <w:u w:val="single"/>
              </w:rPr>
              <w:t>Shortest delivery time x 10</w:t>
            </w:r>
          </w:p>
          <w:p w14:paraId="26FB12B2" w14:textId="77777777" w:rsidR="00F874E2" w:rsidRPr="0077191C" w:rsidRDefault="00F20BF7" w:rsidP="008736A6">
            <w:pPr>
              <w:widowControl w:val="0"/>
              <w:spacing w:line="276" w:lineRule="auto"/>
              <w:jc w:val="both"/>
              <w:rPr>
                <w:szCs w:val="20"/>
              </w:rPr>
            </w:pPr>
            <w:r>
              <w:t>Proposed delivery time</w:t>
            </w:r>
          </w:p>
        </w:tc>
      </w:tr>
    </w:tbl>
    <w:p w14:paraId="3B4F5C19" w14:textId="77777777" w:rsidR="00861097" w:rsidRDefault="00861097" w:rsidP="008736A6">
      <w:pPr>
        <w:spacing w:line="276" w:lineRule="auto"/>
        <w:ind w:left="132"/>
        <w:jc w:val="both"/>
        <w:rPr>
          <w:sz w:val="18"/>
          <w:szCs w:val="18"/>
          <w:lang w:val="sl-SI"/>
        </w:rPr>
      </w:pPr>
    </w:p>
    <w:p w14:paraId="6E8CF5DC" w14:textId="77777777" w:rsidR="00F874E2" w:rsidRPr="0077191C" w:rsidRDefault="00F20BF7" w:rsidP="008736A6">
      <w:pPr>
        <w:spacing w:line="276" w:lineRule="auto"/>
        <w:ind w:left="132"/>
        <w:jc w:val="both"/>
        <w:rPr>
          <w:sz w:val="18"/>
          <w:szCs w:val="18"/>
        </w:rPr>
      </w:pPr>
      <w:r>
        <w:rPr>
          <w:sz w:val="18"/>
        </w:rPr>
        <w:t xml:space="preserve">*** Should there be items with different delivery times within a single order, the average delivery time proposed shall be used for the calculation. </w:t>
      </w:r>
    </w:p>
    <w:p w14:paraId="30C0DD67" w14:textId="77777777" w:rsidR="00F874E2" w:rsidRPr="0077191C" w:rsidRDefault="00F874E2" w:rsidP="008736A6">
      <w:pPr>
        <w:spacing w:line="276" w:lineRule="auto"/>
        <w:ind w:left="132"/>
        <w:rPr>
          <w:szCs w:val="20"/>
          <w:lang w:val="sl-SI"/>
        </w:rPr>
      </w:pPr>
    </w:p>
    <w:p w14:paraId="71FA8238" w14:textId="77777777" w:rsidR="00F874E2" w:rsidRPr="00E97A8A" w:rsidRDefault="00F20BF7" w:rsidP="008736A6">
      <w:pPr>
        <w:pStyle w:val="Naslov3"/>
        <w:spacing w:before="0" w:line="276" w:lineRule="auto"/>
        <w:rPr>
          <w:sz w:val="20"/>
          <w:szCs w:val="20"/>
          <w:u w:val="single"/>
        </w:rPr>
      </w:pPr>
      <w:r>
        <w:rPr>
          <w:sz w:val="20"/>
          <w:u w:val="single"/>
        </w:rPr>
        <w:t>2. AOG and WORK STOP Orders</w:t>
      </w:r>
    </w:p>
    <w:p w14:paraId="32629B53" w14:textId="77777777" w:rsidR="00F874E2" w:rsidRPr="0077191C" w:rsidRDefault="00F874E2" w:rsidP="008736A6">
      <w:pPr>
        <w:spacing w:line="276" w:lineRule="auto"/>
        <w:ind w:left="132"/>
        <w:jc w:val="both"/>
        <w:rPr>
          <w:szCs w:val="20"/>
          <w:lang w:val="sl-S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5811"/>
        <w:gridCol w:w="2155"/>
      </w:tblGrid>
      <w:tr w:rsidR="00E95B28" w14:paraId="0B1DE622" w14:textId="77777777" w:rsidTr="00861097">
        <w:trPr>
          <w:cantSplit/>
        </w:trPr>
        <w:tc>
          <w:tcPr>
            <w:tcW w:w="426" w:type="dxa"/>
            <w:shd w:val="clear" w:color="auto" w:fill="F2F2F2"/>
            <w:vAlign w:val="center"/>
          </w:tcPr>
          <w:p w14:paraId="0BED9819" w14:textId="77777777" w:rsidR="00F874E2" w:rsidRPr="0077191C" w:rsidRDefault="00F874E2" w:rsidP="008736A6">
            <w:pPr>
              <w:spacing w:line="276" w:lineRule="auto"/>
              <w:jc w:val="center"/>
              <w:rPr>
                <w:szCs w:val="20"/>
                <w:lang w:val="sl-SI"/>
              </w:rPr>
            </w:pPr>
          </w:p>
        </w:tc>
        <w:tc>
          <w:tcPr>
            <w:tcW w:w="5811" w:type="dxa"/>
            <w:shd w:val="clear" w:color="auto" w:fill="F2F2F2"/>
            <w:vAlign w:val="center"/>
          </w:tcPr>
          <w:p w14:paraId="34F09B80" w14:textId="77777777" w:rsidR="00F874E2" w:rsidRPr="0077191C" w:rsidRDefault="00F20BF7" w:rsidP="008736A6">
            <w:pPr>
              <w:spacing w:line="276" w:lineRule="auto"/>
              <w:jc w:val="center"/>
              <w:rPr>
                <w:szCs w:val="20"/>
              </w:rPr>
            </w:pPr>
            <w:r>
              <w:t>Criterion</w:t>
            </w:r>
          </w:p>
        </w:tc>
        <w:tc>
          <w:tcPr>
            <w:tcW w:w="2155" w:type="dxa"/>
            <w:shd w:val="clear" w:color="auto" w:fill="F2F2F2"/>
            <w:vAlign w:val="center"/>
          </w:tcPr>
          <w:p w14:paraId="0D8A3B9E" w14:textId="77777777" w:rsidR="00F874E2" w:rsidRPr="0077191C" w:rsidRDefault="00F20BF7" w:rsidP="008736A6">
            <w:pPr>
              <w:spacing w:line="276" w:lineRule="auto"/>
              <w:jc w:val="center"/>
              <w:rPr>
                <w:szCs w:val="20"/>
              </w:rPr>
            </w:pPr>
            <w:r>
              <w:t>Max. Points</w:t>
            </w:r>
          </w:p>
        </w:tc>
      </w:tr>
      <w:tr w:rsidR="00E95B28" w14:paraId="4EE8013D" w14:textId="77777777" w:rsidTr="00861097">
        <w:trPr>
          <w:cantSplit/>
        </w:trPr>
        <w:tc>
          <w:tcPr>
            <w:tcW w:w="426" w:type="dxa"/>
            <w:vAlign w:val="center"/>
          </w:tcPr>
          <w:p w14:paraId="15124FA4" w14:textId="77777777" w:rsidR="00F874E2" w:rsidRPr="0077191C" w:rsidRDefault="00F20BF7" w:rsidP="008736A6">
            <w:pPr>
              <w:spacing w:line="276" w:lineRule="auto"/>
              <w:jc w:val="center"/>
              <w:rPr>
                <w:szCs w:val="20"/>
              </w:rPr>
            </w:pPr>
            <w:r>
              <w:t>a</w:t>
            </w:r>
          </w:p>
        </w:tc>
        <w:tc>
          <w:tcPr>
            <w:tcW w:w="5811" w:type="dxa"/>
            <w:vAlign w:val="center"/>
          </w:tcPr>
          <w:p w14:paraId="7A85FD46" w14:textId="77777777" w:rsidR="00F874E2" w:rsidRPr="0077191C" w:rsidRDefault="00F20BF7" w:rsidP="008736A6">
            <w:pPr>
              <w:spacing w:line="276" w:lineRule="auto"/>
              <w:rPr>
                <w:szCs w:val="20"/>
              </w:rPr>
            </w:pPr>
            <w:r>
              <w:t>Total Bid value</w:t>
            </w:r>
          </w:p>
        </w:tc>
        <w:tc>
          <w:tcPr>
            <w:tcW w:w="2155" w:type="dxa"/>
            <w:vAlign w:val="center"/>
          </w:tcPr>
          <w:p w14:paraId="01525733" w14:textId="77777777" w:rsidR="00F874E2" w:rsidRPr="0077191C" w:rsidRDefault="00F20BF7" w:rsidP="008736A6">
            <w:pPr>
              <w:spacing w:line="276" w:lineRule="auto"/>
              <w:jc w:val="center"/>
              <w:rPr>
                <w:szCs w:val="20"/>
              </w:rPr>
            </w:pPr>
            <w:r>
              <w:t>60</w:t>
            </w:r>
          </w:p>
        </w:tc>
      </w:tr>
      <w:tr w:rsidR="00E95B28" w14:paraId="2A8C3AE6" w14:textId="77777777" w:rsidTr="00861097">
        <w:trPr>
          <w:cantSplit/>
        </w:trPr>
        <w:tc>
          <w:tcPr>
            <w:tcW w:w="426" w:type="dxa"/>
            <w:vAlign w:val="center"/>
          </w:tcPr>
          <w:p w14:paraId="35846677" w14:textId="77777777" w:rsidR="00F874E2" w:rsidRPr="0077191C" w:rsidRDefault="00F20BF7" w:rsidP="008736A6">
            <w:pPr>
              <w:spacing w:line="276" w:lineRule="auto"/>
              <w:jc w:val="center"/>
              <w:rPr>
                <w:szCs w:val="20"/>
              </w:rPr>
            </w:pPr>
            <w:r>
              <w:t>b</w:t>
            </w:r>
          </w:p>
        </w:tc>
        <w:tc>
          <w:tcPr>
            <w:tcW w:w="5811" w:type="dxa"/>
            <w:vAlign w:val="center"/>
          </w:tcPr>
          <w:p w14:paraId="335BB85A" w14:textId="77777777" w:rsidR="00F874E2" w:rsidRPr="0077191C" w:rsidRDefault="00F20BF7" w:rsidP="008736A6">
            <w:pPr>
              <w:spacing w:line="276" w:lineRule="auto"/>
              <w:rPr>
                <w:szCs w:val="20"/>
              </w:rPr>
            </w:pPr>
            <w:r>
              <w:t>Delivery time/implementation date*</w:t>
            </w:r>
          </w:p>
        </w:tc>
        <w:tc>
          <w:tcPr>
            <w:tcW w:w="2155" w:type="dxa"/>
            <w:vAlign w:val="center"/>
          </w:tcPr>
          <w:p w14:paraId="60BC155B" w14:textId="77777777" w:rsidR="00F874E2" w:rsidRPr="0077191C" w:rsidRDefault="00F20BF7" w:rsidP="008736A6">
            <w:pPr>
              <w:spacing w:line="276" w:lineRule="auto"/>
              <w:jc w:val="center"/>
              <w:rPr>
                <w:szCs w:val="20"/>
              </w:rPr>
            </w:pPr>
            <w:r>
              <w:t>40</w:t>
            </w:r>
          </w:p>
        </w:tc>
      </w:tr>
      <w:tr w:rsidR="00E95B28" w14:paraId="0B34BF91" w14:textId="77777777" w:rsidTr="00861097">
        <w:trPr>
          <w:cantSplit/>
        </w:trPr>
        <w:tc>
          <w:tcPr>
            <w:tcW w:w="6237" w:type="dxa"/>
            <w:gridSpan w:val="2"/>
            <w:vAlign w:val="center"/>
          </w:tcPr>
          <w:p w14:paraId="60BC402D" w14:textId="77777777" w:rsidR="00F874E2" w:rsidRPr="0077191C" w:rsidRDefault="00F20BF7" w:rsidP="008736A6">
            <w:pPr>
              <w:spacing w:line="276" w:lineRule="auto"/>
              <w:jc w:val="right"/>
              <w:rPr>
                <w:szCs w:val="20"/>
              </w:rPr>
            </w:pPr>
            <w:r>
              <w:t>T  O  T  A  L :</w:t>
            </w:r>
          </w:p>
        </w:tc>
        <w:tc>
          <w:tcPr>
            <w:tcW w:w="2155" w:type="dxa"/>
            <w:vAlign w:val="center"/>
          </w:tcPr>
          <w:p w14:paraId="30F6E826" w14:textId="77777777" w:rsidR="00F874E2" w:rsidRPr="0077191C" w:rsidRDefault="00F20BF7" w:rsidP="008736A6">
            <w:pPr>
              <w:spacing w:line="276" w:lineRule="auto"/>
              <w:jc w:val="center"/>
              <w:rPr>
                <w:szCs w:val="20"/>
              </w:rPr>
            </w:pPr>
            <w:r>
              <w:t>100</w:t>
            </w:r>
          </w:p>
        </w:tc>
      </w:tr>
    </w:tbl>
    <w:p w14:paraId="01A5D547" w14:textId="77777777" w:rsidR="00861097" w:rsidRDefault="00861097" w:rsidP="008736A6">
      <w:pPr>
        <w:spacing w:line="276" w:lineRule="auto"/>
        <w:jc w:val="both"/>
        <w:rPr>
          <w:sz w:val="18"/>
          <w:szCs w:val="18"/>
          <w:lang w:val="sl-SI"/>
        </w:rPr>
      </w:pPr>
    </w:p>
    <w:p w14:paraId="51F3AFBA" w14:textId="77777777" w:rsidR="00F874E2" w:rsidRPr="0077191C" w:rsidRDefault="00F20BF7" w:rsidP="008736A6">
      <w:pPr>
        <w:spacing w:line="276" w:lineRule="auto"/>
        <w:jc w:val="both"/>
        <w:rPr>
          <w:sz w:val="18"/>
          <w:szCs w:val="18"/>
        </w:rPr>
      </w:pPr>
      <w:r>
        <w:rPr>
          <w:sz w:val="18"/>
        </w:rPr>
        <w:t>* In its Invitation, the Contracting Authority shall specify the required delivery time. Bids meeting the required delivery time shall be awarded full points for delivery time and shall be evaluated solely on the total bid value criterion. Bidders proposing a longer delivery time than that specified by the Contracting Authority shall be awarded a correspondingly lower number of points according to the formula below (the minimum delivery time is the same as the requested time).</w:t>
      </w:r>
    </w:p>
    <w:p w14:paraId="0CA94F7C" w14:textId="77777777" w:rsidR="00F874E2" w:rsidRPr="0077191C" w:rsidRDefault="00F874E2" w:rsidP="008736A6">
      <w:pPr>
        <w:spacing w:line="276" w:lineRule="auto"/>
        <w:ind w:left="132"/>
        <w:jc w:val="both"/>
        <w:rPr>
          <w:szCs w:val="20"/>
          <w:lang w:val="sl-SI"/>
        </w:rPr>
      </w:pPr>
    </w:p>
    <w:p w14:paraId="565B0FFA" w14:textId="77777777" w:rsidR="00F874E2" w:rsidRPr="00861097" w:rsidRDefault="00F20BF7" w:rsidP="008736A6">
      <w:pPr>
        <w:spacing w:line="276" w:lineRule="auto"/>
        <w:rPr>
          <w:b/>
          <w:szCs w:val="20"/>
        </w:rPr>
      </w:pPr>
      <w:r>
        <w:rPr>
          <w:b/>
        </w:rPr>
        <w:t xml:space="preserve">a) TOTAL BID VALUE incl. or excl. VAT** – max. points: 60 </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6549"/>
      </w:tblGrid>
      <w:tr w:rsidR="00E95B28" w14:paraId="36485CB9" w14:textId="77777777" w:rsidTr="00861097">
        <w:tc>
          <w:tcPr>
            <w:tcW w:w="1951" w:type="dxa"/>
            <w:shd w:val="clear" w:color="auto" w:fill="F2F2F2"/>
            <w:vAlign w:val="center"/>
          </w:tcPr>
          <w:p w14:paraId="7E80D20B" w14:textId="77777777" w:rsidR="00F874E2" w:rsidRPr="0077191C" w:rsidRDefault="00F20BF7" w:rsidP="008736A6">
            <w:pPr>
              <w:widowControl w:val="0"/>
              <w:spacing w:line="276" w:lineRule="auto"/>
              <w:jc w:val="both"/>
              <w:rPr>
                <w:szCs w:val="20"/>
              </w:rPr>
            </w:pPr>
            <w:r>
              <w:t>Number of points</w:t>
            </w:r>
          </w:p>
        </w:tc>
        <w:tc>
          <w:tcPr>
            <w:tcW w:w="6549" w:type="dxa"/>
            <w:shd w:val="clear" w:color="auto" w:fill="F2F2F2"/>
            <w:vAlign w:val="center"/>
          </w:tcPr>
          <w:p w14:paraId="2F06E33D" w14:textId="77777777" w:rsidR="00F874E2" w:rsidRPr="0077191C" w:rsidRDefault="00F20BF7" w:rsidP="008736A6">
            <w:pPr>
              <w:widowControl w:val="0"/>
              <w:spacing w:line="276" w:lineRule="auto"/>
              <w:jc w:val="both"/>
              <w:rPr>
                <w:szCs w:val="20"/>
              </w:rPr>
            </w:pPr>
            <w:r>
              <w:t>Criterion</w:t>
            </w:r>
          </w:p>
        </w:tc>
      </w:tr>
      <w:tr w:rsidR="00E95B28" w14:paraId="54FE4024" w14:textId="77777777" w:rsidTr="00861097">
        <w:trPr>
          <w:trHeight w:val="454"/>
        </w:trPr>
        <w:tc>
          <w:tcPr>
            <w:tcW w:w="1951" w:type="dxa"/>
          </w:tcPr>
          <w:p w14:paraId="1119FC94" w14:textId="77777777" w:rsidR="00F874E2" w:rsidRPr="0077191C" w:rsidRDefault="00F20BF7" w:rsidP="008736A6">
            <w:pPr>
              <w:widowControl w:val="0"/>
              <w:spacing w:before="240" w:line="276" w:lineRule="auto"/>
              <w:jc w:val="center"/>
              <w:rPr>
                <w:szCs w:val="20"/>
              </w:rPr>
            </w:pPr>
            <w:r>
              <w:t>0 - 60</w:t>
            </w:r>
          </w:p>
        </w:tc>
        <w:tc>
          <w:tcPr>
            <w:tcW w:w="6549" w:type="dxa"/>
            <w:vAlign w:val="center"/>
          </w:tcPr>
          <w:p w14:paraId="2CFB654D" w14:textId="77777777" w:rsidR="00F874E2" w:rsidRPr="0077191C" w:rsidRDefault="00F20BF7" w:rsidP="008736A6">
            <w:pPr>
              <w:widowControl w:val="0"/>
              <w:spacing w:line="276" w:lineRule="auto"/>
              <w:rPr>
                <w:szCs w:val="20"/>
                <w:u w:val="single"/>
              </w:rPr>
            </w:pPr>
            <w:r>
              <w:rPr>
                <w:u w:val="single"/>
              </w:rPr>
              <w:t>Lowest Bid value x 60</w:t>
            </w:r>
          </w:p>
          <w:p w14:paraId="436A02E7" w14:textId="77777777" w:rsidR="00F874E2" w:rsidRPr="0077191C" w:rsidRDefault="00F20BF7" w:rsidP="008736A6">
            <w:pPr>
              <w:widowControl w:val="0"/>
              <w:spacing w:line="276" w:lineRule="auto"/>
              <w:rPr>
                <w:szCs w:val="20"/>
              </w:rPr>
            </w:pPr>
            <w:r>
              <w:t xml:space="preserve">Proposed Bid value </w:t>
            </w:r>
          </w:p>
        </w:tc>
      </w:tr>
    </w:tbl>
    <w:p w14:paraId="38EF9852" w14:textId="77777777" w:rsidR="00F874E2" w:rsidRDefault="00F874E2" w:rsidP="008736A6">
      <w:pPr>
        <w:widowControl w:val="0"/>
        <w:spacing w:line="276" w:lineRule="auto"/>
        <w:ind w:left="132"/>
        <w:jc w:val="both"/>
        <w:rPr>
          <w:szCs w:val="20"/>
          <w:lang w:val="sl-SI"/>
        </w:rPr>
      </w:pPr>
    </w:p>
    <w:p w14:paraId="5AB34333" w14:textId="77777777" w:rsidR="00861097" w:rsidRPr="0077191C" w:rsidRDefault="00F20BF7" w:rsidP="00861097">
      <w:pPr>
        <w:spacing w:line="276" w:lineRule="auto"/>
        <w:ind w:left="66"/>
        <w:jc w:val="both"/>
        <w:rPr>
          <w:sz w:val="18"/>
          <w:szCs w:val="18"/>
        </w:rPr>
      </w:pPr>
      <w:r>
        <w:rPr>
          <w:sz w:val="18"/>
        </w:rPr>
        <w:t>** Depending on the Bidders, all Bids shall be considered either inclusive or exclusive of VAT.</w:t>
      </w:r>
    </w:p>
    <w:p w14:paraId="2A25EB52" w14:textId="77777777" w:rsidR="00861097" w:rsidRPr="0077191C" w:rsidRDefault="00861097" w:rsidP="008736A6">
      <w:pPr>
        <w:widowControl w:val="0"/>
        <w:spacing w:line="276" w:lineRule="auto"/>
        <w:ind w:left="132"/>
        <w:jc w:val="both"/>
        <w:rPr>
          <w:szCs w:val="20"/>
          <w:lang w:val="sl-SI"/>
        </w:rPr>
      </w:pPr>
    </w:p>
    <w:p w14:paraId="0BC182EE" w14:textId="77777777" w:rsidR="00F874E2" w:rsidRPr="00861097" w:rsidRDefault="00F20BF7" w:rsidP="008736A6">
      <w:pPr>
        <w:spacing w:line="276" w:lineRule="auto"/>
        <w:rPr>
          <w:b/>
          <w:szCs w:val="20"/>
        </w:rPr>
      </w:pPr>
      <w:r>
        <w:rPr>
          <w:b/>
        </w:rPr>
        <w:t>b) DELIVERY TIME – max. points: 40 ***</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6549"/>
      </w:tblGrid>
      <w:tr w:rsidR="00E95B28" w14:paraId="02E6D18F" w14:textId="77777777" w:rsidTr="00861097">
        <w:tc>
          <w:tcPr>
            <w:tcW w:w="1951" w:type="dxa"/>
            <w:shd w:val="clear" w:color="auto" w:fill="F2F2F2"/>
            <w:vAlign w:val="center"/>
          </w:tcPr>
          <w:p w14:paraId="19C8ABA5" w14:textId="77777777" w:rsidR="00F874E2" w:rsidRPr="0077191C" w:rsidRDefault="00F20BF7" w:rsidP="008736A6">
            <w:pPr>
              <w:widowControl w:val="0"/>
              <w:spacing w:line="276" w:lineRule="auto"/>
              <w:jc w:val="both"/>
              <w:rPr>
                <w:szCs w:val="20"/>
              </w:rPr>
            </w:pPr>
            <w:r>
              <w:t>Number of points</w:t>
            </w:r>
          </w:p>
        </w:tc>
        <w:tc>
          <w:tcPr>
            <w:tcW w:w="6549" w:type="dxa"/>
            <w:shd w:val="clear" w:color="auto" w:fill="F2F2F2"/>
            <w:vAlign w:val="center"/>
          </w:tcPr>
          <w:p w14:paraId="426DA1D9" w14:textId="77777777" w:rsidR="00F874E2" w:rsidRPr="0077191C" w:rsidRDefault="00F20BF7" w:rsidP="008736A6">
            <w:pPr>
              <w:widowControl w:val="0"/>
              <w:spacing w:line="276" w:lineRule="auto"/>
              <w:jc w:val="both"/>
              <w:rPr>
                <w:szCs w:val="20"/>
              </w:rPr>
            </w:pPr>
            <w:r>
              <w:t>Criterion</w:t>
            </w:r>
          </w:p>
        </w:tc>
      </w:tr>
      <w:tr w:rsidR="00E95B28" w14:paraId="51539F79" w14:textId="77777777" w:rsidTr="00861097">
        <w:trPr>
          <w:trHeight w:val="454"/>
        </w:trPr>
        <w:tc>
          <w:tcPr>
            <w:tcW w:w="1951" w:type="dxa"/>
            <w:vAlign w:val="center"/>
          </w:tcPr>
          <w:p w14:paraId="6C02189D" w14:textId="77777777" w:rsidR="00F874E2" w:rsidRPr="0077191C" w:rsidRDefault="00F20BF7" w:rsidP="008736A6">
            <w:pPr>
              <w:widowControl w:val="0"/>
              <w:spacing w:line="276" w:lineRule="auto"/>
              <w:jc w:val="center"/>
              <w:rPr>
                <w:szCs w:val="20"/>
              </w:rPr>
            </w:pPr>
            <w:r>
              <w:t>0 - 40</w:t>
            </w:r>
          </w:p>
        </w:tc>
        <w:tc>
          <w:tcPr>
            <w:tcW w:w="6549" w:type="dxa"/>
          </w:tcPr>
          <w:p w14:paraId="27772BAF" w14:textId="77777777" w:rsidR="00F874E2" w:rsidRPr="0077191C" w:rsidRDefault="00F20BF7" w:rsidP="008736A6">
            <w:pPr>
              <w:widowControl w:val="0"/>
              <w:spacing w:line="276" w:lineRule="auto"/>
              <w:jc w:val="both"/>
              <w:rPr>
                <w:szCs w:val="20"/>
                <w:u w:val="single"/>
              </w:rPr>
            </w:pPr>
            <w:r>
              <w:rPr>
                <w:u w:val="single"/>
              </w:rPr>
              <w:t>Shortest delivery time x 40</w:t>
            </w:r>
          </w:p>
          <w:p w14:paraId="21D3B1AB" w14:textId="77777777" w:rsidR="00F874E2" w:rsidRPr="0077191C" w:rsidRDefault="00F20BF7" w:rsidP="008736A6">
            <w:pPr>
              <w:widowControl w:val="0"/>
              <w:spacing w:line="276" w:lineRule="auto"/>
              <w:rPr>
                <w:szCs w:val="20"/>
              </w:rPr>
            </w:pPr>
            <w:r>
              <w:t>Proposed delivery time</w:t>
            </w:r>
          </w:p>
        </w:tc>
      </w:tr>
    </w:tbl>
    <w:p w14:paraId="1019C132" w14:textId="77777777" w:rsidR="00861097" w:rsidRDefault="00861097" w:rsidP="008736A6">
      <w:pPr>
        <w:spacing w:line="276" w:lineRule="auto"/>
        <w:ind w:left="66"/>
        <w:jc w:val="both"/>
        <w:rPr>
          <w:sz w:val="18"/>
          <w:szCs w:val="18"/>
          <w:lang w:val="sl-SI"/>
        </w:rPr>
      </w:pPr>
    </w:p>
    <w:p w14:paraId="471565A5" w14:textId="77777777" w:rsidR="00F874E2" w:rsidRDefault="00F20BF7" w:rsidP="008736A6">
      <w:pPr>
        <w:spacing w:line="276" w:lineRule="auto"/>
        <w:ind w:left="66"/>
        <w:jc w:val="both"/>
        <w:rPr>
          <w:sz w:val="18"/>
          <w:szCs w:val="18"/>
        </w:rPr>
      </w:pPr>
      <w:r>
        <w:rPr>
          <w:sz w:val="18"/>
        </w:rPr>
        <w:t xml:space="preserve">*** Should there be items with different delivery times within a single order, the average delivery time proposed shall be used for the calculation.  </w:t>
      </w:r>
    </w:p>
    <w:p w14:paraId="1AE9338D" w14:textId="77777777" w:rsidR="00F874E2" w:rsidRDefault="00F874E2" w:rsidP="008736A6">
      <w:pPr>
        <w:spacing w:line="276" w:lineRule="auto"/>
        <w:ind w:left="66"/>
        <w:jc w:val="both"/>
        <w:rPr>
          <w:sz w:val="18"/>
          <w:szCs w:val="18"/>
          <w:lang w:val="sl-SI"/>
        </w:rPr>
      </w:pPr>
    </w:p>
    <w:p w14:paraId="7F6B5C12" w14:textId="77777777" w:rsidR="00F874E2" w:rsidRPr="00957FAE" w:rsidRDefault="00F20BF7" w:rsidP="008736A6">
      <w:pPr>
        <w:spacing w:line="276" w:lineRule="auto"/>
        <w:jc w:val="both"/>
        <w:rPr>
          <w:szCs w:val="20"/>
        </w:rPr>
      </w:pPr>
      <w:r>
        <w:t xml:space="preserve">In the event that several Contractors are awarded the same number of points, the Bidder with the lower price for regular orders or the shorter delivery time for AOG and WORK STOP orders shall be selected. </w:t>
      </w:r>
    </w:p>
    <w:p w14:paraId="54B8130D" w14:textId="77777777" w:rsidR="00F874E2" w:rsidRPr="002F46C0" w:rsidRDefault="00F874E2" w:rsidP="008736A6">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bCs/>
          <w:sz w:val="20"/>
        </w:rPr>
      </w:pPr>
    </w:p>
    <w:p w14:paraId="34BFC4F2" w14:textId="77777777" w:rsidR="000B1E30" w:rsidRPr="003036F0" w:rsidRDefault="00F20BF7" w:rsidP="003036F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r>
        <w:rPr>
          <w:sz w:val="20"/>
        </w:rPr>
        <w:t xml:space="preserve">The type of transport shall be agreed upon by the Contracting Parties prior to the execution of the contractual work, based on the urgency of the specific order. In its Invitation to Submit a Bid, the Contracting Authority shall indicate the urgency of the order/type of transport. The Contractor </w:t>
      </w:r>
      <w:r>
        <w:rPr>
          <w:sz w:val="20"/>
        </w:rPr>
        <w:lastRenderedPageBreak/>
        <w:t>shall insure the Goods taken over for maintenance at their market value, or as otherwise agreed with the Contracting Authority.</w:t>
      </w:r>
    </w:p>
    <w:p w14:paraId="3BF34EFB" w14:textId="77777777" w:rsidR="005860FD" w:rsidRDefault="005860FD" w:rsidP="008736A6">
      <w:pPr>
        <w:spacing w:line="276" w:lineRule="auto"/>
        <w:rPr>
          <w:b/>
          <w:bCs/>
          <w:szCs w:val="20"/>
          <w:lang w:val="sl-SI"/>
        </w:rPr>
      </w:pPr>
    </w:p>
    <w:p w14:paraId="0029CF93" w14:textId="77777777" w:rsidR="000B1E30" w:rsidRDefault="00F20BF7" w:rsidP="008736A6">
      <w:pPr>
        <w:pStyle w:val="Naslov3"/>
        <w:spacing w:before="0" w:line="276" w:lineRule="auto"/>
        <w:rPr>
          <w:sz w:val="20"/>
          <w:szCs w:val="20"/>
        </w:rPr>
      </w:pPr>
      <w:r>
        <w:rPr>
          <w:sz w:val="20"/>
        </w:rPr>
        <w:t>Quality of Service Performance and Materials Used</w:t>
      </w:r>
    </w:p>
    <w:p w14:paraId="5F0CEC74" w14:textId="77777777" w:rsidR="002106D4" w:rsidRPr="002106D4" w:rsidRDefault="002106D4" w:rsidP="008736A6">
      <w:pPr>
        <w:spacing w:line="276" w:lineRule="auto"/>
        <w:rPr>
          <w:lang w:val="sl-SI"/>
        </w:rPr>
      </w:pPr>
    </w:p>
    <w:p w14:paraId="0DD804DF" w14:textId="77777777" w:rsidR="002106D4" w:rsidRPr="00E341F6" w:rsidRDefault="00F20BF7" w:rsidP="00742E3A">
      <w:pPr>
        <w:spacing w:line="276" w:lineRule="auto"/>
        <w:jc w:val="center"/>
        <w:rPr>
          <w:szCs w:val="20"/>
        </w:rPr>
      </w:pPr>
      <w:r>
        <w:t>Article</w:t>
      </w:r>
      <w:r w:rsidR="00742E3A">
        <w:t xml:space="preserve"> 12</w:t>
      </w:r>
    </w:p>
    <w:p w14:paraId="333FA200" w14:textId="77777777" w:rsidR="003158B5" w:rsidRDefault="003158B5" w:rsidP="008736A6">
      <w:pPr>
        <w:spacing w:line="276" w:lineRule="auto"/>
        <w:rPr>
          <w:lang w:val="sl-SI"/>
        </w:rPr>
      </w:pPr>
    </w:p>
    <w:p w14:paraId="2B369C50" w14:textId="77777777" w:rsidR="002106D4" w:rsidRDefault="00F20BF7" w:rsidP="008736A6">
      <w:pPr>
        <w:spacing w:line="276" w:lineRule="auto"/>
        <w:jc w:val="both"/>
      </w:pPr>
      <w:r>
        <w:t>The quality of the supplied and installed goods shall conform to the standards and requirements of the Contracting Authority as set out in the attached Statement of Work (SOW).</w:t>
      </w:r>
    </w:p>
    <w:p w14:paraId="69177962" w14:textId="77777777" w:rsidR="002106D4" w:rsidRDefault="002106D4" w:rsidP="008736A6">
      <w:pPr>
        <w:spacing w:line="276" w:lineRule="auto"/>
        <w:rPr>
          <w:lang w:val="sl-SI"/>
        </w:rPr>
      </w:pPr>
    </w:p>
    <w:p w14:paraId="44989A04" w14:textId="77777777" w:rsidR="000B1E30" w:rsidRPr="00E341F6" w:rsidRDefault="00F20BF7" w:rsidP="00742E3A">
      <w:pPr>
        <w:spacing w:line="276" w:lineRule="auto"/>
        <w:jc w:val="center"/>
        <w:rPr>
          <w:szCs w:val="20"/>
        </w:rPr>
      </w:pPr>
      <w:r>
        <w:t>Article</w:t>
      </w:r>
      <w:r w:rsidR="00742E3A">
        <w:t xml:space="preserve"> 13</w:t>
      </w:r>
    </w:p>
    <w:p w14:paraId="2D595722" w14:textId="77777777" w:rsidR="000B1E30" w:rsidRPr="00E341F6" w:rsidRDefault="000B1E30" w:rsidP="008736A6">
      <w:pPr>
        <w:spacing w:line="276" w:lineRule="auto"/>
        <w:jc w:val="both"/>
        <w:rPr>
          <w:szCs w:val="20"/>
          <w:lang w:val="sl-SI"/>
        </w:rPr>
      </w:pPr>
    </w:p>
    <w:p w14:paraId="5770785C" w14:textId="77777777" w:rsidR="003158B5" w:rsidRPr="00545E78" w:rsidRDefault="00F20BF7" w:rsidP="008736A6">
      <w:pPr>
        <w:spacing w:line="276" w:lineRule="auto"/>
        <w:jc w:val="both"/>
      </w:pPr>
      <w:r>
        <w:t>The Contracting Partner undertakes to perform the work in a professional and high-quality manner, in accordance with the requirements of the Contracting Authority or the manufacturer of the subject of this Agreement, and in compliance with applicable technical requirements, regulations, relevant aviation standards, and using materials of appropriate quality. It will do the same for its subcontractors and maintenance organisations that will provide the services hereunder.</w:t>
      </w:r>
    </w:p>
    <w:p w14:paraId="10C6466E" w14:textId="77777777" w:rsidR="003158B5" w:rsidRDefault="003158B5" w:rsidP="008736A6">
      <w:pPr>
        <w:spacing w:line="276" w:lineRule="auto"/>
        <w:jc w:val="both"/>
        <w:rPr>
          <w:lang w:val="sl-SI"/>
        </w:rPr>
      </w:pPr>
    </w:p>
    <w:p w14:paraId="218897BF" w14:textId="77777777" w:rsidR="00502CEA" w:rsidRPr="00AF3B99" w:rsidRDefault="00F20BF7" w:rsidP="008736A6">
      <w:pPr>
        <w:spacing w:line="276" w:lineRule="auto"/>
        <w:jc w:val="both"/>
      </w:pPr>
      <w:r>
        <w:t>The Contracting Partner undertakes that the work will, as a rule, be carried out by the Contractors indicated in each Bid. The Contracting Partner may engage another Contractor only with the prior written consent of the Contracting Authority and provided that the Contractor meets the prescribed requirements.</w:t>
      </w:r>
    </w:p>
    <w:p w14:paraId="10322D31" w14:textId="77777777" w:rsidR="003158B5" w:rsidRDefault="00F20BF7" w:rsidP="008736A6">
      <w:pPr>
        <w:spacing w:line="276" w:lineRule="auto"/>
        <w:jc w:val="both"/>
      </w:pPr>
      <w:r>
        <w:t xml:space="preserve"> </w:t>
      </w:r>
    </w:p>
    <w:p w14:paraId="6FFC6A1E" w14:textId="77777777" w:rsidR="00902B51" w:rsidRDefault="00F20BF7" w:rsidP="00902B51">
      <w:pPr>
        <w:spacing w:line="276" w:lineRule="auto"/>
        <w:jc w:val="both"/>
        <w:rPr>
          <w:szCs w:val="20"/>
        </w:rPr>
      </w:pPr>
      <w:r>
        <w:t xml:space="preserve">The Contracting Partner undertakes to verify the validity of the approvals for the Contractor, required by Commission Regulation (EU) No. 1321/2014 of 26 November 2014 on the continuing airworthiness of aircraft and aeronautical products, parts and appliances, and on the approval of organisations and personnel involved in these tasks (Official Journal of the European Union, L series, no. 362, dated 17 December 2014) and to ensure the Subcontractor's compliance with these provisions throughout the duration of the Framework Agreement. </w:t>
      </w:r>
    </w:p>
    <w:p w14:paraId="417FFF61" w14:textId="77777777" w:rsidR="00665B24" w:rsidRDefault="00665B24" w:rsidP="00902B51">
      <w:pPr>
        <w:spacing w:line="276" w:lineRule="auto"/>
        <w:jc w:val="both"/>
        <w:rPr>
          <w:szCs w:val="20"/>
          <w:lang w:val="sl-SI"/>
        </w:rPr>
      </w:pPr>
    </w:p>
    <w:p w14:paraId="6674F717" w14:textId="77777777" w:rsidR="00665B24" w:rsidRPr="00E341F6" w:rsidRDefault="00F20BF7" w:rsidP="007D1826">
      <w:pPr>
        <w:spacing w:line="240" w:lineRule="auto"/>
        <w:jc w:val="center"/>
        <w:rPr>
          <w:szCs w:val="20"/>
        </w:rPr>
      </w:pPr>
      <w:r>
        <w:t>Article</w:t>
      </w:r>
      <w:r w:rsidR="007D1826">
        <w:t xml:space="preserve"> 14</w:t>
      </w:r>
    </w:p>
    <w:p w14:paraId="303818CE" w14:textId="77777777" w:rsidR="00665B24" w:rsidRDefault="00665B24" w:rsidP="00665B24">
      <w:pPr>
        <w:spacing w:line="240" w:lineRule="auto"/>
        <w:jc w:val="both"/>
        <w:rPr>
          <w:lang w:val="sl-SI"/>
        </w:rPr>
      </w:pPr>
    </w:p>
    <w:p w14:paraId="731C5C71" w14:textId="77777777" w:rsidR="003158B5" w:rsidRPr="006C5C06" w:rsidRDefault="00F20BF7" w:rsidP="008736A6">
      <w:pPr>
        <w:spacing w:line="276" w:lineRule="auto"/>
        <w:jc w:val="both"/>
      </w:pPr>
      <w:r>
        <w:t>The conformity of the goods must be demonstrated by a declaration of conformity, referencing the laws, technical regulations, and standards applicable in the Republic of Slovenia, or by referencing European standards and directives, or in accordance with the SOW.</w:t>
      </w:r>
    </w:p>
    <w:p w14:paraId="22135171" w14:textId="77777777" w:rsidR="003158B5" w:rsidRDefault="003158B5" w:rsidP="008736A6">
      <w:pPr>
        <w:spacing w:line="276" w:lineRule="auto"/>
        <w:jc w:val="both"/>
        <w:rPr>
          <w:lang w:val="sl-SI"/>
        </w:rPr>
      </w:pPr>
    </w:p>
    <w:p w14:paraId="5A280F3A" w14:textId="77777777" w:rsidR="003158B5" w:rsidRPr="006C5C06" w:rsidRDefault="00F20BF7" w:rsidP="008736A6">
      <w:pPr>
        <w:spacing w:line="276" w:lineRule="auto"/>
        <w:jc w:val="both"/>
      </w:pPr>
      <w:r>
        <w:t>As evidence of the quality of the Goods or the performance of the Works, the Contracting Partner shall provide the Contracting Authority with the following upon delivery and acceptance of the Goods (depending on the specifics of the contract):</w:t>
      </w:r>
    </w:p>
    <w:p w14:paraId="4DDD003B" w14:textId="77777777" w:rsidR="003158B5" w:rsidRPr="00665B24" w:rsidRDefault="00F20BF7" w:rsidP="008736A6">
      <w:pPr>
        <w:pStyle w:val="Odstavekseznama"/>
        <w:numPr>
          <w:ilvl w:val="0"/>
          <w:numId w:val="23"/>
        </w:numPr>
        <w:spacing w:line="276" w:lineRule="auto"/>
        <w:jc w:val="both"/>
      </w:pPr>
      <w:r>
        <w:t>Catalogue numbers of the delivered/installed Goods</w:t>
      </w:r>
    </w:p>
    <w:p w14:paraId="325EC14F" w14:textId="77777777" w:rsidR="003158B5" w:rsidRPr="00665B24" w:rsidRDefault="00F20BF7" w:rsidP="008736A6">
      <w:pPr>
        <w:pStyle w:val="Odstavekseznama"/>
        <w:numPr>
          <w:ilvl w:val="0"/>
          <w:numId w:val="23"/>
        </w:numPr>
        <w:spacing w:line="276" w:lineRule="auto"/>
        <w:jc w:val="both"/>
      </w:pPr>
      <w:r>
        <w:t>A warranty statement or a signed and certified manufacturer's warranty card (for parts and assemblies covered by the warranty)</w:t>
      </w:r>
    </w:p>
    <w:p w14:paraId="782AC06C" w14:textId="77777777" w:rsidR="003158B5" w:rsidRPr="00665B24" w:rsidRDefault="00F20BF7" w:rsidP="008736A6">
      <w:pPr>
        <w:pStyle w:val="Odstavekseznama"/>
        <w:numPr>
          <w:ilvl w:val="0"/>
          <w:numId w:val="23"/>
        </w:numPr>
        <w:spacing w:line="276" w:lineRule="auto"/>
        <w:jc w:val="both"/>
      </w:pPr>
      <w:r>
        <w:t>EASA FORM ONE, FAA 8310-3, or other documentation as required by the Contracting Authority, such as a Certificate of Conformity (CoC) for military goods</w:t>
      </w:r>
    </w:p>
    <w:p w14:paraId="1B24EF70" w14:textId="77777777" w:rsidR="003158B5" w:rsidRPr="00665B24" w:rsidRDefault="00F20BF7" w:rsidP="008736A6">
      <w:pPr>
        <w:pStyle w:val="Odstavekseznama"/>
        <w:numPr>
          <w:ilvl w:val="0"/>
          <w:numId w:val="23"/>
        </w:numPr>
        <w:spacing w:line="276" w:lineRule="auto"/>
        <w:jc w:val="both"/>
      </w:pPr>
      <w:r>
        <w:t>For overhaul or repair work, a technical report detailing the work performed and specifying the instructions or standards followed must be provided with each overhaul or repair. This report must accompany the return of the component, assembly, or other aeronautical technical asset</w:t>
      </w:r>
    </w:p>
    <w:p w14:paraId="73026D6E" w14:textId="77777777" w:rsidR="003158B5" w:rsidRPr="00665B24" w:rsidRDefault="00F20BF7" w:rsidP="008736A6">
      <w:pPr>
        <w:pStyle w:val="Odstavekseznama"/>
        <w:numPr>
          <w:ilvl w:val="0"/>
          <w:numId w:val="23"/>
        </w:numPr>
        <w:spacing w:line="276" w:lineRule="auto"/>
        <w:jc w:val="both"/>
      </w:pPr>
      <w:r>
        <w:t>Technical documentation for goods as required by the manufacturer; documentation is not required for consumables such as gaskets, bolts/screws, washers, nuts, pins, tubing, etc.</w:t>
      </w:r>
    </w:p>
    <w:p w14:paraId="3F2D1BAF" w14:textId="77777777" w:rsidR="003158B5" w:rsidRPr="00665B24" w:rsidRDefault="00F20BF7" w:rsidP="008736A6">
      <w:pPr>
        <w:pStyle w:val="Odstavekseznama"/>
        <w:numPr>
          <w:ilvl w:val="0"/>
          <w:numId w:val="23"/>
        </w:numPr>
        <w:spacing w:line="276" w:lineRule="auto"/>
        <w:jc w:val="both"/>
      </w:pPr>
      <w:r>
        <w:lastRenderedPageBreak/>
        <w:t>An operating and maintenance manual, if required; or</w:t>
      </w:r>
    </w:p>
    <w:p w14:paraId="408BD2D4" w14:textId="77777777" w:rsidR="003158B5" w:rsidRPr="00665B24" w:rsidRDefault="00F20BF7" w:rsidP="008736A6">
      <w:pPr>
        <w:pStyle w:val="Odstavekseznama"/>
        <w:numPr>
          <w:ilvl w:val="0"/>
          <w:numId w:val="23"/>
        </w:numPr>
        <w:spacing w:line="276" w:lineRule="auto"/>
        <w:jc w:val="both"/>
      </w:pPr>
      <w:r>
        <w:t>Any other documentation as required by the specific contract and the Contracting Authority.</w:t>
      </w:r>
    </w:p>
    <w:p w14:paraId="4F23E914" w14:textId="77777777" w:rsidR="000B1E30" w:rsidRPr="00665B24" w:rsidRDefault="000B1E30" w:rsidP="008736A6">
      <w:pPr>
        <w:spacing w:line="276" w:lineRule="auto"/>
        <w:jc w:val="both"/>
        <w:rPr>
          <w:lang w:val="sl-SI"/>
        </w:rPr>
      </w:pPr>
    </w:p>
    <w:p w14:paraId="2FB18AD8" w14:textId="77777777" w:rsidR="00042634" w:rsidRPr="00A85457" w:rsidRDefault="00F20BF7" w:rsidP="008736A6">
      <w:pPr>
        <w:pStyle w:val="Naslov3"/>
        <w:spacing w:before="0" w:line="276" w:lineRule="auto"/>
        <w:rPr>
          <w:sz w:val="20"/>
          <w:szCs w:val="20"/>
        </w:rPr>
      </w:pPr>
      <w:r>
        <w:rPr>
          <w:sz w:val="20"/>
        </w:rPr>
        <w:t>Contracting Authority’s Obligations</w:t>
      </w:r>
    </w:p>
    <w:p w14:paraId="49284D7F" w14:textId="77777777" w:rsidR="00042634" w:rsidRPr="00E341F6" w:rsidRDefault="00F20BF7" w:rsidP="007D1826">
      <w:pPr>
        <w:spacing w:line="276" w:lineRule="auto"/>
        <w:jc w:val="center"/>
        <w:rPr>
          <w:szCs w:val="20"/>
        </w:rPr>
      </w:pPr>
      <w:r>
        <w:t>Article</w:t>
      </w:r>
      <w:r w:rsidR="007D1826">
        <w:t xml:space="preserve"> 15</w:t>
      </w:r>
    </w:p>
    <w:p w14:paraId="2A31D07D" w14:textId="77777777" w:rsidR="00042634" w:rsidRPr="00E341F6" w:rsidRDefault="00042634" w:rsidP="008736A6">
      <w:pPr>
        <w:spacing w:line="276" w:lineRule="auto"/>
        <w:jc w:val="center"/>
        <w:rPr>
          <w:szCs w:val="20"/>
          <w:lang w:val="sl-SI"/>
        </w:rPr>
      </w:pPr>
    </w:p>
    <w:p w14:paraId="54180C99" w14:textId="77777777" w:rsidR="003158B5" w:rsidRPr="001C54A6" w:rsidRDefault="00F20BF7" w:rsidP="008736A6">
      <w:pPr>
        <w:spacing w:line="276" w:lineRule="auto"/>
        <w:jc w:val="both"/>
        <w:rPr>
          <w:szCs w:val="20"/>
        </w:rPr>
      </w:pPr>
      <w:r>
        <w:t>The Contracting Authority shall indicate in each order:</w:t>
      </w:r>
    </w:p>
    <w:p w14:paraId="39A82479" w14:textId="77777777" w:rsidR="003158B5" w:rsidRPr="001C54A6" w:rsidRDefault="00F20BF7" w:rsidP="008736A6">
      <w:pPr>
        <w:pStyle w:val="Odstavekseznama"/>
        <w:numPr>
          <w:ilvl w:val="0"/>
          <w:numId w:val="13"/>
        </w:numPr>
        <w:spacing w:line="276" w:lineRule="auto"/>
        <w:jc w:val="both"/>
        <w:rPr>
          <w:szCs w:val="20"/>
        </w:rPr>
      </w:pPr>
      <w:r>
        <w:t>The exact specification of the service.</w:t>
      </w:r>
    </w:p>
    <w:p w14:paraId="028BF61A" w14:textId="77777777" w:rsidR="003158B5" w:rsidRPr="001C54A6" w:rsidRDefault="00F20BF7" w:rsidP="008736A6">
      <w:pPr>
        <w:pStyle w:val="Odstavekseznama"/>
        <w:numPr>
          <w:ilvl w:val="0"/>
          <w:numId w:val="13"/>
        </w:numPr>
        <w:spacing w:line="276" w:lineRule="auto"/>
        <w:jc w:val="both"/>
        <w:rPr>
          <w:szCs w:val="20"/>
        </w:rPr>
      </w:pPr>
      <w:r>
        <w:t>The quantity of the goods to be delivered or services to be performed.</w:t>
      </w:r>
    </w:p>
    <w:p w14:paraId="4E6CE324" w14:textId="77777777" w:rsidR="003158B5" w:rsidRPr="001C54A6" w:rsidRDefault="00F20BF7" w:rsidP="008736A6">
      <w:pPr>
        <w:pStyle w:val="Odstavekseznama"/>
        <w:numPr>
          <w:ilvl w:val="0"/>
          <w:numId w:val="13"/>
        </w:numPr>
        <w:spacing w:line="276" w:lineRule="auto"/>
        <w:jc w:val="both"/>
        <w:rPr>
          <w:szCs w:val="20"/>
        </w:rPr>
      </w:pPr>
      <w:r>
        <w:t>The deadline and place of performance of the service or delivery of goods.</w:t>
      </w:r>
    </w:p>
    <w:p w14:paraId="4252AF8D" w14:textId="77777777" w:rsidR="003158B5" w:rsidRPr="001C54A6" w:rsidRDefault="00F20BF7" w:rsidP="008736A6">
      <w:pPr>
        <w:pStyle w:val="Odstavekseznama"/>
        <w:numPr>
          <w:ilvl w:val="0"/>
          <w:numId w:val="13"/>
        </w:numPr>
        <w:spacing w:line="276" w:lineRule="auto"/>
        <w:jc w:val="both"/>
        <w:rPr>
          <w:szCs w:val="20"/>
        </w:rPr>
      </w:pPr>
      <w:r>
        <w:t>Any other information relevant to the execution of the service or delivery of goods.</w:t>
      </w:r>
    </w:p>
    <w:p w14:paraId="79258C09" w14:textId="77777777" w:rsidR="003158B5" w:rsidRPr="007C3D7C" w:rsidRDefault="003158B5" w:rsidP="008736A6">
      <w:pPr>
        <w:spacing w:line="276" w:lineRule="auto"/>
        <w:jc w:val="both"/>
        <w:rPr>
          <w:szCs w:val="20"/>
          <w:lang w:val="sl-SI"/>
        </w:rPr>
      </w:pPr>
    </w:p>
    <w:p w14:paraId="307A30FA" w14:textId="77777777" w:rsidR="003158B5" w:rsidRPr="007C3D7C" w:rsidRDefault="00F20BF7" w:rsidP="008736A6">
      <w:pPr>
        <w:spacing w:line="276" w:lineRule="auto"/>
        <w:jc w:val="both"/>
        <w:rPr>
          <w:szCs w:val="20"/>
        </w:rPr>
      </w:pPr>
      <w:r>
        <w:t>The Contracting Authority shall carefully examine each bid and, if necessary, request the Contractor to complete it. Contracts resulting from an accepted Bid are binding only if submitted in writing. All oral agreements must also be confirmed in writing. The contract must be confirmed by the Contracting Authority's authorised person.</w:t>
      </w:r>
    </w:p>
    <w:p w14:paraId="5AB5BC76" w14:textId="77777777" w:rsidR="00042634" w:rsidRDefault="00042634" w:rsidP="008736A6">
      <w:pPr>
        <w:spacing w:line="276" w:lineRule="auto"/>
        <w:rPr>
          <w:lang w:val="sl-SI"/>
        </w:rPr>
      </w:pPr>
    </w:p>
    <w:p w14:paraId="090BEC50" w14:textId="77777777" w:rsidR="003158B5" w:rsidRPr="00951E94" w:rsidRDefault="00F20BF7" w:rsidP="008736A6">
      <w:pPr>
        <w:pStyle w:val="Naslov2"/>
        <w:spacing w:line="276" w:lineRule="auto"/>
        <w:rPr>
          <w:rFonts w:ascii="Arial" w:hAnsi="Arial"/>
          <w:sz w:val="20"/>
        </w:rPr>
      </w:pPr>
      <w:r>
        <w:rPr>
          <w:rFonts w:ascii="Arial" w:hAnsi="Arial"/>
          <w:sz w:val="20"/>
        </w:rPr>
        <w:t>Obligations of the Contracting Partner</w:t>
      </w:r>
    </w:p>
    <w:p w14:paraId="29756CB1" w14:textId="77777777" w:rsidR="00277901" w:rsidRDefault="00277901" w:rsidP="008736A6">
      <w:pPr>
        <w:spacing w:line="276" w:lineRule="auto"/>
        <w:rPr>
          <w:b/>
          <w:lang w:val="sl-SI"/>
        </w:rPr>
      </w:pPr>
    </w:p>
    <w:p w14:paraId="18D77B8C" w14:textId="77777777" w:rsidR="003158B5" w:rsidRPr="00C2724E" w:rsidRDefault="00F20BF7" w:rsidP="007D1826">
      <w:pPr>
        <w:tabs>
          <w:tab w:val="num" w:pos="5322"/>
        </w:tabs>
        <w:spacing w:line="276" w:lineRule="auto"/>
        <w:jc w:val="center"/>
        <w:rPr>
          <w:szCs w:val="20"/>
        </w:rPr>
      </w:pPr>
      <w:r>
        <w:t>Article</w:t>
      </w:r>
      <w:r w:rsidR="007D1826">
        <w:t xml:space="preserve"> 16</w:t>
      </w:r>
    </w:p>
    <w:p w14:paraId="1DAB7B02" w14:textId="77777777" w:rsidR="003158B5" w:rsidRDefault="003158B5" w:rsidP="008736A6">
      <w:pPr>
        <w:spacing w:line="276" w:lineRule="auto"/>
        <w:rPr>
          <w:b/>
          <w:lang w:val="sl-SI"/>
        </w:rPr>
      </w:pPr>
    </w:p>
    <w:p w14:paraId="569ACAB3" w14:textId="77777777" w:rsidR="003158B5" w:rsidRPr="0006442C" w:rsidRDefault="00F20BF7" w:rsidP="008736A6">
      <w:pPr>
        <w:spacing w:line="276" w:lineRule="auto"/>
        <w:jc w:val="both"/>
        <w:rPr>
          <w:szCs w:val="20"/>
        </w:rPr>
      </w:pPr>
      <w:r>
        <w:t>The Contracting Partner undertakes:</w:t>
      </w:r>
    </w:p>
    <w:p w14:paraId="0B5F201A" w14:textId="77777777" w:rsidR="003158B5" w:rsidRDefault="00F20BF7" w:rsidP="008736A6">
      <w:pPr>
        <w:pStyle w:val="Odstavekseznama"/>
        <w:numPr>
          <w:ilvl w:val="0"/>
          <w:numId w:val="24"/>
        </w:numPr>
        <w:spacing w:line="276" w:lineRule="auto"/>
        <w:jc w:val="both"/>
        <w:rPr>
          <w:szCs w:val="20"/>
        </w:rPr>
      </w:pPr>
      <w:r>
        <w:t xml:space="preserve">That no contract shall be executed without the knowledge and approval of the Contracting Authority. </w:t>
      </w:r>
    </w:p>
    <w:p w14:paraId="5B5F4E93" w14:textId="77777777" w:rsidR="003158B5" w:rsidRPr="00810E3C" w:rsidRDefault="00F20BF7" w:rsidP="008736A6">
      <w:pPr>
        <w:pStyle w:val="Odstavekseznama"/>
        <w:numPr>
          <w:ilvl w:val="0"/>
          <w:numId w:val="24"/>
        </w:numPr>
        <w:spacing w:line="276" w:lineRule="auto"/>
        <w:jc w:val="both"/>
        <w:rPr>
          <w:szCs w:val="20"/>
        </w:rPr>
      </w:pPr>
      <w:r>
        <w:t>To secure and submit the most advantageous quotation in response to each request from the Contracting Authority. Should the Contracting Partner fail to submit a Bid in response to more than three invitations, the Contracting Authority shall no longer be obliged to invite them to submit further Bids.</w:t>
      </w:r>
    </w:p>
    <w:p w14:paraId="72564207" w14:textId="77777777" w:rsidR="003158B5" w:rsidRPr="0006442C" w:rsidRDefault="00F20BF7" w:rsidP="008736A6">
      <w:pPr>
        <w:pStyle w:val="Odstavekseznama"/>
        <w:numPr>
          <w:ilvl w:val="0"/>
          <w:numId w:val="24"/>
        </w:numPr>
        <w:spacing w:line="276" w:lineRule="auto"/>
        <w:jc w:val="both"/>
        <w:rPr>
          <w:szCs w:val="20"/>
        </w:rPr>
      </w:pPr>
      <w:r>
        <w:t>To ensure that the Contract Works are carried out with care and quality, in compliance with regulations and relevant standards, and within the time limits specified in the Bid for each order.</w:t>
      </w:r>
    </w:p>
    <w:p w14:paraId="72300492" w14:textId="77777777" w:rsidR="003158B5" w:rsidRPr="00BE4A87" w:rsidRDefault="00F20BF7" w:rsidP="008736A6">
      <w:pPr>
        <w:pStyle w:val="Odstavekseznama"/>
        <w:numPr>
          <w:ilvl w:val="0"/>
          <w:numId w:val="24"/>
        </w:numPr>
        <w:spacing w:line="276" w:lineRule="auto"/>
        <w:jc w:val="both"/>
        <w:rPr>
          <w:szCs w:val="20"/>
        </w:rPr>
      </w:pPr>
      <w:r>
        <w:t>To be present during the execution of the contracted works, whether domestically or abroad, in agreement with the Contracting Authority.</w:t>
      </w:r>
    </w:p>
    <w:p w14:paraId="372C42F6" w14:textId="77777777" w:rsidR="003158B5" w:rsidRPr="0006442C" w:rsidRDefault="00F20BF7" w:rsidP="008736A6">
      <w:pPr>
        <w:pStyle w:val="Odstavekseznama"/>
        <w:numPr>
          <w:ilvl w:val="0"/>
          <w:numId w:val="24"/>
        </w:numPr>
        <w:spacing w:line="276" w:lineRule="auto"/>
        <w:jc w:val="both"/>
        <w:rPr>
          <w:szCs w:val="20"/>
        </w:rPr>
      </w:pPr>
      <w:r>
        <w:t>To notify the Contracting Authority in writing of any changes related to the performance of the works under this Framework Agreement immediately or, at the latest, two weeks before the change occurs.</w:t>
      </w:r>
    </w:p>
    <w:p w14:paraId="38119CD4" w14:textId="77777777" w:rsidR="003158B5" w:rsidRPr="0006442C" w:rsidRDefault="00F20BF7" w:rsidP="008736A6">
      <w:pPr>
        <w:pStyle w:val="Odstavekseznama"/>
        <w:numPr>
          <w:ilvl w:val="0"/>
          <w:numId w:val="24"/>
        </w:numPr>
        <w:spacing w:line="276" w:lineRule="auto"/>
        <w:jc w:val="both"/>
        <w:rPr>
          <w:szCs w:val="20"/>
        </w:rPr>
      </w:pPr>
      <w:r>
        <w:t>To provide reports on the implementation of the Framework Agreement upon request by the Contracting Authority. Each report shall include details of each contract carried out: the subject of the contract, the total Bid value, the number, date, and value of the invoice.</w:t>
      </w:r>
    </w:p>
    <w:p w14:paraId="16BA331B" w14:textId="77777777" w:rsidR="003158B5" w:rsidRDefault="003158B5" w:rsidP="008736A6">
      <w:pPr>
        <w:spacing w:line="276" w:lineRule="auto"/>
        <w:jc w:val="both"/>
        <w:rPr>
          <w:szCs w:val="20"/>
          <w:highlight w:val="yellow"/>
          <w:lang w:val="sl-SI"/>
        </w:rPr>
      </w:pPr>
    </w:p>
    <w:p w14:paraId="00474E3B" w14:textId="77777777" w:rsidR="003158B5" w:rsidRPr="00C2724E" w:rsidRDefault="00F20BF7" w:rsidP="007D1826">
      <w:pPr>
        <w:tabs>
          <w:tab w:val="num" w:pos="5322"/>
        </w:tabs>
        <w:spacing w:line="276" w:lineRule="auto"/>
        <w:jc w:val="center"/>
        <w:rPr>
          <w:szCs w:val="20"/>
        </w:rPr>
      </w:pPr>
      <w:r>
        <w:t>Article</w:t>
      </w:r>
      <w:r w:rsidR="007D1826">
        <w:t xml:space="preserve"> 17</w:t>
      </w:r>
    </w:p>
    <w:p w14:paraId="4A90E27C" w14:textId="77777777" w:rsidR="003158B5" w:rsidRPr="00E341F6" w:rsidRDefault="003158B5" w:rsidP="008736A6">
      <w:pPr>
        <w:pStyle w:val="Telobesedila-zamik"/>
        <w:spacing w:line="276" w:lineRule="auto"/>
        <w:ind w:firstLine="0"/>
        <w:rPr>
          <w:rFonts w:ascii="Arial" w:hAnsi="Arial"/>
          <w:b/>
          <w:sz w:val="20"/>
        </w:rPr>
      </w:pPr>
    </w:p>
    <w:p w14:paraId="334D799A" w14:textId="77777777" w:rsidR="003158B5" w:rsidRPr="00C2724E" w:rsidRDefault="00F20BF7" w:rsidP="008736A6">
      <w:pPr>
        <w:spacing w:line="276" w:lineRule="auto"/>
        <w:jc w:val="both"/>
        <w:rPr>
          <w:szCs w:val="20"/>
        </w:rPr>
      </w:pPr>
      <w:r>
        <w:t>In the event that, during the performance of the contractual services, it appears that the Contracting Partner or the Contractor providing services to the Contracting Partner is not complying with the terms of the Framework Agreement or is not performing the services as a diligent operator, the Contracting Authority shall inform the Contracting Partner accordingly. If, within 7 days from the date of notification, the Contracting Partner fails to adapt the work to the Contracting Authority's requirements and the provisions of the Framework Agreement, the Contracting Authority may terminate the Framework Agreement immediately after the expiry of this period and claim compensation for damages.</w:t>
      </w:r>
    </w:p>
    <w:p w14:paraId="3E3EE6E8" w14:textId="77777777" w:rsidR="00B61CE9" w:rsidRPr="00037666" w:rsidRDefault="00B61CE9" w:rsidP="008736A6">
      <w:pPr>
        <w:spacing w:line="276" w:lineRule="auto"/>
        <w:jc w:val="both"/>
        <w:rPr>
          <w:b/>
          <w:szCs w:val="20"/>
          <w:highlight w:val="yellow"/>
          <w:lang w:val="sl-SI"/>
        </w:rPr>
      </w:pPr>
    </w:p>
    <w:p w14:paraId="0E2D2395" w14:textId="77777777" w:rsidR="003158B5" w:rsidRPr="00C81E0A" w:rsidRDefault="00F20BF7" w:rsidP="007D1826">
      <w:pPr>
        <w:tabs>
          <w:tab w:val="num" w:pos="5322"/>
        </w:tabs>
        <w:spacing w:line="276" w:lineRule="auto"/>
        <w:jc w:val="center"/>
        <w:rPr>
          <w:szCs w:val="20"/>
        </w:rPr>
      </w:pPr>
      <w:r>
        <w:lastRenderedPageBreak/>
        <w:t>Article</w:t>
      </w:r>
      <w:r w:rsidR="007D1826">
        <w:t xml:space="preserve"> 18</w:t>
      </w:r>
    </w:p>
    <w:p w14:paraId="74BAC1AC" w14:textId="77777777" w:rsidR="003158B5" w:rsidRPr="00E341F6" w:rsidRDefault="003158B5" w:rsidP="008736A6">
      <w:pPr>
        <w:spacing w:line="276" w:lineRule="auto"/>
        <w:jc w:val="both"/>
        <w:rPr>
          <w:szCs w:val="20"/>
          <w:lang w:val="sl-SI"/>
        </w:rPr>
      </w:pPr>
    </w:p>
    <w:p w14:paraId="3BA4ECAE" w14:textId="77777777" w:rsidR="003158B5" w:rsidRDefault="00F20BF7" w:rsidP="008736A6">
      <w:pPr>
        <w:spacing w:line="276" w:lineRule="auto"/>
        <w:jc w:val="both"/>
        <w:rPr>
          <w:szCs w:val="20"/>
        </w:rPr>
      </w:pPr>
      <w:r>
        <w:t>The Contracting Partner shall inform the Contracting Authority of any deficiencies in its order and of any other circumstances relevant to the performance of the contracted service or its timely performance, failing which the Contracting Partner shall be liable to the Contracting Authority for damages.</w:t>
      </w:r>
    </w:p>
    <w:p w14:paraId="4118992A" w14:textId="77777777" w:rsidR="00652237" w:rsidRDefault="00652237" w:rsidP="008736A6">
      <w:pPr>
        <w:spacing w:line="276" w:lineRule="auto"/>
        <w:jc w:val="both"/>
        <w:rPr>
          <w:b/>
          <w:szCs w:val="20"/>
          <w:lang w:val="sl-SI"/>
        </w:rPr>
      </w:pPr>
    </w:p>
    <w:p w14:paraId="67B8C4CF" w14:textId="77777777" w:rsidR="003158B5" w:rsidRPr="00951E94" w:rsidRDefault="00F20BF7" w:rsidP="008736A6">
      <w:pPr>
        <w:pStyle w:val="Naslov2"/>
        <w:spacing w:line="276" w:lineRule="auto"/>
        <w:rPr>
          <w:rFonts w:ascii="Arial" w:hAnsi="Arial"/>
          <w:sz w:val="20"/>
        </w:rPr>
      </w:pPr>
      <w:r>
        <w:rPr>
          <w:rFonts w:ascii="Arial" w:hAnsi="Arial"/>
          <w:sz w:val="20"/>
        </w:rPr>
        <w:t>Delivery and Quality and Quantity Acceptance</w:t>
      </w:r>
    </w:p>
    <w:p w14:paraId="36633043" w14:textId="77777777" w:rsidR="00277901" w:rsidRDefault="00277901" w:rsidP="008736A6">
      <w:pPr>
        <w:spacing w:line="276" w:lineRule="auto"/>
        <w:jc w:val="both"/>
        <w:rPr>
          <w:b/>
          <w:szCs w:val="20"/>
          <w:lang w:val="sl-SI"/>
        </w:rPr>
      </w:pPr>
    </w:p>
    <w:p w14:paraId="163F45DF" w14:textId="77777777" w:rsidR="00277901" w:rsidRPr="00E341F6" w:rsidRDefault="00F20BF7" w:rsidP="007D1826">
      <w:pPr>
        <w:spacing w:line="276" w:lineRule="auto"/>
        <w:jc w:val="center"/>
        <w:rPr>
          <w:szCs w:val="20"/>
        </w:rPr>
      </w:pPr>
      <w:r>
        <w:t>Article</w:t>
      </w:r>
      <w:r w:rsidR="007D1826">
        <w:t xml:space="preserve"> 19</w:t>
      </w:r>
    </w:p>
    <w:p w14:paraId="14683316" w14:textId="77777777" w:rsidR="00277901" w:rsidRDefault="00277901" w:rsidP="008736A6">
      <w:pPr>
        <w:spacing w:line="276" w:lineRule="auto"/>
        <w:jc w:val="both"/>
        <w:rPr>
          <w:lang w:val="sl-SI"/>
        </w:rPr>
      </w:pPr>
    </w:p>
    <w:p w14:paraId="7C7C99DF" w14:textId="644E30F2" w:rsidR="003158B5" w:rsidRDefault="00F20BF7" w:rsidP="008736A6">
      <w:pPr>
        <w:spacing w:line="276" w:lineRule="auto"/>
        <w:jc w:val="both"/>
      </w:pPr>
      <w:r>
        <w:t xml:space="preserve">The Contracting Partner shall notify the Contracting Authority of the delivery of goods at least two (2) business days in advance. In the case of AOG orders, the notification shall be made immediately upon dispatch of the goods. For this purpose, the Contracting Partner shall send a completed NOTIFICATION ON DELIVERY/CONSIGNMENT PREPARED FOR ACCEPTANCE form </w:t>
      </w:r>
      <w:r>
        <w:rPr>
          <w:b/>
        </w:rPr>
        <w:t xml:space="preserve">by e-mail to </w:t>
      </w:r>
      <w:hyperlink r:id="rId18" w:history="1">
        <w:r>
          <w:rPr>
            <w:rStyle w:val="Hiperpovezava"/>
            <w:b/>
            <w:color w:val="auto"/>
          </w:rPr>
          <w:t>153_skladisce@mors.si</w:t>
        </w:r>
      </w:hyperlink>
      <w:r>
        <w:t xml:space="preserve">. </w:t>
      </w:r>
    </w:p>
    <w:p w14:paraId="26B8AD86" w14:textId="77777777" w:rsidR="00305DF5" w:rsidRDefault="00305DF5" w:rsidP="008736A6">
      <w:pPr>
        <w:spacing w:line="276" w:lineRule="auto"/>
        <w:jc w:val="both"/>
      </w:pPr>
    </w:p>
    <w:p w14:paraId="3FA5DAD9" w14:textId="07074C43" w:rsidR="003158B5" w:rsidRPr="003036F0" w:rsidRDefault="003A56E0" w:rsidP="008736A6">
      <w:pPr>
        <w:spacing w:line="276" w:lineRule="auto"/>
        <w:jc w:val="both"/>
        <w:rPr>
          <w:u w:val="single"/>
        </w:rPr>
      </w:pPr>
      <w:r>
        <w:rPr>
          <w:u w:val="single"/>
        </w:rPr>
        <w:t>Engine Handover and Acceptance</w:t>
      </w:r>
    </w:p>
    <w:p w14:paraId="58C9A054" w14:textId="77777777" w:rsidR="003158B5" w:rsidRPr="00953939" w:rsidRDefault="00F20BF7" w:rsidP="008736A6">
      <w:pPr>
        <w:spacing w:line="276" w:lineRule="auto"/>
        <w:jc w:val="both"/>
        <w:rPr>
          <w:szCs w:val="20"/>
        </w:rPr>
      </w:pPr>
      <w:r>
        <w:t>The handover and acceptance shall be carried out in accordance with the procedures set out in the SOW.</w:t>
      </w:r>
    </w:p>
    <w:p w14:paraId="4A18AD20" w14:textId="77777777" w:rsidR="003158B5" w:rsidRDefault="003158B5" w:rsidP="008736A6">
      <w:pPr>
        <w:spacing w:line="276" w:lineRule="auto"/>
        <w:jc w:val="both"/>
        <w:rPr>
          <w:szCs w:val="20"/>
          <w:lang w:val="sl-SI"/>
        </w:rPr>
      </w:pPr>
    </w:p>
    <w:p w14:paraId="2FB69312" w14:textId="1A416849" w:rsidR="003158B5" w:rsidRDefault="00F20BF7" w:rsidP="008736A6">
      <w:pPr>
        <w:spacing w:line="276" w:lineRule="auto"/>
        <w:jc w:val="both"/>
        <w:rPr>
          <w:szCs w:val="20"/>
        </w:rPr>
      </w:pPr>
      <w:r>
        <w:t xml:space="preserve">The Contractor shall notify the Contracting Authority of the anticipated completion of the services on the </w:t>
      </w:r>
      <w:r w:rsidR="00305DF5">
        <w:t xml:space="preserve">engine </w:t>
      </w:r>
      <w:r>
        <w:t xml:space="preserve">no later than one week before the completion date, by email to </w:t>
      </w:r>
      <w:hyperlink r:id="rId19" w:history="1">
        <w:r>
          <w:rPr>
            <w:rStyle w:val="Hiperpovezava"/>
            <w:color w:val="auto"/>
          </w:rPr>
          <w:t>olrt@mors.si</w:t>
        </w:r>
      </w:hyperlink>
      <w:r>
        <w:t>.</w:t>
      </w:r>
    </w:p>
    <w:p w14:paraId="0A34E957" w14:textId="77777777" w:rsidR="003158B5" w:rsidRPr="00E14590" w:rsidRDefault="003158B5" w:rsidP="008736A6">
      <w:pPr>
        <w:spacing w:line="276" w:lineRule="auto"/>
        <w:jc w:val="both"/>
        <w:rPr>
          <w:szCs w:val="20"/>
          <w:lang w:val="sl-SI"/>
        </w:rPr>
      </w:pPr>
    </w:p>
    <w:p w14:paraId="2AE8733E" w14:textId="612B7810" w:rsidR="003158B5" w:rsidRPr="008A4F23" w:rsidRDefault="00F20BF7" w:rsidP="008736A6">
      <w:pPr>
        <w:pStyle w:val="Naslov3"/>
        <w:spacing w:before="0" w:line="276" w:lineRule="auto"/>
        <w:rPr>
          <w:b w:val="0"/>
          <w:sz w:val="20"/>
          <w:szCs w:val="20"/>
          <w:u w:val="single"/>
        </w:rPr>
      </w:pPr>
      <w:r>
        <w:rPr>
          <w:b w:val="0"/>
          <w:sz w:val="20"/>
          <w:u w:val="single"/>
        </w:rPr>
        <w:t xml:space="preserve">Acceptance of </w:t>
      </w:r>
      <w:r w:rsidR="00305DF5">
        <w:rPr>
          <w:b w:val="0"/>
          <w:sz w:val="20"/>
          <w:u w:val="single"/>
        </w:rPr>
        <w:t xml:space="preserve"> Engine and </w:t>
      </w:r>
      <w:r>
        <w:rPr>
          <w:b w:val="0"/>
          <w:sz w:val="20"/>
          <w:u w:val="single"/>
        </w:rPr>
        <w:t>Component Maintenance S</w:t>
      </w:r>
      <w:r w:rsidR="009354A9">
        <w:rPr>
          <w:b w:val="0"/>
          <w:sz w:val="20"/>
          <w:u w:val="single"/>
        </w:rPr>
        <w:t xml:space="preserve">ervices </w:t>
      </w:r>
    </w:p>
    <w:p w14:paraId="3299D3B0" w14:textId="11989985" w:rsidR="003158B5" w:rsidRDefault="00F20BF7" w:rsidP="008736A6">
      <w:pPr>
        <w:spacing w:line="276" w:lineRule="auto"/>
        <w:jc w:val="both"/>
      </w:pPr>
      <w:r>
        <w:t>The date of acceptance shall be the date on which the Record of Inspection of the Asset following the completion of the work (Quantity and Quality Acceptance Record), is signed, confirming the work has been completed in full and meets the required standards. The Contractor shall guarantee the quality of the work performed. The acceptance of the completed works shall take place at the premises of the Contracting Authority, the service provider, or at the location agreed upon at the time of the order. The parties to the Framework Agreement agree that the date of acceptance of the service shall be the date on which the Quantity and Quality Acceptance Record is signed, confirming that the service meets the provisions of the Framework Agreement. The Contracting Partner shall thereby deliver the installed goods to the Contracting Authority for direct possession and thereby gives the Contracting Authority title to the Goods.</w:t>
      </w:r>
    </w:p>
    <w:p w14:paraId="525AC953" w14:textId="77777777" w:rsidR="00715287" w:rsidRDefault="00715287" w:rsidP="008736A6">
      <w:pPr>
        <w:spacing w:line="276" w:lineRule="auto"/>
        <w:jc w:val="both"/>
        <w:rPr>
          <w:lang w:val="sl-SI"/>
        </w:rPr>
      </w:pPr>
    </w:p>
    <w:p w14:paraId="7FEA4C71" w14:textId="77777777" w:rsidR="00715287" w:rsidRPr="00715287" w:rsidRDefault="00F20BF7" w:rsidP="008736A6">
      <w:pPr>
        <w:spacing w:line="276" w:lineRule="auto"/>
        <w:jc w:val="both"/>
        <w:rPr>
          <w:u w:val="single"/>
        </w:rPr>
      </w:pPr>
      <w:r>
        <w:rPr>
          <w:u w:val="single"/>
        </w:rPr>
        <w:t xml:space="preserve">Acceptance of Goods </w:t>
      </w:r>
    </w:p>
    <w:p w14:paraId="5A837C57" w14:textId="77777777" w:rsidR="00715287" w:rsidRPr="00C2724E" w:rsidRDefault="00F20BF7" w:rsidP="008736A6">
      <w:pPr>
        <w:spacing w:line="276" w:lineRule="auto"/>
        <w:jc w:val="both"/>
      </w:pPr>
      <w:r>
        <w:t>The Contracting Partner shall, unless otherwise agreed for a specific work, make the Goods subject to this Framework Agreement available to the Contracting Authority within the time frame and at the location specified by the Parties at the time of the Contract. The Goods must meet the required quality standards. Upon delivery, the Contracting Authority shall conduct a quantitative and qualitative inspection, including a visual check of the product and packaging, and shall sign a record of the inspection and the delivery note. The quality of the goods shall be guaranteed by the Contracting Partner. The Parties to the Framework Agreement agree that the date of acceptance of the Goods shall be the date on which both the delivery note and the record of quantity and quality acceptance are signed, confirming that the Goods comply with the provisions of the Framework Agreement. The Contracting Partner hereby transfers the Goods to the Contracting Authority, granting it both immediate possession and title to the Goods.</w:t>
      </w:r>
    </w:p>
    <w:p w14:paraId="01460806" w14:textId="77777777" w:rsidR="003158B5" w:rsidRDefault="003158B5" w:rsidP="008736A6">
      <w:pPr>
        <w:spacing w:line="276" w:lineRule="auto"/>
        <w:jc w:val="both"/>
        <w:rPr>
          <w:b/>
          <w:szCs w:val="20"/>
          <w:lang w:val="sl-SI"/>
        </w:rPr>
      </w:pPr>
    </w:p>
    <w:p w14:paraId="76AE8FAA" w14:textId="77777777" w:rsidR="003158B5" w:rsidRPr="008A4F23" w:rsidRDefault="00F20BF7" w:rsidP="008736A6">
      <w:pPr>
        <w:pStyle w:val="Naslov3"/>
        <w:spacing w:before="0" w:line="276" w:lineRule="auto"/>
        <w:rPr>
          <w:b w:val="0"/>
          <w:sz w:val="20"/>
          <w:szCs w:val="20"/>
          <w:u w:val="single"/>
        </w:rPr>
      </w:pPr>
      <w:r>
        <w:rPr>
          <w:b w:val="0"/>
          <w:sz w:val="20"/>
          <w:u w:val="single"/>
        </w:rPr>
        <w:lastRenderedPageBreak/>
        <w:t xml:space="preserve">Acceptance of Training </w:t>
      </w:r>
    </w:p>
    <w:p w14:paraId="21CA6386" w14:textId="77777777" w:rsidR="003158B5" w:rsidRPr="00953939" w:rsidRDefault="00F20BF7" w:rsidP="008736A6">
      <w:pPr>
        <w:spacing w:line="276" w:lineRule="auto"/>
        <w:jc w:val="both"/>
      </w:pPr>
      <w:r>
        <w:t>The date of receipt of the training is defined as the date on which the Contractor issues training certificates to the individuals who have attended the training. Training certificates cannot be issued before the completion of both theoretical and practical training.</w:t>
      </w:r>
    </w:p>
    <w:p w14:paraId="6C58C6F2" w14:textId="77777777" w:rsidR="004931EC" w:rsidRDefault="004931EC" w:rsidP="008736A6">
      <w:pPr>
        <w:spacing w:line="276" w:lineRule="auto"/>
        <w:rPr>
          <w:lang w:val="sl-SI"/>
        </w:rPr>
      </w:pPr>
    </w:p>
    <w:p w14:paraId="24D525C1" w14:textId="77777777" w:rsidR="000B1E30" w:rsidRPr="00A85457" w:rsidRDefault="00F20BF7" w:rsidP="008736A6">
      <w:pPr>
        <w:pStyle w:val="Naslov3"/>
        <w:spacing w:before="0" w:line="276" w:lineRule="auto"/>
        <w:rPr>
          <w:sz w:val="20"/>
          <w:szCs w:val="20"/>
        </w:rPr>
      </w:pPr>
      <w:r>
        <w:rPr>
          <w:sz w:val="20"/>
        </w:rPr>
        <w:t>Payment Terms</w:t>
      </w:r>
    </w:p>
    <w:p w14:paraId="20163010" w14:textId="77777777" w:rsidR="000B1E30" w:rsidRPr="00E341F6" w:rsidRDefault="00F20BF7" w:rsidP="007D1826">
      <w:pPr>
        <w:spacing w:line="276" w:lineRule="auto"/>
        <w:jc w:val="center"/>
        <w:rPr>
          <w:szCs w:val="20"/>
        </w:rPr>
      </w:pPr>
      <w:r>
        <w:t>Article</w:t>
      </w:r>
      <w:r w:rsidR="007D1826">
        <w:t xml:space="preserve"> 20</w:t>
      </w:r>
    </w:p>
    <w:p w14:paraId="0E3E8C37" w14:textId="77777777" w:rsidR="000B1E30" w:rsidRPr="00E341F6" w:rsidRDefault="000B1E30" w:rsidP="008736A6">
      <w:pPr>
        <w:spacing w:line="276" w:lineRule="auto"/>
        <w:jc w:val="both"/>
        <w:rPr>
          <w:szCs w:val="20"/>
          <w:lang w:val="sl-SI"/>
        </w:rPr>
      </w:pPr>
    </w:p>
    <w:p w14:paraId="1095C884" w14:textId="77777777" w:rsidR="00720176" w:rsidRPr="00CD1B32" w:rsidRDefault="00F20BF7" w:rsidP="008736A6">
      <w:pPr>
        <w:spacing w:line="276" w:lineRule="auto"/>
        <w:jc w:val="both"/>
        <w:rPr>
          <w:szCs w:val="20"/>
        </w:rPr>
      </w:pPr>
      <w:r>
        <w:t>Payment shall be made for each service or delivery provided in accordance with the bids and price lists attached to this Framework Agreement</w:t>
      </w:r>
    </w:p>
    <w:p w14:paraId="5D3A1BB6" w14:textId="77777777" w:rsidR="00720176" w:rsidRPr="00CD1B32" w:rsidRDefault="00720176" w:rsidP="008736A6">
      <w:pPr>
        <w:spacing w:line="276" w:lineRule="auto"/>
        <w:jc w:val="both"/>
        <w:rPr>
          <w:szCs w:val="20"/>
          <w:lang w:val="sl-SI"/>
        </w:rPr>
      </w:pPr>
    </w:p>
    <w:p w14:paraId="1945F1F5" w14:textId="77777777" w:rsidR="00720176" w:rsidRPr="006037BB" w:rsidRDefault="00F20BF7" w:rsidP="008736A6">
      <w:pPr>
        <w:spacing w:line="276" w:lineRule="auto"/>
        <w:jc w:val="both"/>
      </w:pPr>
      <w:r>
        <w:t>The Contracting Partner shall issue an invoice to the Contracting Authority upon the proper completion of the specific work and the successful quality acceptance of the Goods or Services. The invoice shall be accompanied by documents and forms approved by the Contracting Authority, clearly showing a detailed breakdown of the work performed and the materials used or Goods delivered, including unit prices and the final amount.</w:t>
      </w:r>
    </w:p>
    <w:p w14:paraId="2B5FF981" w14:textId="77777777" w:rsidR="00720176" w:rsidRPr="00FE3F3C" w:rsidRDefault="00720176" w:rsidP="008736A6">
      <w:pPr>
        <w:spacing w:line="276" w:lineRule="auto"/>
        <w:jc w:val="both"/>
        <w:rPr>
          <w:szCs w:val="20"/>
          <w:lang w:val="sl-SI"/>
        </w:rPr>
      </w:pPr>
    </w:p>
    <w:p w14:paraId="1BF397DE" w14:textId="77777777" w:rsidR="00720176" w:rsidRPr="00042634" w:rsidRDefault="00F20BF7" w:rsidP="008736A6">
      <w:pPr>
        <w:spacing w:line="276" w:lineRule="auto"/>
        <w:jc w:val="both"/>
        <w:rPr>
          <w:i/>
        </w:rPr>
      </w:pPr>
      <w:r>
        <w:rPr>
          <w:i/>
        </w:rPr>
        <w:t xml:space="preserve">E-invoices are used only for Slovenian legal entities. Foreign Contracting Partners should send invoices in .pdf format to the following email address: </w:t>
      </w:r>
      <w:hyperlink r:id="rId20" w:history="1">
        <w:r>
          <w:rPr>
            <w:rStyle w:val="Hiperpovezava"/>
            <w:i/>
            <w:color w:val="auto"/>
          </w:rPr>
          <w:t>glavna.pisarna@mors.si</w:t>
        </w:r>
      </w:hyperlink>
      <w:r>
        <w:rPr>
          <w:i/>
        </w:rPr>
        <w:t xml:space="preserve"> Please include a reference to the issuing organisational unit, the Framework Agreement number, and the Order Form No.</w:t>
      </w:r>
    </w:p>
    <w:p w14:paraId="6B15D67E" w14:textId="77777777" w:rsidR="00720176" w:rsidRPr="00FE3F3C" w:rsidRDefault="00720176" w:rsidP="008736A6">
      <w:pPr>
        <w:spacing w:line="276" w:lineRule="auto"/>
        <w:jc w:val="both"/>
        <w:rPr>
          <w:szCs w:val="20"/>
          <w:lang w:val="sl-SI"/>
        </w:rPr>
      </w:pPr>
    </w:p>
    <w:p w14:paraId="3FD29E7A" w14:textId="77777777" w:rsidR="00720176" w:rsidRPr="00CD1B32" w:rsidRDefault="00F20BF7" w:rsidP="008736A6">
      <w:pPr>
        <w:spacing w:line="276" w:lineRule="auto"/>
        <w:jc w:val="both"/>
        <w:rPr>
          <w:szCs w:val="20"/>
        </w:rPr>
      </w:pPr>
      <w:r>
        <w:t>Where applicable, the Contracting Partner shall be obliged to enclose the following when issuing an invoice:</w:t>
      </w:r>
    </w:p>
    <w:p w14:paraId="0E168E28" w14:textId="77777777" w:rsidR="00720176" w:rsidRPr="00777121" w:rsidRDefault="00F20BF7" w:rsidP="008736A6">
      <w:pPr>
        <w:pStyle w:val="Odstavekseznama"/>
        <w:numPr>
          <w:ilvl w:val="0"/>
          <w:numId w:val="12"/>
        </w:numPr>
        <w:spacing w:line="276" w:lineRule="auto"/>
        <w:jc w:val="both"/>
        <w:rPr>
          <w:szCs w:val="20"/>
        </w:rPr>
      </w:pPr>
      <w:r>
        <w:t>A Bid confirmed by the Contracting Authority (Purchase Order Form or another document containing the same details)</w:t>
      </w:r>
    </w:p>
    <w:p w14:paraId="12585439" w14:textId="77777777" w:rsidR="00720176" w:rsidRPr="00CD1B32" w:rsidRDefault="00F20BF7" w:rsidP="008736A6">
      <w:pPr>
        <w:pStyle w:val="Odstavekseznama"/>
        <w:numPr>
          <w:ilvl w:val="0"/>
          <w:numId w:val="12"/>
        </w:numPr>
        <w:spacing w:line="276" w:lineRule="auto"/>
        <w:jc w:val="both"/>
        <w:rPr>
          <w:szCs w:val="20"/>
        </w:rPr>
      </w:pPr>
      <w:r>
        <w:t>In the case of additional works, an updated Contractor's Bid with a list of all ROS forms</w:t>
      </w:r>
    </w:p>
    <w:p w14:paraId="61A3D151" w14:textId="77777777" w:rsidR="00720176" w:rsidRPr="00CD1B32" w:rsidRDefault="00F20BF7" w:rsidP="008736A6">
      <w:pPr>
        <w:pStyle w:val="Odstavekseznama"/>
        <w:numPr>
          <w:ilvl w:val="0"/>
          <w:numId w:val="12"/>
        </w:numPr>
        <w:spacing w:line="276" w:lineRule="auto"/>
        <w:jc w:val="both"/>
        <w:rPr>
          <w:szCs w:val="20"/>
        </w:rPr>
      </w:pPr>
      <w:r>
        <w:t xml:space="preserve">Delivery Note with quantity and price, duly completed and signed by the Contracting Authority </w:t>
      </w:r>
    </w:p>
    <w:p w14:paraId="64A1FC9F" w14:textId="77777777" w:rsidR="00720176" w:rsidRPr="00FB2B9E" w:rsidRDefault="00F20BF7" w:rsidP="008736A6">
      <w:pPr>
        <w:pStyle w:val="Odstavekseznama"/>
        <w:numPr>
          <w:ilvl w:val="0"/>
          <w:numId w:val="12"/>
        </w:numPr>
        <w:spacing w:line="276" w:lineRule="auto"/>
        <w:jc w:val="both"/>
        <w:rPr>
          <w:szCs w:val="20"/>
        </w:rPr>
      </w:pPr>
      <w:r>
        <w:t>The Contractor’s invoice or another document demonstrating the costs incurred for the services performed and the Goods installed or delivered (the Contracting Authority reserves the right to request invoices from all Contractors involved in a specific order, including for the execution of works, installation of Goods, delivery of Goods, and associated costs).</w:t>
      </w:r>
    </w:p>
    <w:p w14:paraId="356544B1" w14:textId="77777777" w:rsidR="00720176" w:rsidRPr="00CD1B32" w:rsidRDefault="00F20BF7" w:rsidP="008736A6">
      <w:pPr>
        <w:pStyle w:val="Odstavekseznama"/>
        <w:numPr>
          <w:ilvl w:val="0"/>
          <w:numId w:val="12"/>
        </w:numPr>
        <w:spacing w:line="276" w:lineRule="auto"/>
        <w:jc w:val="both"/>
        <w:rPr>
          <w:szCs w:val="20"/>
        </w:rPr>
      </w:pPr>
      <w:r>
        <w:t>A completed and confirmed Quality and Quantity Acceptance Record</w:t>
      </w:r>
    </w:p>
    <w:p w14:paraId="0909077B" w14:textId="77777777" w:rsidR="00720176" w:rsidRPr="00FB2B9E" w:rsidRDefault="00F20BF7" w:rsidP="008736A6">
      <w:pPr>
        <w:pStyle w:val="Odstavekseznama"/>
        <w:numPr>
          <w:ilvl w:val="0"/>
          <w:numId w:val="12"/>
        </w:numPr>
        <w:spacing w:line="276" w:lineRule="auto"/>
        <w:jc w:val="both"/>
        <w:rPr>
          <w:szCs w:val="20"/>
        </w:rPr>
      </w:pPr>
      <w:r>
        <w:t>An account of the dependent costs for the services rendered, along with any supporting documents required by the Contracting Authority</w:t>
      </w:r>
    </w:p>
    <w:p w14:paraId="3A70B09B" w14:textId="2AC6C525" w:rsidR="00720176" w:rsidRPr="00B04C4B" w:rsidRDefault="00F20BF7" w:rsidP="008736A6">
      <w:pPr>
        <w:pStyle w:val="Odstavekseznama"/>
        <w:numPr>
          <w:ilvl w:val="0"/>
          <w:numId w:val="12"/>
        </w:numPr>
        <w:spacing w:line="276" w:lineRule="auto"/>
        <w:jc w:val="both"/>
        <w:rPr>
          <w:szCs w:val="20"/>
        </w:rPr>
      </w:pPr>
      <w:r>
        <w:t xml:space="preserve">Other documents and reports on the functional tests carried out in accordance with the requirements of the Contracting Authority (certificates, approvals, technical reports, entries in technical logbooks or </w:t>
      </w:r>
      <w:r w:rsidR="00305DF5">
        <w:t xml:space="preserve">engine </w:t>
      </w:r>
      <w:r>
        <w:t>logbooks, etc.).</w:t>
      </w:r>
    </w:p>
    <w:p w14:paraId="1034099F" w14:textId="77777777" w:rsidR="00720176" w:rsidRPr="00CD1B32" w:rsidRDefault="00720176" w:rsidP="008736A6">
      <w:pPr>
        <w:spacing w:line="276" w:lineRule="auto"/>
        <w:jc w:val="both"/>
        <w:rPr>
          <w:szCs w:val="20"/>
          <w:lang w:val="sl-SI"/>
        </w:rPr>
      </w:pPr>
    </w:p>
    <w:p w14:paraId="3761CE09" w14:textId="77777777" w:rsidR="00720176" w:rsidRPr="006037BB" w:rsidRDefault="00F20BF7" w:rsidP="008736A6">
      <w:pPr>
        <w:spacing w:line="276" w:lineRule="auto"/>
        <w:jc w:val="both"/>
        <w:rPr>
          <w:szCs w:val="20"/>
        </w:rPr>
      </w:pPr>
      <w:r>
        <w:t xml:space="preserve">The Contracting Authority undertakes to pay the invoice no later than </w:t>
      </w:r>
      <w:r w:rsidR="004D5A21">
        <w:t xml:space="preserve">30 days </w:t>
      </w:r>
      <w:r>
        <w:t>from the first day following the official receipt of the document that serves as the basis for payment. The document should be sent to the Contracting Authority’s address with a reference to the issuing organizational unit, the Framework Agreement number, the Invitation number, and the Order number.</w:t>
      </w:r>
    </w:p>
    <w:p w14:paraId="3E2A0EBB" w14:textId="77777777" w:rsidR="00720176" w:rsidRPr="00CD1B32" w:rsidRDefault="00720176" w:rsidP="008736A6">
      <w:pPr>
        <w:spacing w:line="276" w:lineRule="auto"/>
        <w:jc w:val="both"/>
        <w:rPr>
          <w:szCs w:val="20"/>
          <w:lang w:val="sl-SI"/>
        </w:rPr>
      </w:pPr>
    </w:p>
    <w:p w14:paraId="6E83DF24" w14:textId="77777777" w:rsidR="00720176" w:rsidRPr="00CD1B32" w:rsidRDefault="00F20BF7" w:rsidP="008736A6">
      <w:pPr>
        <w:spacing w:line="276" w:lineRule="auto"/>
        <w:jc w:val="both"/>
      </w:pPr>
      <w:r>
        <w:t xml:space="preserve">In the case of a claim, the invoice shall be rejected. Upon the receipt of a new invoice, issued after the claim has been settled, payment shall be carried out no later than </w:t>
      </w:r>
      <w:r w:rsidR="004D5A21">
        <w:t xml:space="preserve">30 days </w:t>
      </w:r>
      <w:r>
        <w:t>following the receipt of the new invoice. The payment deadline shall begin the day after the official receipt of the invoice that shall serve as the basis for payment at the Contracting Authority’s address.</w:t>
      </w:r>
    </w:p>
    <w:p w14:paraId="541465A8" w14:textId="77777777" w:rsidR="00720176" w:rsidRDefault="00720176" w:rsidP="008736A6">
      <w:pPr>
        <w:spacing w:line="276" w:lineRule="auto"/>
        <w:jc w:val="both"/>
        <w:rPr>
          <w:szCs w:val="20"/>
          <w:lang w:val="sl-SI"/>
        </w:rPr>
      </w:pPr>
    </w:p>
    <w:p w14:paraId="2D8CC85B" w14:textId="77777777" w:rsidR="00720176" w:rsidRDefault="00F20BF7" w:rsidP="008736A6">
      <w:pPr>
        <w:spacing w:line="276" w:lineRule="auto"/>
        <w:jc w:val="both"/>
        <w:rPr>
          <w:szCs w:val="20"/>
        </w:rPr>
      </w:pPr>
      <w:r>
        <w:rPr>
          <w:i/>
        </w:rPr>
        <w:lastRenderedPageBreak/>
        <w:t>(in the case of direct payments to a Subcontractor)</w:t>
      </w:r>
    </w:p>
    <w:p w14:paraId="0CEF1B3C" w14:textId="77777777" w:rsidR="00720176" w:rsidRPr="005E56E9" w:rsidRDefault="00F20BF7" w:rsidP="008736A6">
      <w:pPr>
        <w:spacing w:line="276" w:lineRule="auto"/>
        <w:jc w:val="both"/>
        <w:rPr>
          <w:i/>
          <w:szCs w:val="20"/>
        </w:rPr>
      </w:pPr>
      <w:r>
        <w:t xml:space="preserve">By signing this Framework Agreement, the Contracting Partner authorises the Contracting Authority to make direct payments to the Subcontractor on the basis of the invoice confirmed by the Contracting Partner. The Subcontractor hereby agrees that its claims against the Contracting Partner shall be settled by payment made by the Contracting Authority to the Subcontractor's bank account no. ________________________ open with ___________ (bank). Any invoice submitted by the Contracting Partner shall be accompanied by the relevant invoice of the Subcontractor previously confirmed by the Contracting Partner. The Contracting Partner’s prior confirmation is a prerequisite for direct payment to the Subcontractor. The written consent of the Subcontractors for direct payment constitutes an integral part of the Framework Agreement and shall be appended hereto. Each Subcontractor shall be paid under the same payment terms governing payment by the Contracting Authority to the Contracting Partner. </w:t>
      </w:r>
    </w:p>
    <w:p w14:paraId="4BF48DE9" w14:textId="77777777" w:rsidR="00720176" w:rsidRDefault="00720176" w:rsidP="008736A6">
      <w:pPr>
        <w:spacing w:line="276" w:lineRule="auto"/>
        <w:jc w:val="both"/>
        <w:rPr>
          <w:szCs w:val="20"/>
          <w:lang w:val="sl-SI"/>
        </w:rPr>
      </w:pPr>
    </w:p>
    <w:p w14:paraId="7FF4F790" w14:textId="77777777" w:rsidR="00720176" w:rsidRDefault="00F20BF7" w:rsidP="008736A6">
      <w:pPr>
        <w:spacing w:line="276" w:lineRule="auto"/>
        <w:jc w:val="both"/>
      </w:pPr>
      <w:r>
        <w:t xml:space="preserve">If the Contracting Authority fails to settle the invoice in due time, the Contracting Partner </w:t>
      </w:r>
      <w:r>
        <w:rPr>
          <w:i/>
        </w:rPr>
        <w:t>(and Subcontractor)</w:t>
      </w:r>
      <w:r>
        <w:t xml:space="preserve"> shall be entitled to demand statutory interest for late payment.</w:t>
      </w:r>
    </w:p>
    <w:p w14:paraId="301D71F2" w14:textId="1477436C" w:rsidR="008A6E73" w:rsidRDefault="008A6E73" w:rsidP="008736A6">
      <w:pPr>
        <w:spacing w:line="276" w:lineRule="auto"/>
        <w:jc w:val="both"/>
        <w:rPr>
          <w:szCs w:val="20"/>
        </w:rPr>
      </w:pPr>
    </w:p>
    <w:p w14:paraId="74A92EF2" w14:textId="77777777" w:rsidR="004D2223" w:rsidRPr="00A85457" w:rsidRDefault="00F20BF7" w:rsidP="008736A6">
      <w:pPr>
        <w:pStyle w:val="Naslov3"/>
        <w:spacing w:before="0" w:line="276" w:lineRule="auto"/>
        <w:rPr>
          <w:sz w:val="20"/>
          <w:szCs w:val="20"/>
        </w:rPr>
      </w:pPr>
      <w:r>
        <w:rPr>
          <w:sz w:val="20"/>
        </w:rPr>
        <w:t>Warranties</w:t>
      </w:r>
    </w:p>
    <w:p w14:paraId="197AF88C" w14:textId="77777777" w:rsidR="004D2223" w:rsidRPr="001A51B1" w:rsidRDefault="00F20BF7" w:rsidP="00B002F6">
      <w:pPr>
        <w:spacing w:line="276" w:lineRule="auto"/>
        <w:jc w:val="center"/>
        <w:rPr>
          <w:szCs w:val="20"/>
        </w:rPr>
      </w:pPr>
      <w:r>
        <w:t>Article</w:t>
      </w:r>
      <w:r w:rsidR="00B002F6">
        <w:t xml:space="preserve"> 21</w:t>
      </w:r>
    </w:p>
    <w:p w14:paraId="1D9DC570" w14:textId="77777777" w:rsidR="00B61CE9" w:rsidRPr="00C2724E" w:rsidRDefault="00B61CE9" w:rsidP="008736A6">
      <w:pPr>
        <w:spacing w:line="276" w:lineRule="auto"/>
        <w:jc w:val="both"/>
        <w:rPr>
          <w:szCs w:val="20"/>
          <w:lang w:val="sl-SI"/>
        </w:rPr>
      </w:pPr>
    </w:p>
    <w:p w14:paraId="48AC2477" w14:textId="77777777" w:rsidR="006C3111" w:rsidRPr="00C2724E" w:rsidRDefault="00F20BF7" w:rsidP="008736A6">
      <w:pPr>
        <w:spacing w:line="276" w:lineRule="auto"/>
        <w:jc w:val="both"/>
        <w:rPr>
          <w:szCs w:val="20"/>
        </w:rPr>
      </w:pPr>
      <w:r>
        <w:t>During the warranty period, the Contracting Partner shall ensure faultless performance of the delivered and serviced Goods and shall, free of charge, remedy any defects that cannot be attributed to the Contracting Authority. In the event that the Contracting Authority files a warranty claim, a suitable deadline, not shorter than forty-five (8) days, shall be set to remedy the defects concerned. The Contracting Authority shall be entitled to compensation for any damage incurred due to a defect, resulting from the inability to use the goods or, consequently, the means for which they are intended, from the moment repair or replacement was requested until the Goods in question are accepted by the Contracting Authority.</w:t>
      </w:r>
    </w:p>
    <w:p w14:paraId="0EFFCDB6" w14:textId="77777777" w:rsidR="006C3111" w:rsidRDefault="006C3111" w:rsidP="008736A6">
      <w:pPr>
        <w:spacing w:line="276" w:lineRule="auto"/>
        <w:jc w:val="both"/>
        <w:rPr>
          <w:szCs w:val="20"/>
          <w:lang w:val="sl-SI"/>
        </w:rPr>
      </w:pPr>
    </w:p>
    <w:p w14:paraId="068388DA" w14:textId="77777777" w:rsidR="006C3111" w:rsidRPr="00E172E2" w:rsidRDefault="00F20BF7" w:rsidP="008736A6">
      <w:pPr>
        <w:spacing w:line="276" w:lineRule="auto"/>
        <w:jc w:val="both"/>
      </w:pPr>
      <w:r>
        <w:t xml:space="preserve">Warranties for each service provided and for Goods supplied/installed shall be specified in each Bid and shall be in accordance with the applicable warranty policy of the Service Centre, Contractor, or Manufacturer. They shall commence on the date of the acceptance of the goods or services. If specific warranty periods are not defined in the individual Bid, a warranty period of ____ months (minimum 12 months) shall apply to the installed or supplied Goods or Services. </w:t>
      </w:r>
    </w:p>
    <w:p w14:paraId="7F25BC7A" w14:textId="77777777" w:rsidR="006C3111" w:rsidRDefault="006C3111" w:rsidP="008736A6">
      <w:pPr>
        <w:spacing w:line="276" w:lineRule="auto"/>
        <w:jc w:val="both"/>
        <w:rPr>
          <w:lang w:val="sl-SI"/>
        </w:rPr>
      </w:pPr>
    </w:p>
    <w:p w14:paraId="65BC97BE" w14:textId="77777777" w:rsidR="006C3111" w:rsidRPr="006661E5" w:rsidRDefault="00F20BF7" w:rsidP="008736A6">
      <w:pPr>
        <w:spacing w:line="276" w:lineRule="auto"/>
        <w:jc w:val="both"/>
      </w:pPr>
      <w:r>
        <w:t>During the warranty period, the Contracting Partner shall be liable, at its own expense, to remedy any defects or to replace a defective part with a new one. These costs shall also include all transport costs and other incidental costs incurred in the course of resolving the warranty claim.</w:t>
      </w:r>
    </w:p>
    <w:p w14:paraId="0F1644F2" w14:textId="77777777" w:rsidR="006C3111" w:rsidRDefault="006C3111" w:rsidP="008736A6">
      <w:pPr>
        <w:spacing w:line="276" w:lineRule="auto"/>
        <w:jc w:val="both"/>
        <w:rPr>
          <w:lang w:val="sl-SI"/>
        </w:rPr>
      </w:pPr>
    </w:p>
    <w:p w14:paraId="645FA11F" w14:textId="77777777" w:rsidR="006C3111" w:rsidRPr="009F2588" w:rsidRDefault="00F20BF7" w:rsidP="008736A6">
      <w:pPr>
        <w:spacing w:line="276" w:lineRule="auto"/>
        <w:jc w:val="both"/>
      </w:pPr>
      <w:r>
        <w:t>If the Contractor's or Manufacturer's warranty policy differs from the requirements set out herein, the Contracting Partner and the Contracting Authority shall agree on the method of resolution for each warranty claim. All eligible costs related to a particular warranty claim shall be borne by the Contracting Partner unless otherwise agreed with the Contracting Authority (subject to the Contractor's or Manufacturer's warranty policy).</w:t>
      </w:r>
    </w:p>
    <w:p w14:paraId="43B51EB8" w14:textId="77777777" w:rsidR="006C3111" w:rsidRPr="00C2724E" w:rsidRDefault="006C3111" w:rsidP="008736A6">
      <w:pPr>
        <w:spacing w:line="276" w:lineRule="auto"/>
        <w:jc w:val="both"/>
        <w:rPr>
          <w:szCs w:val="20"/>
          <w:lang w:val="sl-SI"/>
        </w:rPr>
      </w:pPr>
    </w:p>
    <w:p w14:paraId="1668475F" w14:textId="77777777" w:rsidR="006C3111" w:rsidRPr="0097263B" w:rsidRDefault="00F20BF7" w:rsidP="008736A6">
      <w:pPr>
        <w:spacing w:line="276" w:lineRule="auto"/>
        <w:jc w:val="both"/>
        <w:rPr>
          <w:szCs w:val="20"/>
        </w:rPr>
      </w:pPr>
      <w:r>
        <w:t>The warranty period for repairs shall be extended for the length of time equal to the time during which the Contracting Authority was unable to use the asset. In the event that the Goods have to be replaced, the warranty period shall commence anew counting from the day the acceptance procedure for the replaced Goods is completed.</w:t>
      </w:r>
    </w:p>
    <w:p w14:paraId="02D135CA" w14:textId="64EA42B3" w:rsidR="008A6E73" w:rsidRDefault="008A6E73" w:rsidP="008736A6">
      <w:pPr>
        <w:spacing w:line="276" w:lineRule="auto"/>
        <w:jc w:val="both"/>
        <w:rPr>
          <w:lang w:val="sl-SI"/>
        </w:rPr>
      </w:pPr>
    </w:p>
    <w:p w14:paraId="0A0DACCA" w14:textId="0D777A71" w:rsidR="009A3A52" w:rsidRDefault="009A3A52" w:rsidP="008736A6">
      <w:pPr>
        <w:spacing w:line="276" w:lineRule="auto"/>
        <w:jc w:val="both"/>
        <w:rPr>
          <w:lang w:val="sl-SI"/>
        </w:rPr>
      </w:pPr>
    </w:p>
    <w:p w14:paraId="3BA0EF95" w14:textId="77777777" w:rsidR="009A3A52" w:rsidRDefault="009A3A52" w:rsidP="008736A6">
      <w:pPr>
        <w:spacing w:line="276" w:lineRule="auto"/>
        <w:jc w:val="both"/>
        <w:rPr>
          <w:lang w:val="sl-SI"/>
        </w:rPr>
      </w:pPr>
    </w:p>
    <w:p w14:paraId="2F094267" w14:textId="77777777" w:rsidR="00277901" w:rsidRPr="00A85457" w:rsidRDefault="00F20BF7" w:rsidP="008736A6">
      <w:pPr>
        <w:pStyle w:val="Naslov3"/>
        <w:spacing w:before="0" w:line="276" w:lineRule="auto"/>
        <w:rPr>
          <w:sz w:val="20"/>
          <w:szCs w:val="20"/>
        </w:rPr>
      </w:pPr>
      <w:r>
        <w:rPr>
          <w:sz w:val="20"/>
        </w:rPr>
        <w:lastRenderedPageBreak/>
        <w:t>Hidden Defects</w:t>
      </w:r>
    </w:p>
    <w:p w14:paraId="11452FDB" w14:textId="77777777" w:rsidR="00277901" w:rsidRPr="00E341F6" w:rsidRDefault="00F20BF7" w:rsidP="00B002F6">
      <w:pPr>
        <w:spacing w:line="276" w:lineRule="auto"/>
        <w:jc w:val="center"/>
        <w:rPr>
          <w:szCs w:val="20"/>
        </w:rPr>
      </w:pPr>
      <w:r>
        <w:t>Article</w:t>
      </w:r>
      <w:r w:rsidR="00B002F6">
        <w:t xml:space="preserve"> 22</w:t>
      </w:r>
    </w:p>
    <w:p w14:paraId="2649A526" w14:textId="77777777" w:rsidR="00277901" w:rsidRPr="00E341F6" w:rsidRDefault="00277901" w:rsidP="008736A6">
      <w:pPr>
        <w:spacing w:line="276" w:lineRule="auto"/>
        <w:rPr>
          <w:szCs w:val="20"/>
          <w:lang w:val="sl-SI"/>
        </w:rPr>
      </w:pPr>
    </w:p>
    <w:p w14:paraId="72516C4E" w14:textId="77777777" w:rsidR="006C3111" w:rsidRPr="00C2724E" w:rsidRDefault="00F20BF7" w:rsidP="008736A6">
      <w:pPr>
        <w:spacing w:line="276" w:lineRule="auto"/>
        <w:jc w:val="both"/>
        <w:rPr>
          <w:szCs w:val="20"/>
        </w:rPr>
      </w:pPr>
      <w:r>
        <w:t>The Contracting Authority shall immediately notify the Contracting Partner of any hidden defects. If the Contracting Partner does not begin to remedy the defects within 3 days of receiving the notification, or does not rectify them within 8 days of receiving the notification of the defect, the Contracting Authority may remedy the defects itself or through a third party at the Contracting Partner's expense, in accordance with the principle of due diligence.</w:t>
      </w:r>
    </w:p>
    <w:p w14:paraId="38B4F3CF" w14:textId="77777777" w:rsidR="006C3111" w:rsidRPr="0097263B" w:rsidRDefault="006C3111" w:rsidP="008736A6">
      <w:pPr>
        <w:spacing w:line="276" w:lineRule="auto"/>
        <w:jc w:val="both"/>
        <w:rPr>
          <w:szCs w:val="20"/>
          <w:lang w:val="sl-SI"/>
        </w:rPr>
      </w:pPr>
    </w:p>
    <w:p w14:paraId="10FA0F43" w14:textId="77777777" w:rsidR="006C3111" w:rsidRPr="0097263B" w:rsidRDefault="00F20BF7" w:rsidP="008736A6">
      <w:pPr>
        <w:spacing w:line="276" w:lineRule="auto"/>
        <w:jc w:val="both"/>
        <w:rPr>
          <w:szCs w:val="20"/>
        </w:rPr>
      </w:pPr>
      <w:r>
        <w:t>The Contracting Partner shall remedy any defect or replace any defective goods with new goods within a time limit to be specified by the Contracting Authority, failing which the Supplier shall be liable to the Contracting Authority for damages. The costs incurred in remedying the defect, including all transport and other incidental costs, as well as compensation for any damage caused, shall be borne by the Contracting Partner.</w:t>
      </w:r>
    </w:p>
    <w:p w14:paraId="6428469E" w14:textId="77777777" w:rsidR="006C3111" w:rsidRPr="0097263B" w:rsidRDefault="006C3111" w:rsidP="008736A6">
      <w:pPr>
        <w:spacing w:line="276" w:lineRule="auto"/>
        <w:rPr>
          <w:b/>
          <w:bCs/>
          <w:szCs w:val="20"/>
          <w:lang w:val="sl-SI"/>
        </w:rPr>
      </w:pPr>
    </w:p>
    <w:p w14:paraId="782A0DF6" w14:textId="77777777" w:rsidR="006C3111" w:rsidRPr="0097263B" w:rsidRDefault="00F20BF7" w:rsidP="008736A6">
      <w:pPr>
        <w:spacing w:line="276" w:lineRule="auto"/>
        <w:jc w:val="both"/>
      </w:pPr>
      <w:r>
        <w:t>The Parties hereto agree that the provisions of the Code of Obligations (Official Gazette of the Republic of Slovenia, No. 97/07 – official consolidated text; as amended and supplemented) shall apply to material defects. The Contracting Partner guarantees the faultless performance of the service and the proper functioning of the delivered or installed Goods against any hidden defects during the warranty period.</w:t>
      </w:r>
    </w:p>
    <w:p w14:paraId="791BA2AF" w14:textId="2AA1C7E6" w:rsidR="008A6E73" w:rsidRPr="00BF35A7" w:rsidRDefault="008A6E73" w:rsidP="008736A6">
      <w:pPr>
        <w:spacing w:line="276" w:lineRule="auto"/>
        <w:jc w:val="both"/>
        <w:rPr>
          <w:lang w:val="sl-SI"/>
        </w:rPr>
      </w:pPr>
    </w:p>
    <w:p w14:paraId="343D10B5" w14:textId="77777777" w:rsidR="006C3111" w:rsidRPr="00E07780" w:rsidRDefault="00F20BF7" w:rsidP="008736A6">
      <w:pPr>
        <w:pStyle w:val="Naslov2"/>
        <w:spacing w:line="276" w:lineRule="auto"/>
        <w:rPr>
          <w:rFonts w:ascii="Arial" w:hAnsi="Arial"/>
          <w:b w:val="0"/>
          <w:i/>
          <w:sz w:val="20"/>
        </w:rPr>
      </w:pPr>
      <w:r>
        <w:rPr>
          <w:rFonts w:ascii="Arial" w:hAnsi="Arial"/>
          <w:sz w:val="20"/>
        </w:rPr>
        <w:t>Performance Bond</w:t>
      </w:r>
    </w:p>
    <w:p w14:paraId="25B6BEA8" w14:textId="77777777" w:rsidR="004D2223" w:rsidRPr="00E341F6" w:rsidRDefault="00F20BF7" w:rsidP="00B002F6">
      <w:pPr>
        <w:spacing w:line="276" w:lineRule="auto"/>
        <w:jc w:val="center"/>
        <w:rPr>
          <w:szCs w:val="20"/>
        </w:rPr>
      </w:pPr>
      <w:r>
        <w:t>Article</w:t>
      </w:r>
      <w:r w:rsidR="00B002F6">
        <w:t xml:space="preserve"> 23</w:t>
      </w:r>
    </w:p>
    <w:p w14:paraId="6EBCF0C5" w14:textId="77777777" w:rsidR="004D2223" w:rsidRDefault="004D2223" w:rsidP="008736A6">
      <w:pPr>
        <w:pStyle w:val="Telobesedila-zamik"/>
        <w:spacing w:line="276" w:lineRule="auto"/>
        <w:ind w:firstLine="0"/>
        <w:rPr>
          <w:rFonts w:ascii="Arial" w:hAnsi="Arial"/>
          <w:sz w:val="20"/>
        </w:rPr>
      </w:pPr>
    </w:p>
    <w:p w14:paraId="616DA92E" w14:textId="4A905407" w:rsidR="008A6E73" w:rsidRPr="008635DF" w:rsidRDefault="008A6E73" w:rsidP="008A6E73">
      <w:pPr>
        <w:spacing w:line="276" w:lineRule="auto"/>
        <w:jc w:val="both"/>
        <w:rPr>
          <w:szCs w:val="20"/>
        </w:rPr>
      </w:pPr>
      <w:r w:rsidRPr="008635DF">
        <w:t xml:space="preserve">As a guarantee for the proper fulfilment of its obligations under the Framework Agreement, the Contracting Partner shall, within 20 days of signing the Framework Agreement, provide the Contracting Authority with an unconditional bank guarantee or surety bond issued by an insurance company, payable on first demand in the amount of EUR 30,000. </w:t>
      </w:r>
    </w:p>
    <w:p w14:paraId="47002E0A" w14:textId="77777777" w:rsidR="006C3111" w:rsidRDefault="006C3111" w:rsidP="008736A6">
      <w:pPr>
        <w:pStyle w:val="Telobesedila-zamik"/>
        <w:spacing w:line="276" w:lineRule="auto"/>
        <w:ind w:firstLine="0"/>
        <w:rPr>
          <w:rFonts w:ascii="Arial" w:hAnsi="Arial"/>
          <w:sz w:val="20"/>
        </w:rPr>
      </w:pPr>
    </w:p>
    <w:p w14:paraId="6CF317C9" w14:textId="77777777" w:rsidR="006C3111" w:rsidRPr="000B79D5" w:rsidRDefault="00F20BF7" w:rsidP="008736A6">
      <w:pPr>
        <w:pStyle w:val="Telobesedila-zamik"/>
        <w:spacing w:line="276" w:lineRule="auto"/>
        <w:ind w:firstLine="0"/>
        <w:rPr>
          <w:rFonts w:ascii="Arial" w:hAnsi="Arial"/>
          <w:sz w:val="20"/>
        </w:rPr>
      </w:pPr>
      <w:r>
        <w:rPr>
          <w:rFonts w:ascii="Arial" w:hAnsi="Arial"/>
          <w:sz w:val="20"/>
        </w:rPr>
        <w:t>The Performance Bond shall be valid until the end of the Framework Agreement term or at least until 31 January 2027. In such a case, the Contracting Partner shall, prior to the expiry of the existing financial guarantee, provide a new bank guarantee or surety insurance with extended validity until 31 January of the following year. A valid Performance Bond is a prerequisite for the validity of the Framework Agreement.</w:t>
      </w:r>
    </w:p>
    <w:p w14:paraId="44E47846" w14:textId="77777777" w:rsidR="002125B0" w:rsidRDefault="002125B0" w:rsidP="008736A6">
      <w:pPr>
        <w:pStyle w:val="Telobesedila-zamik"/>
        <w:spacing w:line="276" w:lineRule="auto"/>
        <w:ind w:firstLine="0"/>
        <w:rPr>
          <w:rFonts w:ascii="Arial" w:hAnsi="Arial"/>
          <w:sz w:val="20"/>
        </w:rPr>
      </w:pPr>
    </w:p>
    <w:p w14:paraId="0BE6F1D2" w14:textId="77777777" w:rsidR="006C3111" w:rsidRPr="00E341F6" w:rsidRDefault="00F20BF7" w:rsidP="008736A6">
      <w:pPr>
        <w:pStyle w:val="Telobesedila-zamik"/>
        <w:spacing w:line="276" w:lineRule="auto"/>
        <w:ind w:firstLine="0"/>
        <w:rPr>
          <w:rFonts w:ascii="Arial" w:hAnsi="Arial"/>
          <w:sz w:val="20"/>
        </w:rPr>
      </w:pPr>
      <w:r>
        <w:rPr>
          <w:rFonts w:ascii="Arial" w:hAnsi="Arial"/>
          <w:sz w:val="20"/>
        </w:rPr>
        <w:t>If the delivery period, type of service, quality, or quantity changes during the execution of this Framework Agreement, the Contracting Partner shall accordingly modify or extend the validity of the performance bond or surety bond issued by an insurance company. The cost of the Performance Bond shall be borne by the Contracting Partner.</w:t>
      </w:r>
    </w:p>
    <w:p w14:paraId="35D7B758" w14:textId="77777777" w:rsidR="004D2223" w:rsidRDefault="004D2223" w:rsidP="008736A6">
      <w:pPr>
        <w:spacing w:line="276" w:lineRule="auto"/>
        <w:jc w:val="both"/>
        <w:rPr>
          <w:szCs w:val="20"/>
          <w:lang w:val="sl-SI"/>
        </w:rPr>
      </w:pPr>
    </w:p>
    <w:p w14:paraId="2FA16B55" w14:textId="77777777" w:rsidR="004D2223" w:rsidRPr="00A85457" w:rsidRDefault="00F20BF7" w:rsidP="008736A6">
      <w:pPr>
        <w:pStyle w:val="Naslov3"/>
        <w:spacing w:before="0" w:line="276" w:lineRule="auto"/>
        <w:rPr>
          <w:sz w:val="20"/>
          <w:szCs w:val="20"/>
        </w:rPr>
      </w:pPr>
      <w:r>
        <w:rPr>
          <w:sz w:val="20"/>
        </w:rPr>
        <w:t>Subcontractors</w:t>
      </w:r>
    </w:p>
    <w:p w14:paraId="5E9F76D7" w14:textId="77777777" w:rsidR="004D2223" w:rsidRDefault="00F20BF7" w:rsidP="00B002F6">
      <w:pPr>
        <w:spacing w:line="276" w:lineRule="auto"/>
        <w:jc w:val="center"/>
        <w:rPr>
          <w:szCs w:val="20"/>
        </w:rPr>
      </w:pPr>
      <w:r>
        <w:t>Article</w:t>
      </w:r>
      <w:r w:rsidR="00B002F6">
        <w:t xml:space="preserve"> 24</w:t>
      </w:r>
    </w:p>
    <w:p w14:paraId="269F0394" w14:textId="77777777" w:rsidR="004D2223" w:rsidRDefault="004D2223" w:rsidP="008736A6">
      <w:pPr>
        <w:spacing w:line="276" w:lineRule="auto"/>
        <w:jc w:val="both"/>
        <w:rPr>
          <w:b/>
          <w:szCs w:val="20"/>
          <w:lang w:val="sl-SI"/>
        </w:rPr>
      </w:pPr>
    </w:p>
    <w:p w14:paraId="3D5906B4" w14:textId="77777777" w:rsidR="00233A4D" w:rsidRPr="00E341F6" w:rsidRDefault="00F20BF7" w:rsidP="008736A6">
      <w:pPr>
        <w:spacing w:line="276" w:lineRule="auto"/>
        <w:jc w:val="both"/>
        <w:rPr>
          <w:szCs w:val="20"/>
        </w:rPr>
      </w:pPr>
      <w:r>
        <w:t>The Contracting Partner shall provide the services under the Framework Agreement through the following subcontractors:</w:t>
      </w:r>
    </w:p>
    <w:p w14:paraId="1B62FB3D" w14:textId="77777777" w:rsidR="00233A4D" w:rsidRDefault="00233A4D" w:rsidP="008736A6">
      <w:pPr>
        <w:spacing w:line="276" w:lineRule="auto"/>
        <w:jc w:val="both"/>
        <w:rPr>
          <w:szCs w:val="20"/>
          <w:lang w:val="sl-SI"/>
        </w:rPr>
      </w:pPr>
    </w:p>
    <w:p w14:paraId="3F4D1074" w14:textId="77777777" w:rsidR="00233A4D" w:rsidRPr="00D01995" w:rsidRDefault="00F20BF7" w:rsidP="008736A6">
      <w:pPr>
        <w:spacing w:line="276" w:lineRule="auto"/>
        <w:jc w:val="both"/>
        <w:rPr>
          <w:szCs w:val="20"/>
        </w:rPr>
      </w:pPr>
      <w:r>
        <w:t>_______________________________________ (include: name, full address, registration number, VAT identification number, bank account). This subcontractor shall perform ______________________ (include information on the portion of the contract to be performed by the stated subcontractor: type of work, quantity, value in EUR without VAT, location and the time frame in which the services are to be performed).</w:t>
      </w:r>
    </w:p>
    <w:p w14:paraId="77DA4987" w14:textId="77777777" w:rsidR="00233A4D" w:rsidRDefault="00F20BF7" w:rsidP="008736A6">
      <w:pPr>
        <w:spacing w:line="276" w:lineRule="auto"/>
        <w:jc w:val="both"/>
        <w:rPr>
          <w:szCs w:val="20"/>
        </w:rPr>
      </w:pPr>
      <w:r>
        <w:lastRenderedPageBreak/>
        <w:t>The Contracting Partner shall obtain the Contracting Authority's written consent prior to replacing a Subcontractor or awarding a subcontract to a new Subcontractor. If the Contracting Authority establishes that the Services hereunder are performed by a Subcontractor that has not been authorised by the Contracting Authority, the Contracting Authority may withdraw from the Framework Agreement.</w:t>
      </w:r>
    </w:p>
    <w:p w14:paraId="0C43BF5A" w14:textId="77777777" w:rsidR="00233A4D" w:rsidRPr="00B20CC1" w:rsidRDefault="00233A4D" w:rsidP="008736A6">
      <w:pPr>
        <w:spacing w:line="276" w:lineRule="auto"/>
        <w:jc w:val="both"/>
        <w:rPr>
          <w:szCs w:val="20"/>
          <w:lang w:val="sl-SI"/>
        </w:rPr>
      </w:pPr>
    </w:p>
    <w:p w14:paraId="1E108430" w14:textId="77777777" w:rsidR="00233A4D" w:rsidRPr="000B79D5" w:rsidRDefault="00F20BF7" w:rsidP="008736A6">
      <w:pPr>
        <w:spacing w:line="276" w:lineRule="auto"/>
        <w:jc w:val="both"/>
        <w:rPr>
          <w:szCs w:val="20"/>
        </w:rPr>
      </w:pPr>
      <w:r>
        <w:t>In the event of a change of Subcontractor or the conclusion of a contract with a new Subcontractor, the Contracting Partner undertakes to submit the following to the Contracting Authority within 5 (five) days of the change:</w:t>
      </w:r>
    </w:p>
    <w:p w14:paraId="7AABEA85" w14:textId="77777777" w:rsidR="00233A4D" w:rsidRPr="00953939" w:rsidRDefault="00F20BF7" w:rsidP="008736A6">
      <w:pPr>
        <w:pStyle w:val="Odstavekseznama"/>
        <w:numPr>
          <w:ilvl w:val="0"/>
          <w:numId w:val="21"/>
        </w:numPr>
        <w:spacing w:line="276" w:lineRule="auto"/>
        <w:jc w:val="both"/>
        <w:rPr>
          <w:szCs w:val="20"/>
        </w:rPr>
      </w:pPr>
      <w:r>
        <w:t>A declaration that all undisputed obligations to the original Subcontractor have been settled.</w:t>
      </w:r>
    </w:p>
    <w:p w14:paraId="3050DC4A" w14:textId="77777777" w:rsidR="00233A4D" w:rsidRPr="004E3BA7" w:rsidRDefault="00F20BF7" w:rsidP="008736A6">
      <w:pPr>
        <w:pStyle w:val="Odstavekseznama"/>
        <w:numPr>
          <w:ilvl w:val="0"/>
          <w:numId w:val="21"/>
        </w:numPr>
        <w:spacing w:line="276" w:lineRule="auto"/>
        <w:jc w:val="both"/>
        <w:rPr>
          <w:szCs w:val="20"/>
        </w:rPr>
      </w:pPr>
      <w:r>
        <w:t>An authorization for direct payment to the new Subcontractor for the works or supplies carried out and accepted, along with all the information specified above, which is a mandatory element of the contract.</w:t>
      </w:r>
    </w:p>
    <w:p w14:paraId="291FD2FC" w14:textId="77777777" w:rsidR="00233A4D" w:rsidRPr="000B79D5" w:rsidRDefault="00F20BF7" w:rsidP="008736A6">
      <w:pPr>
        <w:pStyle w:val="Odstavekseznama"/>
        <w:numPr>
          <w:ilvl w:val="0"/>
          <w:numId w:val="21"/>
        </w:numPr>
        <w:spacing w:line="276" w:lineRule="auto"/>
        <w:jc w:val="both"/>
        <w:rPr>
          <w:szCs w:val="20"/>
        </w:rPr>
      </w:pPr>
      <w:r>
        <w:t>The new Subcontractor’s consent to direct payment.</w:t>
      </w:r>
    </w:p>
    <w:p w14:paraId="44EDC7B1" w14:textId="77777777" w:rsidR="00233A4D" w:rsidRDefault="00F20BF7" w:rsidP="008736A6">
      <w:pPr>
        <w:spacing w:line="276" w:lineRule="auto"/>
        <w:jc w:val="both"/>
        <w:rPr>
          <w:szCs w:val="20"/>
        </w:rPr>
      </w:pPr>
      <w:r>
        <w:t>The provisions of the Articles listed under Quality of the Service Performance and Materials Used shall also apply to the Subcontractor. The Contracting Partner shall inform the Contracting Authority of any change in the business relationship between the Contracting Partner and the Contractors.</w:t>
      </w:r>
    </w:p>
    <w:p w14:paraId="7112A957" w14:textId="77777777" w:rsidR="00233A4D" w:rsidRDefault="00233A4D" w:rsidP="008736A6">
      <w:pPr>
        <w:spacing w:line="276" w:lineRule="auto"/>
        <w:jc w:val="both"/>
        <w:rPr>
          <w:szCs w:val="20"/>
          <w:lang w:val="sl-SI"/>
        </w:rPr>
      </w:pPr>
    </w:p>
    <w:p w14:paraId="73F758DA" w14:textId="77777777" w:rsidR="00233A4D" w:rsidRPr="00341AF4" w:rsidRDefault="00F20BF7" w:rsidP="008736A6">
      <w:pPr>
        <w:spacing w:line="276" w:lineRule="auto"/>
        <w:jc w:val="both"/>
        <w:rPr>
          <w:szCs w:val="20"/>
        </w:rPr>
      </w:pPr>
      <w:r>
        <w:t>The Contracting Partner shall be fully liable to the Contracting Authority for the performance of the services and fulfilment of the Framework Agreement, irrespective of the number of Subcontractors.</w:t>
      </w:r>
    </w:p>
    <w:p w14:paraId="731892E9" w14:textId="77777777" w:rsidR="00233A4D" w:rsidRDefault="00233A4D" w:rsidP="008736A6">
      <w:pPr>
        <w:spacing w:line="276" w:lineRule="auto"/>
        <w:jc w:val="both"/>
        <w:rPr>
          <w:b/>
          <w:szCs w:val="20"/>
          <w:lang w:val="sl-SI"/>
        </w:rPr>
      </w:pPr>
    </w:p>
    <w:p w14:paraId="10C8EE42" w14:textId="77777777" w:rsidR="00233A4D" w:rsidRPr="008A31CE" w:rsidRDefault="00F20BF7" w:rsidP="008736A6">
      <w:pPr>
        <w:spacing w:line="276" w:lineRule="auto"/>
        <w:jc w:val="both"/>
        <w:rPr>
          <w:i/>
          <w:szCs w:val="20"/>
        </w:rPr>
      </w:pPr>
      <w:r>
        <w:rPr>
          <w:i/>
        </w:rPr>
        <w:t>(to be applied only if the Contracting Partner intends to perform the Framework Agreement without Subcontractors)</w:t>
      </w:r>
    </w:p>
    <w:p w14:paraId="076905F7" w14:textId="77777777" w:rsidR="00233A4D" w:rsidRDefault="00F20BF7" w:rsidP="008736A6">
      <w:pPr>
        <w:spacing w:line="276" w:lineRule="auto"/>
        <w:jc w:val="both"/>
        <w:rPr>
          <w:szCs w:val="20"/>
        </w:rPr>
      </w:pPr>
      <w:r>
        <w:t>The Contracting Partner shall fulfil the provisions of this Framework Agreement without engaging Subcontractors, and hereby undertakes to obtain the Contracting Authority's written consent before entering into any subcontract. If the Contracting Authority establishes that the Services hereunder are performed by a Subcontractor that has not been authorised by the Contracting Authority, the Contracting Authority may withdraw from the Framework Agreement.</w:t>
      </w:r>
    </w:p>
    <w:p w14:paraId="631679BE" w14:textId="77777777" w:rsidR="00235699" w:rsidRDefault="00235699" w:rsidP="008736A6">
      <w:pPr>
        <w:spacing w:line="276" w:lineRule="auto"/>
        <w:rPr>
          <w:szCs w:val="20"/>
          <w:lang w:val="sl-SI"/>
        </w:rPr>
      </w:pPr>
    </w:p>
    <w:p w14:paraId="704963E2" w14:textId="77777777" w:rsidR="00124C85" w:rsidRPr="00A85457" w:rsidRDefault="00F20BF7" w:rsidP="008736A6">
      <w:pPr>
        <w:pStyle w:val="Naslov3"/>
        <w:spacing w:before="0" w:line="276" w:lineRule="auto"/>
        <w:rPr>
          <w:sz w:val="20"/>
          <w:szCs w:val="20"/>
        </w:rPr>
      </w:pPr>
      <w:r>
        <w:rPr>
          <w:sz w:val="20"/>
        </w:rPr>
        <w:t xml:space="preserve">Anti-Corruption Clause </w:t>
      </w:r>
    </w:p>
    <w:p w14:paraId="4A89CA97" w14:textId="77777777" w:rsidR="00124C85" w:rsidRPr="00E341F6" w:rsidRDefault="00F20BF7" w:rsidP="00B002F6">
      <w:pPr>
        <w:spacing w:line="276" w:lineRule="auto"/>
        <w:jc w:val="center"/>
        <w:rPr>
          <w:szCs w:val="20"/>
        </w:rPr>
      </w:pPr>
      <w:r>
        <w:t>Article</w:t>
      </w:r>
      <w:r w:rsidR="00B002F6">
        <w:t xml:space="preserve"> 25</w:t>
      </w:r>
    </w:p>
    <w:p w14:paraId="232DD581" w14:textId="77777777" w:rsidR="00124C85" w:rsidRPr="00E341F6" w:rsidRDefault="00124C85" w:rsidP="008736A6">
      <w:pPr>
        <w:spacing w:line="276" w:lineRule="auto"/>
        <w:jc w:val="center"/>
        <w:rPr>
          <w:szCs w:val="20"/>
          <w:lang w:val="sl-SI"/>
        </w:rPr>
      </w:pPr>
    </w:p>
    <w:p w14:paraId="306476C1" w14:textId="77777777" w:rsidR="005D18A8" w:rsidRPr="00E341F6" w:rsidRDefault="00F20BF7" w:rsidP="008736A6">
      <w:pPr>
        <w:spacing w:line="276" w:lineRule="auto"/>
        <w:jc w:val="both"/>
        <w:rPr>
          <w:szCs w:val="20"/>
        </w:rPr>
      </w:pPr>
      <w:r>
        <w:t>Any contract (framework agreement) in which a person promises, offers, or gives any undue advantage to a representative or agent of a public sector body or organisation on behalf or for the account of another contracting party for the purpose of obtaining business, concluding business under more favourable terms and conditions, or omitting due supervision over the implementation of contractual obligations, or for the purpose of any other act or omission that causes a public sector body or organisation damage, or by which a representative or agent of a public sector body or organisation, the other contracting party or its representative, agent or intermediary are put in a position to obtain an undue advantage, shall be deemed null and void.</w:t>
      </w:r>
    </w:p>
    <w:p w14:paraId="192C8921" w14:textId="77777777" w:rsidR="00705B31" w:rsidRPr="00FE3F3C" w:rsidRDefault="00705B31" w:rsidP="008736A6">
      <w:pPr>
        <w:spacing w:line="276" w:lineRule="auto"/>
        <w:rPr>
          <w:lang w:val="sl-SI"/>
        </w:rPr>
      </w:pPr>
    </w:p>
    <w:p w14:paraId="5C95879C" w14:textId="77777777" w:rsidR="0070585D" w:rsidRPr="00A85457" w:rsidRDefault="00F20BF7" w:rsidP="008736A6">
      <w:pPr>
        <w:pStyle w:val="Naslov3"/>
        <w:spacing w:before="0" w:line="276" w:lineRule="auto"/>
        <w:rPr>
          <w:sz w:val="20"/>
          <w:szCs w:val="20"/>
        </w:rPr>
      </w:pPr>
      <w:r>
        <w:rPr>
          <w:sz w:val="20"/>
        </w:rPr>
        <w:t xml:space="preserve">Confidentiality Protection </w:t>
      </w:r>
    </w:p>
    <w:p w14:paraId="6F805698" w14:textId="77777777" w:rsidR="0070585D" w:rsidRPr="0070585D" w:rsidRDefault="00F20BF7" w:rsidP="00B002F6">
      <w:pPr>
        <w:spacing w:line="276" w:lineRule="auto"/>
        <w:jc w:val="center"/>
        <w:rPr>
          <w:szCs w:val="20"/>
        </w:rPr>
      </w:pPr>
      <w:r>
        <w:t>Article</w:t>
      </w:r>
      <w:r w:rsidR="00B002F6">
        <w:t xml:space="preserve"> 26</w:t>
      </w:r>
    </w:p>
    <w:p w14:paraId="2986E6C7" w14:textId="77777777" w:rsidR="0070585D" w:rsidRPr="0070585D" w:rsidRDefault="0070585D" w:rsidP="008736A6">
      <w:pPr>
        <w:spacing w:line="276" w:lineRule="auto"/>
        <w:ind w:left="426"/>
        <w:rPr>
          <w:szCs w:val="20"/>
          <w:lang w:val="sl-SI"/>
        </w:rPr>
      </w:pPr>
    </w:p>
    <w:p w14:paraId="375026F4" w14:textId="77777777" w:rsidR="005D18A8" w:rsidRPr="0070585D" w:rsidRDefault="00F20BF7" w:rsidP="008736A6">
      <w:pPr>
        <w:spacing w:line="276" w:lineRule="auto"/>
        <w:jc w:val="both"/>
      </w:pPr>
      <w:r>
        <w:t xml:space="preserve">In accordance with regulations on the protection of classified information, the Contracting Partner undertakes to ensure the protection of any classified information that may be obtained during the execution of work at the Contracting Authority's location under the Framework Agreement. The Contracting Partner shall ensure that work is subcontracted only to those subcontractors and </w:t>
      </w:r>
      <w:r>
        <w:lastRenderedPageBreak/>
        <w:t>service providers who meet the same conditions for protecting classified information as the Contracting Partner.</w:t>
      </w:r>
    </w:p>
    <w:p w14:paraId="18F31D22" w14:textId="77777777" w:rsidR="0070585D" w:rsidRPr="0070585D" w:rsidRDefault="0070585D" w:rsidP="008736A6">
      <w:pPr>
        <w:spacing w:line="276" w:lineRule="auto"/>
        <w:jc w:val="both"/>
        <w:rPr>
          <w:b/>
          <w:lang w:val="sl-SI"/>
        </w:rPr>
      </w:pPr>
    </w:p>
    <w:p w14:paraId="41B1678F" w14:textId="77777777" w:rsidR="002875F6" w:rsidRPr="00A85457" w:rsidRDefault="00F20BF7" w:rsidP="008736A6">
      <w:pPr>
        <w:pStyle w:val="Naslov3"/>
        <w:spacing w:before="0" w:line="276" w:lineRule="auto"/>
        <w:rPr>
          <w:sz w:val="20"/>
          <w:szCs w:val="20"/>
        </w:rPr>
      </w:pPr>
      <w:r>
        <w:rPr>
          <w:sz w:val="20"/>
        </w:rPr>
        <w:t xml:space="preserve">Security Clearance </w:t>
      </w:r>
    </w:p>
    <w:p w14:paraId="4DDEBA5B" w14:textId="77777777" w:rsidR="002875F6" w:rsidRPr="004D2223" w:rsidRDefault="00F20BF7" w:rsidP="00B002F6">
      <w:pPr>
        <w:spacing w:line="276" w:lineRule="auto"/>
        <w:jc w:val="center"/>
        <w:rPr>
          <w:szCs w:val="20"/>
        </w:rPr>
      </w:pPr>
      <w:r>
        <w:t>Article</w:t>
      </w:r>
      <w:r w:rsidR="00B002F6">
        <w:t xml:space="preserve"> 27</w:t>
      </w:r>
    </w:p>
    <w:p w14:paraId="74A013FD" w14:textId="77777777" w:rsidR="00861097" w:rsidRDefault="00861097" w:rsidP="00861097">
      <w:pPr>
        <w:spacing w:line="276" w:lineRule="auto"/>
        <w:jc w:val="both"/>
        <w:rPr>
          <w:szCs w:val="20"/>
          <w:lang w:val="sl-SI"/>
        </w:rPr>
      </w:pPr>
    </w:p>
    <w:p w14:paraId="3C2BD66F" w14:textId="77777777" w:rsidR="00861097" w:rsidRPr="00861097" w:rsidRDefault="00F20BF7" w:rsidP="00861097">
      <w:pPr>
        <w:spacing w:line="276" w:lineRule="auto"/>
        <w:jc w:val="both"/>
        <w:rPr>
          <w:szCs w:val="20"/>
        </w:rPr>
      </w:pPr>
      <w:r>
        <w:t>The Contracting partner</w:t>
      </w:r>
      <w:r w:rsidR="003A56E0">
        <w:t xml:space="preserve"> shall ensure that the contractual services provided within administrative areas with restricted access, or within areas inside the facilities and zones designated as areas of particular interest to defence, are performed exclusively by persons employed by the Contractor or its subcontractor (hereinafter “Contractor’s employees”) for whom entry therein has been granted. Such entry shall be granted if the competent body, following security screening conducted in compliance with Article 35 of the Defence Act (Official Gazette of the Republic of Slovenia nos. 103/04 – official consolidated text, 95/15 and 139/20), has concluded that there are no security concerns, or if an employee presents a valid Personnel Security Clearance with the classification level CONFIDENTIAL or higher upon entry into premises and zones designated as areas of particular interest to defence, which is then followed by an identification procedure. </w:t>
      </w:r>
    </w:p>
    <w:p w14:paraId="78CE2E2C" w14:textId="77777777" w:rsidR="00861097" w:rsidRPr="00861097" w:rsidRDefault="00861097" w:rsidP="00861097">
      <w:pPr>
        <w:spacing w:line="276" w:lineRule="auto"/>
        <w:jc w:val="both"/>
        <w:rPr>
          <w:szCs w:val="20"/>
          <w:lang w:val="sl-SI"/>
        </w:rPr>
      </w:pPr>
    </w:p>
    <w:p w14:paraId="18CE43A0" w14:textId="77777777" w:rsidR="00861097" w:rsidRPr="00861097" w:rsidRDefault="00F20BF7" w:rsidP="00861097">
      <w:pPr>
        <w:spacing w:line="276" w:lineRule="auto"/>
        <w:jc w:val="both"/>
        <w:rPr>
          <w:szCs w:val="20"/>
        </w:rPr>
      </w:pPr>
      <w:r>
        <w:t>Failure to conform to security standards may constitute sufficient reason for the termination of the Contract.</w:t>
      </w:r>
    </w:p>
    <w:p w14:paraId="3C050B7F" w14:textId="77777777" w:rsidR="005D18A8" w:rsidRDefault="005D18A8" w:rsidP="008736A6">
      <w:pPr>
        <w:spacing w:line="276" w:lineRule="auto"/>
        <w:jc w:val="both"/>
        <w:rPr>
          <w:szCs w:val="20"/>
          <w:lang w:val="sl-SI"/>
        </w:rPr>
      </w:pPr>
    </w:p>
    <w:p w14:paraId="2896CDB9" w14:textId="77777777" w:rsidR="005D18A8" w:rsidRDefault="00F20BF7" w:rsidP="008736A6">
      <w:pPr>
        <w:pStyle w:val="Naslov2"/>
        <w:spacing w:line="276" w:lineRule="auto"/>
        <w:rPr>
          <w:rFonts w:ascii="Arial" w:hAnsi="Arial"/>
          <w:sz w:val="20"/>
        </w:rPr>
      </w:pPr>
      <w:r>
        <w:rPr>
          <w:rFonts w:ascii="Arial" w:hAnsi="Arial"/>
          <w:sz w:val="20"/>
        </w:rPr>
        <w:t>Withdrawal from the Framework Agreement</w:t>
      </w:r>
    </w:p>
    <w:p w14:paraId="3C5EE9BB" w14:textId="77777777" w:rsidR="005D18A8" w:rsidRPr="005D18A8" w:rsidRDefault="005D18A8" w:rsidP="008736A6">
      <w:pPr>
        <w:spacing w:line="276" w:lineRule="auto"/>
        <w:rPr>
          <w:lang w:val="sl-SI"/>
        </w:rPr>
      </w:pPr>
    </w:p>
    <w:p w14:paraId="20397544" w14:textId="77777777" w:rsidR="00124C85" w:rsidRPr="00E341F6" w:rsidRDefault="00F20BF7" w:rsidP="00B002F6">
      <w:pPr>
        <w:spacing w:line="276" w:lineRule="auto"/>
        <w:jc w:val="center"/>
        <w:rPr>
          <w:szCs w:val="20"/>
        </w:rPr>
      </w:pPr>
      <w:r>
        <w:t>Article</w:t>
      </w:r>
      <w:r w:rsidR="00B002F6">
        <w:t xml:space="preserve"> 28</w:t>
      </w:r>
    </w:p>
    <w:p w14:paraId="57546C5F" w14:textId="77777777" w:rsidR="00124C85" w:rsidRPr="00E341F6" w:rsidRDefault="00124C85" w:rsidP="008736A6">
      <w:pPr>
        <w:spacing w:line="276" w:lineRule="auto"/>
        <w:jc w:val="center"/>
        <w:rPr>
          <w:szCs w:val="20"/>
          <w:lang w:val="sl-SI"/>
        </w:rPr>
      </w:pPr>
    </w:p>
    <w:p w14:paraId="5CCE5AF7" w14:textId="77777777" w:rsidR="005D18A8" w:rsidRPr="00FE5836" w:rsidRDefault="00F20BF7" w:rsidP="008736A6">
      <w:pPr>
        <w:spacing w:line="276" w:lineRule="auto"/>
        <w:jc w:val="both"/>
        <w:rPr>
          <w:szCs w:val="20"/>
        </w:rPr>
      </w:pPr>
      <w:r>
        <w:t>The Contracting Authority shall have the right to withdraw from the Framework Agreement and seek compensation for any direct and proven damage if the Contracting Partner:</w:t>
      </w:r>
    </w:p>
    <w:p w14:paraId="7384A97E" w14:textId="77777777" w:rsidR="005D18A8" w:rsidRPr="00D01995" w:rsidRDefault="00F20BF7" w:rsidP="008736A6">
      <w:pPr>
        <w:pStyle w:val="Odstavekseznama"/>
        <w:numPr>
          <w:ilvl w:val="0"/>
          <w:numId w:val="22"/>
        </w:numPr>
        <w:spacing w:line="276" w:lineRule="auto"/>
        <w:jc w:val="both"/>
        <w:rPr>
          <w:bCs/>
          <w:szCs w:val="20"/>
        </w:rPr>
      </w:pPr>
      <w:r>
        <w:t>becomes insolvent; if a court order for the payment of debts has been issued against it; if it is subject to compulsory settlement or bankruptcy proceedings; if, as a legal entity, it adopts a resolution to dissolve the company (except in the case of voluntary liquidation due to merger or restructuring); if a bankruptcy administrator is appointed over any part of its business or assets; or if similar proceedings are initiated against it as a result of debt.</w:t>
      </w:r>
    </w:p>
    <w:p w14:paraId="436738F7" w14:textId="77777777" w:rsidR="005D18A8" w:rsidRPr="00D01995" w:rsidRDefault="00F20BF7" w:rsidP="008736A6">
      <w:pPr>
        <w:pStyle w:val="Odstavekseznama"/>
        <w:numPr>
          <w:ilvl w:val="0"/>
          <w:numId w:val="22"/>
        </w:numPr>
        <w:spacing w:line="276" w:lineRule="auto"/>
        <w:jc w:val="both"/>
        <w:rPr>
          <w:szCs w:val="20"/>
        </w:rPr>
      </w:pPr>
      <w:r>
        <w:t>Unjustifiably delays the performance of the contract on more than ten (10) occasions.</w:t>
      </w:r>
    </w:p>
    <w:p w14:paraId="6A012EAD" w14:textId="77777777" w:rsidR="005D18A8" w:rsidRPr="00D01995" w:rsidRDefault="00F20BF7" w:rsidP="008736A6">
      <w:pPr>
        <w:pStyle w:val="Odstavekseznama"/>
        <w:numPr>
          <w:ilvl w:val="0"/>
          <w:numId w:val="22"/>
        </w:numPr>
        <w:spacing w:line="276" w:lineRule="auto"/>
        <w:jc w:val="both"/>
        <w:rPr>
          <w:szCs w:val="20"/>
        </w:rPr>
      </w:pPr>
      <w:r>
        <w:t>Enters into a contract with a new subcontractor contrary to the provisions governing subcontractors.</w:t>
      </w:r>
    </w:p>
    <w:p w14:paraId="4A687F9C" w14:textId="77777777" w:rsidR="005D18A8" w:rsidRPr="00D01995" w:rsidRDefault="00F20BF7" w:rsidP="008736A6">
      <w:pPr>
        <w:pStyle w:val="Odstavekseznama"/>
        <w:numPr>
          <w:ilvl w:val="0"/>
          <w:numId w:val="22"/>
        </w:numPr>
        <w:spacing w:line="276" w:lineRule="auto"/>
        <w:jc w:val="both"/>
        <w:rPr>
          <w:szCs w:val="20"/>
        </w:rPr>
      </w:pPr>
      <w:r>
        <w:t>Fails to fulfil its contractual obligations as set out in this Framework Agreement.</w:t>
      </w:r>
    </w:p>
    <w:p w14:paraId="25F45891" w14:textId="77777777" w:rsidR="005D18A8" w:rsidRPr="00D01995" w:rsidRDefault="00F20BF7" w:rsidP="008736A6">
      <w:pPr>
        <w:pStyle w:val="Odstavekseznama"/>
        <w:numPr>
          <w:ilvl w:val="0"/>
          <w:numId w:val="22"/>
        </w:numPr>
        <w:spacing w:line="276" w:lineRule="auto"/>
        <w:ind w:right="-1"/>
        <w:jc w:val="both"/>
        <w:rPr>
          <w:szCs w:val="20"/>
        </w:rPr>
      </w:pPr>
      <w:r>
        <w:t>Fails to provide the Contracting Authority, in due time before the expiry of the validity period, all required documents demonstrating its capability to perform the services under this Framework Agreement. In such a case, the Contracting Authority shall enforce the performance bond provided for the proper execution of the Framework Agreement.</w:t>
      </w:r>
    </w:p>
    <w:p w14:paraId="29F684CD" w14:textId="77777777" w:rsidR="005D18A8" w:rsidRPr="003E3BD0" w:rsidRDefault="005D18A8" w:rsidP="008736A6">
      <w:pPr>
        <w:spacing w:line="276" w:lineRule="auto"/>
        <w:jc w:val="both"/>
        <w:rPr>
          <w:szCs w:val="20"/>
          <w:lang w:val="sl-SI"/>
        </w:rPr>
      </w:pPr>
    </w:p>
    <w:p w14:paraId="715162F1" w14:textId="77777777" w:rsidR="005D18A8" w:rsidRPr="005C3BCE" w:rsidRDefault="00F20BF7" w:rsidP="008736A6">
      <w:pPr>
        <w:spacing w:line="276" w:lineRule="auto"/>
        <w:jc w:val="both"/>
        <w:rPr>
          <w:szCs w:val="20"/>
        </w:rPr>
      </w:pPr>
      <w:r>
        <w:t xml:space="preserve">If the Contracting Partner withdraws from the Framework Agreement after its conclusion and fails to fulfil the obligations agreed upon for reasons attributable to them, they shall be liable to pay the Contracting Authority a contractual penalty amounting to fifteen percent (15%) of the total framework value of this Agreement, excluding VAT. </w:t>
      </w:r>
    </w:p>
    <w:p w14:paraId="5A4DB9C6" w14:textId="77777777" w:rsidR="00FC3C33" w:rsidRDefault="00FC3C33" w:rsidP="008736A6">
      <w:pPr>
        <w:spacing w:line="276" w:lineRule="auto"/>
        <w:jc w:val="both"/>
        <w:rPr>
          <w:szCs w:val="20"/>
          <w:lang w:val="sl-SI"/>
        </w:rPr>
      </w:pPr>
    </w:p>
    <w:p w14:paraId="72DCD571" w14:textId="77777777" w:rsidR="00992879" w:rsidRPr="004E2CBF" w:rsidRDefault="00F20BF7" w:rsidP="008736A6">
      <w:pPr>
        <w:pStyle w:val="Naslov2"/>
        <w:spacing w:line="276" w:lineRule="auto"/>
        <w:rPr>
          <w:rFonts w:ascii="Arial" w:hAnsi="Arial"/>
          <w:sz w:val="20"/>
        </w:rPr>
      </w:pPr>
      <w:r>
        <w:rPr>
          <w:rFonts w:ascii="Arial" w:hAnsi="Arial"/>
          <w:sz w:val="20"/>
        </w:rPr>
        <w:t>Framework Agreement Penalty</w:t>
      </w:r>
    </w:p>
    <w:p w14:paraId="1CF53B33" w14:textId="77777777" w:rsidR="004D2223" w:rsidRPr="00E341F6" w:rsidRDefault="00F20BF7" w:rsidP="00B002F6">
      <w:pPr>
        <w:spacing w:line="276" w:lineRule="auto"/>
        <w:jc w:val="center"/>
        <w:rPr>
          <w:szCs w:val="20"/>
        </w:rPr>
      </w:pPr>
      <w:r>
        <w:t>Article</w:t>
      </w:r>
      <w:r w:rsidR="00B002F6">
        <w:t xml:space="preserve"> 29</w:t>
      </w:r>
    </w:p>
    <w:p w14:paraId="06ECE3C8" w14:textId="77777777" w:rsidR="004D2223" w:rsidRPr="00E341F6" w:rsidRDefault="004D2223" w:rsidP="008736A6">
      <w:pPr>
        <w:spacing w:line="276" w:lineRule="auto"/>
        <w:jc w:val="center"/>
        <w:rPr>
          <w:szCs w:val="20"/>
          <w:lang w:val="sl-SI"/>
        </w:rPr>
      </w:pPr>
    </w:p>
    <w:p w14:paraId="48EB1160" w14:textId="77777777" w:rsidR="00992879" w:rsidRPr="00DA35FF" w:rsidRDefault="00F20BF7" w:rsidP="008736A6">
      <w:pPr>
        <w:pStyle w:val="Naslov3"/>
        <w:spacing w:before="0" w:line="276" w:lineRule="auto"/>
        <w:rPr>
          <w:sz w:val="20"/>
          <w:szCs w:val="20"/>
        </w:rPr>
      </w:pPr>
      <w:r>
        <w:rPr>
          <w:sz w:val="20"/>
        </w:rPr>
        <w:t>Delay</w:t>
      </w:r>
    </w:p>
    <w:p w14:paraId="7D065FAC" w14:textId="77777777" w:rsidR="00992879" w:rsidRDefault="00F20BF7" w:rsidP="008736A6">
      <w:pPr>
        <w:spacing w:line="276" w:lineRule="auto"/>
        <w:jc w:val="both"/>
      </w:pPr>
      <w:r>
        <w:t xml:space="preserve">Should the Contracting Partner fail to deliver the ordered Goods or perform the ordered Services within the agreed deadline for an individual order, and where the delay is not caused by force </w:t>
      </w:r>
      <w:r>
        <w:lastRenderedPageBreak/>
        <w:t xml:space="preserve">majeure or reasons attributable to the Contracting Authority, the Contracting Partner shall be liable to pay a contractual penalty under the Framework Agreement in the amount of 5‰ (per mille) of the total value of the respective order for each day of delay, up to a maximum of 15% (percent) of the total value of that order. </w:t>
      </w:r>
    </w:p>
    <w:p w14:paraId="7891347B" w14:textId="77777777" w:rsidR="00992879" w:rsidRDefault="00992879" w:rsidP="008736A6">
      <w:pPr>
        <w:spacing w:line="276" w:lineRule="auto"/>
        <w:jc w:val="both"/>
        <w:rPr>
          <w:lang w:val="sl-SI"/>
        </w:rPr>
      </w:pPr>
    </w:p>
    <w:p w14:paraId="75973B35" w14:textId="77777777" w:rsidR="00992879" w:rsidRPr="008A31CE" w:rsidRDefault="00F20BF7" w:rsidP="008736A6">
      <w:pPr>
        <w:spacing w:line="276" w:lineRule="auto"/>
        <w:jc w:val="both"/>
      </w:pPr>
      <w:r>
        <w:t>The basis for calculating the penalty under the Framework Agreement shall be the total value of the individual order, excluding VAT and including dependent costs. Where the order can be divided into positions, the basis for calculating the penalty shall be the value of the delayed position, excluding VAT and including dependent costs. If dependent costs cannot be allocated to specific positions, the basis for calculating the penalty shall be the value of the position, excluding dependent costs.</w:t>
      </w:r>
    </w:p>
    <w:p w14:paraId="45C74914" w14:textId="77777777" w:rsidR="00992879" w:rsidRPr="008A31CE" w:rsidRDefault="00992879" w:rsidP="008736A6">
      <w:pPr>
        <w:spacing w:line="276" w:lineRule="auto"/>
        <w:jc w:val="both"/>
        <w:rPr>
          <w:lang w:val="sl-SI"/>
        </w:rPr>
      </w:pPr>
    </w:p>
    <w:p w14:paraId="094B629B" w14:textId="77777777" w:rsidR="00992879" w:rsidRDefault="00F20BF7" w:rsidP="008736A6">
      <w:pPr>
        <w:spacing w:line="276" w:lineRule="auto"/>
        <w:jc w:val="both"/>
      </w:pPr>
      <w:r>
        <w:t xml:space="preserve">If the Contracting Partner unjustifiably delays the performance of the </w:t>
      </w:r>
      <w:r w:rsidRPr="003C4B23">
        <w:t>services</w:t>
      </w:r>
      <w:r>
        <w:t xml:space="preserve"> to such an extent that it could cause harm to the Contracting Authority or render the performance ineffective, the Contracting Partner shall also be subject to a penalty for non-performance. </w:t>
      </w:r>
    </w:p>
    <w:p w14:paraId="2C127BB9" w14:textId="77777777" w:rsidR="00992879" w:rsidRDefault="00992879" w:rsidP="008736A6">
      <w:pPr>
        <w:spacing w:line="276" w:lineRule="auto"/>
        <w:jc w:val="both"/>
        <w:rPr>
          <w:lang w:val="sl-SI"/>
        </w:rPr>
      </w:pPr>
    </w:p>
    <w:p w14:paraId="5C213083" w14:textId="77777777" w:rsidR="00992879" w:rsidRPr="005143CA" w:rsidRDefault="00F20BF7" w:rsidP="008736A6">
      <w:pPr>
        <w:spacing w:line="276" w:lineRule="auto"/>
        <w:jc w:val="both"/>
      </w:pPr>
      <w:r>
        <w:t>If the Contracting Partner cancels its Bid or modifies it in a manner unacceptable to the Contracting Authority less than five (5) days before the agreed commencement of work, the Contracting Authority may cancel the order and procure the services from the next most advantageous Bidder for that specific order. The costs incurred up to that point and any difference in the price paid to the next Bidder shall be borne by the Contracting Partner under this Framework Agreement, and a penalty for non-performance shall also be imposed.</w:t>
      </w:r>
    </w:p>
    <w:p w14:paraId="004EF64C" w14:textId="77777777" w:rsidR="00992879" w:rsidRDefault="00992879" w:rsidP="008736A6">
      <w:pPr>
        <w:spacing w:line="276" w:lineRule="auto"/>
        <w:jc w:val="both"/>
        <w:rPr>
          <w:b/>
          <w:lang w:val="sl-SI"/>
        </w:rPr>
      </w:pPr>
    </w:p>
    <w:p w14:paraId="704B79E1" w14:textId="77777777" w:rsidR="00992879" w:rsidRPr="00DA35FF" w:rsidRDefault="00F20BF7" w:rsidP="008736A6">
      <w:pPr>
        <w:pStyle w:val="Naslov3"/>
        <w:spacing w:before="0" w:line="276" w:lineRule="auto"/>
        <w:rPr>
          <w:sz w:val="20"/>
          <w:szCs w:val="20"/>
        </w:rPr>
      </w:pPr>
      <w:r>
        <w:rPr>
          <w:sz w:val="20"/>
        </w:rPr>
        <w:t>Non-Performance</w:t>
      </w:r>
    </w:p>
    <w:p w14:paraId="1A8F9664" w14:textId="77777777" w:rsidR="00992879" w:rsidRPr="00285011" w:rsidRDefault="00F20BF7" w:rsidP="008736A6">
      <w:pPr>
        <w:spacing w:line="276" w:lineRule="auto"/>
        <w:jc w:val="both"/>
      </w:pPr>
      <w:r>
        <w:t>If the Contracting Partner fails to fulfil its obligations under a specific order, the Contracting Authority shall impose a penalty under the Framework Agreement amounting to 15% (fifteen percent) of the total value of the individual order, excluding VAT.</w:t>
      </w:r>
    </w:p>
    <w:p w14:paraId="1189408A" w14:textId="77777777" w:rsidR="00992879" w:rsidRPr="00285011" w:rsidRDefault="00992879" w:rsidP="008736A6">
      <w:pPr>
        <w:spacing w:line="276" w:lineRule="auto"/>
        <w:jc w:val="both"/>
        <w:rPr>
          <w:szCs w:val="20"/>
          <w:lang w:val="sl-SI"/>
        </w:rPr>
      </w:pPr>
    </w:p>
    <w:p w14:paraId="597DA92D" w14:textId="77777777" w:rsidR="00992879" w:rsidRDefault="00F20BF7" w:rsidP="008736A6">
      <w:pPr>
        <w:spacing w:line="276" w:lineRule="auto"/>
        <w:jc w:val="both"/>
        <w:rPr>
          <w:szCs w:val="20"/>
        </w:rPr>
      </w:pPr>
      <w:r>
        <w:t>The Contracting Partner agrees that the Contracting Authority may offset any claims arising from contractual penalties against any of its financial obligations under any contract or framework agreement concluded with the Contracting Partner. If such offsetting is not feasible, the Contracting Authority shall issue a separate invoice for the amount due, which the Contracting Partner shall pay within eight (8) days of receipt. Should the damage caused to the Contracting Authority exceed the penalty amount stipulated in the Framework Agreement, the Contracting Authority shall have the right to claim the difference up to the full amount of compensation.</w:t>
      </w:r>
    </w:p>
    <w:p w14:paraId="44D00248" w14:textId="77777777" w:rsidR="007D736A" w:rsidRDefault="007D736A" w:rsidP="008736A6">
      <w:pPr>
        <w:spacing w:line="276" w:lineRule="auto"/>
        <w:jc w:val="both"/>
        <w:rPr>
          <w:b/>
          <w:szCs w:val="20"/>
          <w:lang w:val="sl-SI"/>
        </w:rPr>
      </w:pPr>
    </w:p>
    <w:p w14:paraId="7AF46350" w14:textId="77777777" w:rsidR="00992879" w:rsidRPr="004E2CBF" w:rsidRDefault="00F20BF7" w:rsidP="008736A6">
      <w:pPr>
        <w:pStyle w:val="Naslov2"/>
        <w:spacing w:line="276" w:lineRule="auto"/>
        <w:rPr>
          <w:rFonts w:ascii="Arial" w:hAnsi="Arial"/>
          <w:sz w:val="20"/>
        </w:rPr>
      </w:pPr>
      <w:r>
        <w:rPr>
          <w:rFonts w:ascii="Arial" w:hAnsi="Arial"/>
          <w:sz w:val="20"/>
        </w:rPr>
        <w:t>Framework Agreement Management</w:t>
      </w:r>
    </w:p>
    <w:p w14:paraId="0C92E821" w14:textId="77777777" w:rsidR="004D2223" w:rsidRDefault="004D2223" w:rsidP="008736A6">
      <w:pPr>
        <w:spacing w:line="276" w:lineRule="auto"/>
        <w:jc w:val="both"/>
        <w:rPr>
          <w:b/>
          <w:szCs w:val="20"/>
          <w:lang w:val="sl-SI"/>
        </w:rPr>
      </w:pPr>
    </w:p>
    <w:p w14:paraId="7ADFFB66" w14:textId="77777777" w:rsidR="004D2223" w:rsidRPr="00285011" w:rsidRDefault="00F20BF7" w:rsidP="00B002F6">
      <w:pPr>
        <w:spacing w:line="276" w:lineRule="auto"/>
        <w:jc w:val="center"/>
        <w:rPr>
          <w:szCs w:val="20"/>
        </w:rPr>
      </w:pPr>
      <w:r>
        <w:t>Article</w:t>
      </w:r>
      <w:r w:rsidR="00B002F6">
        <w:t xml:space="preserve"> 30</w:t>
      </w:r>
    </w:p>
    <w:p w14:paraId="7DBC67D8" w14:textId="77777777" w:rsidR="004D2223" w:rsidRDefault="004D2223" w:rsidP="008736A6">
      <w:pPr>
        <w:spacing w:line="276" w:lineRule="auto"/>
        <w:jc w:val="both"/>
        <w:rPr>
          <w:b/>
          <w:szCs w:val="20"/>
          <w:lang w:val="sl-SI"/>
        </w:rPr>
      </w:pPr>
    </w:p>
    <w:p w14:paraId="3FE8C9F9" w14:textId="77777777" w:rsidR="00861097" w:rsidRPr="006115B3" w:rsidRDefault="00F20BF7" w:rsidP="00861097">
      <w:pPr>
        <w:spacing w:line="276" w:lineRule="auto"/>
        <w:jc w:val="both"/>
        <w:rPr>
          <w:szCs w:val="20"/>
        </w:rPr>
      </w:pPr>
      <w:r>
        <w:t>The Contracting Authority hereby appoints _____________ as the Framework Agreement Administrator; the Contracting Partner appoints _________ for the same purpose.</w:t>
      </w:r>
    </w:p>
    <w:p w14:paraId="60991CB6" w14:textId="77777777" w:rsidR="00861097" w:rsidRDefault="00861097" w:rsidP="00861097">
      <w:pPr>
        <w:spacing w:line="276" w:lineRule="auto"/>
        <w:jc w:val="both"/>
        <w:rPr>
          <w:szCs w:val="20"/>
          <w:lang w:val="sl-SI"/>
        </w:rPr>
      </w:pPr>
    </w:p>
    <w:p w14:paraId="6CEF685A" w14:textId="77777777" w:rsidR="00861097" w:rsidRPr="006115B3" w:rsidRDefault="00F20BF7" w:rsidP="007E66B8">
      <w:pPr>
        <w:spacing w:line="276" w:lineRule="auto"/>
        <w:jc w:val="both"/>
        <w:rPr>
          <w:szCs w:val="20"/>
        </w:rPr>
      </w:pPr>
      <w:r>
        <w:t>The authorised persons are:</w:t>
      </w:r>
    </w:p>
    <w:p w14:paraId="378336A9" w14:textId="77777777" w:rsidR="00861097" w:rsidRPr="006115B3" w:rsidRDefault="00F20BF7" w:rsidP="001D5613">
      <w:pPr>
        <w:pStyle w:val="Odstavekseznama"/>
        <w:numPr>
          <w:ilvl w:val="1"/>
          <w:numId w:val="40"/>
        </w:numPr>
        <w:spacing w:line="276" w:lineRule="auto"/>
        <w:ind w:left="709" w:hanging="709"/>
        <w:contextualSpacing/>
        <w:jc w:val="both"/>
        <w:rPr>
          <w:szCs w:val="20"/>
        </w:rPr>
      </w:pPr>
      <w:r>
        <w:t>For the purpose of implementation of this Framework Agreement, the Contracting Authority hereby authorises ______________, the Contracting Partner authorises __________________.</w:t>
      </w:r>
    </w:p>
    <w:p w14:paraId="3FD4D5E0" w14:textId="77777777" w:rsidR="00861097" w:rsidRPr="006115B3" w:rsidRDefault="00F20BF7" w:rsidP="001D5613">
      <w:pPr>
        <w:pStyle w:val="Odstavekseznama"/>
        <w:numPr>
          <w:ilvl w:val="1"/>
          <w:numId w:val="40"/>
        </w:numPr>
        <w:spacing w:line="276" w:lineRule="auto"/>
        <w:ind w:left="709" w:hanging="709"/>
        <w:contextualSpacing/>
        <w:jc w:val="both"/>
        <w:rPr>
          <w:szCs w:val="20"/>
        </w:rPr>
      </w:pPr>
      <w:r>
        <w:t>For the supervision of this Framework Agreement, the Contracting Authority hereby authorises _______________.</w:t>
      </w:r>
    </w:p>
    <w:p w14:paraId="631DBC1A" w14:textId="5FA3D9C1" w:rsidR="003333BC" w:rsidRDefault="003333BC" w:rsidP="008736A6">
      <w:pPr>
        <w:spacing w:line="276" w:lineRule="auto"/>
        <w:jc w:val="both"/>
        <w:rPr>
          <w:szCs w:val="20"/>
          <w:lang w:val="sl-SI"/>
        </w:rPr>
      </w:pPr>
    </w:p>
    <w:p w14:paraId="2BE5A512" w14:textId="77777777" w:rsidR="009A3A52" w:rsidRPr="008B5C58" w:rsidRDefault="009A3A52" w:rsidP="008736A6">
      <w:pPr>
        <w:spacing w:line="276" w:lineRule="auto"/>
        <w:jc w:val="both"/>
        <w:rPr>
          <w:szCs w:val="20"/>
          <w:lang w:val="sl-SI"/>
        </w:rPr>
      </w:pPr>
    </w:p>
    <w:p w14:paraId="06C62776" w14:textId="77777777" w:rsidR="00B1170F" w:rsidRPr="00A85457" w:rsidRDefault="00F20BF7" w:rsidP="008736A6">
      <w:pPr>
        <w:pStyle w:val="Naslov3"/>
        <w:spacing w:before="0" w:line="276" w:lineRule="auto"/>
        <w:rPr>
          <w:sz w:val="20"/>
          <w:szCs w:val="20"/>
        </w:rPr>
      </w:pPr>
      <w:r>
        <w:rPr>
          <w:sz w:val="20"/>
        </w:rPr>
        <w:lastRenderedPageBreak/>
        <w:t>Force Majeure</w:t>
      </w:r>
    </w:p>
    <w:p w14:paraId="7AE49090" w14:textId="77777777" w:rsidR="00B1170F" w:rsidRPr="00E341F6" w:rsidRDefault="00F20BF7" w:rsidP="00B002F6">
      <w:pPr>
        <w:spacing w:line="276" w:lineRule="auto"/>
        <w:jc w:val="center"/>
        <w:rPr>
          <w:szCs w:val="20"/>
        </w:rPr>
      </w:pPr>
      <w:r>
        <w:t>Article</w:t>
      </w:r>
      <w:r w:rsidR="00B002F6">
        <w:t xml:space="preserve"> 31</w:t>
      </w:r>
    </w:p>
    <w:p w14:paraId="2D8AD515" w14:textId="77777777" w:rsidR="00B1170F" w:rsidRPr="00E341F6" w:rsidRDefault="00B1170F" w:rsidP="008736A6">
      <w:pPr>
        <w:spacing w:line="276" w:lineRule="auto"/>
        <w:rPr>
          <w:szCs w:val="20"/>
          <w:lang w:val="sl-SI"/>
        </w:rPr>
      </w:pPr>
    </w:p>
    <w:p w14:paraId="421D4857" w14:textId="77777777" w:rsidR="00434700" w:rsidRPr="00E341F6" w:rsidRDefault="00F20BF7" w:rsidP="008736A6">
      <w:pPr>
        <w:spacing w:line="276" w:lineRule="auto"/>
        <w:jc w:val="both"/>
        <w:rPr>
          <w:szCs w:val="20"/>
        </w:rPr>
      </w:pPr>
      <w:r>
        <w:t>Force Majeure means the occurrence of any event that the non-performing Party could not foresee, avoid or avert when entering into the Framework Agreement, despite acting in accordance with due diligence, on the condition that the said event arises from the external sphere of its operation and the non-performing Party was not required to take such an event into consideration.</w:t>
      </w:r>
    </w:p>
    <w:p w14:paraId="786D16E8" w14:textId="77777777" w:rsidR="00434700" w:rsidRDefault="00434700" w:rsidP="008736A6">
      <w:pPr>
        <w:spacing w:line="276" w:lineRule="auto"/>
        <w:jc w:val="both"/>
        <w:rPr>
          <w:szCs w:val="20"/>
          <w:lang w:val="sl-SI"/>
        </w:rPr>
      </w:pPr>
    </w:p>
    <w:p w14:paraId="0C14B24D" w14:textId="77777777" w:rsidR="00434700" w:rsidRDefault="00F20BF7" w:rsidP="008736A6">
      <w:pPr>
        <w:spacing w:line="276" w:lineRule="auto"/>
        <w:jc w:val="both"/>
        <w:rPr>
          <w:szCs w:val="20"/>
        </w:rPr>
      </w:pPr>
      <w:r>
        <w:t>The non-performing Party hereto asserting Force Majeure as an excuse for failure to perform shall immediately inform the other Party in writing of the commencement and the termination of the force Majeure Event. Within two (2) days of the beginning or the end of the said event, the non-performing Party shall present to the other Party credible evidence to the existence and duration of such an event.</w:t>
      </w:r>
    </w:p>
    <w:p w14:paraId="1108FCBB" w14:textId="77777777" w:rsidR="00434700" w:rsidRDefault="00434700" w:rsidP="008736A6">
      <w:pPr>
        <w:spacing w:line="276" w:lineRule="auto"/>
        <w:jc w:val="both"/>
        <w:rPr>
          <w:szCs w:val="20"/>
          <w:lang w:val="sl-SI"/>
        </w:rPr>
      </w:pPr>
    </w:p>
    <w:p w14:paraId="20D453B9" w14:textId="77777777" w:rsidR="00434700" w:rsidRDefault="00F20BF7" w:rsidP="008736A6">
      <w:pPr>
        <w:spacing w:line="276" w:lineRule="auto"/>
        <w:jc w:val="both"/>
      </w:pPr>
      <w:r>
        <w:t>Following the end of the Force Majeure event, both Parties to the Framework Agreement shall prepare records of any changes to the obligations under the Framework Agreement and, based on these records, shall conclude an appropriate amendment hereto. If the Parties cannot agree thereon, the Party in which the circumstances of Force Majeure did not occur has the right to withdraw from the Framework Agreement by sending a written notification thereof to the other Party. Thereafter, each Party shall settle any obligations incurred up to the day of termination of the Contract.</w:t>
      </w:r>
    </w:p>
    <w:p w14:paraId="0C9CA61E" w14:textId="77777777" w:rsidR="004607C8" w:rsidRPr="00E341F6" w:rsidRDefault="004607C8" w:rsidP="008736A6">
      <w:pPr>
        <w:spacing w:line="276" w:lineRule="auto"/>
        <w:jc w:val="both"/>
        <w:rPr>
          <w:b/>
          <w:szCs w:val="20"/>
          <w:lang w:val="sl-SI"/>
        </w:rPr>
      </w:pPr>
    </w:p>
    <w:p w14:paraId="709D926E" w14:textId="77777777" w:rsidR="004D2223" w:rsidRPr="00A85457" w:rsidRDefault="00F20BF7" w:rsidP="008736A6">
      <w:pPr>
        <w:pStyle w:val="Naslov3"/>
        <w:spacing w:before="0" w:line="276" w:lineRule="auto"/>
        <w:rPr>
          <w:sz w:val="20"/>
          <w:szCs w:val="20"/>
        </w:rPr>
      </w:pPr>
      <w:r>
        <w:rPr>
          <w:sz w:val="20"/>
        </w:rPr>
        <w:t>Final Provisions</w:t>
      </w:r>
    </w:p>
    <w:p w14:paraId="68077561" w14:textId="77777777" w:rsidR="004D2223" w:rsidRDefault="00F20BF7" w:rsidP="00B002F6">
      <w:pPr>
        <w:spacing w:line="276" w:lineRule="auto"/>
        <w:jc w:val="center"/>
        <w:rPr>
          <w:szCs w:val="20"/>
        </w:rPr>
      </w:pPr>
      <w:r>
        <w:t>Article</w:t>
      </w:r>
      <w:r w:rsidR="00B002F6">
        <w:t xml:space="preserve"> 32</w:t>
      </w:r>
    </w:p>
    <w:p w14:paraId="012EE7FA" w14:textId="77777777" w:rsidR="004D2223" w:rsidRDefault="004D2223" w:rsidP="008736A6">
      <w:pPr>
        <w:spacing w:line="276" w:lineRule="auto"/>
        <w:jc w:val="both"/>
        <w:rPr>
          <w:szCs w:val="20"/>
          <w:lang w:val="sl-SI"/>
        </w:rPr>
      </w:pPr>
    </w:p>
    <w:p w14:paraId="7F861E35" w14:textId="77777777" w:rsidR="00434700" w:rsidRPr="008331F9" w:rsidRDefault="00F20BF7" w:rsidP="008736A6">
      <w:pPr>
        <w:spacing w:line="276" w:lineRule="auto"/>
        <w:jc w:val="both"/>
        <w:rPr>
          <w:szCs w:val="20"/>
        </w:rPr>
      </w:pPr>
      <w:r>
        <w:t>The Framework Agreement shall be valid for a period of up to 48 months from the date of signature by both Contracting Parties, with the possibility of extension for an additional period of up to 36 months (for a total duration of no more than 84 months).</w:t>
      </w:r>
    </w:p>
    <w:p w14:paraId="5741E6E4" w14:textId="77777777" w:rsidR="00434700" w:rsidRPr="008331F9" w:rsidRDefault="00434700" w:rsidP="008736A6">
      <w:pPr>
        <w:spacing w:line="276" w:lineRule="auto"/>
        <w:jc w:val="both"/>
        <w:rPr>
          <w:szCs w:val="20"/>
          <w:lang w:val="sl-SI"/>
        </w:rPr>
      </w:pPr>
    </w:p>
    <w:p w14:paraId="1643A627" w14:textId="77777777" w:rsidR="004D2223" w:rsidRDefault="00F20BF7" w:rsidP="008736A6">
      <w:pPr>
        <w:spacing w:line="276" w:lineRule="auto"/>
        <w:jc w:val="both"/>
      </w:pPr>
      <w:r>
        <w:t>The Contracting Authority shall be obliged to make payments to the Contractor until 31 December 2026, and to continue with further payments until the expiry of this Framework Agreement, subject to the fulfilment of formal conditions in accordance with the applicable Implementation of the Budget of the Republic of Slovenia Act or the adopted budget for the subsequent years. If the conditions for further payments are not met, the Contracting Authority shall immediately notify the Contracting Partner thereof and inform them of the termination date of the Framework Agreement. The obligations and rights arising up to the date of termination of the Framework Agreement shall be mutually settled between the Parties.</w:t>
      </w:r>
    </w:p>
    <w:p w14:paraId="3C49DA2B" w14:textId="77777777" w:rsidR="00B61CE9" w:rsidRPr="00E341F6" w:rsidRDefault="00B61CE9" w:rsidP="008736A6">
      <w:pPr>
        <w:spacing w:line="276" w:lineRule="auto"/>
        <w:jc w:val="both"/>
        <w:rPr>
          <w:szCs w:val="20"/>
          <w:lang w:val="sl-SI"/>
        </w:rPr>
      </w:pPr>
    </w:p>
    <w:p w14:paraId="78437FB4" w14:textId="77777777" w:rsidR="004D2223" w:rsidRPr="00E341F6" w:rsidRDefault="00F20BF7" w:rsidP="00B002F6">
      <w:pPr>
        <w:spacing w:line="276" w:lineRule="auto"/>
        <w:jc w:val="center"/>
        <w:rPr>
          <w:szCs w:val="20"/>
        </w:rPr>
      </w:pPr>
      <w:r>
        <w:t xml:space="preserve">Article </w:t>
      </w:r>
      <w:r w:rsidR="00B002F6">
        <w:t>33</w:t>
      </w:r>
    </w:p>
    <w:p w14:paraId="508725A9" w14:textId="77777777" w:rsidR="004D2223" w:rsidRPr="00E341F6" w:rsidRDefault="004D2223" w:rsidP="008736A6">
      <w:pPr>
        <w:spacing w:line="276" w:lineRule="auto"/>
        <w:jc w:val="both"/>
        <w:rPr>
          <w:szCs w:val="20"/>
          <w:lang w:val="sl-SI"/>
        </w:rPr>
      </w:pPr>
    </w:p>
    <w:p w14:paraId="6BBC953D" w14:textId="77777777" w:rsidR="00422C38" w:rsidRPr="00B002F6" w:rsidRDefault="00F20BF7" w:rsidP="008736A6">
      <w:pPr>
        <w:tabs>
          <w:tab w:val="left" w:pos="567"/>
        </w:tabs>
        <w:spacing w:line="276" w:lineRule="auto"/>
        <w:jc w:val="both"/>
        <w:rPr>
          <w:szCs w:val="20"/>
        </w:rPr>
      </w:pPr>
      <w:r>
        <w:t>Should there be any changes to the Contractor’s circumstances during the performance of the Framework Agreement, its obligations hereunder shall be transferred to its legal successors.</w:t>
      </w:r>
    </w:p>
    <w:p w14:paraId="3CB644FD" w14:textId="77777777" w:rsidR="00B61CE9" w:rsidRDefault="00B61CE9" w:rsidP="008736A6">
      <w:pPr>
        <w:tabs>
          <w:tab w:val="left" w:pos="567"/>
        </w:tabs>
        <w:spacing w:line="276" w:lineRule="auto"/>
        <w:jc w:val="both"/>
        <w:rPr>
          <w:szCs w:val="20"/>
          <w:lang w:val="sl-SI"/>
        </w:rPr>
      </w:pPr>
    </w:p>
    <w:p w14:paraId="37817341" w14:textId="77777777" w:rsidR="004D2223" w:rsidRPr="00E341F6" w:rsidRDefault="00F20BF7" w:rsidP="00B002F6">
      <w:pPr>
        <w:spacing w:line="276" w:lineRule="auto"/>
        <w:jc w:val="center"/>
        <w:rPr>
          <w:szCs w:val="20"/>
        </w:rPr>
      </w:pPr>
      <w:r>
        <w:t>Article</w:t>
      </w:r>
      <w:r w:rsidR="00B002F6">
        <w:t xml:space="preserve"> 34</w:t>
      </w:r>
    </w:p>
    <w:p w14:paraId="7C2F5A2E" w14:textId="77777777" w:rsidR="004D2223" w:rsidRPr="00E341F6" w:rsidRDefault="004D2223" w:rsidP="008736A6">
      <w:pPr>
        <w:tabs>
          <w:tab w:val="left" w:pos="567"/>
        </w:tabs>
        <w:spacing w:line="276" w:lineRule="auto"/>
        <w:jc w:val="both"/>
        <w:rPr>
          <w:szCs w:val="20"/>
          <w:lang w:val="sl-SI"/>
        </w:rPr>
      </w:pPr>
    </w:p>
    <w:p w14:paraId="3FA3812F" w14:textId="77777777" w:rsidR="00434700" w:rsidRPr="00E341F6" w:rsidRDefault="00F20BF7" w:rsidP="008736A6">
      <w:pPr>
        <w:tabs>
          <w:tab w:val="left" w:pos="567"/>
        </w:tabs>
        <w:spacing w:line="276" w:lineRule="auto"/>
        <w:jc w:val="both"/>
        <w:rPr>
          <w:szCs w:val="20"/>
        </w:rPr>
      </w:pPr>
      <w:r>
        <w:t>Either Party to the Framework Agreement may propose modifications or amendments. Such changes shall be valid only if made in writing and executed as an annex to this Framework Agreement.</w:t>
      </w:r>
    </w:p>
    <w:p w14:paraId="7E9FC641" w14:textId="77777777" w:rsidR="00434700" w:rsidRPr="00E341F6" w:rsidRDefault="00434700" w:rsidP="008736A6">
      <w:pPr>
        <w:tabs>
          <w:tab w:val="left" w:pos="567"/>
        </w:tabs>
        <w:spacing w:line="276" w:lineRule="auto"/>
        <w:jc w:val="both"/>
        <w:rPr>
          <w:szCs w:val="20"/>
          <w:lang w:val="sl-SI"/>
        </w:rPr>
      </w:pPr>
    </w:p>
    <w:p w14:paraId="5285B82E" w14:textId="77777777" w:rsidR="00636AA0" w:rsidRPr="00B002F6" w:rsidRDefault="00F20BF7" w:rsidP="008736A6">
      <w:pPr>
        <w:spacing w:line="276" w:lineRule="auto"/>
        <w:jc w:val="both"/>
        <w:rPr>
          <w:szCs w:val="20"/>
        </w:rPr>
      </w:pPr>
      <w:r>
        <w:t>Any changes to the Contract Administrators or authorised representatives under this Framework Agreement may be made by means of a written notice from one Party to the other.</w:t>
      </w:r>
    </w:p>
    <w:p w14:paraId="29F300EF" w14:textId="77777777" w:rsidR="004D2223" w:rsidRPr="00E341F6" w:rsidRDefault="00F20BF7" w:rsidP="00B002F6">
      <w:pPr>
        <w:spacing w:line="276" w:lineRule="auto"/>
        <w:jc w:val="center"/>
        <w:rPr>
          <w:szCs w:val="20"/>
        </w:rPr>
      </w:pPr>
      <w:r>
        <w:lastRenderedPageBreak/>
        <w:t>Article</w:t>
      </w:r>
      <w:r w:rsidR="00B002F6">
        <w:t xml:space="preserve"> 35</w:t>
      </w:r>
    </w:p>
    <w:p w14:paraId="6A779049" w14:textId="77777777" w:rsidR="004D2223" w:rsidRPr="00E341F6" w:rsidRDefault="004D2223" w:rsidP="008736A6">
      <w:pPr>
        <w:tabs>
          <w:tab w:val="left" w:pos="567"/>
        </w:tabs>
        <w:spacing w:line="276" w:lineRule="auto"/>
        <w:jc w:val="both"/>
        <w:rPr>
          <w:szCs w:val="20"/>
          <w:lang w:val="sl-SI"/>
        </w:rPr>
      </w:pPr>
    </w:p>
    <w:p w14:paraId="07E73AF5" w14:textId="77777777" w:rsidR="00AF3B99" w:rsidRPr="00B002F6" w:rsidRDefault="00F20BF7" w:rsidP="00B002F6">
      <w:pPr>
        <w:tabs>
          <w:tab w:val="left" w:pos="567"/>
        </w:tabs>
        <w:spacing w:line="276" w:lineRule="auto"/>
        <w:jc w:val="both"/>
        <w:rPr>
          <w:szCs w:val="20"/>
        </w:rPr>
      </w:pPr>
      <w:r>
        <w:t>The Parties to the Framework Agreement agree that any provisions not explicitly regulated by this Framework Agreement shall be governed by the Obligations Code (Official Gazette of the Republic of Slovenia, No. 97/07, as amended and supplemented).</w:t>
      </w:r>
    </w:p>
    <w:p w14:paraId="4CCD74D6" w14:textId="77777777" w:rsidR="00B61CE9" w:rsidRPr="00E341F6" w:rsidRDefault="00B61CE9" w:rsidP="008736A6">
      <w:pPr>
        <w:tabs>
          <w:tab w:val="left" w:pos="567"/>
        </w:tabs>
        <w:spacing w:line="276" w:lineRule="auto"/>
        <w:jc w:val="center"/>
        <w:rPr>
          <w:szCs w:val="20"/>
          <w:lang w:val="sl-SI"/>
        </w:rPr>
      </w:pPr>
    </w:p>
    <w:p w14:paraId="0108198D" w14:textId="77777777" w:rsidR="004D2223" w:rsidRPr="00E341F6" w:rsidRDefault="00F20BF7" w:rsidP="00B002F6">
      <w:pPr>
        <w:spacing w:line="276" w:lineRule="auto"/>
        <w:jc w:val="center"/>
        <w:rPr>
          <w:szCs w:val="20"/>
        </w:rPr>
      </w:pPr>
      <w:r>
        <w:t>Article</w:t>
      </w:r>
      <w:r w:rsidR="00B002F6">
        <w:t xml:space="preserve"> 36</w:t>
      </w:r>
    </w:p>
    <w:p w14:paraId="2EC8E79A" w14:textId="77777777" w:rsidR="004D2223" w:rsidRPr="00E341F6" w:rsidRDefault="004D2223" w:rsidP="008736A6">
      <w:pPr>
        <w:tabs>
          <w:tab w:val="left" w:pos="567"/>
        </w:tabs>
        <w:spacing w:line="276" w:lineRule="auto"/>
        <w:jc w:val="both"/>
        <w:rPr>
          <w:szCs w:val="20"/>
          <w:lang w:val="sl-SI"/>
        </w:rPr>
      </w:pPr>
    </w:p>
    <w:p w14:paraId="6C69CD52" w14:textId="77777777" w:rsidR="00434700" w:rsidRPr="00E341F6" w:rsidRDefault="00F20BF7" w:rsidP="008736A6">
      <w:pPr>
        <w:spacing w:line="276" w:lineRule="auto"/>
        <w:jc w:val="both"/>
        <w:rPr>
          <w:szCs w:val="20"/>
        </w:rPr>
      </w:pPr>
      <w:r>
        <w:t>The Parties shall endeavour to resolve any disputes arising from the execution of this Framework Agreement amicably. Should an amicable settlement not be possible, the dispute shall be subject to the jurisdiction of the competent court in Ljubljana, Slovenia, and shall be resolved in accordance with Slovenian law.</w:t>
      </w:r>
    </w:p>
    <w:p w14:paraId="31F6A7FB" w14:textId="77777777" w:rsidR="008100D9" w:rsidRDefault="008100D9" w:rsidP="008736A6">
      <w:pPr>
        <w:tabs>
          <w:tab w:val="left" w:pos="567"/>
        </w:tabs>
        <w:spacing w:line="276" w:lineRule="auto"/>
        <w:jc w:val="both"/>
        <w:rPr>
          <w:szCs w:val="20"/>
          <w:lang w:val="sl-SI"/>
        </w:rPr>
      </w:pPr>
    </w:p>
    <w:p w14:paraId="5E971AAE" w14:textId="77777777" w:rsidR="00434700" w:rsidRPr="00E341F6" w:rsidRDefault="00F20BF7" w:rsidP="00B002F6">
      <w:pPr>
        <w:tabs>
          <w:tab w:val="num" w:pos="5322"/>
        </w:tabs>
        <w:spacing w:line="276" w:lineRule="auto"/>
        <w:jc w:val="center"/>
        <w:rPr>
          <w:szCs w:val="20"/>
        </w:rPr>
      </w:pPr>
      <w:r>
        <w:t>Article</w:t>
      </w:r>
      <w:r w:rsidR="00B002F6">
        <w:t xml:space="preserve"> 37</w:t>
      </w:r>
    </w:p>
    <w:p w14:paraId="65E75E86" w14:textId="77777777" w:rsidR="00434700" w:rsidRPr="00E341F6" w:rsidRDefault="00434700" w:rsidP="008736A6">
      <w:pPr>
        <w:spacing w:line="276" w:lineRule="auto"/>
        <w:jc w:val="both"/>
        <w:rPr>
          <w:snapToGrid w:val="0"/>
          <w:szCs w:val="20"/>
          <w:lang w:val="sl-SI"/>
        </w:rPr>
      </w:pPr>
    </w:p>
    <w:p w14:paraId="7822284C" w14:textId="77777777" w:rsidR="002442A3" w:rsidRPr="00A72ABB" w:rsidRDefault="00F20BF7" w:rsidP="002442A3">
      <w:pPr>
        <w:tabs>
          <w:tab w:val="left" w:pos="567"/>
        </w:tabs>
        <w:spacing w:line="276" w:lineRule="auto"/>
        <w:jc w:val="both"/>
        <w:rPr>
          <w:szCs w:val="20"/>
        </w:rPr>
      </w:pPr>
      <w:r>
        <w:t>The Framework Agreement shall be signed electronically.</w:t>
      </w:r>
    </w:p>
    <w:p w14:paraId="5170E1D8" w14:textId="77777777" w:rsidR="002442A3" w:rsidRDefault="002442A3" w:rsidP="008736A6">
      <w:pPr>
        <w:spacing w:line="276" w:lineRule="auto"/>
        <w:jc w:val="both"/>
        <w:rPr>
          <w:snapToGrid w:val="0"/>
          <w:szCs w:val="20"/>
          <w:lang w:val="sl-SI"/>
        </w:rPr>
      </w:pPr>
    </w:p>
    <w:p w14:paraId="72950D95" w14:textId="77777777" w:rsidR="00434700" w:rsidRDefault="00F20BF7" w:rsidP="008736A6">
      <w:pPr>
        <w:spacing w:line="276" w:lineRule="auto"/>
        <w:jc w:val="both"/>
        <w:rPr>
          <w:snapToGrid w:val="0"/>
          <w:szCs w:val="20"/>
        </w:rPr>
      </w:pPr>
      <w:r>
        <w:rPr>
          <w:snapToGrid w:val="0"/>
        </w:rPr>
        <w:t xml:space="preserve">The Parties to the Framework Agreement agree that the Framework Agreement shall be deemed concluded and shall enter into force on the date of signature by both Parties, provided that the Contracting Partner submits to the Contracting Authority, within twenty (20) days of the date of signature, a valid Performance Bond </w:t>
      </w:r>
      <w:r>
        <w:t>(either an unconditional bank guarantee or a surety insurance by an insurance company)</w:t>
      </w:r>
      <w:r>
        <w:rPr>
          <w:snapToGrid w:val="0"/>
        </w:rPr>
        <w:t xml:space="preserve"> as security for the proper fulfilment of the obligations under the Framework Agreement. </w:t>
      </w:r>
    </w:p>
    <w:p w14:paraId="5B36FF78" w14:textId="77777777" w:rsidR="00B61CE9" w:rsidRDefault="00B61CE9" w:rsidP="00B61CE9">
      <w:pPr>
        <w:tabs>
          <w:tab w:val="left" w:pos="567"/>
        </w:tabs>
        <w:spacing w:line="276" w:lineRule="auto"/>
        <w:jc w:val="both"/>
        <w:rPr>
          <w:szCs w:val="20"/>
          <w:lang w:val="sl-SI"/>
        </w:rPr>
      </w:pPr>
    </w:p>
    <w:p w14:paraId="67F37FA0" w14:textId="77777777" w:rsidR="00B61CE9" w:rsidRPr="00B61CE9" w:rsidRDefault="00F20BF7" w:rsidP="00B61CE9">
      <w:pPr>
        <w:tabs>
          <w:tab w:val="left" w:pos="567"/>
        </w:tabs>
        <w:spacing w:line="276" w:lineRule="auto"/>
        <w:jc w:val="both"/>
        <w:rPr>
          <w:szCs w:val="20"/>
        </w:rPr>
      </w:pPr>
      <w:r>
        <w:t>Number: ________________________</w:t>
      </w:r>
    </w:p>
    <w:p w14:paraId="0373FF96" w14:textId="77777777" w:rsidR="00B61CE9" w:rsidRPr="00B61CE9" w:rsidRDefault="00F20BF7" w:rsidP="00B61CE9">
      <w:pPr>
        <w:tabs>
          <w:tab w:val="left" w:pos="567"/>
        </w:tabs>
        <w:spacing w:line="276" w:lineRule="auto"/>
        <w:jc w:val="both"/>
        <w:rPr>
          <w:szCs w:val="20"/>
        </w:rPr>
      </w:pPr>
      <w:r>
        <w:t>Ljubljana, on _____________</w:t>
      </w:r>
    </w:p>
    <w:p w14:paraId="1420C488" w14:textId="77777777" w:rsidR="00B61CE9" w:rsidRPr="00B61CE9" w:rsidRDefault="00B61CE9" w:rsidP="00B61CE9">
      <w:pPr>
        <w:spacing w:line="276" w:lineRule="auto"/>
        <w:jc w:val="both"/>
        <w:rPr>
          <w:bCs/>
          <w:szCs w:val="20"/>
          <w:lang w:val="sl-SI"/>
        </w:rPr>
      </w:pPr>
    </w:p>
    <w:p w14:paraId="4820613C" w14:textId="77777777" w:rsidR="00434700" w:rsidRDefault="00434700" w:rsidP="008736A6">
      <w:pPr>
        <w:tabs>
          <w:tab w:val="left" w:pos="567"/>
        </w:tabs>
        <w:spacing w:line="276" w:lineRule="auto"/>
        <w:jc w:val="both"/>
        <w:rPr>
          <w:szCs w:val="20"/>
          <w:lang w:val="sl-SI"/>
        </w:rPr>
      </w:pPr>
    </w:p>
    <w:p w14:paraId="1D3F0DBF" w14:textId="77777777" w:rsidR="00434700" w:rsidRPr="00434700" w:rsidRDefault="00F20BF7" w:rsidP="008736A6">
      <w:pPr>
        <w:pStyle w:val="Naslov2"/>
        <w:spacing w:line="276" w:lineRule="auto"/>
        <w:rPr>
          <w:rFonts w:ascii="Arial" w:hAnsi="Arial"/>
          <w:b w:val="0"/>
          <w:sz w:val="20"/>
        </w:rPr>
      </w:pPr>
      <w:r>
        <w:rPr>
          <w:rFonts w:ascii="Arial" w:hAnsi="Arial"/>
          <w:b w:val="0"/>
          <w:sz w:val="20"/>
        </w:rPr>
        <w:t>Appendices, forming an integral part of this Framework Agreement:</w:t>
      </w:r>
    </w:p>
    <w:p w14:paraId="16FF0ECA" w14:textId="77777777" w:rsidR="00434700" w:rsidRPr="00324A56" w:rsidRDefault="00F20BF7" w:rsidP="001D5613">
      <w:pPr>
        <w:pStyle w:val="Odstavekseznama"/>
        <w:numPr>
          <w:ilvl w:val="0"/>
          <w:numId w:val="30"/>
        </w:numPr>
        <w:tabs>
          <w:tab w:val="left" w:pos="567"/>
        </w:tabs>
        <w:spacing w:line="276" w:lineRule="auto"/>
        <w:jc w:val="both"/>
        <w:rPr>
          <w:szCs w:val="20"/>
        </w:rPr>
      </w:pPr>
      <w:r>
        <w:t>Invitation to Tender and Bidding Documentation</w:t>
      </w:r>
    </w:p>
    <w:p w14:paraId="51E709EA" w14:textId="77777777" w:rsidR="00434700" w:rsidRPr="00324A56" w:rsidRDefault="00F20BF7" w:rsidP="001D5613">
      <w:pPr>
        <w:pStyle w:val="Odstavekseznama"/>
        <w:numPr>
          <w:ilvl w:val="0"/>
          <w:numId w:val="30"/>
        </w:numPr>
        <w:tabs>
          <w:tab w:val="left" w:pos="567"/>
        </w:tabs>
        <w:spacing w:line="276" w:lineRule="auto"/>
        <w:jc w:val="both"/>
        <w:rPr>
          <w:szCs w:val="20"/>
        </w:rPr>
      </w:pPr>
      <w:r>
        <w:t>Price Lists</w:t>
      </w:r>
    </w:p>
    <w:p w14:paraId="27742822" w14:textId="77777777" w:rsidR="00434700" w:rsidRPr="008B44C3" w:rsidRDefault="00F20BF7" w:rsidP="001D5613">
      <w:pPr>
        <w:pStyle w:val="Odstavekseznama"/>
        <w:numPr>
          <w:ilvl w:val="0"/>
          <w:numId w:val="30"/>
        </w:numPr>
        <w:tabs>
          <w:tab w:val="left" w:pos="567"/>
        </w:tabs>
        <w:spacing w:line="276" w:lineRule="auto"/>
        <w:jc w:val="both"/>
        <w:rPr>
          <w:szCs w:val="20"/>
        </w:rPr>
        <w:sectPr w:rsidR="00434700" w:rsidRPr="008B44C3" w:rsidSect="00861097">
          <w:pgSz w:w="11907" w:h="16840" w:code="9"/>
          <w:pgMar w:top="1418" w:right="1701" w:bottom="1418" w:left="1701" w:header="709" w:footer="709" w:gutter="0"/>
          <w:cols w:space="708"/>
        </w:sectPr>
      </w:pPr>
      <w:r>
        <w:t>Forms for the Execution of the Contract.</w:t>
      </w:r>
    </w:p>
    <w:tbl>
      <w:tblPr>
        <w:tblW w:w="9356" w:type="dxa"/>
        <w:tblLayout w:type="fixed"/>
        <w:tblLook w:val="0000" w:firstRow="0" w:lastRow="0" w:firstColumn="0" w:lastColumn="0" w:noHBand="0" w:noVBand="0"/>
      </w:tblPr>
      <w:tblGrid>
        <w:gridCol w:w="4820"/>
        <w:gridCol w:w="709"/>
        <w:gridCol w:w="1418"/>
        <w:gridCol w:w="992"/>
        <w:gridCol w:w="1417"/>
      </w:tblGrid>
      <w:tr w:rsidR="00E95B28" w14:paraId="1F788D3A" w14:textId="77777777" w:rsidTr="00B002F6">
        <w:trPr>
          <w:cantSplit/>
        </w:trPr>
        <w:tc>
          <w:tcPr>
            <w:tcW w:w="4820" w:type="dxa"/>
          </w:tcPr>
          <w:p w14:paraId="2E3456D3" w14:textId="77777777" w:rsidR="00CB7FF0" w:rsidRPr="0049213A" w:rsidRDefault="00F20BF7" w:rsidP="008736A6">
            <w:pPr>
              <w:spacing w:line="276" w:lineRule="auto"/>
              <w:ind w:right="601"/>
              <w:jc w:val="center"/>
              <w:rPr>
                <w:szCs w:val="20"/>
              </w:rPr>
            </w:pPr>
            <w:r>
              <w:rPr>
                <w:noProof/>
                <w:lang w:val="sl-SI" w:eastAsia="sl-SI"/>
              </w:rPr>
              <w:lastRenderedPageBreak/>
              <w:drawing>
                <wp:inline distT="0" distB="0" distL="0" distR="0" wp14:anchorId="189AD66F" wp14:editId="0721100F">
                  <wp:extent cx="342900" cy="419100"/>
                  <wp:effectExtent l="0" t="0" r="0" b="0"/>
                  <wp:docPr id="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342900" cy="419100"/>
                          </a:xfrm>
                          <a:prstGeom prst="rect">
                            <a:avLst/>
                          </a:prstGeom>
                          <a:noFill/>
                          <a:ln>
                            <a:noFill/>
                          </a:ln>
                        </pic:spPr>
                      </pic:pic>
                    </a:graphicData>
                  </a:graphic>
                </wp:inline>
              </w:drawing>
            </w:r>
          </w:p>
          <w:p w14:paraId="28F3B884" w14:textId="77777777" w:rsidR="00CB7FF0" w:rsidRPr="0049213A" w:rsidRDefault="00F20BF7" w:rsidP="008736A6">
            <w:pPr>
              <w:spacing w:line="276" w:lineRule="auto"/>
              <w:ind w:right="601"/>
              <w:jc w:val="center"/>
              <w:rPr>
                <w:szCs w:val="20"/>
              </w:rPr>
            </w:pPr>
            <w:r>
              <w:t>REPUBLIC OF SLOVENIA</w:t>
            </w:r>
          </w:p>
          <w:p w14:paraId="28FA6DF5" w14:textId="77777777" w:rsidR="00CB7FF0" w:rsidRPr="0049213A" w:rsidRDefault="00F20BF7" w:rsidP="008736A6">
            <w:pPr>
              <w:spacing w:line="276" w:lineRule="auto"/>
              <w:ind w:right="601"/>
              <w:jc w:val="center"/>
              <w:rPr>
                <w:b/>
                <w:szCs w:val="20"/>
              </w:rPr>
            </w:pPr>
            <w:r>
              <w:t>MINISTRY OF DEFENCE</w:t>
            </w:r>
          </w:p>
          <w:p w14:paraId="2A5906DA" w14:textId="77777777" w:rsidR="00CB7FF0" w:rsidRPr="0049213A" w:rsidRDefault="00F20BF7" w:rsidP="008736A6">
            <w:pPr>
              <w:keepNext/>
              <w:spacing w:line="276" w:lineRule="auto"/>
              <w:ind w:right="601"/>
              <w:outlineLvl w:val="0"/>
              <w:rPr>
                <w:szCs w:val="20"/>
              </w:rPr>
            </w:pPr>
            <w:r>
              <w:t xml:space="preserve">               SLOVENIAN ARMED FORCES</w:t>
            </w:r>
          </w:p>
          <w:p w14:paraId="3468B189" w14:textId="77777777" w:rsidR="00CB7FF0" w:rsidRPr="0049213A" w:rsidRDefault="00F20BF7" w:rsidP="008736A6">
            <w:pPr>
              <w:spacing w:line="276" w:lineRule="auto"/>
              <w:ind w:right="601"/>
              <w:rPr>
                <w:szCs w:val="20"/>
              </w:rPr>
            </w:pPr>
            <w:r>
              <w:t xml:space="preserve">                  SAF General Staff/15th AAD Bde</w:t>
            </w:r>
          </w:p>
          <w:p w14:paraId="2F6FB487" w14:textId="77777777" w:rsidR="00CB7FF0" w:rsidRPr="0049213A" w:rsidRDefault="00F20BF7" w:rsidP="008736A6">
            <w:pPr>
              <w:spacing w:line="276" w:lineRule="auto"/>
              <w:ind w:right="601"/>
              <w:rPr>
                <w:szCs w:val="20"/>
              </w:rPr>
            </w:pPr>
            <w:r>
              <w:t xml:space="preserve">                                            </w:t>
            </w:r>
          </w:p>
        </w:tc>
        <w:tc>
          <w:tcPr>
            <w:tcW w:w="709" w:type="dxa"/>
          </w:tcPr>
          <w:p w14:paraId="6B6D7E20" w14:textId="77777777" w:rsidR="00CB7FF0" w:rsidRPr="0049213A" w:rsidRDefault="00CB7FF0" w:rsidP="008736A6">
            <w:pPr>
              <w:spacing w:line="276" w:lineRule="auto"/>
              <w:rPr>
                <w:szCs w:val="20"/>
                <w:lang w:val="sl-SI"/>
              </w:rPr>
            </w:pPr>
          </w:p>
          <w:p w14:paraId="628C7EB8" w14:textId="77777777" w:rsidR="00CB7FF0" w:rsidRPr="0049213A" w:rsidRDefault="00CB7FF0" w:rsidP="008736A6">
            <w:pPr>
              <w:spacing w:line="276" w:lineRule="auto"/>
              <w:ind w:left="33"/>
              <w:jc w:val="right"/>
              <w:rPr>
                <w:szCs w:val="20"/>
                <w:lang w:val="sl-SI"/>
              </w:rPr>
            </w:pPr>
          </w:p>
          <w:p w14:paraId="42E644AA" w14:textId="77777777" w:rsidR="00CB7FF0" w:rsidRPr="0049213A" w:rsidRDefault="00CB7FF0" w:rsidP="008736A6">
            <w:pPr>
              <w:spacing w:line="276" w:lineRule="auto"/>
              <w:ind w:left="33"/>
              <w:jc w:val="right"/>
              <w:rPr>
                <w:szCs w:val="20"/>
                <w:lang w:val="sl-SI"/>
              </w:rPr>
            </w:pPr>
          </w:p>
          <w:p w14:paraId="16E51636" w14:textId="77777777" w:rsidR="00CB7FF0" w:rsidRPr="0049213A" w:rsidRDefault="00CB7FF0" w:rsidP="008736A6">
            <w:pPr>
              <w:spacing w:line="276" w:lineRule="auto"/>
              <w:ind w:left="33"/>
              <w:jc w:val="right"/>
              <w:rPr>
                <w:szCs w:val="20"/>
                <w:lang w:val="sl-SI"/>
              </w:rPr>
            </w:pPr>
          </w:p>
          <w:p w14:paraId="6D91D108" w14:textId="77777777" w:rsidR="00CB7FF0" w:rsidRPr="0049213A" w:rsidRDefault="00CB7FF0" w:rsidP="008736A6">
            <w:pPr>
              <w:spacing w:line="276" w:lineRule="auto"/>
              <w:ind w:left="33"/>
              <w:jc w:val="right"/>
              <w:rPr>
                <w:szCs w:val="20"/>
                <w:lang w:val="sl-SI"/>
              </w:rPr>
            </w:pPr>
          </w:p>
          <w:p w14:paraId="0E0D21AF" w14:textId="77777777" w:rsidR="00CB7FF0" w:rsidRPr="0049213A" w:rsidRDefault="00CB7FF0" w:rsidP="008736A6">
            <w:pPr>
              <w:spacing w:line="276" w:lineRule="auto"/>
              <w:ind w:left="33"/>
              <w:jc w:val="right"/>
              <w:rPr>
                <w:szCs w:val="20"/>
                <w:lang w:val="sl-SI"/>
              </w:rPr>
            </w:pPr>
          </w:p>
          <w:p w14:paraId="28D20121" w14:textId="77777777" w:rsidR="00CB7FF0" w:rsidRPr="0049213A" w:rsidRDefault="00CB7FF0" w:rsidP="008736A6">
            <w:pPr>
              <w:spacing w:line="276" w:lineRule="auto"/>
              <w:ind w:left="33"/>
              <w:jc w:val="right"/>
              <w:rPr>
                <w:szCs w:val="20"/>
                <w:lang w:val="sl-SI"/>
              </w:rPr>
            </w:pPr>
          </w:p>
          <w:p w14:paraId="1B821E91" w14:textId="77777777" w:rsidR="00CB7FF0" w:rsidRPr="0049213A" w:rsidRDefault="00F20BF7" w:rsidP="008736A6">
            <w:pPr>
              <w:spacing w:line="276" w:lineRule="auto"/>
              <w:ind w:left="33"/>
              <w:jc w:val="right"/>
              <w:rPr>
                <w:szCs w:val="20"/>
              </w:rPr>
            </w:pPr>
            <w:r>
              <w:t xml:space="preserve">No.:                                </w:t>
            </w:r>
          </w:p>
        </w:tc>
        <w:tc>
          <w:tcPr>
            <w:tcW w:w="1418" w:type="dxa"/>
            <w:tcBorders>
              <w:bottom w:val="single" w:sz="4" w:space="0" w:color="auto"/>
            </w:tcBorders>
          </w:tcPr>
          <w:p w14:paraId="69DB5067" w14:textId="77777777" w:rsidR="00CB7FF0" w:rsidRPr="0049213A" w:rsidRDefault="00CB7FF0" w:rsidP="008736A6">
            <w:pPr>
              <w:spacing w:line="276" w:lineRule="auto"/>
              <w:jc w:val="center"/>
              <w:rPr>
                <w:b/>
                <w:szCs w:val="20"/>
                <w:lang w:val="sl-SI"/>
              </w:rPr>
            </w:pPr>
          </w:p>
          <w:p w14:paraId="1DA8744F" w14:textId="77777777" w:rsidR="00CB7FF0" w:rsidRPr="0049213A" w:rsidRDefault="00F20BF7" w:rsidP="008736A6">
            <w:pPr>
              <w:spacing w:line="276" w:lineRule="auto"/>
              <w:ind w:left="33"/>
              <w:jc w:val="center"/>
              <w:rPr>
                <w:b/>
                <w:szCs w:val="20"/>
              </w:rPr>
            </w:pPr>
            <w:r>
              <w:rPr>
                <w:b/>
              </w:rPr>
              <w:t>ANALYTICS 00000000</w:t>
            </w:r>
          </w:p>
          <w:p w14:paraId="6282BBF6" w14:textId="77777777" w:rsidR="00CB7FF0" w:rsidRPr="0049213A" w:rsidRDefault="00CB7FF0" w:rsidP="008736A6">
            <w:pPr>
              <w:spacing w:line="276" w:lineRule="auto"/>
              <w:ind w:left="33"/>
              <w:jc w:val="center"/>
              <w:rPr>
                <w:b/>
                <w:szCs w:val="20"/>
                <w:lang w:val="en-AU"/>
              </w:rPr>
            </w:pPr>
          </w:p>
          <w:p w14:paraId="4C71AE39" w14:textId="77777777" w:rsidR="00CB7FF0" w:rsidRPr="0049213A" w:rsidRDefault="00CB7FF0" w:rsidP="008736A6">
            <w:pPr>
              <w:spacing w:line="276" w:lineRule="auto"/>
              <w:ind w:left="33"/>
              <w:jc w:val="center"/>
              <w:rPr>
                <w:b/>
                <w:szCs w:val="20"/>
                <w:lang w:val="en-AU"/>
              </w:rPr>
            </w:pPr>
          </w:p>
          <w:p w14:paraId="4035A317" w14:textId="77777777" w:rsidR="00CB7FF0" w:rsidRPr="0049213A" w:rsidRDefault="00CB7FF0" w:rsidP="008736A6">
            <w:pPr>
              <w:spacing w:line="276" w:lineRule="auto"/>
              <w:ind w:left="33"/>
              <w:jc w:val="center"/>
              <w:rPr>
                <w:b/>
                <w:szCs w:val="20"/>
                <w:lang w:val="en-AU"/>
              </w:rPr>
            </w:pPr>
          </w:p>
          <w:p w14:paraId="64BE6FC9" w14:textId="77777777" w:rsidR="00CB7FF0" w:rsidRPr="0049213A" w:rsidRDefault="00CB7FF0" w:rsidP="00B002F6">
            <w:pPr>
              <w:keepNext/>
              <w:spacing w:line="276" w:lineRule="auto"/>
              <w:outlineLvl w:val="4"/>
              <w:rPr>
                <w:szCs w:val="20"/>
                <w:u w:val="single"/>
                <w:lang w:val="sl-SI"/>
              </w:rPr>
            </w:pPr>
          </w:p>
        </w:tc>
        <w:tc>
          <w:tcPr>
            <w:tcW w:w="992" w:type="dxa"/>
            <w:vAlign w:val="bottom"/>
          </w:tcPr>
          <w:p w14:paraId="78D36854" w14:textId="77777777" w:rsidR="00CB7FF0" w:rsidRPr="0049213A" w:rsidRDefault="00CB7FF0" w:rsidP="008736A6">
            <w:pPr>
              <w:spacing w:line="276" w:lineRule="auto"/>
              <w:ind w:left="33"/>
              <w:rPr>
                <w:szCs w:val="20"/>
                <w:lang w:val="sl-SI"/>
              </w:rPr>
            </w:pPr>
          </w:p>
          <w:p w14:paraId="61565773" w14:textId="77777777" w:rsidR="00CB7FF0" w:rsidRPr="0049213A" w:rsidRDefault="00CB7FF0" w:rsidP="008736A6">
            <w:pPr>
              <w:spacing w:line="276" w:lineRule="auto"/>
              <w:ind w:left="33"/>
              <w:rPr>
                <w:szCs w:val="20"/>
                <w:lang w:val="sl-SI"/>
              </w:rPr>
            </w:pPr>
          </w:p>
          <w:p w14:paraId="4865B736" w14:textId="77777777" w:rsidR="00CB7FF0" w:rsidRPr="0049213A" w:rsidRDefault="00CB7FF0" w:rsidP="008736A6">
            <w:pPr>
              <w:spacing w:line="276" w:lineRule="auto"/>
              <w:ind w:left="33"/>
              <w:rPr>
                <w:szCs w:val="20"/>
                <w:lang w:val="sl-SI"/>
              </w:rPr>
            </w:pPr>
          </w:p>
          <w:p w14:paraId="013263B2" w14:textId="77777777" w:rsidR="00CB7FF0" w:rsidRPr="00852FBC" w:rsidRDefault="00F20BF7" w:rsidP="00B002F6">
            <w:pPr>
              <w:spacing w:line="276" w:lineRule="auto"/>
              <w:ind w:left="-110"/>
              <w:rPr>
                <w:szCs w:val="20"/>
              </w:rPr>
            </w:pPr>
            <w:r>
              <w:t>, dated:</w:t>
            </w:r>
          </w:p>
        </w:tc>
        <w:tc>
          <w:tcPr>
            <w:tcW w:w="1417" w:type="dxa"/>
            <w:tcBorders>
              <w:bottom w:val="single" w:sz="4" w:space="0" w:color="auto"/>
            </w:tcBorders>
            <w:vAlign w:val="bottom"/>
          </w:tcPr>
          <w:p w14:paraId="05274550" w14:textId="77777777" w:rsidR="00CB7FF0" w:rsidRPr="00852FBC" w:rsidRDefault="00CB7FF0" w:rsidP="008736A6">
            <w:pPr>
              <w:spacing w:line="276" w:lineRule="auto"/>
              <w:ind w:left="33"/>
              <w:jc w:val="center"/>
              <w:rPr>
                <w:b/>
                <w:szCs w:val="20"/>
                <w:lang w:val="sl-SI"/>
              </w:rPr>
            </w:pPr>
          </w:p>
          <w:p w14:paraId="4E9AB088" w14:textId="77777777" w:rsidR="00CB7FF0" w:rsidRPr="00852FBC" w:rsidRDefault="00CB7FF0" w:rsidP="008736A6">
            <w:pPr>
              <w:spacing w:line="276" w:lineRule="auto"/>
              <w:ind w:left="33"/>
              <w:jc w:val="center"/>
              <w:rPr>
                <w:b/>
                <w:szCs w:val="20"/>
                <w:lang w:val="sl-SI"/>
              </w:rPr>
            </w:pPr>
          </w:p>
          <w:p w14:paraId="1F7325A9" w14:textId="77777777" w:rsidR="00CB7FF0" w:rsidRPr="00852FBC" w:rsidRDefault="00CB7FF0" w:rsidP="008736A6">
            <w:pPr>
              <w:spacing w:line="276" w:lineRule="auto"/>
              <w:ind w:left="33"/>
              <w:jc w:val="center"/>
              <w:rPr>
                <w:b/>
                <w:szCs w:val="20"/>
                <w:lang w:val="sl-SI"/>
              </w:rPr>
            </w:pPr>
          </w:p>
        </w:tc>
      </w:tr>
    </w:tbl>
    <w:p w14:paraId="6ECEB2D3" w14:textId="77777777" w:rsidR="00CB7FF0" w:rsidRPr="00852FBC" w:rsidRDefault="00CB7FF0" w:rsidP="00130B7F">
      <w:pPr>
        <w:spacing w:line="276" w:lineRule="auto"/>
        <w:ind w:firstLine="720"/>
        <w:rPr>
          <w:lang w:val="sl-SI"/>
        </w:rPr>
      </w:pPr>
    </w:p>
    <w:p w14:paraId="0AAF30CE" w14:textId="77777777" w:rsidR="00130B7F" w:rsidRPr="00DA0BB2" w:rsidRDefault="00F20BF7" w:rsidP="00130B7F">
      <w:pPr>
        <w:pStyle w:val="Naslov3"/>
        <w:keepNext w:val="0"/>
        <w:widowControl w:val="0"/>
        <w:spacing w:before="0" w:line="240" w:lineRule="auto"/>
        <w:jc w:val="center"/>
        <w:rPr>
          <w:sz w:val="18"/>
          <w:szCs w:val="18"/>
        </w:rPr>
      </w:pPr>
      <w:r>
        <w:rPr>
          <w:sz w:val="18"/>
        </w:rPr>
        <w:t>INVITATION</w:t>
      </w:r>
    </w:p>
    <w:p w14:paraId="7DF014E4" w14:textId="77777777" w:rsidR="00130B7F" w:rsidRPr="00DA0BB2" w:rsidRDefault="00130B7F" w:rsidP="00130B7F">
      <w:pPr>
        <w:spacing w:line="240" w:lineRule="auto"/>
        <w:rPr>
          <w:lang w:val="sl-SI"/>
        </w:rPr>
      </w:pPr>
    </w:p>
    <w:p w14:paraId="7E5E68A8" w14:textId="77777777" w:rsidR="00130B7F" w:rsidRPr="00DA0BB2" w:rsidRDefault="00F20BF7" w:rsidP="00130B7F">
      <w:pPr>
        <w:spacing w:line="240" w:lineRule="auto"/>
        <w:rPr>
          <w:sz w:val="18"/>
          <w:szCs w:val="18"/>
        </w:rPr>
      </w:pPr>
      <w:r>
        <w:rPr>
          <w:sz w:val="18"/>
        </w:rPr>
        <w:t xml:space="preserve">To submit a Bid based on the Contract for ______________________________________ </w:t>
      </w:r>
    </w:p>
    <w:p w14:paraId="06E202B9" w14:textId="77777777" w:rsidR="00130B7F" w:rsidRPr="00DA0BB2" w:rsidRDefault="00130B7F" w:rsidP="00130B7F">
      <w:pPr>
        <w:spacing w:line="240" w:lineRule="auto"/>
        <w:jc w:val="both"/>
        <w:rPr>
          <w:sz w:val="18"/>
          <w:szCs w:val="18"/>
          <w:lang w:val="sl-SI"/>
        </w:rPr>
      </w:pPr>
    </w:p>
    <w:p w14:paraId="278F3944" w14:textId="77777777" w:rsidR="00130B7F" w:rsidRPr="00DA0BB2" w:rsidRDefault="00F20BF7" w:rsidP="00130B7F">
      <w:pPr>
        <w:spacing w:line="240" w:lineRule="auto"/>
        <w:jc w:val="both"/>
        <w:rPr>
          <w:sz w:val="18"/>
          <w:szCs w:val="18"/>
        </w:rPr>
      </w:pPr>
      <w:r>
        <w:rPr>
          <w:sz w:val="18"/>
        </w:rPr>
        <w:t>1. GOODS/SERVICES:</w:t>
      </w:r>
    </w:p>
    <w:p w14:paraId="3C94B92C" w14:textId="77777777" w:rsidR="00130B7F" w:rsidRPr="00DA0BB2" w:rsidRDefault="00130B7F" w:rsidP="00130B7F">
      <w:pPr>
        <w:spacing w:line="240" w:lineRule="auto"/>
        <w:jc w:val="both"/>
        <w:rPr>
          <w:sz w:val="18"/>
          <w:szCs w:val="18"/>
          <w:lang w:val="sl-SI"/>
        </w:rPr>
      </w:pPr>
    </w:p>
    <w:tbl>
      <w:tblPr>
        <w:tblW w:w="9464" w:type="dxa"/>
        <w:tblInd w:w="-108" w:type="dxa"/>
        <w:tblBorders>
          <w:bottom w:val="single" w:sz="6" w:space="0" w:color="auto"/>
          <w:insideH w:val="single" w:sz="6" w:space="0" w:color="auto"/>
          <w:insideV w:val="single" w:sz="6" w:space="0" w:color="auto"/>
        </w:tblBorders>
        <w:tblLayout w:type="fixed"/>
        <w:tblLook w:val="04A0" w:firstRow="1" w:lastRow="0" w:firstColumn="1" w:lastColumn="0" w:noHBand="0" w:noVBand="1"/>
      </w:tblPr>
      <w:tblGrid>
        <w:gridCol w:w="959"/>
        <w:gridCol w:w="142"/>
        <w:gridCol w:w="2733"/>
        <w:gridCol w:w="243"/>
        <w:gridCol w:w="287"/>
        <w:gridCol w:w="1983"/>
        <w:gridCol w:w="1559"/>
        <w:gridCol w:w="140"/>
        <w:gridCol w:w="1418"/>
      </w:tblGrid>
      <w:tr w:rsidR="00E95B28" w14:paraId="5B4DDFC4" w14:textId="77777777" w:rsidTr="00071F53">
        <w:trPr>
          <w:cantSplit/>
          <w:trHeight w:val="289"/>
        </w:trPr>
        <w:tc>
          <w:tcPr>
            <w:tcW w:w="959" w:type="dxa"/>
            <w:tcBorders>
              <w:top w:val="nil"/>
              <w:left w:val="nil"/>
              <w:bottom w:val="single" w:sz="12" w:space="0" w:color="auto"/>
            </w:tcBorders>
            <w:tcMar>
              <w:top w:w="0" w:type="dxa"/>
              <w:left w:w="108" w:type="dxa"/>
              <w:bottom w:w="0" w:type="dxa"/>
              <w:right w:w="108" w:type="dxa"/>
            </w:tcMar>
            <w:vAlign w:val="center"/>
          </w:tcPr>
          <w:p w14:paraId="3090B429" w14:textId="77777777" w:rsidR="00130B7F" w:rsidRPr="00DA0BB2" w:rsidRDefault="00F20BF7" w:rsidP="00071F53">
            <w:pPr>
              <w:spacing w:line="240" w:lineRule="auto"/>
              <w:ind w:right="-108"/>
              <w:rPr>
                <w:sz w:val="18"/>
                <w:szCs w:val="18"/>
              </w:rPr>
            </w:pPr>
            <w:r>
              <w:rPr>
                <w:sz w:val="18"/>
              </w:rPr>
              <w:t>No.</w:t>
            </w:r>
          </w:p>
        </w:tc>
        <w:tc>
          <w:tcPr>
            <w:tcW w:w="3405" w:type="dxa"/>
            <w:gridSpan w:val="4"/>
            <w:tcBorders>
              <w:top w:val="nil"/>
              <w:bottom w:val="single" w:sz="12" w:space="0" w:color="auto"/>
            </w:tcBorders>
            <w:tcMar>
              <w:top w:w="0" w:type="dxa"/>
              <w:left w:w="108" w:type="dxa"/>
              <w:bottom w:w="0" w:type="dxa"/>
              <w:right w:w="108" w:type="dxa"/>
            </w:tcMar>
            <w:vAlign w:val="center"/>
          </w:tcPr>
          <w:p w14:paraId="3A5C674E" w14:textId="77777777" w:rsidR="00130B7F" w:rsidRPr="00DA0BB2" w:rsidRDefault="00F20BF7" w:rsidP="00071F53">
            <w:pPr>
              <w:spacing w:line="240" w:lineRule="auto"/>
              <w:jc w:val="center"/>
              <w:rPr>
                <w:sz w:val="18"/>
                <w:szCs w:val="18"/>
              </w:rPr>
            </w:pPr>
            <w:r>
              <w:rPr>
                <w:sz w:val="18"/>
              </w:rPr>
              <w:t>ITEM</w:t>
            </w:r>
          </w:p>
        </w:tc>
        <w:tc>
          <w:tcPr>
            <w:tcW w:w="1983" w:type="dxa"/>
            <w:tcBorders>
              <w:top w:val="nil"/>
              <w:bottom w:val="single" w:sz="12" w:space="0" w:color="auto"/>
              <w:right w:val="single" w:sz="4" w:space="0" w:color="auto"/>
            </w:tcBorders>
            <w:tcMar>
              <w:top w:w="0" w:type="dxa"/>
              <w:left w:w="108" w:type="dxa"/>
              <w:bottom w:w="0" w:type="dxa"/>
              <w:right w:w="108" w:type="dxa"/>
            </w:tcMar>
            <w:vAlign w:val="center"/>
          </w:tcPr>
          <w:p w14:paraId="05F3F015" w14:textId="77777777" w:rsidR="00130B7F" w:rsidRPr="00DA0BB2" w:rsidRDefault="00F20BF7" w:rsidP="00071F53">
            <w:pPr>
              <w:spacing w:line="240" w:lineRule="auto"/>
              <w:ind w:firstLine="175"/>
              <w:jc w:val="center"/>
              <w:rPr>
                <w:sz w:val="18"/>
                <w:szCs w:val="18"/>
              </w:rPr>
            </w:pPr>
            <w:r>
              <w:rPr>
                <w:sz w:val="18"/>
              </w:rPr>
              <w:t>P/N</w:t>
            </w:r>
          </w:p>
        </w:tc>
        <w:tc>
          <w:tcPr>
            <w:tcW w:w="1559" w:type="dxa"/>
            <w:tcBorders>
              <w:top w:val="nil"/>
              <w:left w:val="single" w:sz="4" w:space="0" w:color="auto"/>
              <w:bottom w:val="single" w:sz="12" w:space="0" w:color="auto"/>
            </w:tcBorders>
            <w:tcMar>
              <w:top w:w="0" w:type="dxa"/>
              <w:left w:w="108" w:type="dxa"/>
              <w:bottom w:w="0" w:type="dxa"/>
              <w:right w:w="108" w:type="dxa"/>
            </w:tcMar>
            <w:vAlign w:val="center"/>
          </w:tcPr>
          <w:p w14:paraId="7A4E19CF" w14:textId="77777777" w:rsidR="00130B7F" w:rsidRPr="00DA0BB2" w:rsidRDefault="00F20BF7" w:rsidP="00071F53">
            <w:pPr>
              <w:spacing w:line="240" w:lineRule="auto"/>
              <w:jc w:val="center"/>
              <w:rPr>
                <w:sz w:val="18"/>
                <w:szCs w:val="18"/>
              </w:rPr>
            </w:pPr>
            <w:r>
              <w:rPr>
                <w:sz w:val="18"/>
              </w:rPr>
              <w:t>S/N</w:t>
            </w:r>
          </w:p>
        </w:tc>
        <w:tc>
          <w:tcPr>
            <w:tcW w:w="1558" w:type="dxa"/>
            <w:gridSpan w:val="2"/>
            <w:tcBorders>
              <w:top w:val="nil"/>
              <w:bottom w:val="single" w:sz="12" w:space="0" w:color="auto"/>
              <w:right w:val="nil"/>
            </w:tcBorders>
            <w:tcMar>
              <w:top w:w="0" w:type="dxa"/>
              <w:left w:w="108" w:type="dxa"/>
              <w:bottom w:w="0" w:type="dxa"/>
              <w:right w:w="108" w:type="dxa"/>
            </w:tcMar>
            <w:vAlign w:val="center"/>
          </w:tcPr>
          <w:p w14:paraId="214125A5" w14:textId="77777777" w:rsidR="00130B7F" w:rsidRPr="00DA0BB2" w:rsidRDefault="00F20BF7" w:rsidP="00071F53">
            <w:pPr>
              <w:spacing w:line="240" w:lineRule="auto"/>
              <w:jc w:val="center"/>
              <w:rPr>
                <w:sz w:val="18"/>
                <w:szCs w:val="18"/>
              </w:rPr>
            </w:pPr>
            <w:r>
              <w:rPr>
                <w:sz w:val="18"/>
              </w:rPr>
              <w:t>Quantity</w:t>
            </w:r>
          </w:p>
        </w:tc>
      </w:tr>
      <w:tr w:rsidR="00E95B28" w14:paraId="5431337A" w14:textId="77777777" w:rsidTr="00071F53">
        <w:trPr>
          <w:cantSplit/>
          <w:trHeight w:val="276"/>
        </w:trPr>
        <w:tc>
          <w:tcPr>
            <w:tcW w:w="959" w:type="dxa"/>
            <w:tcBorders>
              <w:top w:val="single" w:sz="12" w:space="0" w:color="auto"/>
              <w:left w:val="single" w:sz="4" w:space="0" w:color="auto"/>
              <w:bottom w:val="single" w:sz="4" w:space="0" w:color="auto"/>
              <w:right w:val="single" w:sz="2" w:space="0" w:color="auto"/>
            </w:tcBorders>
            <w:tcMar>
              <w:top w:w="0" w:type="dxa"/>
              <w:left w:w="108" w:type="dxa"/>
              <w:bottom w:w="0" w:type="dxa"/>
              <w:right w:w="108" w:type="dxa"/>
            </w:tcMar>
          </w:tcPr>
          <w:p w14:paraId="558E3E37" w14:textId="77777777" w:rsidR="00130B7F" w:rsidRPr="00DA0BB2" w:rsidRDefault="00130B7F" w:rsidP="00071F53">
            <w:pPr>
              <w:tabs>
                <w:tab w:val="left" w:pos="720"/>
              </w:tabs>
              <w:spacing w:line="240" w:lineRule="auto"/>
              <w:rPr>
                <w:sz w:val="18"/>
                <w:szCs w:val="18"/>
                <w:lang w:val="sl-SI"/>
              </w:rPr>
            </w:pPr>
          </w:p>
        </w:tc>
        <w:tc>
          <w:tcPr>
            <w:tcW w:w="3405" w:type="dxa"/>
            <w:gridSpan w:val="4"/>
            <w:tcBorders>
              <w:top w:val="single" w:sz="12" w:space="0" w:color="auto"/>
              <w:left w:val="single" w:sz="2" w:space="0" w:color="auto"/>
              <w:bottom w:val="single" w:sz="4" w:space="0" w:color="auto"/>
              <w:right w:val="single" w:sz="4" w:space="0" w:color="auto"/>
            </w:tcBorders>
            <w:tcMar>
              <w:top w:w="0" w:type="dxa"/>
              <w:left w:w="108" w:type="dxa"/>
              <w:bottom w:w="0" w:type="dxa"/>
              <w:right w:w="108" w:type="dxa"/>
            </w:tcMar>
          </w:tcPr>
          <w:p w14:paraId="4CF59FEB" w14:textId="77777777" w:rsidR="00130B7F" w:rsidRPr="00DA0BB2" w:rsidRDefault="00130B7F" w:rsidP="00071F53">
            <w:pPr>
              <w:tabs>
                <w:tab w:val="left" w:pos="720"/>
              </w:tabs>
              <w:spacing w:line="240" w:lineRule="auto"/>
              <w:ind w:right="-108"/>
              <w:rPr>
                <w:bCs/>
                <w:sz w:val="18"/>
                <w:szCs w:val="18"/>
                <w:lang w:val="sl-SI"/>
              </w:rPr>
            </w:pPr>
          </w:p>
        </w:tc>
        <w:tc>
          <w:tcPr>
            <w:tcW w:w="1983" w:type="dxa"/>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tcPr>
          <w:p w14:paraId="0604CF58" w14:textId="77777777" w:rsidR="00130B7F" w:rsidRPr="00DA0BB2" w:rsidRDefault="00130B7F" w:rsidP="00071F53">
            <w:pPr>
              <w:spacing w:line="240" w:lineRule="auto"/>
              <w:jc w:val="both"/>
              <w:rPr>
                <w:sz w:val="18"/>
                <w:szCs w:val="18"/>
                <w:lang w:val="sl-SI"/>
              </w:rPr>
            </w:pPr>
          </w:p>
        </w:tc>
        <w:tc>
          <w:tcPr>
            <w:tcW w:w="1559" w:type="dxa"/>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tcPr>
          <w:p w14:paraId="019315B3" w14:textId="77777777" w:rsidR="00130B7F" w:rsidRPr="00DA0BB2" w:rsidRDefault="00130B7F" w:rsidP="00071F53">
            <w:pPr>
              <w:tabs>
                <w:tab w:val="left" w:pos="720"/>
              </w:tabs>
              <w:spacing w:line="240" w:lineRule="auto"/>
              <w:ind w:right="-108"/>
              <w:jc w:val="center"/>
              <w:rPr>
                <w:sz w:val="18"/>
                <w:szCs w:val="18"/>
                <w:lang w:val="sl-SI"/>
              </w:rPr>
            </w:pPr>
          </w:p>
        </w:tc>
        <w:tc>
          <w:tcPr>
            <w:tcW w:w="1558" w:type="dxa"/>
            <w:gridSpan w:val="2"/>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tcPr>
          <w:p w14:paraId="02B42662" w14:textId="77777777" w:rsidR="00130B7F" w:rsidRPr="00DA0BB2" w:rsidRDefault="00130B7F" w:rsidP="00071F53">
            <w:pPr>
              <w:tabs>
                <w:tab w:val="left" w:pos="720"/>
              </w:tabs>
              <w:spacing w:line="240" w:lineRule="auto"/>
              <w:jc w:val="center"/>
              <w:rPr>
                <w:sz w:val="18"/>
                <w:szCs w:val="18"/>
                <w:lang w:val="sl-SI"/>
              </w:rPr>
            </w:pPr>
          </w:p>
        </w:tc>
      </w:tr>
      <w:tr w:rsidR="00E95B28" w14:paraId="2ED4FC17" w14:textId="77777777" w:rsidTr="00071F53">
        <w:trPr>
          <w:cantSplit/>
          <w:trHeight w:val="276"/>
        </w:trPr>
        <w:tc>
          <w:tcPr>
            <w:tcW w:w="959" w:type="dxa"/>
            <w:tcBorders>
              <w:top w:val="single" w:sz="4" w:space="0" w:color="auto"/>
              <w:left w:val="single" w:sz="4" w:space="0" w:color="auto"/>
              <w:bottom w:val="single" w:sz="4" w:space="0" w:color="auto"/>
              <w:right w:val="single" w:sz="2" w:space="0" w:color="auto"/>
            </w:tcBorders>
            <w:tcMar>
              <w:top w:w="0" w:type="dxa"/>
              <w:left w:w="108" w:type="dxa"/>
              <w:bottom w:w="0" w:type="dxa"/>
              <w:right w:w="108" w:type="dxa"/>
            </w:tcMar>
          </w:tcPr>
          <w:p w14:paraId="7E90A54B" w14:textId="77777777" w:rsidR="00130B7F" w:rsidRPr="00DA0BB2" w:rsidRDefault="00130B7F" w:rsidP="00071F53">
            <w:pPr>
              <w:tabs>
                <w:tab w:val="left" w:pos="720"/>
              </w:tabs>
              <w:spacing w:line="240" w:lineRule="auto"/>
              <w:rPr>
                <w:sz w:val="18"/>
                <w:szCs w:val="18"/>
                <w:lang w:val="sl-SI"/>
              </w:rPr>
            </w:pPr>
          </w:p>
        </w:tc>
        <w:tc>
          <w:tcPr>
            <w:tcW w:w="3405" w:type="dxa"/>
            <w:gridSpan w:val="4"/>
            <w:tcBorders>
              <w:top w:val="single" w:sz="4" w:space="0" w:color="auto"/>
              <w:left w:val="single" w:sz="2" w:space="0" w:color="auto"/>
              <w:bottom w:val="single" w:sz="4" w:space="0" w:color="auto"/>
              <w:right w:val="single" w:sz="4" w:space="0" w:color="auto"/>
            </w:tcBorders>
            <w:tcMar>
              <w:top w:w="0" w:type="dxa"/>
              <w:left w:w="108" w:type="dxa"/>
              <w:bottom w:w="0" w:type="dxa"/>
              <w:right w:w="108" w:type="dxa"/>
            </w:tcMar>
          </w:tcPr>
          <w:p w14:paraId="0E223B44" w14:textId="77777777" w:rsidR="00130B7F" w:rsidRPr="00DA0BB2" w:rsidRDefault="00130B7F" w:rsidP="00071F53">
            <w:pPr>
              <w:tabs>
                <w:tab w:val="left" w:pos="720"/>
              </w:tabs>
              <w:spacing w:line="240" w:lineRule="auto"/>
              <w:ind w:right="-108"/>
              <w:rPr>
                <w:bCs/>
                <w:sz w:val="18"/>
                <w:szCs w:val="18"/>
                <w:lang w:val="sl-SI"/>
              </w:rPr>
            </w:pPr>
          </w:p>
        </w:tc>
        <w:tc>
          <w:tcPr>
            <w:tcW w:w="1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84D7C" w14:textId="77777777" w:rsidR="00130B7F" w:rsidRPr="00DA0BB2" w:rsidRDefault="00130B7F" w:rsidP="00071F53">
            <w:pPr>
              <w:spacing w:line="240" w:lineRule="auto"/>
              <w:jc w:val="both"/>
              <w:rPr>
                <w:sz w:val="18"/>
                <w:szCs w:val="18"/>
                <w:lang w:val="sl-SI"/>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16736" w14:textId="77777777" w:rsidR="00130B7F" w:rsidRPr="00DA0BB2" w:rsidRDefault="00130B7F" w:rsidP="00071F53">
            <w:pPr>
              <w:tabs>
                <w:tab w:val="left" w:pos="720"/>
              </w:tabs>
              <w:spacing w:line="240" w:lineRule="auto"/>
              <w:ind w:right="-108"/>
              <w:jc w:val="center"/>
              <w:rPr>
                <w:sz w:val="18"/>
                <w:szCs w:val="18"/>
                <w:lang w:val="sl-SI"/>
              </w:rPr>
            </w:pPr>
          </w:p>
        </w:tc>
        <w:tc>
          <w:tcPr>
            <w:tcW w:w="155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1624E" w14:textId="77777777" w:rsidR="00130B7F" w:rsidRPr="00DA0BB2" w:rsidRDefault="00130B7F" w:rsidP="00071F53">
            <w:pPr>
              <w:tabs>
                <w:tab w:val="left" w:pos="720"/>
              </w:tabs>
              <w:spacing w:line="240" w:lineRule="auto"/>
              <w:jc w:val="center"/>
              <w:rPr>
                <w:sz w:val="18"/>
                <w:szCs w:val="18"/>
                <w:lang w:val="sl-SI"/>
              </w:rPr>
            </w:pPr>
          </w:p>
        </w:tc>
      </w:tr>
      <w:tr w:rsidR="00E95B28" w14:paraId="5B0B8E01" w14:textId="77777777" w:rsidTr="00071F53">
        <w:trPr>
          <w:cantSplit/>
          <w:trHeight w:val="276"/>
        </w:trPr>
        <w:tc>
          <w:tcPr>
            <w:tcW w:w="959" w:type="dxa"/>
            <w:tcBorders>
              <w:top w:val="single" w:sz="4" w:space="0" w:color="auto"/>
              <w:left w:val="single" w:sz="4" w:space="0" w:color="auto"/>
              <w:bottom w:val="single" w:sz="12" w:space="0" w:color="auto"/>
              <w:right w:val="single" w:sz="2" w:space="0" w:color="auto"/>
            </w:tcBorders>
            <w:tcMar>
              <w:top w:w="0" w:type="dxa"/>
              <w:left w:w="108" w:type="dxa"/>
              <w:bottom w:w="0" w:type="dxa"/>
              <w:right w:w="108" w:type="dxa"/>
            </w:tcMar>
          </w:tcPr>
          <w:p w14:paraId="3BD7C936" w14:textId="77777777" w:rsidR="00130B7F" w:rsidRPr="00DA0BB2" w:rsidRDefault="00130B7F" w:rsidP="00071F53">
            <w:pPr>
              <w:tabs>
                <w:tab w:val="left" w:pos="720"/>
              </w:tabs>
              <w:spacing w:line="240" w:lineRule="auto"/>
              <w:rPr>
                <w:sz w:val="18"/>
                <w:szCs w:val="18"/>
                <w:lang w:val="sl-SI"/>
              </w:rPr>
            </w:pPr>
          </w:p>
        </w:tc>
        <w:tc>
          <w:tcPr>
            <w:tcW w:w="3405" w:type="dxa"/>
            <w:gridSpan w:val="4"/>
            <w:tcBorders>
              <w:top w:val="single" w:sz="4" w:space="0" w:color="auto"/>
              <w:left w:val="single" w:sz="2" w:space="0" w:color="auto"/>
              <w:bottom w:val="single" w:sz="12" w:space="0" w:color="auto"/>
              <w:right w:val="single" w:sz="4" w:space="0" w:color="auto"/>
            </w:tcBorders>
            <w:tcMar>
              <w:top w:w="0" w:type="dxa"/>
              <w:left w:w="108" w:type="dxa"/>
              <w:bottom w:w="0" w:type="dxa"/>
              <w:right w:w="108" w:type="dxa"/>
            </w:tcMar>
          </w:tcPr>
          <w:p w14:paraId="604EE1B3" w14:textId="77777777" w:rsidR="00130B7F" w:rsidRPr="00DA0BB2" w:rsidRDefault="00130B7F" w:rsidP="00071F53">
            <w:pPr>
              <w:tabs>
                <w:tab w:val="left" w:pos="720"/>
              </w:tabs>
              <w:spacing w:line="240" w:lineRule="auto"/>
              <w:ind w:right="-108"/>
              <w:rPr>
                <w:bCs/>
                <w:sz w:val="18"/>
                <w:szCs w:val="18"/>
                <w:lang w:val="sl-SI"/>
              </w:rPr>
            </w:pPr>
          </w:p>
        </w:tc>
        <w:tc>
          <w:tcPr>
            <w:tcW w:w="1983"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tcPr>
          <w:p w14:paraId="4D357C00" w14:textId="77777777" w:rsidR="00130B7F" w:rsidRPr="00DA0BB2" w:rsidRDefault="00130B7F" w:rsidP="00071F53">
            <w:pPr>
              <w:spacing w:line="240" w:lineRule="auto"/>
              <w:jc w:val="both"/>
              <w:rPr>
                <w:sz w:val="18"/>
                <w:szCs w:val="18"/>
                <w:lang w:val="sl-SI"/>
              </w:rPr>
            </w:pPr>
          </w:p>
        </w:tc>
        <w:tc>
          <w:tcPr>
            <w:tcW w:w="1559"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tcPr>
          <w:p w14:paraId="17E2DC07" w14:textId="77777777" w:rsidR="00130B7F" w:rsidRPr="00DA0BB2" w:rsidRDefault="00130B7F" w:rsidP="00071F53">
            <w:pPr>
              <w:tabs>
                <w:tab w:val="left" w:pos="720"/>
              </w:tabs>
              <w:spacing w:line="240" w:lineRule="auto"/>
              <w:ind w:right="-108"/>
              <w:jc w:val="center"/>
              <w:rPr>
                <w:sz w:val="18"/>
                <w:szCs w:val="18"/>
                <w:lang w:val="sl-SI"/>
              </w:rPr>
            </w:pPr>
          </w:p>
        </w:tc>
        <w:tc>
          <w:tcPr>
            <w:tcW w:w="1558" w:type="dxa"/>
            <w:gridSpan w:val="2"/>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tcPr>
          <w:p w14:paraId="751FABB7" w14:textId="77777777" w:rsidR="00130B7F" w:rsidRPr="00DA0BB2" w:rsidRDefault="00130B7F" w:rsidP="00071F53">
            <w:pPr>
              <w:tabs>
                <w:tab w:val="left" w:pos="720"/>
              </w:tabs>
              <w:spacing w:line="240" w:lineRule="auto"/>
              <w:jc w:val="center"/>
              <w:rPr>
                <w:sz w:val="18"/>
                <w:szCs w:val="18"/>
                <w:lang w:val="sl-SI"/>
              </w:rPr>
            </w:pPr>
          </w:p>
        </w:tc>
      </w:tr>
      <w:tr w:rsidR="00E95B28" w14:paraId="5522FEA1" w14:textId="77777777" w:rsidTr="00071F53">
        <w:trPr>
          <w:cantSplit/>
          <w:trHeight w:val="285"/>
        </w:trPr>
        <w:tc>
          <w:tcPr>
            <w:tcW w:w="9464" w:type="dxa"/>
            <w:gridSpan w:val="9"/>
            <w:tcBorders>
              <w:left w:val="nil"/>
              <w:right w:val="nil"/>
            </w:tcBorders>
            <w:tcMar>
              <w:top w:w="0" w:type="dxa"/>
              <w:left w:w="108" w:type="dxa"/>
              <w:bottom w:w="0" w:type="dxa"/>
              <w:right w:w="108" w:type="dxa"/>
            </w:tcMar>
          </w:tcPr>
          <w:p w14:paraId="6553A663" w14:textId="77777777" w:rsidR="00130B7F" w:rsidRPr="00DA0BB2" w:rsidRDefault="00F20BF7" w:rsidP="00071F53">
            <w:pPr>
              <w:spacing w:line="240" w:lineRule="auto"/>
              <w:jc w:val="both"/>
              <w:rPr>
                <w:sz w:val="18"/>
                <w:szCs w:val="18"/>
              </w:rPr>
            </w:pPr>
            <w:r>
              <w:rPr>
                <w:sz w:val="18"/>
              </w:rPr>
              <w:t>Dimensions and weight of the package (service):</w:t>
            </w:r>
          </w:p>
        </w:tc>
      </w:tr>
      <w:tr w:rsidR="00E95B28" w14:paraId="2367766A" w14:textId="77777777" w:rsidTr="00071F53">
        <w:trPr>
          <w:cantSplit/>
          <w:trHeight w:val="285"/>
        </w:trPr>
        <w:tc>
          <w:tcPr>
            <w:tcW w:w="9464" w:type="dxa"/>
            <w:gridSpan w:val="9"/>
            <w:tcBorders>
              <w:left w:val="nil"/>
              <w:right w:val="nil"/>
            </w:tcBorders>
            <w:tcMar>
              <w:top w:w="0" w:type="dxa"/>
              <w:left w:w="108" w:type="dxa"/>
              <w:bottom w:w="0" w:type="dxa"/>
              <w:right w:w="108" w:type="dxa"/>
            </w:tcMar>
          </w:tcPr>
          <w:p w14:paraId="3A8F3816" w14:textId="77777777" w:rsidR="00130B7F" w:rsidRPr="00DA0BB2" w:rsidRDefault="00F20BF7" w:rsidP="00071F53">
            <w:pPr>
              <w:spacing w:line="240" w:lineRule="auto"/>
              <w:jc w:val="both"/>
              <w:rPr>
                <w:sz w:val="18"/>
                <w:szCs w:val="18"/>
              </w:rPr>
            </w:pPr>
            <w:r>
              <w:rPr>
                <w:sz w:val="18"/>
              </w:rPr>
              <w:t>Notes:</w:t>
            </w:r>
          </w:p>
        </w:tc>
      </w:tr>
      <w:tr w:rsidR="00E95B28" w14:paraId="4D8D14B0" w14:textId="77777777" w:rsidTr="00071F53">
        <w:trPr>
          <w:cantSplit/>
        </w:trPr>
        <w:tc>
          <w:tcPr>
            <w:tcW w:w="9464" w:type="dxa"/>
            <w:gridSpan w:val="9"/>
            <w:tcBorders>
              <w:left w:val="nil"/>
              <w:bottom w:val="nil"/>
              <w:right w:val="nil"/>
            </w:tcBorders>
            <w:tcMar>
              <w:top w:w="0" w:type="dxa"/>
              <w:left w:w="108" w:type="dxa"/>
              <w:bottom w:w="0" w:type="dxa"/>
              <w:right w:w="108" w:type="dxa"/>
            </w:tcMar>
          </w:tcPr>
          <w:p w14:paraId="533692DA" w14:textId="77777777" w:rsidR="00130B7F" w:rsidRPr="00DA0BB2" w:rsidRDefault="00130B7F" w:rsidP="00071F53">
            <w:pPr>
              <w:spacing w:line="240" w:lineRule="auto"/>
              <w:jc w:val="both"/>
              <w:rPr>
                <w:sz w:val="18"/>
                <w:szCs w:val="18"/>
                <w:lang w:val="sl-SI"/>
              </w:rPr>
            </w:pPr>
          </w:p>
          <w:p w14:paraId="6FACA6EF" w14:textId="77777777" w:rsidR="00130B7F" w:rsidRPr="00DA0BB2" w:rsidRDefault="00F20BF7" w:rsidP="00071F53">
            <w:pPr>
              <w:spacing w:line="240" w:lineRule="auto"/>
              <w:jc w:val="both"/>
              <w:rPr>
                <w:sz w:val="18"/>
                <w:szCs w:val="18"/>
              </w:rPr>
            </w:pPr>
            <w:r>
              <w:rPr>
                <w:sz w:val="18"/>
              </w:rPr>
              <w:t>2. MANUFACTURER: __________________________________</w:t>
            </w:r>
          </w:p>
        </w:tc>
      </w:tr>
      <w:tr w:rsidR="00E95B28" w14:paraId="09AA6D86" w14:textId="77777777" w:rsidTr="00B002F6">
        <w:tblPrEx>
          <w:tblBorders>
            <w:bottom w:val="none" w:sz="0" w:space="0" w:color="auto"/>
            <w:insideH w:val="none" w:sz="0" w:space="0" w:color="auto"/>
            <w:insideV w:val="none" w:sz="0" w:space="0" w:color="auto"/>
          </w:tblBorders>
        </w:tblPrEx>
        <w:trPr>
          <w:cantSplit/>
          <w:trHeight w:val="352"/>
        </w:trPr>
        <w:tc>
          <w:tcPr>
            <w:tcW w:w="1101" w:type="dxa"/>
            <w:gridSpan w:val="2"/>
            <w:tcBorders>
              <w:top w:val="nil"/>
              <w:left w:val="nil"/>
              <w:bottom w:val="nil"/>
              <w:right w:val="nil"/>
            </w:tcBorders>
            <w:tcMar>
              <w:top w:w="0" w:type="dxa"/>
              <w:left w:w="108" w:type="dxa"/>
              <w:bottom w:w="0" w:type="dxa"/>
              <w:right w:w="108" w:type="dxa"/>
            </w:tcMar>
          </w:tcPr>
          <w:p w14:paraId="385F7323" w14:textId="77777777" w:rsidR="00130B7F" w:rsidRPr="00DA0BB2" w:rsidRDefault="00130B7F" w:rsidP="00071F53">
            <w:pPr>
              <w:spacing w:line="240" w:lineRule="auto"/>
              <w:ind w:right="-161"/>
              <w:rPr>
                <w:sz w:val="18"/>
                <w:szCs w:val="18"/>
                <w:lang w:val="sl-SI"/>
              </w:rPr>
            </w:pPr>
          </w:p>
        </w:tc>
        <w:tc>
          <w:tcPr>
            <w:tcW w:w="2733" w:type="dxa"/>
            <w:tcBorders>
              <w:top w:val="nil"/>
              <w:left w:val="nil"/>
              <w:bottom w:val="nil"/>
              <w:right w:val="nil"/>
            </w:tcBorders>
            <w:tcMar>
              <w:top w:w="0" w:type="dxa"/>
              <w:left w:w="108" w:type="dxa"/>
              <w:bottom w:w="0" w:type="dxa"/>
              <w:right w:w="108" w:type="dxa"/>
            </w:tcMar>
          </w:tcPr>
          <w:p w14:paraId="40D0DF54" w14:textId="77777777" w:rsidR="00130B7F" w:rsidRPr="00DA0BB2" w:rsidRDefault="00130B7F" w:rsidP="00071F53">
            <w:pPr>
              <w:spacing w:line="240" w:lineRule="auto"/>
              <w:rPr>
                <w:sz w:val="18"/>
                <w:szCs w:val="18"/>
                <w:lang w:val="sl-SI"/>
              </w:rPr>
            </w:pPr>
          </w:p>
        </w:tc>
        <w:tc>
          <w:tcPr>
            <w:tcW w:w="243" w:type="dxa"/>
            <w:tcBorders>
              <w:top w:val="nil"/>
              <w:left w:val="nil"/>
              <w:bottom w:val="nil"/>
              <w:right w:val="nil"/>
            </w:tcBorders>
            <w:tcMar>
              <w:top w:w="0" w:type="dxa"/>
              <w:left w:w="108" w:type="dxa"/>
              <w:bottom w:w="0" w:type="dxa"/>
              <w:right w:w="108" w:type="dxa"/>
            </w:tcMar>
          </w:tcPr>
          <w:p w14:paraId="28147CA6" w14:textId="77777777" w:rsidR="00130B7F" w:rsidRPr="00DA0BB2" w:rsidRDefault="00130B7F" w:rsidP="00071F53">
            <w:pPr>
              <w:spacing w:line="240" w:lineRule="auto"/>
              <w:jc w:val="both"/>
              <w:rPr>
                <w:sz w:val="18"/>
                <w:szCs w:val="18"/>
                <w:lang w:val="sl-SI"/>
              </w:rPr>
            </w:pPr>
          </w:p>
        </w:tc>
        <w:tc>
          <w:tcPr>
            <w:tcW w:w="3969" w:type="dxa"/>
            <w:gridSpan w:val="4"/>
            <w:tcBorders>
              <w:top w:val="nil"/>
              <w:left w:val="nil"/>
              <w:bottom w:val="nil"/>
              <w:right w:val="nil"/>
            </w:tcBorders>
            <w:tcMar>
              <w:top w:w="0" w:type="dxa"/>
              <w:left w:w="108" w:type="dxa"/>
              <w:bottom w:w="0" w:type="dxa"/>
              <w:right w:w="108" w:type="dxa"/>
            </w:tcMar>
            <w:vAlign w:val="center"/>
          </w:tcPr>
          <w:p w14:paraId="34FEABB2" w14:textId="77777777" w:rsidR="00130B7F" w:rsidRPr="00DA0BB2" w:rsidRDefault="00F20BF7" w:rsidP="00071F53">
            <w:pPr>
              <w:spacing w:line="240" w:lineRule="auto"/>
              <w:rPr>
                <w:sz w:val="18"/>
                <w:szCs w:val="18"/>
              </w:rPr>
            </w:pPr>
            <w:r>
              <w:rPr>
                <w:sz w:val="18"/>
              </w:rPr>
              <w:t>Aircraft Maintenance Engineer:</w:t>
            </w:r>
          </w:p>
        </w:tc>
        <w:tc>
          <w:tcPr>
            <w:tcW w:w="1418" w:type="dxa"/>
            <w:tcBorders>
              <w:top w:val="nil"/>
              <w:left w:val="nil"/>
              <w:bottom w:val="single" w:sz="6" w:space="0" w:color="auto"/>
              <w:right w:val="nil"/>
            </w:tcBorders>
            <w:tcMar>
              <w:top w:w="0" w:type="dxa"/>
              <w:left w:w="108" w:type="dxa"/>
              <w:bottom w:w="0" w:type="dxa"/>
              <w:right w:w="108" w:type="dxa"/>
            </w:tcMar>
            <w:vAlign w:val="center"/>
          </w:tcPr>
          <w:p w14:paraId="290D98C4" w14:textId="77777777" w:rsidR="00130B7F" w:rsidRPr="00DA0BB2" w:rsidRDefault="00130B7F" w:rsidP="00071F53">
            <w:pPr>
              <w:spacing w:line="240" w:lineRule="auto"/>
              <w:rPr>
                <w:color w:val="000000"/>
                <w:sz w:val="18"/>
                <w:szCs w:val="18"/>
                <w:lang w:val="sl-SI"/>
              </w:rPr>
            </w:pPr>
          </w:p>
        </w:tc>
      </w:tr>
      <w:tr w:rsidR="00E95B28" w14:paraId="7F38BB0F" w14:textId="77777777" w:rsidTr="00B002F6">
        <w:tblPrEx>
          <w:tblBorders>
            <w:bottom w:val="none" w:sz="0" w:space="0" w:color="auto"/>
            <w:insideH w:val="none" w:sz="0" w:space="0" w:color="auto"/>
            <w:insideV w:val="none" w:sz="0" w:space="0" w:color="auto"/>
          </w:tblBorders>
        </w:tblPrEx>
        <w:trPr>
          <w:cantSplit/>
          <w:trHeight w:val="414"/>
        </w:trPr>
        <w:tc>
          <w:tcPr>
            <w:tcW w:w="1101" w:type="dxa"/>
            <w:gridSpan w:val="2"/>
            <w:tcBorders>
              <w:top w:val="nil"/>
              <w:left w:val="nil"/>
              <w:bottom w:val="nil"/>
              <w:right w:val="nil"/>
            </w:tcBorders>
            <w:tcMar>
              <w:top w:w="0" w:type="dxa"/>
              <w:left w:w="108" w:type="dxa"/>
              <w:bottom w:w="0" w:type="dxa"/>
              <w:right w:w="108" w:type="dxa"/>
            </w:tcMar>
          </w:tcPr>
          <w:p w14:paraId="6A386ABE" w14:textId="77777777" w:rsidR="00130B7F" w:rsidRPr="00DA0BB2" w:rsidRDefault="00130B7F" w:rsidP="00071F53">
            <w:pPr>
              <w:spacing w:line="240" w:lineRule="auto"/>
              <w:jc w:val="both"/>
              <w:rPr>
                <w:sz w:val="18"/>
                <w:szCs w:val="18"/>
                <w:lang w:val="sl-SI"/>
              </w:rPr>
            </w:pPr>
          </w:p>
        </w:tc>
        <w:tc>
          <w:tcPr>
            <w:tcW w:w="2733" w:type="dxa"/>
            <w:tcBorders>
              <w:top w:val="nil"/>
              <w:left w:val="nil"/>
              <w:bottom w:val="nil"/>
              <w:right w:val="nil"/>
            </w:tcBorders>
            <w:tcMar>
              <w:top w:w="0" w:type="dxa"/>
              <w:left w:w="108" w:type="dxa"/>
              <w:bottom w:w="0" w:type="dxa"/>
              <w:right w:w="108" w:type="dxa"/>
            </w:tcMar>
          </w:tcPr>
          <w:p w14:paraId="1163FCA7" w14:textId="77777777" w:rsidR="00130B7F" w:rsidRPr="00DA0BB2" w:rsidRDefault="00130B7F" w:rsidP="00071F53">
            <w:pPr>
              <w:spacing w:line="240" w:lineRule="auto"/>
              <w:rPr>
                <w:sz w:val="18"/>
                <w:szCs w:val="18"/>
                <w:lang w:val="sl-SI"/>
              </w:rPr>
            </w:pPr>
          </w:p>
        </w:tc>
        <w:tc>
          <w:tcPr>
            <w:tcW w:w="243" w:type="dxa"/>
            <w:tcBorders>
              <w:top w:val="nil"/>
              <w:left w:val="nil"/>
              <w:bottom w:val="nil"/>
              <w:right w:val="nil"/>
            </w:tcBorders>
            <w:tcMar>
              <w:top w:w="0" w:type="dxa"/>
              <w:left w:w="108" w:type="dxa"/>
              <w:bottom w:w="0" w:type="dxa"/>
              <w:right w:w="108" w:type="dxa"/>
            </w:tcMar>
          </w:tcPr>
          <w:p w14:paraId="43E04F49" w14:textId="77777777" w:rsidR="00130B7F" w:rsidRPr="00DA0BB2" w:rsidRDefault="00130B7F" w:rsidP="00071F53">
            <w:pPr>
              <w:spacing w:line="240" w:lineRule="auto"/>
              <w:jc w:val="both"/>
              <w:rPr>
                <w:sz w:val="18"/>
                <w:szCs w:val="18"/>
                <w:lang w:val="sl-SI"/>
              </w:rPr>
            </w:pPr>
          </w:p>
        </w:tc>
        <w:tc>
          <w:tcPr>
            <w:tcW w:w="3969" w:type="dxa"/>
            <w:gridSpan w:val="4"/>
            <w:tcBorders>
              <w:top w:val="nil"/>
              <w:left w:val="nil"/>
              <w:bottom w:val="nil"/>
              <w:right w:val="nil"/>
            </w:tcBorders>
            <w:tcMar>
              <w:top w:w="0" w:type="dxa"/>
              <w:left w:w="108" w:type="dxa"/>
              <w:bottom w:w="0" w:type="dxa"/>
              <w:right w:w="108" w:type="dxa"/>
            </w:tcMar>
            <w:vAlign w:val="center"/>
          </w:tcPr>
          <w:p w14:paraId="0F4E7B57" w14:textId="77777777" w:rsidR="00130B7F" w:rsidRPr="00DA0BB2" w:rsidRDefault="00F20BF7" w:rsidP="00071F53">
            <w:pPr>
              <w:spacing w:line="240" w:lineRule="auto"/>
              <w:rPr>
                <w:sz w:val="18"/>
                <w:szCs w:val="18"/>
              </w:rPr>
            </w:pPr>
            <w:r>
              <w:rPr>
                <w:sz w:val="18"/>
              </w:rPr>
              <w:t>Head of Engineering Department:</w:t>
            </w:r>
          </w:p>
        </w:tc>
        <w:tc>
          <w:tcPr>
            <w:tcW w:w="1418" w:type="dxa"/>
            <w:tcBorders>
              <w:top w:val="single" w:sz="6" w:space="0" w:color="auto"/>
              <w:left w:val="nil"/>
              <w:bottom w:val="single" w:sz="6" w:space="0" w:color="auto"/>
              <w:right w:val="nil"/>
            </w:tcBorders>
            <w:tcMar>
              <w:top w:w="0" w:type="dxa"/>
              <w:left w:w="108" w:type="dxa"/>
              <w:bottom w:w="0" w:type="dxa"/>
              <w:right w:w="108" w:type="dxa"/>
            </w:tcMar>
            <w:vAlign w:val="center"/>
          </w:tcPr>
          <w:p w14:paraId="50DE6796" w14:textId="77777777" w:rsidR="00130B7F" w:rsidRPr="00DA0BB2" w:rsidRDefault="00130B7F" w:rsidP="00071F53">
            <w:pPr>
              <w:spacing w:line="240" w:lineRule="auto"/>
              <w:rPr>
                <w:bCs/>
                <w:sz w:val="18"/>
                <w:szCs w:val="18"/>
                <w:lang w:val="sl-SI"/>
              </w:rPr>
            </w:pPr>
          </w:p>
        </w:tc>
      </w:tr>
      <w:tr w:rsidR="00E95B28" w14:paraId="75FDD61C" w14:textId="77777777" w:rsidTr="00B002F6">
        <w:tblPrEx>
          <w:tblBorders>
            <w:bottom w:val="none" w:sz="0" w:space="0" w:color="auto"/>
            <w:insideH w:val="none" w:sz="0" w:space="0" w:color="auto"/>
            <w:insideV w:val="none" w:sz="0" w:space="0" w:color="auto"/>
          </w:tblBorders>
        </w:tblPrEx>
        <w:trPr>
          <w:cantSplit/>
          <w:trHeight w:val="414"/>
        </w:trPr>
        <w:tc>
          <w:tcPr>
            <w:tcW w:w="1101" w:type="dxa"/>
            <w:gridSpan w:val="2"/>
            <w:tcBorders>
              <w:top w:val="nil"/>
              <w:left w:val="nil"/>
              <w:bottom w:val="nil"/>
              <w:right w:val="nil"/>
            </w:tcBorders>
            <w:tcMar>
              <w:top w:w="0" w:type="dxa"/>
              <w:left w:w="108" w:type="dxa"/>
              <w:bottom w:w="0" w:type="dxa"/>
              <w:right w:w="108" w:type="dxa"/>
            </w:tcMar>
          </w:tcPr>
          <w:p w14:paraId="3E6D18EC" w14:textId="77777777" w:rsidR="00130B7F" w:rsidRPr="00DA0BB2" w:rsidRDefault="00130B7F" w:rsidP="00071F53">
            <w:pPr>
              <w:spacing w:line="240" w:lineRule="auto"/>
              <w:jc w:val="both"/>
              <w:rPr>
                <w:sz w:val="18"/>
                <w:szCs w:val="18"/>
                <w:lang w:val="sl-SI"/>
              </w:rPr>
            </w:pPr>
          </w:p>
        </w:tc>
        <w:tc>
          <w:tcPr>
            <w:tcW w:w="2733" w:type="dxa"/>
            <w:tcBorders>
              <w:top w:val="nil"/>
              <w:left w:val="nil"/>
              <w:bottom w:val="nil"/>
              <w:right w:val="nil"/>
            </w:tcBorders>
            <w:tcMar>
              <w:top w:w="0" w:type="dxa"/>
              <w:left w:w="108" w:type="dxa"/>
              <w:bottom w:w="0" w:type="dxa"/>
              <w:right w:w="108" w:type="dxa"/>
            </w:tcMar>
          </w:tcPr>
          <w:p w14:paraId="7A61F3EA" w14:textId="77777777" w:rsidR="00130B7F" w:rsidRPr="00DA0BB2" w:rsidRDefault="00130B7F" w:rsidP="00071F53">
            <w:pPr>
              <w:spacing w:line="240" w:lineRule="auto"/>
              <w:rPr>
                <w:sz w:val="18"/>
                <w:szCs w:val="18"/>
                <w:lang w:val="sl-SI"/>
              </w:rPr>
            </w:pPr>
          </w:p>
        </w:tc>
        <w:tc>
          <w:tcPr>
            <w:tcW w:w="243" w:type="dxa"/>
            <w:tcBorders>
              <w:top w:val="nil"/>
              <w:left w:val="nil"/>
              <w:bottom w:val="nil"/>
              <w:right w:val="nil"/>
            </w:tcBorders>
            <w:tcMar>
              <w:top w:w="0" w:type="dxa"/>
              <w:left w:w="108" w:type="dxa"/>
              <w:bottom w:w="0" w:type="dxa"/>
              <w:right w:w="108" w:type="dxa"/>
            </w:tcMar>
          </w:tcPr>
          <w:p w14:paraId="1AD76493" w14:textId="77777777" w:rsidR="00130B7F" w:rsidRPr="00DA0BB2" w:rsidRDefault="00130B7F" w:rsidP="00071F53">
            <w:pPr>
              <w:spacing w:line="240" w:lineRule="auto"/>
              <w:jc w:val="both"/>
              <w:rPr>
                <w:sz w:val="18"/>
                <w:szCs w:val="18"/>
                <w:lang w:val="sl-SI"/>
              </w:rPr>
            </w:pPr>
          </w:p>
        </w:tc>
        <w:tc>
          <w:tcPr>
            <w:tcW w:w="3969" w:type="dxa"/>
            <w:gridSpan w:val="4"/>
            <w:tcBorders>
              <w:top w:val="nil"/>
              <w:left w:val="nil"/>
              <w:bottom w:val="nil"/>
              <w:right w:val="nil"/>
            </w:tcBorders>
            <w:tcMar>
              <w:top w:w="0" w:type="dxa"/>
              <w:left w:w="108" w:type="dxa"/>
              <w:bottom w:w="0" w:type="dxa"/>
              <w:right w:w="108" w:type="dxa"/>
            </w:tcMar>
            <w:vAlign w:val="center"/>
          </w:tcPr>
          <w:p w14:paraId="543A2BF3" w14:textId="77777777" w:rsidR="00130B7F" w:rsidRPr="00DA0BB2" w:rsidRDefault="00F20BF7" w:rsidP="00071F53">
            <w:pPr>
              <w:spacing w:line="240" w:lineRule="auto"/>
              <w:rPr>
                <w:sz w:val="18"/>
                <w:szCs w:val="18"/>
              </w:rPr>
            </w:pPr>
            <w:r>
              <w:rPr>
                <w:sz w:val="18"/>
              </w:rPr>
              <w:t>Aircraft Maintenance SQUADRON Commander</w:t>
            </w:r>
          </w:p>
        </w:tc>
        <w:tc>
          <w:tcPr>
            <w:tcW w:w="1418" w:type="dxa"/>
            <w:tcBorders>
              <w:top w:val="single" w:sz="6" w:space="0" w:color="auto"/>
              <w:left w:val="nil"/>
              <w:bottom w:val="single" w:sz="6" w:space="0" w:color="auto"/>
              <w:right w:val="nil"/>
            </w:tcBorders>
            <w:tcMar>
              <w:top w:w="0" w:type="dxa"/>
              <w:left w:w="108" w:type="dxa"/>
              <w:bottom w:w="0" w:type="dxa"/>
              <w:right w:w="108" w:type="dxa"/>
            </w:tcMar>
            <w:vAlign w:val="center"/>
          </w:tcPr>
          <w:p w14:paraId="56B4ED3B" w14:textId="77777777" w:rsidR="00130B7F" w:rsidRPr="00DA0BB2" w:rsidRDefault="00130B7F" w:rsidP="00071F53">
            <w:pPr>
              <w:spacing w:line="240" w:lineRule="auto"/>
              <w:rPr>
                <w:bCs/>
                <w:sz w:val="18"/>
                <w:szCs w:val="18"/>
                <w:lang w:val="sl-SI"/>
              </w:rPr>
            </w:pPr>
          </w:p>
        </w:tc>
      </w:tr>
    </w:tbl>
    <w:p w14:paraId="260BDCAC" w14:textId="77777777" w:rsidR="00130B7F" w:rsidRPr="00DA0BB2" w:rsidRDefault="00F20BF7" w:rsidP="00130B7F">
      <w:pPr>
        <w:spacing w:line="240" w:lineRule="auto"/>
        <w:jc w:val="both"/>
        <w:rPr>
          <w:sz w:val="18"/>
          <w:szCs w:val="18"/>
        </w:rPr>
      </w:pPr>
      <w:r>
        <w:rPr>
          <w:sz w:val="18"/>
        </w:rPr>
        <w:t>To submit a bid in the field of __________________________________________________,</w:t>
      </w:r>
    </w:p>
    <w:p w14:paraId="301D6690" w14:textId="77777777" w:rsidR="00130B7F" w:rsidRPr="00DA0BB2" w:rsidRDefault="00F20BF7" w:rsidP="00130B7F">
      <w:pPr>
        <w:spacing w:line="240" w:lineRule="auto"/>
        <w:jc w:val="both"/>
        <w:rPr>
          <w:sz w:val="18"/>
          <w:szCs w:val="18"/>
        </w:rPr>
      </w:pPr>
      <w:r>
        <w:rPr>
          <w:sz w:val="18"/>
        </w:rPr>
        <w:t>Under Contract No.: _____________________________.</w:t>
      </w:r>
    </w:p>
    <w:p w14:paraId="72F45F00" w14:textId="77777777" w:rsidR="00130B7F" w:rsidRPr="00DA0BB2" w:rsidRDefault="00130B7F" w:rsidP="00130B7F">
      <w:pPr>
        <w:spacing w:line="240" w:lineRule="auto"/>
        <w:jc w:val="both"/>
        <w:rPr>
          <w:sz w:val="18"/>
          <w:szCs w:val="18"/>
          <w:lang w:val="sl-SI"/>
        </w:rPr>
      </w:pPr>
    </w:p>
    <w:p w14:paraId="23ED8826" w14:textId="77777777" w:rsidR="00130B7F" w:rsidRPr="00DA0BB2" w:rsidRDefault="00F20BF7" w:rsidP="00130B7F">
      <w:pPr>
        <w:spacing w:line="240" w:lineRule="auto"/>
        <w:jc w:val="both"/>
        <w:rPr>
          <w:sz w:val="18"/>
          <w:szCs w:val="18"/>
        </w:rPr>
      </w:pPr>
      <w:r>
        <w:rPr>
          <w:sz w:val="18"/>
        </w:rPr>
        <w:t xml:space="preserve">The price of repairs/overhauls must be stated in the Bid in the manner defined in the Contract. The value of new or overhauled spare parts for the services listed in item 1 must be provided It is acceptable that the offered goods may also originate from the 'Exchange' Programme.   </w:t>
      </w:r>
    </w:p>
    <w:p w14:paraId="6A8CEB1A" w14:textId="77777777" w:rsidR="00130B7F" w:rsidRPr="00DA0BB2" w:rsidRDefault="00130B7F" w:rsidP="00130B7F">
      <w:pPr>
        <w:spacing w:line="240" w:lineRule="auto"/>
        <w:jc w:val="both"/>
        <w:rPr>
          <w:sz w:val="18"/>
          <w:szCs w:val="18"/>
          <w:lang w:val="sl-SI"/>
        </w:rPr>
      </w:pPr>
    </w:p>
    <w:tbl>
      <w:tblPr>
        <w:tblW w:w="9747" w:type="dxa"/>
        <w:tblInd w:w="-108" w:type="dxa"/>
        <w:tblBorders>
          <w:bottom w:val="single" w:sz="6" w:space="0" w:color="auto"/>
          <w:insideH w:val="single" w:sz="6" w:space="0" w:color="auto"/>
          <w:insideV w:val="single" w:sz="6" w:space="0" w:color="auto"/>
        </w:tblBorders>
        <w:tblLayout w:type="fixed"/>
        <w:tblLook w:val="04A0" w:firstRow="1" w:lastRow="0" w:firstColumn="1" w:lastColumn="0" w:noHBand="0" w:noVBand="1"/>
      </w:tblPr>
      <w:tblGrid>
        <w:gridCol w:w="3236"/>
        <w:gridCol w:w="3236"/>
        <w:gridCol w:w="3275"/>
      </w:tblGrid>
      <w:tr w:rsidR="00E95B28" w14:paraId="1EEEB37E" w14:textId="77777777" w:rsidTr="00071F53">
        <w:trPr>
          <w:cantSplit/>
          <w:trHeight w:val="285"/>
        </w:trPr>
        <w:tc>
          <w:tcPr>
            <w:tcW w:w="3236" w:type="dxa"/>
            <w:tcBorders>
              <w:top w:val="nil"/>
              <w:left w:val="nil"/>
              <w:bottom w:val="nil"/>
              <w:right w:val="nil"/>
            </w:tcBorders>
            <w:tcMar>
              <w:top w:w="0" w:type="dxa"/>
              <w:left w:w="108" w:type="dxa"/>
              <w:bottom w:w="0" w:type="dxa"/>
              <w:right w:w="108" w:type="dxa"/>
            </w:tcMar>
            <w:vAlign w:val="center"/>
          </w:tcPr>
          <w:p w14:paraId="3B24215B" w14:textId="77777777" w:rsidR="00130B7F" w:rsidRPr="00DA0BB2" w:rsidRDefault="00F20BF7" w:rsidP="00071F53">
            <w:pPr>
              <w:spacing w:line="240" w:lineRule="auto"/>
              <w:rPr>
                <w:caps/>
                <w:sz w:val="18"/>
                <w:szCs w:val="18"/>
              </w:rPr>
            </w:pPr>
            <w:r>
              <w:rPr>
                <w:sz w:val="18"/>
              </w:rPr>
              <w:t>3. 1. REGULAR DELIVERY</w:t>
            </w:r>
          </w:p>
        </w:tc>
        <w:tc>
          <w:tcPr>
            <w:tcW w:w="3236" w:type="dxa"/>
            <w:tcBorders>
              <w:top w:val="nil"/>
              <w:left w:val="nil"/>
              <w:bottom w:val="nil"/>
              <w:right w:val="nil"/>
            </w:tcBorders>
            <w:tcMar>
              <w:top w:w="0" w:type="dxa"/>
              <w:left w:w="108" w:type="dxa"/>
              <w:bottom w:w="0" w:type="dxa"/>
              <w:right w:w="108" w:type="dxa"/>
            </w:tcMar>
            <w:vAlign w:val="center"/>
          </w:tcPr>
          <w:p w14:paraId="742082E3" w14:textId="77777777" w:rsidR="00130B7F" w:rsidRPr="00DA0BB2" w:rsidRDefault="00F20BF7" w:rsidP="00071F53">
            <w:pPr>
              <w:spacing w:line="240" w:lineRule="auto"/>
              <w:rPr>
                <w:b/>
                <w:caps/>
                <w:sz w:val="18"/>
                <w:szCs w:val="18"/>
              </w:rPr>
            </w:pPr>
            <w:r>
              <w:rPr>
                <w:sz w:val="18"/>
              </w:rPr>
              <w:t>2. WORK STOP</w:t>
            </w:r>
          </w:p>
        </w:tc>
        <w:tc>
          <w:tcPr>
            <w:tcW w:w="3275" w:type="dxa"/>
            <w:tcBorders>
              <w:top w:val="nil"/>
              <w:left w:val="nil"/>
              <w:bottom w:val="nil"/>
              <w:right w:val="nil"/>
            </w:tcBorders>
            <w:tcMar>
              <w:top w:w="0" w:type="dxa"/>
              <w:left w:w="108" w:type="dxa"/>
              <w:bottom w:w="0" w:type="dxa"/>
              <w:right w:w="108" w:type="dxa"/>
            </w:tcMar>
            <w:vAlign w:val="center"/>
          </w:tcPr>
          <w:p w14:paraId="1E4A2EB6" w14:textId="77777777" w:rsidR="00130B7F" w:rsidRPr="00DA0BB2" w:rsidRDefault="00F20BF7" w:rsidP="00071F53">
            <w:pPr>
              <w:spacing w:line="240" w:lineRule="auto"/>
              <w:rPr>
                <w:caps/>
                <w:sz w:val="18"/>
                <w:szCs w:val="18"/>
              </w:rPr>
            </w:pPr>
            <w:r>
              <w:rPr>
                <w:sz w:val="18"/>
              </w:rPr>
              <w:t>3. AOG</w:t>
            </w:r>
          </w:p>
        </w:tc>
      </w:tr>
    </w:tbl>
    <w:p w14:paraId="4668A52A" w14:textId="77777777" w:rsidR="00130B7F" w:rsidRPr="00DA0BB2" w:rsidRDefault="00130B7F" w:rsidP="00130B7F">
      <w:pPr>
        <w:spacing w:line="240" w:lineRule="auto"/>
        <w:jc w:val="both"/>
        <w:rPr>
          <w:sz w:val="18"/>
          <w:szCs w:val="18"/>
          <w:lang w:val="sl-SI"/>
        </w:rPr>
      </w:pPr>
    </w:p>
    <w:p w14:paraId="37952588" w14:textId="77777777" w:rsidR="00130B7F" w:rsidRPr="00DA0BB2" w:rsidRDefault="00F20BF7" w:rsidP="00130B7F">
      <w:pPr>
        <w:spacing w:line="240" w:lineRule="auto"/>
        <w:jc w:val="both"/>
        <w:rPr>
          <w:sz w:val="18"/>
          <w:szCs w:val="18"/>
        </w:rPr>
      </w:pPr>
      <w:r>
        <w:rPr>
          <w:sz w:val="18"/>
        </w:rPr>
        <w:t>4. ROUTINE/INVESTMENT MAINTENANCE</w:t>
      </w:r>
    </w:p>
    <w:p w14:paraId="6FCDB41C" w14:textId="77777777" w:rsidR="00130B7F" w:rsidRPr="00DA0BB2" w:rsidRDefault="00130B7F" w:rsidP="00130B7F">
      <w:pPr>
        <w:spacing w:line="240" w:lineRule="auto"/>
        <w:jc w:val="both"/>
        <w:rPr>
          <w:sz w:val="18"/>
          <w:szCs w:val="18"/>
          <w:lang w:val="sl-SI"/>
        </w:rPr>
      </w:pPr>
    </w:p>
    <w:p w14:paraId="418390FB" w14:textId="77777777" w:rsidR="00130B7F" w:rsidRPr="00DA0BB2" w:rsidRDefault="00F20BF7" w:rsidP="00130B7F">
      <w:pPr>
        <w:spacing w:line="240" w:lineRule="auto"/>
        <w:jc w:val="both"/>
        <w:rPr>
          <w:sz w:val="18"/>
          <w:szCs w:val="18"/>
        </w:rPr>
      </w:pPr>
      <w:r>
        <w:rPr>
          <w:sz w:val="18"/>
        </w:rPr>
        <w:t xml:space="preserve">5. MODE OF TRANSPORT: __1. REGULAR (cheapest possible transport)__  2. AOG (fastest possible transport) </w:t>
      </w:r>
    </w:p>
    <w:p w14:paraId="6F5DBBEE" w14:textId="77777777" w:rsidR="00130B7F" w:rsidRPr="00DA0BB2" w:rsidRDefault="00130B7F" w:rsidP="00130B7F">
      <w:pPr>
        <w:spacing w:line="240" w:lineRule="auto"/>
        <w:jc w:val="both"/>
        <w:rPr>
          <w:sz w:val="18"/>
          <w:szCs w:val="18"/>
          <w:lang w:val="sl-SI"/>
        </w:rPr>
      </w:pPr>
    </w:p>
    <w:p w14:paraId="79FF95FD" w14:textId="77777777" w:rsidR="00130B7F" w:rsidRPr="00DA0BB2" w:rsidRDefault="00F20BF7" w:rsidP="00130B7F">
      <w:pPr>
        <w:spacing w:line="240" w:lineRule="auto"/>
        <w:jc w:val="both"/>
        <w:rPr>
          <w:sz w:val="18"/>
          <w:szCs w:val="18"/>
        </w:rPr>
      </w:pPr>
      <w:r>
        <w:rPr>
          <w:sz w:val="18"/>
        </w:rPr>
        <w:t>6.  PARTIAL DELIVERIES:</w:t>
      </w:r>
      <w:r>
        <w:rPr>
          <w:sz w:val="18"/>
        </w:rPr>
        <w:tab/>
        <w:t>YES</w:t>
      </w:r>
      <w:r>
        <w:rPr>
          <w:sz w:val="18"/>
        </w:rPr>
        <w:tab/>
        <w:t xml:space="preserve">NO </w:t>
      </w:r>
    </w:p>
    <w:p w14:paraId="5D2A06EA" w14:textId="77777777" w:rsidR="00130B7F" w:rsidRPr="00DA0BB2" w:rsidRDefault="00130B7F" w:rsidP="00130B7F">
      <w:pPr>
        <w:spacing w:line="240" w:lineRule="auto"/>
        <w:jc w:val="both"/>
        <w:rPr>
          <w:sz w:val="18"/>
          <w:szCs w:val="18"/>
          <w:lang w:val="sl-SI"/>
        </w:rPr>
      </w:pPr>
    </w:p>
    <w:tbl>
      <w:tblPr>
        <w:tblW w:w="97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070"/>
        <w:gridCol w:w="4677"/>
      </w:tblGrid>
      <w:tr w:rsidR="00E95B28" w14:paraId="3B29F9B4" w14:textId="77777777" w:rsidTr="00071F53">
        <w:trPr>
          <w:cantSplit/>
        </w:trPr>
        <w:tc>
          <w:tcPr>
            <w:tcW w:w="5070" w:type="dxa"/>
            <w:tcBorders>
              <w:top w:val="nil"/>
              <w:left w:val="nil"/>
              <w:bottom w:val="nil"/>
              <w:right w:val="nil"/>
            </w:tcBorders>
            <w:tcMar>
              <w:top w:w="0" w:type="dxa"/>
              <w:left w:w="108" w:type="dxa"/>
              <w:bottom w:w="0" w:type="dxa"/>
              <w:right w:w="108" w:type="dxa"/>
            </w:tcMar>
          </w:tcPr>
          <w:p w14:paraId="30583087" w14:textId="77777777" w:rsidR="00130B7F" w:rsidRPr="00DA0BB2" w:rsidRDefault="00F20BF7" w:rsidP="00071F53">
            <w:pPr>
              <w:spacing w:line="240" w:lineRule="auto"/>
              <w:jc w:val="both"/>
              <w:rPr>
                <w:sz w:val="18"/>
                <w:szCs w:val="18"/>
              </w:rPr>
            </w:pPr>
            <w:r>
              <w:rPr>
                <w:sz w:val="18"/>
              </w:rPr>
              <w:t xml:space="preserve">7. DELIVERY/PERFORMANCE DEADLINE (desired or requested): </w:t>
            </w:r>
          </w:p>
        </w:tc>
        <w:tc>
          <w:tcPr>
            <w:tcW w:w="4677" w:type="dxa"/>
            <w:tcBorders>
              <w:top w:val="nil"/>
              <w:left w:val="nil"/>
              <w:right w:val="nil"/>
            </w:tcBorders>
            <w:tcMar>
              <w:top w:w="0" w:type="dxa"/>
              <w:left w:w="108" w:type="dxa"/>
              <w:bottom w:w="0" w:type="dxa"/>
              <w:right w:w="108" w:type="dxa"/>
            </w:tcMar>
            <w:vAlign w:val="center"/>
          </w:tcPr>
          <w:p w14:paraId="424A65A3" w14:textId="77777777" w:rsidR="00130B7F" w:rsidRPr="00DA0BB2" w:rsidRDefault="00130B7F" w:rsidP="00071F53">
            <w:pPr>
              <w:spacing w:line="240" w:lineRule="auto"/>
              <w:jc w:val="center"/>
              <w:rPr>
                <w:b/>
                <w:sz w:val="18"/>
                <w:szCs w:val="18"/>
                <w:lang w:val="sl-SI"/>
              </w:rPr>
            </w:pPr>
          </w:p>
        </w:tc>
      </w:tr>
    </w:tbl>
    <w:p w14:paraId="545D3FE9" w14:textId="77777777" w:rsidR="00130B7F" w:rsidRPr="00DA0BB2" w:rsidRDefault="00130B7F" w:rsidP="00130B7F">
      <w:pPr>
        <w:spacing w:line="240" w:lineRule="auto"/>
        <w:jc w:val="both"/>
        <w:rPr>
          <w:sz w:val="18"/>
          <w:szCs w:val="18"/>
          <w:lang w:val="sl-SI"/>
        </w:rPr>
      </w:pPr>
    </w:p>
    <w:p w14:paraId="1869BF77" w14:textId="77777777" w:rsidR="00130B7F" w:rsidRPr="00DA0BB2" w:rsidRDefault="00F20BF7" w:rsidP="00130B7F">
      <w:pPr>
        <w:spacing w:line="240" w:lineRule="auto"/>
        <w:jc w:val="both"/>
        <w:rPr>
          <w:sz w:val="18"/>
          <w:szCs w:val="18"/>
        </w:rPr>
      </w:pPr>
      <w:r>
        <w:rPr>
          <w:sz w:val="18"/>
        </w:rPr>
        <w:t>8. OTHER REQUIREMENTS ___________________________</w:t>
      </w:r>
    </w:p>
    <w:tbl>
      <w:tblPr>
        <w:tblW w:w="97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01"/>
        <w:gridCol w:w="2693"/>
        <w:gridCol w:w="40"/>
        <w:gridCol w:w="243"/>
        <w:gridCol w:w="2410"/>
        <w:gridCol w:w="3260"/>
      </w:tblGrid>
      <w:tr w:rsidR="00E95B28" w14:paraId="2008F8B7" w14:textId="77777777" w:rsidTr="00071F53">
        <w:trPr>
          <w:cantSplit/>
        </w:trPr>
        <w:tc>
          <w:tcPr>
            <w:tcW w:w="3794" w:type="dxa"/>
            <w:gridSpan w:val="2"/>
            <w:tcBorders>
              <w:top w:val="nil"/>
              <w:left w:val="nil"/>
              <w:bottom w:val="nil"/>
              <w:right w:val="nil"/>
            </w:tcBorders>
            <w:tcMar>
              <w:top w:w="0" w:type="dxa"/>
              <w:left w:w="108" w:type="dxa"/>
              <w:bottom w:w="0" w:type="dxa"/>
              <w:right w:w="108" w:type="dxa"/>
            </w:tcMar>
          </w:tcPr>
          <w:p w14:paraId="2BE2E856" w14:textId="77777777" w:rsidR="00130B7F" w:rsidRPr="00DA0BB2" w:rsidRDefault="00F20BF7" w:rsidP="00071F53">
            <w:pPr>
              <w:spacing w:line="240" w:lineRule="auto"/>
              <w:ind w:right="-108"/>
              <w:rPr>
                <w:sz w:val="18"/>
                <w:szCs w:val="18"/>
              </w:rPr>
            </w:pPr>
            <w:r>
              <w:rPr>
                <w:sz w:val="18"/>
              </w:rPr>
              <w:t>9. The Bid must be submitted no later than ________________</w:t>
            </w:r>
          </w:p>
        </w:tc>
        <w:tc>
          <w:tcPr>
            <w:tcW w:w="2693" w:type="dxa"/>
            <w:gridSpan w:val="3"/>
            <w:tcBorders>
              <w:top w:val="nil"/>
              <w:left w:val="nil"/>
              <w:bottom w:val="nil"/>
              <w:right w:val="nil"/>
            </w:tcBorders>
            <w:tcMar>
              <w:top w:w="0" w:type="dxa"/>
              <w:left w:w="108" w:type="dxa"/>
              <w:bottom w:w="0" w:type="dxa"/>
              <w:right w:w="108" w:type="dxa"/>
            </w:tcMar>
          </w:tcPr>
          <w:p w14:paraId="3AF7F63F" w14:textId="77777777" w:rsidR="00130B7F" w:rsidRPr="00DA0BB2" w:rsidRDefault="00130B7F" w:rsidP="00071F53">
            <w:pPr>
              <w:spacing w:line="240" w:lineRule="auto"/>
              <w:ind w:right="-106"/>
              <w:rPr>
                <w:sz w:val="18"/>
                <w:szCs w:val="18"/>
                <w:lang w:val="sl-SI"/>
              </w:rPr>
            </w:pPr>
          </w:p>
        </w:tc>
        <w:tc>
          <w:tcPr>
            <w:tcW w:w="3260" w:type="dxa"/>
            <w:tcBorders>
              <w:top w:val="nil"/>
              <w:left w:val="nil"/>
              <w:bottom w:val="nil"/>
              <w:right w:val="nil"/>
            </w:tcBorders>
            <w:tcMar>
              <w:top w:w="0" w:type="dxa"/>
              <w:left w:w="108" w:type="dxa"/>
              <w:bottom w:w="0" w:type="dxa"/>
              <w:right w:w="108" w:type="dxa"/>
            </w:tcMar>
          </w:tcPr>
          <w:p w14:paraId="55AEA1E8" w14:textId="77777777" w:rsidR="00130B7F" w:rsidRPr="00DA0BB2" w:rsidRDefault="00F20BF7" w:rsidP="00071F53">
            <w:pPr>
              <w:spacing w:line="240" w:lineRule="auto"/>
              <w:jc w:val="both"/>
              <w:rPr>
                <w:sz w:val="18"/>
                <w:szCs w:val="18"/>
              </w:rPr>
            </w:pPr>
            <w:r>
              <w:rPr>
                <w:sz w:val="18"/>
              </w:rPr>
              <w:t xml:space="preserve">To: </w:t>
            </w:r>
          </w:p>
          <w:p w14:paraId="27862503" w14:textId="77777777" w:rsidR="00130B7F" w:rsidRPr="00DA0BB2" w:rsidRDefault="00F20BF7" w:rsidP="00071F53">
            <w:pPr>
              <w:spacing w:line="240" w:lineRule="auto"/>
              <w:jc w:val="both"/>
              <w:rPr>
                <w:bCs/>
                <w:sz w:val="18"/>
                <w:szCs w:val="18"/>
              </w:rPr>
            </w:pPr>
            <w:r>
              <w:rPr>
                <w:sz w:val="18"/>
              </w:rPr>
              <w:t xml:space="preserve">15th AAD Bde, </w:t>
            </w:r>
          </w:p>
          <w:p w14:paraId="6046B4DC" w14:textId="77777777" w:rsidR="00130B7F" w:rsidRPr="00DA0BB2" w:rsidRDefault="00F20BF7" w:rsidP="00071F53">
            <w:pPr>
              <w:spacing w:line="240" w:lineRule="auto"/>
              <w:jc w:val="both"/>
              <w:rPr>
                <w:bCs/>
                <w:sz w:val="18"/>
                <w:szCs w:val="18"/>
              </w:rPr>
            </w:pPr>
            <w:r>
              <w:rPr>
                <w:sz w:val="18"/>
              </w:rPr>
              <w:t>CERKLJE OB KRKI BARRACS</w:t>
            </w:r>
          </w:p>
          <w:p w14:paraId="139554C9" w14:textId="77777777" w:rsidR="00130B7F" w:rsidRPr="00DA0BB2" w:rsidRDefault="00F20BF7" w:rsidP="00071F53">
            <w:pPr>
              <w:spacing w:line="240" w:lineRule="auto"/>
              <w:jc w:val="both"/>
              <w:rPr>
                <w:bCs/>
                <w:sz w:val="18"/>
                <w:szCs w:val="18"/>
              </w:rPr>
            </w:pPr>
            <w:r>
              <w:rPr>
                <w:sz w:val="18"/>
              </w:rPr>
              <w:t>Cerklje ob Krki 4A</w:t>
            </w:r>
          </w:p>
          <w:p w14:paraId="62E255F8" w14:textId="77777777" w:rsidR="00130B7F" w:rsidRPr="00DA0BB2" w:rsidRDefault="00F20BF7" w:rsidP="00071F53">
            <w:pPr>
              <w:spacing w:line="240" w:lineRule="auto"/>
              <w:jc w:val="both"/>
              <w:rPr>
                <w:bCs/>
                <w:sz w:val="18"/>
                <w:szCs w:val="18"/>
              </w:rPr>
            </w:pPr>
            <w:r>
              <w:rPr>
                <w:sz w:val="18"/>
              </w:rPr>
              <w:t>8263 Cerklje ob Krki, Slovenia</w:t>
            </w:r>
          </w:p>
        </w:tc>
      </w:tr>
      <w:tr w:rsidR="00E95B28" w14:paraId="5FFB09B6" w14:textId="77777777" w:rsidTr="00071F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101" w:type="dxa"/>
            <w:tcBorders>
              <w:top w:val="nil"/>
              <w:left w:val="nil"/>
              <w:bottom w:val="nil"/>
              <w:right w:val="nil"/>
            </w:tcBorders>
            <w:tcMar>
              <w:top w:w="0" w:type="dxa"/>
              <w:left w:w="108" w:type="dxa"/>
              <w:bottom w:w="0" w:type="dxa"/>
              <w:right w:w="108" w:type="dxa"/>
            </w:tcMar>
          </w:tcPr>
          <w:p w14:paraId="133A545B" w14:textId="77777777" w:rsidR="00130B7F" w:rsidRPr="00DA0BB2" w:rsidRDefault="00F20BF7" w:rsidP="00071F53">
            <w:pPr>
              <w:spacing w:line="240" w:lineRule="auto"/>
              <w:ind w:right="-161"/>
              <w:rPr>
                <w:sz w:val="18"/>
                <w:szCs w:val="18"/>
              </w:rPr>
            </w:pPr>
            <w:r>
              <w:rPr>
                <w:sz w:val="18"/>
              </w:rPr>
              <w:t>Sent to:</w:t>
            </w:r>
          </w:p>
        </w:tc>
        <w:tc>
          <w:tcPr>
            <w:tcW w:w="2733" w:type="dxa"/>
            <w:gridSpan w:val="2"/>
            <w:tcBorders>
              <w:top w:val="nil"/>
              <w:left w:val="nil"/>
              <w:bottom w:val="single" w:sz="6" w:space="0" w:color="auto"/>
              <w:right w:val="nil"/>
            </w:tcBorders>
            <w:tcMar>
              <w:top w:w="0" w:type="dxa"/>
              <w:left w:w="108" w:type="dxa"/>
              <w:bottom w:w="0" w:type="dxa"/>
              <w:right w:w="108" w:type="dxa"/>
            </w:tcMar>
            <w:vAlign w:val="bottom"/>
          </w:tcPr>
          <w:p w14:paraId="3FC2F2A9" w14:textId="77777777" w:rsidR="00130B7F" w:rsidRPr="00DA0BB2" w:rsidRDefault="00130B7F" w:rsidP="00071F53">
            <w:pPr>
              <w:spacing w:line="240" w:lineRule="auto"/>
              <w:rPr>
                <w:sz w:val="18"/>
                <w:szCs w:val="18"/>
                <w:lang w:val="sl-SI"/>
              </w:rPr>
            </w:pPr>
          </w:p>
        </w:tc>
        <w:tc>
          <w:tcPr>
            <w:tcW w:w="243" w:type="dxa"/>
            <w:tcBorders>
              <w:top w:val="nil"/>
              <w:left w:val="nil"/>
              <w:bottom w:val="nil"/>
              <w:right w:val="nil"/>
            </w:tcBorders>
            <w:tcMar>
              <w:top w:w="0" w:type="dxa"/>
              <w:left w:w="108" w:type="dxa"/>
              <w:bottom w:w="0" w:type="dxa"/>
              <w:right w:w="108" w:type="dxa"/>
            </w:tcMar>
          </w:tcPr>
          <w:p w14:paraId="34E421CD" w14:textId="77777777" w:rsidR="00130B7F" w:rsidRPr="00DA0BB2" w:rsidRDefault="00130B7F" w:rsidP="00071F53">
            <w:pPr>
              <w:spacing w:line="240" w:lineRule="auto"/>
              <w:jc w:val="both"/>
              <w:rPr>
                <w:sz w:val="18"/>
                <w:szCs w:val="18"/>
                <w:lang w:val="sl-SI"/>
              </w:rPr>
            </w:pPr>
          </w:p>
        </w:tc>
        <w:tc>
          <w:tcPr>
            <w:tcW w:w="2410" w:type="dxa"/>
            <w:tcBorders>
              <w:top w:val="nil"/>
              <w:left w:val="nil"/>
              <w:bottom w:val="nil"/>
              <w:right w:val="nil"/>
            </w:tcBorders>
            <w:tcMar>
              <w:top w:w="0" w:type="dxa"/>
              <w:left w:w="108" w:type="dxa"/>
              <w:bottom w:w="0" w:type="dxa"/>
              <w:right w:w="108" w:type="dxa"/>
            </w:tcMar>
          </w:tcPr>
          <w:p w14:paraId="2EF1783C" w14:textId="77777777" w:rsidR="00E5277E" w:rsidRPr="00DA0BB2" w:rsidRDefault="00F20BF7" w:rsidP="00E5277E">
            <w:pPr>
              <w:spacing w:line="240" w:lineRule="auto"/>
              <w:jc w:val="both"/>
              <w:rPr>
                <w:bCs/>
                <w:sz w:val="18"/>
                <w:szCs w:val="18"/>
              </w:rPr>
            </w:pPr>
            <w:r>
              <w:rPr>
                <w:sz w:val="18"/>
              </w:rPr>
              <w:t xml:space="preserve">15th AAD Bde: </w:t>
            </w:r>
          </w:p>
          <w:p w14:paraId="009E6992" w14:textId="77777777" w:rsidR="00130B7F" w:rsidRPr="00DA0BB2" w:rsidRDefault="00F20BF7" w:rsidP="00071F53">
            <w:pPr>
              <w:spacing w:line="240" w:lineRule="auto"/>
              <w:jc w:val="both"/>
              <w:rPr>
                <w:sz w:val="18"/>
                <w:szCs w:val="18"/>
              </w:rPr>
            </w:pPr>
            <w:r>
              <w:rPr>
                <w:sz w:val="18"/>
              </w:rPr>
              <w:t xml:space="preserve"> (Contact Person; Phone)</w:t>
            </w:r>
          </w:p>
        </w:tc>
        <w:tc>
          <w:tcPr>
            <w:tcW w:w="3260" w:type="dxa"/>
            <w:tcBorders>
              <w:top w:val="nil"/>
              <w:left w:val="nil"/>
              <w:bottom w:val="single" w:sz="6" w:space="0" w:color="auto"/>
              <w:right w:val="nil"/>
            </w:tcBorders>
            <w:tcMar>
              <w:top w:w="0" w:type="dxa"/>
              <w:left w:w="108" w:type="dxa"/>
              <w:bottom w:w="0" w:type="dxa"/>
              <w:right w:w="108" w:type="dxa"/>
            </w:tcMar>
          </w:tcPr>
          <w:p w14:paraId="5844BC5C" w14:textId="77777777" w:rsidR="00130B7F" w:rsidRPr="00DA0BB2" w:rsidRDefault="00130B7F" w:rsidP="00071F53">
            <w:pPr>
              <w:spacing w:line="240" w:lineRule="auto"/>
              <w:jc w:val="both"/>
              <w:rPr>
                <w:sz w:val="18"/>
                <w:szCs w:val="18"/>
                <w:lang w:val="sl-SI"/>
              </w:rPr>
            </w:pPr>
          </w:p>
        </w:tc>
      </w:tr>
    </w:tbl>
    <w:p w14:paraId="3CB06CD3" w14:textId="77777777" w:rsidR="00130B7F" w:rsidRPr="00DA0BB2" w:rsidRDefault="00130B7F" w:rsidP="00130B7F">
      <w:pPr>
        <w:rPr>
          <w:sz w:val="18"/>
          <w:szCs w:val="18"/>
          <w:lang w:val="sl-SI"/>
        </w:rPr>
      </w:pPr>
    </w:p>
    <w:p w14:paraId="574BAF18" w14:textId="77777777" w:rsidR="00130B7F" w:rsidRPr="00DA0BB2" w:rsidRDefault="00130B7F" w:rsidP="00130B7F">
      <w:pPr>
        <w:rPr>
          <w:sz w:val="18"/>
          <w:szCs w:val="18"/>
          <w:lang w:val="sl-SI"/>
        </w:rPr>
      </w:pPr>
    </w:p>
    <w:p w14:paraId="0D8920C3" w14:textId="77777777" w:rsidR="00130B7F" w:rsidRPr="00DA0BB2" w:rsidRDefault="00130B7F" w:rsidP="00130B7F">
      <w:pPr>
        <w:rPr>
          <w:sz w:val="18"/>
          <w:szCs w:val="18"/>
          <w:lang w:val="sl-SI"/>
        </w:rPr>
      </w:pPr>
    </w:p>
    <w:p w14:paraId="60BA81AD" w14:textId="77777777" w:rsidR="00CB7FF0" w:rsidRDefault="00F20BF7" w:rsidP="00130B7F">
      <w:pPr>
        <w:spacing w:line="276" w:lineRule="auto"/>
        <w:rPr>
          <w:szCs w:val="20"/>
        </w:rPr>
      </w:pPr>
      <w:r>
        <w:br w:type="page"/>
      </w:r>
    </w:p>
    <w:p w14:paraId="6E0DA376" w14:textId="77777777" w:rsidR="00CB7FF0" w:rsidRPr="00852FBC" w:rsidRDefault="00F20BF7" w:rsidP="008736A6">
      <w:pPr>
        <w:spacing w:line="276" w:lineRule="auto"/>
        <w:rPr>
          <w:szCs w:val="20"/>
        </w:rPr>
      </w:pPr>
      <w:r>
        <w:rPr>
          <w:noProof/>
          <w:lang w:val="sl-SI" w:eastAsia="sl-SI"/>
        </w:rPr>
        <w:lastRenderedPageBreak/>
        <mc:AlternateContent>
          <mc:Choice Requires="wps">
            <w:drawing>
              <wp:anchor distT="0" distB="0" distL="114300" distR="114300" simplePos="0" relativeHeight="251658240" behindDoc="1" locked="0" layoutInCell="0" allowOverlap="1" wp14:anchorId="1A71B79D" wp14:editId="179DC34D">
                <wp:simplePos x="0" y="0"/>
                <wp:positionH relativeFrom="column">
                  <wp:posOffset>556895</wp:posOffset>
                </wp:positionH>
                <wp:positionV relativeFrom="paragraph">
                  <wp:posOffset>22225</wp:posOffset>
                </wp:positionV>
                <wp:extent cx="3346450" cy="1431925"/>
                <wp:effectExtent l="0" t="0" r="6350" b="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46450" cy="1431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7BA136" w14:textId="77777777" w:rsidR="000426EB" w:rsidRDefault="000426EB" w:rsidP="00CB7FF0">
                            <w:pPr>
                              <w:rPr>
                                <w:sz w:val="8"/>
                              </w:rPr>
                            </w:pPr>
                          </w:p>
                          <w:p w14:paraId="30E4853C" w14:textId="77777777" w:rsidR="000426EB" w:rsidRDefault="000426EB" w:rsidP="00CB7FF0">
                            <w:r>
                              <w:t xml:space="preserve">REPUBLIC OF SLOVENIA </w:t>
                            </w:r>
                          </w:p>
                          <w:p w14:paraId="49D828DC" w14:textId="77777777" w:rsidR="000426EB" w:rsidRDefault="000426EB" w:rsidP="00CB7FF0">
                            <w:pPr>
                              <w:rPr>
                                <w:b/>
                              </w:rPr>
                            </w:pPr>
                            <w:r>
                              <w:rPr>
                                <w:b/>
                              </w:rPr>
                              <w:t>MINISTRY OF DEFENCE</w:t>
                            </w:r>
                          </w:p>
                          <w:p w14:paraId="04A46681" w14:textId="77777777" w:rsidR="000426EB" w:rsidRPr="00D65C9F" w:rsidRDefault="000426EB" w:rsidP="00CB7FF0">
                            <w:pPr>
                              <w:rPr>
                                <w:b/>
                              </w:rPr>
                            </w:pPr>
                            <w:r>
                              <w:rPr>
                                <w:b/>
                              </w:rPr>
                              <w:t>SAF General Staff</w:t>
                            </w:r>
                          </w:p>
                          <w:p w14:paraId="31FD0987" w14:textId="77777777" w:rsidR="000426EB" w:rsidRPr="00D65C9F" w:rsidRDefault="000426EB" w:rsidP="00CB7FF0">
                            <w:r>
                              <w:t>15th AAD Bde</w:t>
                            </w:r>
                          </w:p>
                          <w:p w14:paraId="53634F64" w14:textId="77777777" w:rsidR="000426EB" w:rsidRPr="00D65C9F" w:rsidRDefault="000426EB" w:rsidP="00CB7FF0">
                            <w:r>
                              <w:t>Cerklje ob Krki 4a, 8263 Cerklje ob Krki, Slovenia</w:t>
                            </w:r>
                          </w:p>
                          <w:p w14:paraId="23E996E2" w14:textId="77777777" w:rsidR="000426EB" w:rsidRPr="00D65C9F" w:rsidRDefault="000426EB" w:rsidP="00CB7FF0">
                            <w:r>
                              <w:t>Tax number: 47978457</w:t>
                            </w:r>
                          </w:p>
                          <w:p w14:paraId="534E10A0" w14:textId="77777777" w:rsidR="000426EB" w:rsidRPr="00D65C9F" w:rsidRDefault="000426EB" w:rsidP="00CB7FF0">
                            <w:r>
                              <w:t>Bank Account No.: 01100-6370191114</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A71B79D" id="Rectangle 9" o:spid="_x0000_s1026" style="position:absolute;margin-left:43.85pt;margin-top:1.75pt;width:263.5pt;height:11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" o:allowincell="f" stroked="f">
                <v:textbox inset="0,0,0,0">
                  <w:txbxContent>
                    <w:p w14:paraId="5B7BA136" w14:textId="77777777" w:rsidR="000426EB" w:rsidRDefault="000426EB" w:rsidP="00CB7FF0">
                      <w:pPr>
                        <w:rPr>
                          <w:sz w:val="8"/>
                        </w:rPr>
                      </w:pPr>
                    </w:p>
                    <w:p w14:paraId="30E4853C" w14:textId="77777777" w:rsidR="000426EB" w:rsidRDefault="000426EB" w:rsidP="00CB7FF0">
                      <w:r>
                        <w:t xml:space="preserve">REPUBLIC OF SLOVENIA </w:t>
                      </w:r>
                    </w:p>
                    <w:p w14:paraId="49D828DC" w14:textId="77777777" w:rsidR="000426EB" w:rsidRDefault="000426EB" w:rsidP="00CB7FF0">
                      <w:pPr>
                        <w:rPr>
                          <w:b/>
                        </w:rPr>
                      </w:pPr>
                      <w:r>
                        <w:rPr>
                          <w:b/>
                        </w:rPr>
                        <w:t>MINISTRY OF DEFENCE</w:t>
                      </w:r>
                    </w:p>
                    <w:p w14:paraId="04A46681" w14:textId="77777777" w:rsidR="000426EB" w:rsidRPr="00D65C9F" w:rsidRDefault="000426EB" w:rsidP="00CB7FF0">
                      <w:pPr>
                        <w:rPr>
                          <w:b/>
                        </w:rPr>
                      </w:pPr>
                      <w:r>
                        <w:rPr>
                          <w:b/>
                        </w:rPr>
                        <w:t>SAF General Staff</w:t>
                      </w:r>
                    </w:p>
                    <w:p w14:paraId="31FD0987" w14:textId="77777777" w:rsidR="000426EB" w:rsidRPr="00D65C9F" w:rsidRDefault="000426EB" w:rsidP="00CB7FF0">
                      <w:proofErr w:type="gramStart"/>
                      <w:r>
                        <w:t>15th</w:t>
                      </w:r>
                      <w:proofErr w:type="gramEnd"/>
                      <w:r>
                        <w:t xml:space="preserve"> AAD </w:t>
                      </w:r>
                      <w:proofErr w:type="spellStart"/>
                      <w:r>
                        <w:t>Bde</w:t>
                      </w:r>
                      <w:proofErr w:type="spellEnd"/>
                    </w:p>
                    <w:p w14:paraId="53634F64" w14:textId="77777777" w:rsidR="000426EB" w:rsidRPr="00D65C9F" w:rsidRDefault="000426EB" w:rsidP="00CB7FF0">
                      <w:proofErr w:type="spellStart"/>
                      <w:r>
                        <w:t>Cerklje</w:t>
                      </w:r>
                      <w:proofErr w:type="spellEnd"/>
                      <w:r>
                        <w:t xml:space="preserve"> </w:t>
                      </w:r>
                      <w:proofErr w:type="spellStart"/>
                      <w:r>
                        <w:t>ob</w:t>
                      </w:r>
                      <w:proofErr w:type="spellEnd"/>
                      <w:r>
                        <w:t xml:space="preserve"> </w:t>
                      </w:r>
                      <w:proofErr w:type="spellStart"/>
                      <w:r>
                        <w:t>Krki</w:t>
                      </w:r>
                      <w:proofErr w:type="spellEnd"/>
                      <w:r>
                        <w:t xml:space="preserve"> 4a, 8263 </w:t>
                      </w:r>
                      <w:proofErr w:type="spellStart"/>
                      <w:r>
                        <w:t>Cerklje</w:t>
                      </w:r>
                      <w:proofErr w:type="spellEnd"/>
                      <w:r>
                        <w:t xml:space="preserve"> </w:t>
                      </w:r>
                      <w:proofErr w:type="spellStart"/>
                      <w:r>
                        <w:t>ob</w:t>
                      </w:r>
                      <w:proofErr w:type="spellEnd"/>
                      <w:r>
                        <w:t xml:space="preserve"> </w:t>
                      </w:r>
                      <w:proofErr w:type="spellStart"/>
                      <w:r>
                        <w:t>Krki</w:t>
                      </w:r>
                      <w:proofErr w:type="spellEnd"/>
                      <w:r>
                        <w:t>, Slovenia</w:t>
                      </w:r>
                    </w:p>
                    <w:p w14:paraId="23E996E2" w14:textId="77777777" w:rsidR="000426EB" w:rsidRPr="00D65C9F" w:rsidRDefault="000426EB" w:rsidP="00CB7FF0">
                      <w:r>
                        <w:t>Tax number: 47978457</w:t>
                      </w:r>
                    </w:p>
                    <w:p w14:paraId="534E10A0" w14:textId="77777777" w:rsidR="000426EB" w:rsidRPr="00D65C9F" w:rsidRDefault="000426EB" w:rsidP="00CB7FF0">
                      <w:r>
                        <w:t>Bank Account No.: 01100-6370191114</w:t>
                      </w:r>
                    </w:p>
                  </w:txbxContent>
                </v:textbox>
              </v:rect>
            </w:pict>
          </mc:Fallback>
        </mc:AlternateContent>
      </w:r>
      <w:r>
        <w:rPr>
          <w:noProof/>
          <w:lang w:val="sl-SI" w:eastAsia="sl-SI"/>
        </w:rPr>
        <w:drawing>
          <wp:inline distT="0" distB="0" distL="0" distR="0" wp14:anchorId="1A5A1C78" wp14:editId="0E02E39D">
            <wp:extent cx="304800" cy="4000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304800" cy="400050"/>
                    </a:xfrm>
                    <a:prstGeom prst="rect">
                      <a:avLst/>
                    </a:prstGeom>
                    <a:noFill/>
                    <a:ln>
                      <a:noFill/>
                    </a:ln>
                  </pic:spPr>
                </pic:pic>
              </a:graphicData>
            </a:graphic>
          </wp:inline>
        </w:drawing>
      </w:r>
      <w:r>
        <w:t xml:space="preserve"> </w:t>
      </w:r>
    </w:p>
    <w:p w14:paraId="1C44C900" w14:textId="77777777" w:rsidR="00CB7FF0" w:rsidRPr="00852FBC" w:rsidRDefault="00CB7FF0" w:rsidP="008736A6">
      <w:pPr>
        <w:spacing w:line="276" w:lineRule="auto"/>
        <w:rPr>
          <w:szCs w:val="20"/>
          <w:lang w:val="sl-SI"/>
        </w:rPr>
      </w:pPr>
    </w:p>
    <w:p w14:paraId="15DFC478" w14:textId="77777777" w:rsidR="00CB7FF0" w:rsidRPr="00852FBC" w:rsidRDefault="00CB7FF0" w:rsidP="008736A6">
      <w:pPr>
        <w:spacing w:line="276" w:lineRule="auto"/>
        <w:rPr>
          <w:lang w:val="sl-SI"/>
        </w:rPr>
      </w:pPr>
    </w:p>
    <w:p w14:paraId="4480DD4D" w14:textId="77777777" w:rsidR="00CB7FF0" w:rsidRPr="00852FBC" w:rsidRDefault="00CB7FF0" w:rsidP="008736A6">
      <w:pPr>
        <w:spacing w:line="276" w:lineRule="auto"/>
        <w:rPr>
          <w:lang w:val="sl-SI"/>
        </w:rPr>
      </w:pPr>
    </w:p>
    <w:p w14:paraId="1EB6A52C" w14:textId="77777777" w:rsidR="00CB7FF0" w:rsidRPr="00852FBC" w:rsidRDefault="00CB7FF0" w:rsidP="008736A6">
      <w:pPr>
        <w:spacing w:line="276" w:lineRule="auto"/>
        <w:rPr>
          <w:lang w:val="sl-SI"/>
        </w:rPr>
      </w:pPr>
    </w:p>
    <w:p w14:paraId="5FEB466D" w14:textId="77777777" w:rsidR="00CB7FF0" w:rsidRPr="00852FBC" w:rsidRDefault="00CB7FF0" w:rsidP="008736A6">
      <w:pPr>
        <w:spacing w:line="276" w:lineRule="auto"/>
        <w:rPr>
          <w:lang w:val="sl-SI"/>
        </w:rPr>
      </w:pPr>
    </w:p>
    <w:p w14:paraId="5FF99B56" w14:textId="77777777" w:rsidR="00CB7FF0" w:rsidRPr="00852FBC" w:rsidRDefault="00CB7FF0" w:rsidP="008736A6">
      <w:pPr>
        <w:spacing w:line="276" w:lineRule="auto"/>
        <w:rPr>
          <w:lang w:val="sl-SI"/>
        </w:rPr>
      </w:pPr>
    </w:p>
    <w:p w14:paraId="05C926FC" w14:textId="77777777" w:rsidR="00130B7F" w:rsidRDefault="00130B7F" w:rsidP="00130B7F">
      <w:pPr>
        <w:rPr>
          <w:b/>
          <w:szCs w:val="20"/>
          <w:lang w:val="sl-SI"/>
        </w:rPr>
      </w:pPr>
    </w:p>
    <w:p w14:paraId="10E944E0" w14:textId="77777777" w:rsidR="00130B7F" w:rsidRDefault="00130B7F" w:rsidP="00130B7F">
      <w:pPr>
        <w:rPr>
          <w:b/>
          <w:szCs w:val="20"/>
          <w:lang w:val="sl-SI"/>
        </w:rPr>
      </w:pPr>
    </w:p>
    <w:p w14:paraId="6004091C" w14:textId="77777777" w:rsidR="00130B7F" w:rsidRPr="00DA0BB2" w:rsidRDefault="00F20BF7" w:rsidP="00130B7F">
      <w:pPr>
        <w:rPr>
          <w:b/>
          <w:szCs w:val="20"/>
        </w:rPr>
      </w:pPr>
      <w:r>
        <w:rPr>
          <w:b/>
        </w:rPr>
        <w:t>ADDRESSEE</w:t>
      </w:r>
    </w:p>
    <w:p w14:paraId="15DE58CE" w14:textId="77777777" w:rsidR="00130B7F" w:rsidRPr="00DA0BB2" w:rsidRDefault="00F20BF7" w:rsidP="00130B7F">
      <w:pPr>
        <w:rPr>
          <w:szCs w:val="20"/>
        </w:rPr>
      </w:pPr>
      <w:r>
        <w:tab/>
      </w:r>
      <w:r>
        <w:tab/>
      </w:r>
      <w:r>
        <w:tab/>
      </w:r>
      <w:r>
        <w:tab/>
      </w:r>
      <w:r>
        <w:tab/>
      </w:r>
      <w:r>
        <w:tab/>
      </w:r>
      <w:r>
        <w:tab/>
      </w:r>
      <w:r>
        <w:tab/>
      </w:r>
      <w:r>
        <w:tab/>
        <w:t>Date:</w:t>
      </w:r>
    </w:p>
    <w:p w14:paraId="0E01A451" w14:textId="77777777" w:rsidR="00130B7F" w:rsidRPr="00DA0BB2" w:rsidRDefault="00130B7F" w:rsidP="00130B7F">
      <w:pPr>
        <w:rPr>
          <w:szCs w:val="20"/>
          <w:lang w:val="sl-SI"/>
        </w:rPr>
      </w:pPr>
    </w:p>
    <w:p w14:paraId="700963DB" w14:textId="77777777" w:rsidR="00130B7F" w:rsidRPr="00DA0BB2" w:rsidRDefault="00F20BF7" w:rsidP="00130B7F">
      <w:pPr>
        <w:pStyle w:val="Naslov3"/>
        <w:keepNext w:val="0"/>
        <w:widowControl w:val="0"/>
        <w:spacing w:before="0" w:line="240" w:lineRule="auto"/>
        <w:rPr>
          <w:sz w:val="20"/>
          <w:szCs w:val="20"/>
        </w:rPr>
      </w:pPr>
      <w:r>
        <w:rPr>
          <w:sz w:val="20"/>
        </w:rPr>
        <w:t xml:space="preserve">ORDER FORM: </w:t>
      </w:r>
    </w:p>
    <w:p w14:paraId="3348BDBF" w14:textId="77777777" w:rsidR="00130B7F" w:rsidRPr="00DA0BB2" w:rsidRDefault="00130B7F" w:rsidP="00130B7F">
      <w:pPr>
        <w:rPr>
          <w:szCs w:val="20"/>
          <w:lang w:val="sl-SI"/>
        </w:rPr>
      </w:pPr>
    </w:p>
    <w:p w14:paraId="08A42587" w14:textId="77777777" w:rsidR="00130B7F" w:rsidRPr="00DA0BB2" w:rsidRDefault="00F20BF7" w:rsidP="00130B7F">
      <w:pPr>
        <w:rPr>
          <w:szCs w:val="20"/>
        </w:rPr>
      </w:pPr>
      <w:r>
        <w:t>SUBJECT OF THE CONTRACT:</w:t>
      </w:r>
    </w:p>
    <w:p w14:paraId="1C40570E" w14:textId="77777777" w:rsidR="00130B7F" w:rsidRPr="00DA0BB2" w:rsidRDefault="00130B7F" w:rsidP="00130B7F">
      <w:pPr>
        <w:rPr>
          <w:szCs w:val="20"/>
          <w:lang w:val="sl-SI"/>
        </w:rPr>
      </w:pPr>
    </w:p>
    <w:tbl>
      <w:tblPr>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1058"/>
        <w:gridCol w:w="995"/>
        <w:gridCol w:w="1271"/>
        <w:gridCol w:w="902"/>
        <w:gridCol w:w="1211"/>
        <w:gridCol w:w="1125"/>
      </w:tblGrid>
      <w:tr w:rsidR="00E95B28" w14:paraId="39B5AF0C" w14:textId="77777777" w:rsidTr="00071F53">
        <w:trPr>
          <w:trHeight w:val="474"/>
        </w:trPr>
        <w:tc>
          <w:tcPr>
            <w:tcW w:w="2943" w:type="dxa"/>
            <w:shd w:val="clear" w:color="auto" w:fill="B3B3B3"/>
            <w:tcMar>
              <w:top w:w="0" w:type="dxa"/>
              <w:left w:w="108" w:type="dxa"/>
              <w:bottom w:w="0" w:type="dxa"/>
              <w:right w:w="108" w:type="dxa"/>
            </w:tcMar>
            <w:vAlign w:val="center"/>
          </w:tcPr>
          <w:p w14:paraId="6B58719A" w14:textId="77777777" w:rsidR="00130B7F" w:rsidRPr="00DA0BB2" w:rsidRDefault="00F20BF7" w:rsidP="00071F53">
            <w:pPr>
              <w:jc w:val="center"/>
              <w:rPr>
                <w:szCs w:val="20"/>
              </w:rPr>
            </w:pPr>
            <w:r>
              <w:t>Subject</w:t>
            </w:r>
          </w:p>
        </w:tc>
        <w:tc>
          <w:tcPr>
            <w:tcW w:w="1134" w:type="dxa"/>
            <w:shd w:val="clear" w:color="auto" w:fill="B3B3B3"/>
            <w:tcMar>
              <w:top w:w="0" w:type="dxa"/>
              <w:left w:w="108" w:type="dxa"/>
              <w:bottom w:w="0" w:type="dxa"/>
              <w:right w:w="108" w:type="dxa"/>
            </w:tcMar>
            <w:vAlign w:val="center"/>
          </w:tcPr>
          <w:p w14:paraId="3B0AFFA8" w14:textId="77777777" w:rsidR="00130B7F" w:rsidRPr="00DA0BB2" w:rsidRDefault="00F20BF7" w:rsidP="00071F53">
            <w:pPr>
              <w:jc w:val="center"/>
              <w:rPr>
                <w:szCs w:val="20"/>
              </w:rPr>
            </w:pPr>
            <w:r>
              <w:t>Quantity</w:t>
            </w:r>
          </w:p>
        </w:tc>
        <w:tc>
          <w:tcPr>
            <w:tcW w:w="709" w:type="dxa"/>
            <w:shd w:val="clear" w:color="auto" w:fill="B3B3B3"/>
            <w:tcMar>
              <w:top w:w="0" w:type="dxa"/>
              <w:left w:w="108" w:type="dxa"/>
              <w:bottom w:w="0" w:type="dxa"/>
              <w:right w:w="108" w:type="dxa"/>
            </w:tcMar>
            <w:vAlign w:val="center"/>
          </w:tcPr>
          <w:p w14:paraId="2FFE9A49" w14:textId="77777777" w:rsidR="00130B7F" w:rsidRPr="00DA0BB2" w:rsidRDefault="00F20BF7" w:rsidP="00071F53">
            <w:pPr>
              <w:jc w:val="center"/>
              <w:rPr>
                <w:szCs w:val="20"/>
              </w:rPr>
            </w:pPr>
            <w:r>
              <w:t>Unit of Measure</w:t>
            </w:r>
          </w:p>
        </w:tc>
        <w:tc>
          <w:tcPr>
            <w:tcW w:w="1418" w:type="dxa"/>
            <w:shd w:val="clear" w:color="auto" w:fill="B3B3B3"/>
            <w:tcMar>
              <w:top w:w="0" w:type="dxa"/>
              <w:left w:w="108" w:type="dxa"/>
              <w:bottom w:w="0" w:type="dxa"/>
              <w:right w:w="108" w:type="dxa"/>
            </w:tcMar>
            <w:vAlign w:val="center"/>
          </w:tcPr>
          <w:p w14:paraId="5571BC95" w14:textId="77777777" w:rsidR="00130B7F" w:rsidRPr="00DA0BB2" w:rsidRDefault="00F20BF7" w:rsidP="00071F53">
            <w:pPr>
              <w:jc w:val="center"/>
              <w:rPr>
                <w:szCs w:val="20"/>
              </w:rPr>
            </w:pPr>
            <w:r>
              <w:t>Price/Unit</w:t>
            </w:r>
          </w:p>
          <w:p w14:paraId="075C86B6" w14:textId="77777777" w:rsidR="00130B7F" w:rsidRPr="00DA0BB2" w:rsidRDefault="00F20BF7" w:rsidP="00071F53">
            <w:pPr>
              <w:jc w:val="center"/>
              <w:rPr>
                <w:szCs w:val="20"/>
              </w:rPr>
            </w:pPr>
            <w:r>
              <w:t>Discount (%)</w:t>
            </w:r>
          </w:p>
        </w:tc>
        <w:tc>
          <w:tcPr>
            <w:tcW w:w="1134" w:type="dxa"/>
            <w:shd w:val="clear" w:color="auto" w:fill="B3B3B3"/>
            <w:tcMar>
              <w:top w:w="0" w:type="dxa"/>
              <w:left w:w="108" w:type="dxa"/>
              <w:bottom w:w="0" w:type="dxa"/>
              <w:right w:w="108" w:type="dxa"/>
            </w:tcMar>
            <w:vAlign w:val="center"/>
          </w:tcPr>
          <w:p w14:paraId="03A89AC9" w14:textId="77777777" w:rsidR="00130B7F" w:rsidRPr="00DA0BB2" w:rsidRDefault="00F20BF7" w:rsidP="00071F53">
            <w:pPr>
              <w:jc w:val="center"/>
              <w:rPr>
                <w:szCs w:val="20"/>
              </w:rPr>
            </w:pPr>
            <w:r>
              <w:t>VAT (%)</w:t>
            </w:r>
          </w:p>
        </w:tc>
        <w:tc>
          <w:tcPr>
            <w:tcW w:w="1275" w:type="dxa"/>
            <w:shd w:val="clear" w:color="auto" w:fill="B3B3B3"/>
            <w:tcMar>
              <w:top w:w="0" w:type="dxa"/>
              <w:left w:w="108" w:type="dxa"/>
              <w:bottom w:w="0" w:type="dxa"/>
              <w:right w:w="108" w:type="dxa"/>
            </w:tcMar>
            <w:vAlign w:val="center"/>
          </w:tcPr>
          <w:p w14:paraId="7646BA01" w14:textId="77777777" w:rsidR="00130B7F" w:rsidRPr="00DA0BB2" w:rsidRDefault="00F20BF7" w:rsidP="00071F53">
            <w:pPr>
              <w:jc w:val="center"/>
              <w:rPr>
                <w:szCs w:val="20"/>
              </w:rPr>
            </w:pPr>
            <w:r>
              <w:t>Net Price (excluding VAT)</w:t>
            </w:r>
          </w:p>
        </w:tc>
        <w:tc>
          <w:tcPr>
            <w:tcW w:w="1166" w:type="dxa"/>
            <w:shd w:val="clear" w:color="auto" w:fill="B3B3B3"/>
            <w:tcMar>
              <w:top w:w="0" w:type="dxa"/>
              <w:left w:w="108" w:type="dxa"/>
              <w:bottom w:w="0" w:type="dxa"/>
              <w:right w:w="108" w:type="dxa"/>
            </w:tcMar>
            <w:vAlign w:val="center"/>
          </w:tcPr>
          <w:p w14:paraId="125A9FEB" w14:textId="77777777" w:rsidR="00130B7F" w:rsidRPr="00DA0BB2" w:rsidRDefault="00F20BF7" w:rsidP="00071F53">
            <w:pPr>
              <w:jc w:val="center"/>
              <w:rPr>
                <w:szCs w:val="20"/>
              </w:rPr>
            </w:pPr>
            <w:r>
              <w:t>Value (including VAT)</w:t>
            </w:r>
          </w:p>
        </w:tc>
      </w:tr>
    </w:tbl>
    <w:p w14:paraId="0A092D70" w14:textId="77777777" w:rsidR="00130B7F" w:rsidRPr="00DA0BB2" w:rsidRDefault="00130B7F" w:rsidP="00130B7F">
      <w:pPr>
        <w:rPr>
          <w:szCs w:val="20"/>
          <w:lang w:val="sl-SI"/>
        </w:rPr>
      </w:pPr>
    </w:p>
    <w:p w14:paraId="1D20DF81" w14:textId="77777777" w:rsidR="00130B7F" w:rsidRPr="00DA0BB2" w:rsidRDefault="00130B7F" w:rsidP="00130B7F">
      <w:pPr>
        <w:pBdr>
          <w:bottom w:val="single" w:sz="4" w:space="1" w:color="auto"/>
        </w:pBdr>
        <w:rPr>
          <w:szCs w:val="20"/>
          <w:lang w:val="sl-SI"/>
        </w:rPr>
      </w:pPr>
    </w:p>
    <w:p w14:paraId="112B2C16" w14:textId="77777777" w:rsidR="00130B7F" w:rsidRPr="00DA0BB2" w:rsidRDefault="00130B7F" w:rsidP="00130B7F">
      <w:pPr>
        <w:rPr>
          <w:szCs w:val="20"/>
          <w:lang w:val="sl-SI"/>
        </w:rPr>
      </w:pPr>
    </w:p>
    <w:p w14:paraId="404701C3" w14:textId="77777777" w:rsidR="00130B7F" w:rsidRPr="00DA0BB2" w:rsidRDefault="00130B7F" w:rsidP="00130B7F">
      <w:pPr>
        <w:rPr>
          <w:szCs w:val="20"/>
          <w:lang w:val="sl-SI"/>
        </w:rPr>
      </w:pPr>
    </w:p>
    <w:p w14:paraId="7F1B7166" w14:textId="77777777" w:rsidR="00130B7F" w:rsidRPr="00DA0BB2" w:rsidRDefault="00F20BF7" w:rsidP="00130B7F">
      <w:pPr>
        <w:rPr>
          <w:szCs w:val="20"/>
        </w:rPr>
      </w:pPr>
      <w:r>
        <w:t>Bid:</w:t>
      </w:r>
      <w:r>
        <w:tab/>
      </w:r>
      <w:r>
        <w:tab/>
        <w:t>The Order Form is issued in accordance with Contract No.: ____________</w:t>
      </w:r>
    </w:p>
    <w:p w14:paraId="5ADA54E8" w14:textId="77777777" w:rsidR="00130B7F" w:rsidRPr="00DA0BB2" w:rsidRDefault="00F20BF7" w:rsidP="00130B7F">
      <w:pPr>
        <w:rPr>
          <w:szCs w:val="20"/>
        </w:rPr>
      </w:pPr>
      <w:r>
        <w:t>Place of service/delivery:</w:t>
      </w:r>
    </w:p>
    <w:p w14:paraId="04F8360E" w14:textId="77777777" w:rsidR="00130B7F" w:rsidRPr="00DA0BB2" w:rsidRDefault="00F20BF7" w:rsidP="00130B7F">
      <w:pPr>
        <w:rPr>
          <w:szCs w:val="20"/>
        </w:rPr>
      </w:pPr>
      <w:r>
        <w:t>Service/delivery deadline:</w:t>
      </w:r>
    </w:p>
    <w:p w14:paraId="413E6E88" w14:textId="77777777" w:rsidR="00130B7F" w:rsidRPr="00DA0BB2" w:rsidRDefault="00130B7F" w:rsidP="00130B7F">
      <w:pPr>
        <w:rPr>
          <w:szCs w:val="20"/>
          <w:lang w:val="sl-SI"/>
        </w:rPr>
      </w:pPr>
    </w:p>
    <w:p w14:paraId="13234122" w14:textId="77777777" w:rsidR="00130B7F" w:rsidRPr="00DA0BB2" w:rsidRDefault="00F20BF7" w:rsidP="00130B7F">
      <w:pPr>
        <w:rPr>
          <w:szCs w:val="20"/>
        </w:rPr>
      </w:pPr>
      <w:r>
        <w:t>Notes: Please attach a copy of the Order Form to your invoice.</w:t>
      </w:r>
    </w:p>
    <w:p w14:paraId="4A867424" w14:textId="77777777" w:rsidR="00130B7F" w:rsidRPr="00DA0BB2" w:rsidRDefault="00130B7F" w:rsidP="00130B7F">
      <w:pPr>
        <w:rPr>
          <w:szCs w:val="20"/>
          <w:lang w:val="sl-SI"/>
        </w:rPr>
      </w:pPr>
    </w:p>
    <w:p w14:paraId="23226B29" w14:textId="77777777" w:rsidR="00130B7F" w:rsidRPr="00DA0BB2" w:rsidRDefault="00F20BF7" w:rsidP="00130B7F">
      <w:pPr>
        <w:rPr>
          <w:szCs w:val="20"/>
        </w:rPr>
      </w:pPr>
      <w:r>
        <w:t>Funding is allocated from:</w:t>
      </w:r>
    </w:p>
    <w:p w14:paraId="7A75D4D0" w14:textId="77777777" w:rsidR="00130B7F" w:rsidRPr="00DA0BB2" w:rsidRDefault="00130B7F" w:rsidP="00130B7F">
      <w:pPr>
        <w:rPr>
          <w:szCs w:val="20"/>
          <w:lang w:val="sl-SI"/>
        </w:rPr>
      </w:pPr>
    </w:p>
    <w:p w14:paraId="1572365D" w14:textId="77777777" w:rsidR="00130B7F" w:rsidRPr="00DA0BB2" w:rsidRDefault="00F20BF7" w:rsidP="00130B7F">
      <w:pPr>
        <w:jc w:val="both"/>
        <w:rPr>
          <w:szCs w:val="20"/>
        </w:rPr>
      </w:pPr>
      <w:r>
        <w:t>Invoices must be submitted to the Ministry of Defence, Vojkova cesta 55, 1000 Ljubljana, Slovenia, including the document number and the reference to the issuing organisational unit. Invoices that do not include this information will be returned for correction. MANDATORY: Please also include our reference number. The invoice must be accompanied by the original delivery note or service receipt, signed on both sides, or by the following required documents: _________________.</w:t>
      </w:r>
    </w:p>
    <w:p w14:paraId="599C3891" w14:textId="77777777" w:rsidR="00130B7F" w:rsidRPr="00DA0BB2" w:rsidRDefault="00130B7F" w:rsidP="00130B7F">
      <w:pPr>
        <w:jc w:val="both"/>
        <w:rPr>
          <w:szCs w:val="20"/>
          <w:lang w:val="sl-SI"/>
        </w:rPr>
      </w:pPr>
    </w:p>
    <w:p w14:paraId="59330803" w14:textId="77777777" w:rsidR="00130B7F" w:rsidRPr="00DA0BB2" w:rsidRDefault="00F20BF7" w:rsidP="00130B7F">
      <w:pPr>
        <w:jc w:val="both"/>
        <w:rPr>
          <w:szCs w:val="20"/>
        </w:rPr>
      </w:pPr>
      <w:r>
        <w:t>REFERENCE NUMBER: _________________________</w:t>
      </w:r>
    </w:p>
    <w:p w14:paraId="15C7462A" w14:textId="77777777" w:rsidR="00130B7F" w:rsidRPr="00DA0BB2" w:rsidRDefault="00130B7F" w:rsidP="00130B7F">
      <w:pPr>
        <w:jc w:val="both"/>
        <w:rPr>
          <w:szCs w:val="20"/>
          <w:lang w:val="sl-SI"/>
        </w:rPr>
      </w:pPr>
    </w:p>
    <w:p w14:paraId="18DB8264" w14:textId="77777777" w:rsidR="00130B7F" w:rsidRPr="00DA0BB2" w:rsidRDefault="00F20BF7" w:rsidP="00130B7F">
      <w:pPr>
        <w:jc w:val="both"/>
        <w:rPr>
          <w:szCs w:val="20"/>
        </w:rPr>
      </w:pPr>
      <w:r>
        <w:t xml:space="preserve">Pursuant to Articles 19 and 27 of the Act on Amendments and Supplements to the Act on the Provision of Payment Services for Budget Users (Official Gazette of the Republic of Slovenia No. 111/13 - ZOPSPU-A), the Contractor shall issue and submit invoices exclusively in electronic form from 1 January 2015 onwards. </w:t>
      </w:r>
    </w:p>
    <w:p w14:paraId="3825F498" w14:textId="77777777" w:rsidR="00130B7F" w:rsidRPr="00DA0BB2" w:rsidRDefault="00130B7F" w:rsidP="00130B7F">
      <w:pPr>
        <w:jc w:val="both"/>
        <w:rPr>
          <w:szCs w:val="20"/>
          <w:lang w:val="sl-SI"/>
        </w:rPr>
      </w:pPr>
    </w:p>
    <w:p w14:paraId="232542E3" w14:textId="77777777" w:rsidR="00130B7F" w:rsidRPr="00DA0BB2" w:rsidRDefault="00F20BF7" w:rsidP="00130B7F">
      <w:pPr>
        <w:jc w:val="both"/>
        <w:rPr>
          <w:szCs w:val="20"/>
        </w:rPr>
      </w:pPr>
      <w:r>
        <w:t>The Contracting Authority shall pay the invoice within thirty (30) days. The payment period shall commence the day after the official receipt of the duly issued invoice at the Contracting Authority's address.</w:t>
      </w:r>
    </w:p>
    <w:p w14:paraId="6783C5DF" w14:textId="77777777" w:rsidR="00130B7F" w:rsidRPr="00DA0BB2" w:rsidRDefault="00130B7F" w:rsidP="00130B7F">
      <w:pPr>
        <w:jc w:val="both"/>
        <w:rPr>
          <w:szCs w:val="20"/>
          <w:lang w:val="sl-SI"/>
        </w:rPr>
      </w:pPr>
    </w:p>
    <w:p w14:paraId="454AD9D2" w14:textId="77777777" w:rsidR="00130B7F" w:rsidRPr="00DA0BB2" w:rsidRDefault="00F20BF7" w:rsidP="00130B7F">
      <w:pPr>
        <w:ind w:firstLine="720"/>
        <w:jc w:val="both"/>
        <w:rPr>
          <w:szCs w:val="20"/>
        </w:rPr>
      </w:pPr>
      <w:r>
        <w:t>________________</w:t>
      </w:r>
      <w:r>
        <w:tab/>
      </w:r>
      <w:r>
        <w:tab/>
      </w:r>
      <w:r>
        <w:tab/>
      </w:r>
      <w:r>
        <w:tab/>
      </w:r>
      <w:r>
        <w:tab/>
      </w:r>
      <w:r>
        <w:tab/>
        <w:t>_________________</w:t>
      </w:r>
    </w:p>
    <w:p w14:paraId="63933703" w14:textId="77777777" w:rsidR="00130B7F" w:rsidRPr="00DA0BB2" w:rsidRDefault="00F20BF7" w:rsidP="00130B7F">
      <w:pPr>
        <w:ind w:firstLine="720"/>
        <w:jc w:val="both"/>
        <w:rPr>
          <w:szCs w:val="20"/>
        </w:rPr>
      </w:pPr>
      <w:r>
        <w:t xml:space="preserve">     (Proposer)</w:t>
      </w:r>
      <w:r>
        <w:tab/>
      </w:r>
      <w:r>
        <w:tab/>
      </w:r>
      <w:r>
        <w:tab/>
      </w:r>
      <w:r>
        <w:tab/>
      </w:r>
      <w:r>
        <w:tab/>
      </w:r>
      <w:r>
        <w:tab/>
        <w:t xml:space="preserve"> </w:t>
      </w:r>
      <w:r w:rsidR="00C03368">
        <w:tab/>
      </w:r>
      <w:r>
        <w:t>(Responsible person)</w:t>
      </w:r>
    </w:p>
    <w:p w14:paraId="21B2533F" w14:textId="77777777" w:rsidR="00CB7FF0" w:rsidRPr="00852FBC" w:rsidRDefault="00F20BF7" w:rsidP="008736A6">
      <w:pPr>
        <w:spacing w:line="276" w:lineRule="auto"/>
        <w:rPr>
          <w:b/>
          <w:szCs w:val="20"/>
        </w:rPr>
      </w:pPr>
      <w:r>
        <w:br w:type="page"/>
      </w:r>
    </w:p>
    <w:p w14:paraId="5130539B" w14:textId="77777777" w:rsidR="00CB7FF0" w:rsidRPr="00852FBC" w:rsidRDefault="00F20BF7" w:rsidP="008736A6">
      <w:pPr>
        <w:spacing w:line="276" w:lineRule="auto"/>
        <w:ind w:left="720" w:firstLine="720"/>
        <w:rPr>
          <w:szCs w:val="20"/>
        </w:rPr>
      </w:pPr>
      <w:r>
        <w:lastRenderedPageBreak/>
        <w:t xml:space="preserve">     </w:t>
      </w:r>
      <w:r>
        <w:rPr>
          <w:noProof/>
          <w:lang w:val="sl-SI" w:eastAsia="sl-SI"/>
        </w:rPr>
        <w:drawing>
          <wp:inline distT="0" distB="0" distL="0" distR="0" wp14:anchorId="1FE2C478" wp14:editId="5997FF8A">
            <wp:extent cx="257175" cy="352425"/>
            <wp:effectExtent l="0" t="0" r="0" b="0"/>
            <wp:docPr id="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0"/>
                      <a:ext cx="257175" cy="352425"/>
                    </a:xfrm>
                    <a:prstGeom prst="rect">
                      <a:avLst/>
                    </a:prstGeom>
                    <a:noFill/>
                    <a:ln>
                      <a:noFill/>
                    </a:ln>
                  </pic:spPr>
                </pic:pic>
              </a:graphicData>
            </a:graphic>
          </wp:inline>
        </w:drawing>
      </w:r>
      <w:r>
        <w:t xml:space="preserve"> </w:t>
      </w:r>
    </w:p>
    <w:p w14:paraId="4604323B" w14:textId="77777777" w:rsidR="00CB7FF0" w:rsidRPr="00852FBC" w:rsidRDefault="00F20BF7" w:rsidP="008736A6">
      <w:pPr>
        <w:spacing w:line="276" w:lineRule="auto"/>
        <w:rPr>
          <w:szCs w:val="20"/>
        </w:rPr>
      </w:pPr>
      <w:r>
        <w:t xml:space="preserve">               REPUBLIC OF SLOVENIA</w:t>
      </w:r>
    </w:p>
    <w:p w14:paraId="2A07E1DE" w14:textId="77777777" w:rsidR="00CB7FF0" w:rsidRPr="00852FBC" w:rsidRDefault="00F20BF7" w:rsidP="008736A6">
      <w:pPr>
        <w:spacing w:line="276" w:lineRule="auto"/>
        <w:rPr>
          <w:szCs w:val="20"/>
        </w:rPr>
      </w:pPr>
      <w:r>
        <w:t xml:space="preserve">           MINISTRY OF DEFENCE</w:t>
      </w:r>
    </w:p>
    <w:p w14:paraId="0B70D2B9" w14:textId="77777777" w:rsidR="00CB7FF0" w:rsidRPr="00E66EBC" w:rsidRDefault="00F20BF7" w:rsidP="008736A6">
      <w:pPr>
        <w:spacing w:line="276" w:lineRule="auto"/>
        <w:rPr>
          <w:b/>
          <w:szCs w:val="20"/>
        </w:rPr>
      </w:pPr>
      <w:r>
        <w:rPr>
          <w:b/>
        </w:rPr>
        <w:t xml:space="preserve">         </w:t>
      </w:r>
    </w:p>
    <w:p w14:paraId="0250CB38" w14:textId="77777777" w:rsidR="00CB7FF0" w:rsidRPr="00852FBC" w:rsidRDefault="00CB7FF0" w:rsidP="008736A6">
      <w:pPr>
        <w:spacing w:line="276" w:lineRule="auto"/>
        <w:rPr>
          <w:szCs w:val="20"/>
          <w:lang w:val="sl-SI"/>
        </w:rPr>
      </w:pPr>
    </w:p>
    <w:p w14:paraId="7090C5CF" w14:textId="77777777" w:rsidR="00CB7FF0" w:rsidRPr="00852FBC" w:rsidRDefault="00CB7FF0" w:rsidP="008736A6">
      <w:pPr>
        <w:pBdr>
          <w:left w:val="double" w:sz="6" w:space="1" w:color="auto"/>
          <w:right w:val="double" w:sz="6" w:space="1" w:color="auto"/>
        </w:pBdr>
        <w:spacing w:line="276" w:lineRule="auto"/>
        <w:rPr>
          <w:b/>
          <w:szCs w:val="20"/>
        </w:rPr>
      </w:pPr>
    </w:p>
    <w:p w14:paraId="7D018551" w14:textId="77777777" w:rsidR="00CB7FF0" w:rsidRDefault="00F20BF7" w:rsidP="008736A6">
      <w:pPr>
        <w:pBdr>
          <w:left w:val="double" w:sz="6" w:space="1" w:color="auto"/>
          <w:right w:val="double" w:sz="6" w:space="1" w:color="auto"/>
        </w:pBdr>
        <w:spacing w:line="276" w:lineRule="auto"/>
        <w:rPr>
          <w:b/>
          <w:szCs w:val="20"/>
        </w:rPr>
      </w:pPr>
      <w:r>
        <w:rPr>
          <w:b/>
        </w:rPr>
        <w:t xml:space="preserve">RECIPIENT:       Ministry of Defence of the Republic of Slovenia – 15th AAD Bde  </w:t>
      </w:r>
    </w:p>
    <w:p w14:paraId="3E647394" w14:textId="77777777" w:rsidR="00CB7FF0" w:rsidRDefault="00CB7FF0" w:rsidP="008736A6">
      <w:pPr>
        <w:pBdr>
          <w:left w:val="double" w:sz="6" w:space="1" w:color="auto"/>
          <w:right w:val="double" w:sz="6" w:space="1" w:color="auto"/>
        </w:pBdr>
        <w:spacing w:line="276" w:lineRule="auto"/>
        <w:rPr>
          <w:b/>
          <w:szCs w:val="20"/>
          <w:lang w:val="sl-SI"/>
        </w:rPr>
      </w:pPr>
    </w:p>
    <w:p w14:paraId="2EB2D80C" w14:textId="77777777" w:rsidR="00CB7FF0" w:rsidRPr="00852FBC" w:rsidRDefault="00F20BF7" w:rsidP="008736A6">
      <w:pPr>
        <w:pBdr>
          <w:left w:val="double" w:sz="6" w:space="1" w:color="auto"/>
          <w:right w:val="double" w:sz="6" w:space="1" w:color="auto"/>
        </w:pBdr>
        <w:spacing w:line="276" w:lineRule="auto"/>
        <w:rPr>
          <w:b/>
          <w:szCs w:val="20"/>
        </w:rPr>
      </w:pPr>
      <w:r>
        <w:rPr>
          <w:b/>
        </w:rPr>
        <w:t>CONTRACTOR/SUPPLIER:</w:t>
      </w:r>
      <w:r w:rsidR="00C03368">
        <w:rPr>
          <w:b/>
        </w:rPr>
        <w:t xml:space="preserve"> </w:t>
      </w:r>
      <w:r>
        <w:rPr>
          <w:b/>
        </w:rPr>
        <w:t>________________________</w:t>
      </w:r>
    </w:p>
    <w:p w14:paraId="1E1711B0" w14:textId="77777777" w:rsidR="00CB7FF0" w:rsidRPr="00852FBC" w:rsidRDefault="00F20BF7" w:rsidP="008736A6">
      <w:pPr>
        <w:pBdr>
          <w:left w:val="double" w:sz="6" w:space="1" w:color="auto"/>
          <w:right w:val="double" w:sz="6" w:space="1" w:color="auto"/>
        </w:pBdr>
        <w:spacing w:line="276" w:lineRule="auto"/>
        <w:rPr>
          <w:b/>
          <w:i/>
          <w:szCs w:val="20"/>
        </w:rPr>
      </w:pPr>
      <w:r>
        <w:rPr>
          <w:b/>
          <w:i/>
        </w:rPr>
        <w:t xml:space="preserve">                                   </w:t>
      </w:r>
    </w:p>
    <w:p w14:paraId="760E51CB" w14:textId="77777777" w:rsidR="00CB7FF0" w:rsidRPr="00852FBC" w:rsidRDefault="00F20BF7" w:rsidP="008736A6">
      <w:pPr>
        <w:pBdr>
          <w:left w:val="double" w:sz="6" w:space="1" w:color="auto"/>
          <w:right w:val="double" w:sz="6" w:space="1" w:color="auto"/>
        </w:pBdr>
        <w:spacing w:line="276" w:lineRule="auto"/>
        <w:rPr>
          <w:b/>
          <w:i/>
          <w:szCs w:val="20"/>
        </w:rPr>
      </w:pPr>
      <w:r>
        <w:rPr>
          <w:b/>
        </w:rPr>
        <w:t>NAME AND SURNAME</w:t>
      </w:r>
      <w:r>
        <w:rPr>
          <w:b/>
          <w:i/>
        </w:rPr>
        <w:t>1</w:t>
      </w:r>
      <w:r>
        <w:rPr>
          <w:b/>
        </w:rPr>
        <w:t>:</w:t>
      </w:r>
      <w:r w:rsidR="00C03368">
        <w:rPr>
          <w:b/>
        </w:rPr>
        <w:t xml:space="preserve"> </w:t>
      </w:r>
      <w:r>
        <w:rPr>
          <w:b/>
        </w:rPr>
        <w:t>_______________</w:t>
      </w:r>
    </w:p>
    <w:p w14:paraId="1E64D62E" w14:textId="77777777" w:rsidR="00CB7FF0" w:rsidRPr="00852FBC" w:rsidRDefault="00F20BF7" w:rsidP="008736A6">
      <w:pPr>
        <w:pBdr>
          <w:left w:val="double" w:sz="6" w:space="1" w:color="auto"/>
          <w:right w:val="double" w:sz="6" w:space="1" w:color="auto"/>
        </w:pBdr>
        <w:spacing w:line="276" w:lineRule="auto"/>
        <w:rPr>
          <w:i/>
          <w:szCs w:val="20"/>
        </w:rPr>
      </w:pPr>
      <w:r>
        <w:rPr>
          <w:b/>
          <w:i/>
        </w:rPr>
        <w:t xml:space="preserve">                                                               </w:t>
      </w:r>
      <w:r>
        <w:rPr>
          <w:b/>
          <w:i/>
        </w:rPr>
        <w:tab/>
      </w:r>
      <w:r>
        <w:rPr>
          <w:b/>
          <w:i/>
        </w:rPr>
        <w:tab/>
      </w:r>
      <w:r>
        <w:rPr>
          <w:b/>
        </w:rPr>
        <w:t xml:space="preserve"> </w:t>
      </w:r>
      <w:r>
        <w:rPr>
          <w:b/>
        </w:rPr>
        <w:tab/>
      </w:r>
    </w:p>
    <w:p w14:paraId="1D7958E3" w14:textId="77777777" w:rsidR="00CB7FF0" w:rsidRPr="00852FBC" w:rsidRDefault="00F20BF7" w:rsidP="008736A6">
      <w:pPr>
        <w:pBdr>
          <w:left w:val="double" w:sz="6" w:space="1" w:color="auto"/>
          <w:right w:val="double" w:sz="6" w:space="1" w:color="auto"/>
        </w:pBdr>
        <w:spacing w:line="276" w:lineRule="auto"/>
        <w:rPr>
          <w:b/>
          <w:szCs w:val="20"/>
        </w:rPr>
      </w:pPr>
      <w:r>
        <w:rPr>
          <w:i/>
        </w:rPr>
        <w:tab/>
        <w:t xml:space="preserve">                 </w:t>
      </w:r>
      <w:r>
        <w:rPr>
          <w:i/>
        </w:rPr>
        <w:tab/>
      </w:r>
      <w:r>
        <w:rPr>
          <w:i/>
        </w:rPr>
        <w:tab/>
      </w:r>
      <w:r>
        <w:rPr>
          <w:i/>
        </w:rPr>
        <w:tab/>
      </w:r>
      <w:r>
        <w:rPr>
          <w:i/>
        </w:rPr>
        <w:tab/>
        <w:t xml:space="preserve">    </w:t>
      </w:r>
      <w:r>
        <w:rPr>
          <w:b/>
        </w:rPr>
        <w:t xml:space="preserve">            </w:t>
      </w:r>
    </w:p>
    <w:p w14:paraId="5353BC74" w14:textId="77777777" w:rsidR="00CB7FF0" w:rsidRPr="00852FBC" w:rsidRDefault="00F20BF7" w:rsidP="008736A6">
      <w:pPr>
        <w:pBdr>
          <w:left w:val="double" w:sz="6" w:space="1" w:color="auto"/>
          <w:right w:val="double" w:sz="6" w:space="1" w:color="auto"/>
        </w:pBdr>
        <w:spacing w:line="276" w:lineRule="auto"/>
        <w:rPr>
          <w:b/>
          <w:szCs w:val="20"/>
        </w:rPr>
      </w:pPr>
      <w:r>
        <w:rPr>
          <w:b/>
        </w:rPr>
        <w:t>DATE:</w:t>
      </w:r>
      <w:r w:rsidR="00C03368">
        <w:rPr>
          <w:b/>
        </w:rPr>
        <w:t xml:space="preserve"> </w:t>
      </w:r>
      <w:r>
        <w:rPr>
          <w:b/>
        </w:rPr>
        <w:t>_____________________________</w:t>
      </w:r>
    </w:p>
    <w:p w14:paraId="4E718CA0" w14:textId="77777777" w:rsidR="00CB7FF0" w:rsidRPr="00852FBC" w:rsidRDefault="00CB7FF0" w:rsidP="008736A6">
      <w:pPr>
        <w:pBdr>
          <w:left w:val="double" w:sz="6" w:space="1" w:color="auto"/>
          <w:right w:val="double" w:sz="6" w:space="1" w:color="auto"/>
        </w:pBdr>
        <w:spacing w:line="276" w:lineRule="auto"/>
        <w:rPr>
          <w:b/>
          <w:szCs w:val="20"/>
          <w:lang w:val="sl-SI"/>
        </w:rPr>
      </w:pPr>
    </w:p>
    <w:p w14:paraId="752CB1D6" w14:textId="77777777" w:rsidR="00CB7FF0" w:rsidRPr="00852FBC" w:rsidRDefault="00CB7FF0" w:rsidP="008736A6">
      <w:pPr>
        <w:spacing w:line="276" w:lineRule="auto"/>
        <w:rPr>
          <w:b/>
          <w:szCs w:val="20"/>
          <w:lang w:val="sl-SI"/>
        </w:rPr>
      </w:pPr>
    </w:p>
    <w:p w14:paraId="4EAF452B" w14:textId="77777777" w:rsidR="00CB7FF0" w:rsidRPr="003B48B5" w:rsidRDefault="00F20BF7" w:rsidP="008736A6">
      <w:pPr>
        <w:pStyle w:val="Naslov3"/>
        <w:spacing w:before="0" w:line="276" w:lineRule="auto"/>
        <w:jc w:val="center"/>
        <w:rPr>
          <w:sz w:val="20"/>
          <w:szCs w:val="20"/>
        </w:rPr>
      </w:pPr>
      <w:r>
        <w:rPr>
          <w:sz w:val="20"/>
        </w:rPr>
        <w:t>NOTIFICATION ON DELIVERY/CONSIGNMENT PREPARED FOR ACCEPTANCE</w:t>
      </w:r>
    </w:p>
    <w:p w14:paraId="34FD6826" w14:textId="77777777" w:rsidR="00CB7FF0" w:rsidRPr="00852FBC" w:rsidRDefault="00CB7FF0" w:rsidP="008736A6">
      <w:pPr>
        <w:spacing w:line="276" w:lineRule="auto"/>
        <w:rPr>
          <w:szCs w:val="20"/>
          <w:lang w:val="sl-SI"/>
        </w:rPr>
      </w:pPr>
    </w:p>
    <w:p w14:paraId="7891585C" w14:textId="77777777" w:rsidR="00CB7FF0" w:rsidRPr="00852FBC" w:rsidRDefault="00F20BF7" w:rsidP="008736A6">
      <w:pPr>
        <w:spacing w:line="276" w:lineRule="auto"/>
        <w:rPr>
          <w:szCs w:val="20"/>
        </w:rPr>
      </w:pPr>
      <w:r>
        <w:rPr>
          <w:b/>
        </w:rPr>
        <w:t>CONTRACT/ORDER FORM NUMBER:       _______________________________________</w:t>
      </w:r>
    </w:p>
    <w:p w14:paraId="7AF7CA76" w14:textId="77777777" w:rsidR="00CB7FF0" w:rsidRPr="00852FBC" w:rsidRDefault="00CB7FF0" w:rsidP="008736A6">
      <w:pPr>
        <w:spacing w:line="276" w:lineRule="auto"/>
        <w:rPr>
          <w:szCs w:val="20"/>
          <w:lang w:val="sl-SI"/>
        </w:rPr>
      </w:pPr>
    </w:p>
    <w:p w14:paraId="0F1F199D" w14:textId="77777777" w:rsidR="00CB7FF0" w:rsidRDefault="00F20BF7" w:rsidP="008736A6">
      <w:pPr>
        <w:spacing w:line="276" w:lineRule="auto"/>
        <w:rPr>
          <w:b/>
          <w:szCs w:val="20"/>
        </w:rPr>
      </w:pPr>
      <w:r>
        <w:rPr>
          <w:b/>
        </w:rPr>
        <w:t>CONTRACT/ORDER FORM DATE: ______________________________________________</w:t>
      </w:r>
    </w:p>
    <w:p w14:paraId="3726628B" w14:textId="77777777" w:rsidR="00CB7FF0" w:rsidRPr="00852FBC" w:rsidRDefault="00CB7FF0" w:rsidP="008736A6">
      <w:pPr>
        <w:spacing w:line="276" w:lineRule="auto"/>
        <w:rPr>
          <w:b/>
          <w:szCs w:val="20"/>
          <w:lang w:val="sl-SI"/>
        </w:rPr>
      </w:pPr>
    </w:p>
    <w:p w14:paraId="569F4569" w14:textId="77777777" w:rsidR="00CB7FF0" w:rsidRPr="00852FBC" w:rsidRDefault="00F20BF7" w:rsidP="008736A6">
      <w:pPr>
        <w:spacing w:line="276" w:lineRule="auto"/>
        <w:rPr>
          <w:b/>
          <w:szCs w:val="20"/>
        </w:rPr>
      </w:pPr>
      <w:r>
        <w:rPr>
          <w:b/>
        </w:rPr>
        <w:t>DELIVERY/CONSIGNMENT NUMBER2:</w:t>
      </w:r>
      <w:r w:rsidR="00C03368">
        <w:rPr>
          <w:b/>
        </w:rPr>
        <w:t xml:space="preserve"> </w:t>
      </w:r>
      <w:r>
        <w:rPr>
          <w:b/>
        </w:rPr>
        <w:t>_________________________________________</w:t>
      </w:r>
    </w:p>
    <w:p w14:paraId="3736C1F5" w14:textId="77777777" w:rsidR="00CB7FF0" w:rsidRPr="00852FBC" w:rsidRDefault="00CB7FF0" w:rsidP="008736A6">
      <w:pPr>
        <w:spacing w:line="276" w:lineRule="auto"/>
        <w:rPr>
          <w:szCs w:val="20"/>
          <w:lang w:val="sl-SI"/>
        </w:rPr>
      </w:pPr>
    </w:p>
    <w:p w14:paraId="4ABBB4A9" w14:textId="77777777" w:rsidR="00CB7FF0" w:rsidRPr="00852FBC" w:rsidRDefault="00F20BF7" w:rsidP="008736A6">
      <w:pPr>
        <w:spacing w:line="276" w:lineRule="auto"/>
        <w:rPr>
          <w:b/>
          <w:szCs w:val="20"/>
          <w:u w:val="single"/>
        </w:rPr>
      </w:pPr>
      <w:r>
        <w:rPr>
          <w:b/>
        </w:rPr>
        <w:t>ACCEPTANCE DOCUMENTATION READY?</w:t>
      </w:r>
      <w:r>
        <w:tab/>
      </w:r>
      <w:r>
        <w:tab/>
      </w:r>
      <w:r>
        <w:rPr>
          <w:b/>
          <w:bCs/>
        </w:rPr>
        <w:t>YES</w:t>
      </w:r>
      <w:r>
        <w:rPr>
          <w:b/>
          <w:bCs/>
        </w:rPr>
        <w:tab/>
      </w:r>
      <w:r>
        <w:rPr>
          <w:b/>
          <w:bCs/>
        </w:rPr>
        <w:tab/>
        <w:t>NO</w:t>
      </w:r>
      <w:r>
        <w:tab/>
      </w:r>
    </w:p>
    <w:p w14:paraId="1E0E9D60" w14:textId="77777777" w:rsidR="00CB7FF0" w:rsidRPr="00852FBC" w:rsidRDefault="00CB7FF0" w:rsidP="008736A6">
      <w:pPr>
        <w:spacing w:line="276" w:lineRule="auto"/>
        <w:rPr>
          <w:szCs w:val="20"/>
          <w:lang w:val="sl-SI"/>
        </w:rPr>
      </w:pPr>
    </w:p>
    <w:p w14:paraId="31B82785" w14:textId="77777777" w:rsidR="00CB7FF0" w:rsidRPr="00C03368" w:rsidRDefault="00F20BF7" w:rsidP="008736A6">
      <w:pPr>
        <w:spacing w:line="276" w:lineRule="auto"/>
        <w:rPr>
          <w:b/>
          <w:szCs w:val="20"/>
        </w:rPr>
      </w:pPr>
      <w:r>
        <w:rPr>
          <w:b/>
        </w:rPr>
        <w:t>PLACE OF ACCEPTANCE:</w:t>
      </w:r>
      <w:r w:rsidR="00C03368">
        <w:rPr>
          <w:b/>
        </w:rPr>
        <w:t xml:space="preserve"> </w:t>
      </w:r>
      <w:r>
        <w:rPr>
          <w:b/>
        </w:rPr>
        <w:t>____________________________________________________</w:t>
      </w:r>
    </w:p>
    <w:p w14:paraId="00D0E346" w14:textId="77777777" w:rsidR="00CB7FF0" w:rsidRPr="00852FBC" w:rsidRDefault="00CB7FF0" w:rsidP="008736A6">
      <w:pPr>
        <w:spacing w:line="276" w:lineRule="auto"/>
        <w:rPr>
          <w:szCs w:val="20"/>
          <w:lang w:val="sl-SI"/>
        </w:rPr>
      </w:pPr>
    </w:p>
    <w:tbl>
      <w:tblPr>
        <w:tblW w:w="10456"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242"/>
        <w:gridCol w:w="993"/>
        <w:gridCol w:w="6095"/>
        <w:gridCol w:w="1113"/>
        <w:gridCol w:w="1013"/>
      </w:tblGrid>
      <w:tr w:rsidR="00E95B28" w14:paraId="4500156E" w14:textId="77777777" w:rsidTr="00D1489B">
        <w:trPr>
          <w:jc w:val="center"/>
        </w:trPr>
        <w:tc>
          <w:tcPr>
            <w:tcW w:w="1242" w:type="dxa"/>
            <w:tcBorders>
              <w:top w:val="single" w:sz="12" w:space="0" w:color="000000"/>
              <w:bottom w:val="nil"/>
            </w:tcBorders>
            <w:shd w:val="pct10" w:color="auto" w:fill="auto"/>
          </w:tcPr>
          <w:p w14:paraId="68ABB29E" w14:textId="77777777" w:rsidR="00CB7FF0" w:rsidRPr="00852FBC" w:rsidRDefault="00F20BF7" w:rsidP="008736A6">
            <w:pPr>
              <w:spacing w:line="276" w:lineRule="auto"/>
              <w:rPr>
                <w:b/>
                <w:szCs w:val="20"/>
              </w:rPr>
            </w:pPr>
            <w:r>
              <w:rPr>
                <w:b/>
              </w:rPr>
              <w:t>No.</w:t>
            </w:r>
            <w:r>
              <w:rPr>
                <w:b/>
                <w:i/>
              </w:rPr>
              <w:t xml:space="preserve"> 3</w:t>
            </w:r>
          </w:p>
        </w:tc>
        <w:tc>
          <w:tcPr>
            <w:tcW w:w="993" w:type="dxa"/>
            <w:tcBorders>
              <w:top w:val="single" w:sz="12" w:space="0" w:color="000000"/>
              <w:bottom w:val="nil"/>
            </w:tcBorders>
            <w:shd w:val="pct10" w:color="auto" w:fill="auto"/>
          </w:tcPr>
          <w:p w14:paraId="1DF04E77" w14:textId="77777777" w:rsidR="00CB7FF0" w:rsidRPr="00852FBC" w:rsidRDefault="00F20BF7" w:rsidP="008736A6">
            <w:pPr>
              <w:spacing w:line="276" w:lineRule="auto"/>
              <w:rPr>
                <w:b/>
                <w:szCs w:val="20"/>
              </w:rPr>
            </w:pPr>
            <w:r>
              <w:rPr>
                <w:b/>
              </w:rPr>
              <w:t>Ident</w:t>
            </w:r>
            <w:r>
              <w:rPr>
                <w:b/>
                <w:i/>
              </w:rPr>
              <w:t>4</w:t>
            </w:r>
          </w:p>
        </w:tc>
        <w:tc>
          <w:tcPr>
            <w:tcW w:w="6095" w:type="dxa"/>
            <w:tcBorders>
              <w:top w:val="single" w:sz="12" w:space="0" w:color="000000"/>
              <w:bottom w:val="nil"/>
            </w:tcBorders>
            <w:shd w:val="pct10" w:color="auto" w:fill="auto"/>
          </w:tcPr>
          <w:p w14:paraId="26FEDBDC" w14:textId="77777777" w:rsidR="00CB7FF0" w:rsidRPr="00852FBC" w:rsidRDefault="00F20BF7" w:rsidP="008736A6">
            <w:pPr>
              <w:spacing w:line="276" w:lineRule="auto"/>
              <w:jc w:val="center"/>
              <w:rPr>
                <w:b/>
                <w:szCs w:val="20"/>
              </w:rPr>
            </w:pPr>
            <w:r>
              <w:rPr>
                <w:b/>
              </w:rPr>
              <w:t>Product/documentation</w:t>
            </w:r>
            <w:r>
              <w:rPr>
                <w:b/>
                <w:i/>
              </w:rPr>
              <w:t>5</w:t>
            </w:r>
          </w:p>
        </w:tc>
        <w:tc>
          <w:tcPr>
            <w:tcW w:w="1113" w:type="dxa"/>
            <w:tcBorders>
              <w:top w:val="single" w:sz="12" w:space="0" w:color="000000"/>
              <w:bottom w:val="nil"/>
            </w:tcBorders>
            <w:shd w:val="pct10" w:color="auto" w:fill="auto"/>
          </w:tcPr>
          <w:p w14:paraId="1A455C58" w14:textId="77777777" w:rsidR="00CB7FF0" w:rsidRPr="00852FBC" w:rsidRDefault="00F20BF7" w:rsidP="008736A6">
            <w:pPr>
              <w:spacing w:line="276" w:lineRule="auto"/>
              <w:rPr>
                <w:b/>
                <w:szCs w:val="20"/>
              </w:rPr>
            </w:pPr>
            <w:r>
              <w:rPr>
                <w:b/>
              </w:rPr>
              <w:t>Quantity</w:t>
            </w:r>
          </w:p>
        </w:tc>
        <w:tc>
          <w:tcPr>
            <w:tcW w:w="1013" w:type="dxa"/>
            <w:tcBorders>
              <w:top w:val="single" w:sz="12" w:space="0" w:color="000000"/>
              <w:bottom w:val="nil"/>
            </w:tcBorders>
            <w:shd w:val="pct10" w:color="auto" w:fill="auto"/>
          </w:tcPr>
          <w:p w14:paraId="71F45224" w14:textId="77777777" w:rsidR="00CB7FF0" w:rsidRPr="00852FBC" w:rsidRDefault="00F20BF7" w:rsidP="008736A6">
            <w:pPr>
              <w:spacing w:line="276" w:lineRule="auto"/>
              <w:jc w:val="center"/>
              <w:rPr>
                <w:b/>
                <w:szCs w:val="20"/>
              </w:rPr>
            </w:pPr>
            <w:r>
              <w:rPr>
                <w:b/>
              </w:rPr>
              <w:t>Unit of Measure</w:t>
            </w:r>
            <w:r>
              <w:rPr>
                <w:b/>
                <w:i/>
              </w:rPr>
              <w:t>6</w:t>
            </w:r>
          </w:p>
        </w:tc>
      </w:tr>
      <w:tr w:rsidR="00E95B28" w14:paraId="317FB6E1" w14:textId="77777777" w:rsidTr="00D1489B">
        <w:trPr>
          <w:jc w:val="center"/>
        </w:trPr>
        <w:tc>
          <w:tcPr>
            <w:tcW w:w="1242" w:type="dxa"/>
            <w:tcBorders>
              <w:top w:val="double" w:sz="12" w:space="0" w:color="000000"/>
            </w:tcBorders>
          </w:tcPr>
          <w:p w14:paraId="2F42FB99" w14:textId="77777777" w:rsidR="00CB7FF0" w:rsidRPr="00852FBC" w:rsidRDefault="00CB7FF0" w:rsidP="008736A6">
            <w:pPr>
              <w:spacing w:line="276" w:lineRule="auto"/>
              <w:rPr>
                <w:szCs w:val="20"/>
                <w:lang w:val="sl-SI"/>
              </w:rPr>
            </w:pPr>
          </w:p>
        </w:tc>
        <w:tc>
          <w:tcPr>
            <w:tcW w:w="993" w:type="dxa"/>
            <w:tcBorders>
              <w:top w:val="double" w:sz="12" w:space="0" w:color="000000"/>
            </w:tcBorders>
          </w:tcPr>
          <w:p w14:paraId="37BADFDE" w14:textId="77777777" w:rsidR="00CB7FF0" w:rsidRPr="00852FBC" w:rsidRDefault="00CB7FF0" w:rsidP="008736A6">
            <w:pPr>
              <w:spacing w:line="276" w:lineRule="auto"/>
              <w:rPr>
                <w:szCs w:val="20"/>
                <w:lang w:val="sl-SI"/>
              </w:rPr>
            </w:pPr>
          </w:p>
        </w:tc>
        <w:tc>
          <w:tcPr>
            <w:tcW w:w="6095" w:type="dxa"/>
            <w:tcBorders>
              <w:top w:val="double" w:sz="12" w:space="0" w:color="000000"/>
            </w:tcBorders>
          </w:tcPr>
          <w:p w14:paraId="172B25D6" w14:textId="77777777" w:rsidR="00CB7FF0" w:rsidRPr="00852FBC" w:rsidRDefault="00CB7FF0" w:rsidP="008736A6">
            <w:pPr>
              <w:spacing w:line="276" w:lineRule="auto"/>
              <w:rPr>
                <w:szCs w:val="20"/>
                <w:lang w:val="sl-SI"/>
              </w:rPr>
            </w:pPr>
          </w:p>
        </w:tc>
        <w:tc>
          <w:tcPr>
            <w:tcW w:w="1113" w:type="dxa"/>
            <w:tcBorders>
              <w:top w:val="double" w:sz="12" w:space="0" w:color="000000"/>
            </w:tcBorders>
          </w:tcPr>
          <w:p w14:paraId="6D574294" w14:textId="77777777" w:rsidR="00CB7FF0" w:rsidRPr="00852FBC" w:rsidRDefault="00CB7FF0" w:rsidP="008736A6">
            <w:pPr>
              <w:spacing w:line="276" w:lineRule="auto"/>
              <w:rPr>
                <w:szCs w:val="20"/>
                <w:lang w:val="sl-SI"/>
              </w:rPr>
            </w:pPr>
          </w:p>
        </w:tc>
        <w:tc>
          <w:tcPr>
            <w:tcW w:w="1013" w:type="dxa"/>
            <w:tcBorders>
              <w:top w:val="double" w:sz="12" w:space="0" w:color="000000"/>
            </w:tcBorders>
          </w:tcPr>
          <w:p w14:paraId="47A21EAD" w14:textId="77777777" w:rsidR="00CB7FF0" w:rsidRPr="00852FBC" w:rsidRDefault="00CB7FF0" w:rsidP="008736A6">
            <w:pPr>
              <w:spacing w:line="276" w:lineRule="auto"/>
              <w:rPr>
                <w:szCs w:val="20"/>
                <w:lang w:val="sl-SI"/>
              </w:rPr>
            </w:pPr>
          </w:p>
        </w:tc>
      </w:tr>
      <w:tr w:rsidR="00E95B28" w14:paraId="180FFA71" w14:textId="77777777" w:rsidTr="00D1489B">
        <w:trPr>
          <w:jc w:val="center"/>
        </w:trPr>
        <w:tc>
          <w:tcPr>
            <w:tcW w:w="1242" w:type="dxa"/>
            <w:tcBorders>
              <w:top w:val="nil"/>
            </w:tcBorders>
          </w:tcPr>
          <w:p w14:paraId="0B979C06" w14:textId="77777777" w:rsidR="00CB7FF0" w:rsidRPr="00852FBC" w:rsidRDefault="00CB7FF0" w:rsidP="008736A6">
            <w:pPr>
              <w:spacing w:line="276" w:lineRule="auto"/>
              <w:rPr>
                <w:szCs w:val="20"/>
                <w:lang w:val="sl-SI"/>
              </w:rPr>
            </w:pPr>
          </w:p>
        </w:tc>
        <w:tc>
          <w:tcPr>
            <w:tcW w:w="993" w:type="dxa"/>
            <w:tcBorders>
              <w:top w:val="nil"/>
            </w:tcBorders>
          </w:tcPr>
          <w:p w14:paraId="52495431" w14:textId="77777777" w:rsidR="00CB7FF0" w:rsidRPr="00852FBC" w:rsidRDefault="00CB7FF0" w:rsidP="008736A6">
            <w:pPr>
              <w:spacing w:line="276" w:lineRule="auto"/>
              <w:rPr>
                <w:szCs w:val="20"/>
                <w:lang w:val="sl-SI"/>
              </w:rPr>
            </w:pPr>
          </w:p>
        </w:tc>
        <w:tc>
          <w:tcPr>
            <w:tcW w:w="6095" w:type="dxa"/>
            <w:tcBorders>
              <w:top w:val="nil"/>
            </w:tcBorders>
          </w:tcPr>
          <w:p w14:paraId="622FB69D" w14:textId="77777777" w:rsidR="00CB7FF0" w:rsidRPr="00852FBC" w:rsidRDefault="00CB7FF0" w:rsidP="008736A6">
            <w:pPr>
              <w:spacing w:line="276" w:lineRule="auto"/>
              <w:rPr>
                <w:szCs w:val="20"/>
                <w:lang w:val="sl-SI"/>
              </w:rPr>
            </w:pPr>
          </w:p>
        </w:tc>
        <w:tc>
          <w:tcPr>
            <w:tcW w:w="1113" w:type="dxa"/>
            <w:tcBorders>
              <w:top w:val="nil"/>
            </w:tcBorders>
          </w:tcPr>
          <w:p w14:paraId="5B7D8491" w14:textId="77777777" w:rsidR="00CB7FF0" w:rsidRPr="00852FBC" w:rsidRDefault="00CB7FF0" w:rsidP="008736A6">
            <w:pPr>
              <w:spacing w:line="276" w:lineRule="auto"/>
              <w:rPr>
                <w:szCs w:val="20"/>
                <w:lang w:val="sl-SI"/>
              </w:rPr>
            </w:pPr>
          </w:p>
        </w:tc>
        <w:tc>
          <w:tcPr>
            <w:tcW w:w="1013" w:type="dxa"/>
            <w:tcBorders>
              <w:top w:val="nil"/>
            </w:tcBorders>
          </w:tcPr>
          <w:p w14:paraId="79539F37" w14:textId="77777777" w:rsidR="00CB7FF0" w:rsidRPr="00852FBC" w:rsidRDefault="00CB7FF0" w:rsidP="008736A6">
            <w:pPr>
              <w:spacing w:line="276" w:lineRule="auto"/>
              <w:rPr>
                <w:szCs w:val="20"/>
                <w:lang w:val="sl-SI"/>
              </w:rPr>
            </w:pPr>
          </w:p>
        </w:tc>
      </w:tr>
      <w:tr w:rsidR="00E95B28" w14:paraId="1ADF0AD8" w14:textId="77777777" w:rsidTr="00D1489B">
        <w:trPr>
          <w:jc w:val="center"/>
        </w:trPr>
        <w:tc>
          <w:tcPr>
            <w:tcW w:w="1242" w:type="dxa"/>
            <w:tcBorders>
              <w:top w:val="nil"/>
            </w:tcBorders>
          </w:tcPr>
          <w:p w14:paraId="38078576" w14:textId="77777777" w:rsidR="00CB7FF0" w:rsidRPr="00852FBC" w:rsidRDefault="00CB7FF0" w:rsidP="008736A6">
            <w:pPr>
              <w:spacing w:line="276" w:lineRule="auto"/>
              <w:rPr>
                <w:szCs w:val="20"/>
                <w:lang w:val="sl-SI"/>
              </w:rPr>
            </w:pPr>
          </w:p>
        </w:tc>
        <w:tc>
          <w:tcPr>
            <w:tcW w:w="993" w:type="dxa"/>
            <w:tcBorders>
              <w:top w:val="nil"/>
            </w:tcBorders>
          </w:tcPr>
          <w:p w14:paraId="1397D37D" w14:textId="77777777" w:rsidR="00CB7FF0" w:rsidRPr="00852FBC" w:rsidRDefault="00CB7FF0" w:rsidP="008736A6">
            <w:pPr>
              <w:spacing w:line="276" w:lineRule="auto"/>
              <w:rPr>
                <w:szCs w:val="20"/>
                <w:lang w:val="sl-SI"/>
              </w:rPr>
            </w:pPr>
          </w:p>
        </w:tc>
        <w:tc>
          <w:tcPr>
            <w:tcW w:w="6095" w:type="dxa"/>
            <w:tcBorders>
              <w:top w:val="nil"/>
            </w:tcBorders>
          </w:tcPr>
          <w:p w14:paraId="42993129" w14:textId="77777777" w:rsidR="00CB7FF0" w:rsidRPr="00852FBC" w:rsidRDefault="00CB7FF0" w:rsidP="008736A6">
            <w:pPr>
              <w:spacing w:line="276" w:lineRule="auto"/>
              <w:rPr>
                <w:szCs w:val="20"/>
                <w:lang w:val="sl-SI"/>
              </w:rPr>
            </w:pPr>
          </w:p>
        </w:tc>
        <w:tc>
          <w:tcPr>
            <w:tcW w:w="1113" w:type="dxa"/>
            <w:tcBorders>
              <w:top w:val="nil"/>
            </w:tcBorders>
          </w:tcPr>
          <w:p w14:paraId="09FFC811" w14:textId="77777777" w:rsidR="00CB7FF0" w:rsidRPr="00852FBC" w:rsidRDefault="00CB7FF0" w:rsidP="008736A6">
            <w:pPr>
              <w:spacing w:line="276" w:lineRule="auto"/>
              <w:rPr>
                <w:szCs w:val="20"/>
                <w:lang w:val="sl-SI"/>
              </w:rPr>
            </w:pPr>
          </w:p>
        </w:tc>
        <w:tc>
          <w:tcPr>
            <w:tcW w:w="1013" w:type="dxa"/>
            <w:tcBorders>
              <w:top w:val="nil"/>
            </w:tcBorders>
          </w:tcPr>
          <w:p w14:paraId="34AAE34F" w14:textId="77777777" w:rsidR="00CB7FF0" w:rsidRPr="00852FBC" w:rsidRDefault="00CB7FF0" w:rsidP="008736A6">
            <w:pPr>
              <w:spacing w:line="276" w:lineRule="auto"/>
              <w:rPr>
                <w:szCs w:val="20"/>
                <w:lang w:val="sl-SI"/>
              </w:rPr>
            </w:pPr>
          </w:p>
        </w:tc>
      </w:tr>
      <w:tr w:rsidR="00E95B28" w14:paraId="00FD29FA" w14:textId="77777777" w:rsidTr="00D1489B">
        <w:trPr>
          <w:jc w:val="center"/>
        </w:trPr>
        <w:tc>
          <w:tcPr>
            <w:tcW w:w="1242" w:type="dxa"/>
          </w:tcPr>
          <w:p w14:paraId="79AFBC55" w14:textId="77777777" w:rsidR="00CB7FF0" w:rsidRPr="00852FBC" w:rsidRDefault="00CB7FF0" w:rsidP="008736A6">
            <w:pPr>
              <w:spacing w:line="276" w:lineRule="auto"/>
              <w:rPr>
                <w:szCs w:val="20"/>
                <w:lang w:val="sl-SI"/>
              </w:rPr>
            </w:pPr>
          </w:p>
        </w:tc>
        <w:tc>
          <w:tcPr>
            <w:tcW w:w="993" w:type="dxa"/>
          </w:tcPr>
          <w:p w14:paraId="65D90E19" w14:textId="77777777" w:rsidR="00CB7FF0" w:rsidRPr="00852FBC" w:rsidRDefault="00CB7FF0" w:rsidP="008736A6">
            <w:pPr>
              <w:spacing w:line="276" w:lineRule="auto"/>
              <w:rPr>
                <w:szCs w:val="20"/>
                <w:lang w:val="sl-SI"/>
              </w:rPr>
            </w:pPr>
          </w:p>
        </w:tc>
        <w:tc>
          <w:tcPr>
            <w:tcW w:w="6095" w:type="dxa"/>
          </w:tcPr>
          <w:p w14:paraId="52FED3C9" w14:textId="77777777" w:rsidR="00CB7FF0" w:rsidRPr="00852FBC" w:rsidRDefault="00CB7FF0" w:rsidP="008736A6">
            <w:pPr>
              <w:spacing w:line="276" w:lineRule="auto"/>
              <w:rPr>
                <w:szCs w:val="20"/>
                <w:lang w:val="sl-SI"/>
              </w:rPr>
            </w:pPr>
          </w:p>
        </w:tc>
        <w:tc>
          <w:tcPr>
            <w:tcW w:w="1113" w:type="dxa"/>
          </w:tcPr>
          <w:p w14:paraId="150FA5C8" w14:textId="77777777" w:rsidR="00CB7FF0" w:rsidRPr="00852FBC" w:rsidRDefault="00CB7FF0" w:rsidP="008736A6">
            <w:pPr>
              <w:spacing w:line="276" w:lineRule="auto"/>
              <w:rPr>
                <w:szCs w:val="20"/>
                <w:lang w:val="sl-SI"/>
              </w:rPr>
            </w:pPr>
          </w:p>
        </w:tc>
        <w:tc>
          <w:tcPr>
            <w:tcW w:w="1013" w:type="dxa"/>
          </w:tcPr>
          <w:p w14:paraId="1457A261" w14:textId="77777777" w:rsidR="00CB7FF0" w:rsidRPr="00852FBC" w:rsidRDefault="00CB7FF0" w:rsidP="008736A6">
            <w:pPr>
              <w:spacing w:line="276" w:lineRule="auto"/>
              <w:rPr>
                <w:szCs w:val="20"/>
                <w:lang w:val="sl-SI"/>
              </w:rPr>
            </w:pPr>
          </w:p>
        </w:tc>
      </w:tr>
    </w:tbl>
    <w:p w14:paraId="0B3FFAEB" w14:textId="77777777" w:rsidR="00CB7FF0" w:rsidRPr="00852FBC" w:rsidRDefault="00CB7FF0" w:rsidP="008736A6">
      <w:pPr>
        <w:spacing w:line="276" w:lineRule="auto"/>
        <w:rPr>
          <w:b/>
          <w:szCs w:val="20"/>
          <w:lang w:val="sl-SI"/>
        </w:rPr>
      </w:pPr>
    </w:p>
    <w:p w14:paraId="3089CB76" w14:textId="77777777" w:rsidR="00CB7FF0" w:rsidRPr="00852FBC" w:rsidRDefault="00CB7FF0" w:rsidP="008736A6">
      <w:pPr>
        <w:spacing w:line="276" w:lineRule="auto"/>
        <w:rPr>
          <w:b/>
          <w:szCs w:val="20"/>
          <w:lang w:val="sl-SI"/>
        </w:rPr>
      </w:pPr>
    </w:p>
    <w:p w14:paraId="314F34CA" w14:textId="77777777" w:rsidR="00CB7FF0" w:rsidRPr="00852FBC" w:rsidRDefault="00F20BF7" w:rsidP="008736A6">
      <w:pPr>
        <w:spacing w:line="276" w:lineRule="auto"/>
        <w:rPr>
          <w:b/>
          <w:szCs w:val="20"/>
        </w:rPr>
      </w:pPr>
      <w:r>
        <w:rPr>
          <w:b/>
        </w:rPr>
        <w:t>PLEASE NOTE:</w:t>
      </w:r>
    </w:p>
    <w:p w14:paraId="46A8ED15" w14:textId="77777777" w:rsidR="00CB7FF0" w:rsidRPr="00852FBC" w:rsidRDefault="00CB7FF0" w:rsidP="008736A6">
      <w:pPr>
        <w:spacing w:line="276" w:lineRule="auto"/>
        <w:rPr>
          <w:i/>
          <w:szCs w:val="20"/>
          <w:lang w:val="sl-SI"/>
        </w:rPr>
      </w:pPr>
    </w:p>
    <w:p w14:paraId="599C0998" w14:textId="77777777" w:rsidR="00CB7FF0" w:rsidRPr="00852FBC" w:rsidRDefault="00F20BF7" w:rsidP="008736A6">
      <w:pPr>
        <w:spacing w:line="276" w:lineRule="auto"/>
        <w:rPr>
          <w:i/>
          <w:szCs w:val="20"/>
        </w:rPr>
      </w:pPr>
      <w:r>
        <w:rPr>
          <w:i/>
        </w:rPr>
        <w:t>1 Name of the person who will represent the Contractor/Supplier during the acceptance</w:t>
      </w:r>
    </w:p>
    <w:p w14:paraId="5228EEF9" w14:textId="77777777" w:rsidR="00CB7FF0" w:rsidRPr="00852FBC" w:rsidRDefault="00F20BF7" w:rsidP="008736A6">
      <w:pPr>
        <w:spacing w:line="276" w:lineRule="auto"/>
        <w:rPr>
          <w:i/>
          <w:szCs w:val="20"/>
        </w:rPr>
      </w:pPr>
      <w:r>
        <w:rPr>
          <w:i/>
        </w:rPr>
        <w:t>2 Delivery/consignment number if the delivery has been divided into multiple deliveries/consignments</w:t>
      </w:r>
    </w:p>
    <w:p w14:paraId="0764AFBC" w14:textId="77777777" w:rsidR="00CB7FF0" w:rsidRPr="00852FBC" w:rsidRDefault="00F20BF7" w:rsidP="008736A6">
      <w:pPr>
        <w:spacing w:line="276" w:lineRule="auto"/>
        <w:rPr>
          <w:i/>
          <w:szCs w:val="20"/>
        </w:rPr>
      </w:pPr>
      <w:r>
        <w:rPr>
          <w:i/>
        </w:rPr>
        <w:t>3 Product number in the case that various goods are delivered</w:t>
      </w:r>
    </w:p>
    <w:p w14:paraId="3CB67AA4" w14:textId="77777777" w:rsidR="00CB7FF0" w:rsidRPr="00852FBC" w:rsidRDefault="00F20BF7" w:rsidP="008736A6">
      <w:pPr>
        <w:spacing w:line="276" w:lineRule="auto"/>
        <w:rPr>
          <w:i/>
          <w:szCs w:val="20"/>
        </w:rPr>
      </w:pPr>
      <w:r>
        <w:rPr>
          <w:i/>
        </w:rPr>
        <w:t xml:space="preserve">4 Product identification number (P/N, S/N, etc.) </w:t>
      </w:r>
    </w:p>
    <w:p w14:paraId="3F8BBA06" w14:textId="77777777" w:rsidR="00CB7FF0" w:rsidRPr="00852FBC" w:rsidRDefault="00F20BF7" w:rsidP="008736A6">
      <w:pPr>
        <w:spacing w:line="276" w:lineRule="auto"/>
        <w:rPr>
          <w:i/>
          <w:szCs w:val="20"/>
        </w:rPr>
      </w:pPr>
      <w:r>
        <w:rPr>
          <w:i/>
        </w:rPr>
        <w:t>5 Name, standard, or documentation on which the subject of the contract is based</w:t>
      </w:r>
    </w:p>
    <w:p w14:paraId="6E6C46DA" w14:textId="77777777" w:rsidR="00CB7FF0" w:rsidRPr="00852FBC" w:rsidRDefault="00F20BF7" w:rsidP="008736A6">
      <w:pPr>
        <w:spacing w:line="276" w:lineRule="auto"/>
        <w:rPr>
          <w:i/>
          <w:szCs w:val="20"/>
        </w:rPr>
      </w:pPr>
      <w:r>
        <w:rPr>
          <w:i/>
        </w:rPr>
        <w:t>6 Product unit of measure</w:t>
      </w:r>
    </w:p>
    <w:p w14:paraId="4AE70EC2" w14:textId="77777777" w:rsidR="00CB7FF0" w:rsidRDefault="00CB7FF0" w:rsidP="008736A6">
      <w:pPr>
        <w:spacing w:line="276" w:lineRule="auto"/>
        <w:rPr>
          <w:i/>
          <w:szCs w:val="20"/>
          <w:lang w:val="sl-SI"/>
        </w:rPr>
      </w:pPr>
    </w:p>
    <w:p w14:paraId="1D2E022B" w14:textId="77777777" w:rsidR="00CB7FF0" w:rsidRPr="00852FBC" w:rsidRDefault="00CB7FF0" w:rsidP="008736A6">
      <w:pPr>
        <w:spacing w:line="276" w:lineRule="auto"/>
        <w:rPr>
          <w:b/>
          <w:szCs w:val="20"/>
          <w:lang w:val="sl-SI"/>
        </w:rPr>
      </w:pPr>
    </w:p>
    <w:p w14:paraId="0915EF5C" w14:textId="77777777" w:rsidR="00CB7FF0" w:rsidRPr="00852FBC" w:rsidRDefault="00F20BF7" w:rsidP="008736A6">
      <w:pPr>
        <w:spacing w:line="276" w:lineRule="auto"/>
        <w:rPr>
          <w:szCs w:val="20"/>
        </w:rPr>
      </w:pPr>
      <w:r>
        <w:rPr>
          <w:b/>
        </w:rPr>
        <w:tab/>
        <w:t>Signature:_______________________</w:t>
      </w:r>
    </w:p>
    <w:p w14:paraId="298C57B1" w14:textId="77777777" w:rsidR="00E66EBC" w:rsidRDefault="00F20BF7">
      <w:pPr>
        <w:spacing w:line="240" w:lineRule="auto"/>
        <w:rPr>
          <w:szCs w:val="20"/>
        </w:rPr>
      </w:pPr>
      <w:r>
        <w:br w:type="page"/>
      </w:r>
    </w:p>
    <w:p w14:paraId="080CEEC8" w14:textId="77777777" w:rsidR="00CB7FF0" w:rsidRPr="00852FBC" w:rsidRDefault="00F20BF7" w:rsidP="00C84C40">
      <w:pPr>
        <w:spacing w:line="276" w:lineRule="auto"/>
        <w:ind w:right="-716"/>
        <w:rPr>
          <w:b/>
          <w:szCs w:val="20"/>
        </w:rPr>
      </w:pPr>
      <w:r>
        <w:lastRenderedPageBreak/>
        <w:t xml:space="preserve">                              </w:t>
      </w:r>
      <w:r>
        <w:rPr>
          <w:noProof/>
          <w:lang w:val="sl-SI" w:eastAsia="sl-SI"/>
        </w:rPr>
        <w:drawing>
          <wp:inline distT="0" distB="0" distL="0" distR="0" wp14:anchorId="37334A11" wp14:editId="45AD4E75">
            <wp:extent cx="257175" cy="35242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0"/>
                      <a:ext cx="257175" cy="352425"/>
                    </a:xfrm>
                    <a:prstGeom prst="rect">
                      <a:avLst/>
                    </a:prstGeom>
                    <a:noFill/>
                    <a:ln>
                      <a:noFill/>
                    </a:ln>
                  </pic:spPr>
                </pic:pic>
              </a:graphicData>
            </a:graphic>
          </wp:inline>
        </w:drawing>
      </w:r>
    </w:p>
    <w:p w14:paraId="73311B16" w14:textId="77777777" w:rsidR="00CB7FF0" w:rsidRPr="00852FBC" w:rsidRDefault="00F20BF7" w:rsidP="008736A6">
      <w:pPr>
        <w:spacing w:line="276" w:lineRule="auto"/>
        <w:rPr>
          <w:b/>
          <w:szCs w:val="20"/>
        </w:rPr>
      </w:pPr>
      <w:r>
        <w:rPr>
          <w:b/>
        </w:rPr>
        <w:t xml:space="preserve">     R E P U B L I C  O F  S L O V E N I A</w:t>
      </w:r>
      <w:r>
        <w:rPr>
          <w:b/>
        </w:rPr>
        <w:tab/>
      </w:r>
      <w:r>
        <w:rPr>
          <w:b/>
        </w:rPr>
        <w:tab/>
      </w:r>
      <w:r>
        <w:rPr>
          <w:b/>
        </w:rPr>
        <w:tab/>
      </w:r>
      <w:r>
        <w:rPr>
          <w:b/>
        </w:rPr>
        <w:tab/>
      </w:r>
      <w:r>
        <w:rPr>
          <w:b/>
        </w:rPr>
        <w:tab/>
        <w:t>No.______,</w:t>
      </w:r>
      <w:r w:rsidR="00C84C40">
        <w:rPr>
          <w:b/>
        </w:rPr>
        <w:t xml:space="preserve"> </w:t>
      </w:r>
      <w:r>
        <w:rPr>
          <w:b/>
        </w:rPr>
        <w:t>on______</w:t>
      </w:r>
    </w:p>
    <w:p w14:paraId="3DE9102E" w14:textId="77777777" w:rsidR="00CB7FF0" w:rsidRPr="00852FBC" w:rsidRDefault="00F20BF7" w:rsidP="008736A6">
      <w:pPr>
        <w:spacing w:line="276" w:lineRule="auto"/>
        <w:rPr>
          <w:b/>
          <w:szCs w:val="20"/>
        </w:rPr>
      </w:pPr>
      <w:r>
        <w:rPr>
          <w:b/>
        </w:rPr>
        <w:t xml:space="preserve">        MINISTRY OF DEFENCE</w:t>
      </w:r>
    </w:p>
    <w:p w14:paraId="311E91D9" w14:textId="77777777" w:rsidR="00CB7FF0" w:rsidRPr="00852FBC" w:rsidRDefault="00F20BF7" w:rsidP="008736A6">
      <w:pPr>
        <w:spacing w:line="276" w:lineRule="auto"/>
        <w:rPr>
          <w:b/>
          <w:szCs w:val="20"/>
        </w:rPr>
      </w:pPr>
      <w:r>
        <w:rPr>
          <w:b/>
        </w:rPr>
        <w:t xml:space="preserve">               SLOVENIAN ARMED FORCES</w:t>
      </w:r>
    </w:p>
    <w:p w14:paraId="7CCE0333" w14:textId="77777777" w:rsidR="00CB7FF0" w:rsidRPr="00852FBC" w:rsidRDefault="00F20BF7" w:rsidP="008736A6">
      <w:pPr>
        <w:spacing w:line="276" w:lineRule="auto"/>
        <w:rPr>
          <w:b/>
          <w:szCs w:val="20"/>
        </w:rPr>
      </w:pPr>
      <w:r>
        <w:rPr>
          <w:b/>
        </w:rPr>
        <w:t xml:space="preserve">                  SAF General Staff/15th AAD Bde</w:t>
      </w:r>
    </w:p>
    <w:p w14:paraId="065DC5C6" w14:textId="77777777" w:rsidR="00CB7FF0" w:rsidRPr="00852FBC" w:rsidRDefault="00F20BF7" w:rsidP="008736A6">
      <w:pPr>
        <w:spacing w:line="276" w:lineRule="auto"/>
        <w:rPr>
          <w:b/>
          <w:szCs w:val="20"/>
        </w:rPr>
      </w:pPr>
      <w:r>
        <w:rPr>
          <w:b/>
        </w:rPr>
        <w:t xml:space="preserve">                      __________ (</w:t>
      </w:r>
      <w:r>
        <w:t>UNIT</w:t>
      </w:r>
      <w:r>
        <w:rPr>
          <w:b/>
        </w:rPr>
        <w:t>)</w:t>
      </w:r>
    </w:p>
    <w:p w14:paraId="5678F55A" w14:textId="77777777" w:rsidR="00CB7FF0" w:rsidRPr="00852FBC" w:rsidRDefault="00F20BF7" w:rsidP="008736A6">
      <w:pPr>
        <w:spacing w:line="276" w:lineRule="auto"/>
        <w:rPr>
          <w:b/>
          <w:szCs w:val="20"/>
        </w:rPr>
      </w:pPr>
      <w:r>
        <w:rPr>
          <w:b/>
        </w:rPr>
        <w:t xml:space="preserve">                 </w:t>
      </w:r>
    </w:p>
    <w:p w14:paraId="79694EEA" w14:textId="77777777" w:rsidR="00CB7FF0" w:rsidRPr="00852FBC" w:rsidRDefault="00CB7FF0" w:rsidP="008736A6">
      <w:pPr>
        <w:spacing w:line="276" w:lineRule="auto"/>
        <w:rPr>
          <w:b/>
          <w:szCs w:val="20"/>
          <w:lang w:val="sl-SI"/>
        </w:rPr>
      </w:pPr>
    </w:p>
    <w:p w14:paraId="58056350" w14:textId="77777777" w:rsidR="00CB7FF0" w:rsidRPr="000240C6" w:rsidRDefault="00F20BF7" w:rsidP="008736A6">
      <w:pPr>
        <w:pStyle w:val="Naslov3"/>
        <w:spacing w:before="0" w:line="276" w:lineRule="auto"/>
        <w:jc w:val="center"/>
        <w:rPr>
          <w:sz w:val="20"/>
          <w:szCs w:val="20"/>
        </w:rPr>
      </w:pPr>
      <w:r>
        <w:rPr>
          <w:sz w:val="20"/>
        </w:rPr>
        <w:t>QUANTITY AND QUALITY ACCEPTANCE RECORD</w:t>
      </w:r>
    </w:p>
    <w:p w14:paraId="61BFDB16" w14:textId="77777777" w:rsidR="00CB7FF0" w:rsidRPr="00852FBC" w:rsidRDefault="00CB7FF0" w:rsidP="008736A6">
      <w:pPr>
        <w:spacing w:line="276" w:lineRule="auto"/>
        <w:rPr>
          <w:b/>
          <w:szCs w:val="20"/>
          <w:lang w:val="sl-SI"/>
        </w:rPr>
      </w:pPr>
    </w:p>
    <w:tbl>
      <w:tblPr>
        <w:tblW w:w="0" w:type="auto"/>
        <w:tblLook w:val="0000" w:firstRow="0" w:lastRow="0" w:firstColumn="0" w:lastColumn="0" w:noHBand="0" w:noVBand="0"/>
      </w:tblPr>
      <w:tblGrid>
        <w:gridCol w:w="2133"/>
        <w:gridCol w:w="156"/>
        <w:gridCol w:w="924"/>
        <w:gridCol w:w="2183"/>
        <w:gridCol w:w="1073"/>
        <w:gridCol w:w="2029"/>
      </w:tblGrid>
      <w:tr w:rsidR="00E95B28" w14:paraId="1C7D4853" w14:textId="77777777" w:rsidTr="00D1489B">
        <w:tc>
          <w:tcPr>
            <w:tcW w:w="3528" w:type="dxa"/>
            <w:gridSpan w:val="3"/>
          </w:tcPr>
          <w:p w14:paraId="1844D1D5" w14:textId="77777777" w:rsidR="00CB7FF0" w:rsidRPr="00852FBC" w:rsidRDefault="00F20BF7" w:rsidP="008736A6">
            <w:pPr>
              <w:spacing w:line="276" w:lineRule="auto"/>
              <w:rPr>
                <w:szCs w:val="20"/>
              </w:rPr>
            </w:pPr>
            <w:r>
              <w:t xml:space="preserve">The Commission of the 15th AAD Bde </w:t>
            </w:r>
          </w:p>
          <w:p w14:paraId="23328F01" w14:textId="77777777" w:rsidR="00CB7FF0" w:rsidRPr="00852FBC" w:rsidRDefault="00F20BF7" w:rsidP="008736A6">
            <w:pPr>
              <w:spacing w:line="276" w:lineRule="auto"/>
              <w:rPr>
                <w:szCs w:val="20"/>
              </w:rPr>
            </w:pPr>
            <w:r>
              <w:t>(unit) __________</w:t>
            </w:r>
          </w:p>
          <w:p w14:paraId="65A4DCCC" w14:textId="77777777" w:rsidR="00CB7FF0" w:rsidRPr="00852FBC" w:rsidRDefault="00CB7FF0" w:rsidP="008736A6">
            <w:pPr>
              <w:spacing w:line="276" w:lineRule="auto"/>
              <w:rPr>
                <w:szCs w:val="20"/>
                <w:lang w:val="sl-SI"/>
              </w:rPr>
            </w:pPr>
          </w:p>
        </w:tc>
        <w:tc>
          <w:tcPr>
            <w:tcW w:w="2520" w:type="dxa"/>
          </w:tcPr>
          <w:p w14:paraId="00B76A3C" w14:textId="77777777" w:rsidR="00CB7FF0" w:rsidRPr="00852FBC" w:rsidRDefault="00CB7FF0" w:rsidP="008736A6">
            <w:pPr>
              <w:spacing w:line="276" w:lineRule="auto"/>
              <w:jc w:val="center"/>
              <w:rPr>
                <w:szCs w:val="20"/>
                <w:lang w:val="sl-SI"/>
              </w:rPr>
            </w:pPr>
          </w:p>
        </w:tc>
        <w:tc>
          <w:tcPr>
            <w:tcW w:w="900" w:type="dxa"/>
          </w:tcPr>
          <w:p w14:paraId="17733765" w14:textId="77777777" w:rsidR="00CB7FF0" w:rsidRPr="00852FBC" w:rsidRDefault="00CB7FF0" w:rsidP="008736A6">
            <w:pPr>
              <w:spacing w:line="276" w:lineRule="auto"/>
              <w:rPr>
                <w:szCs w:val="20"/>
                <w:lang w:val="sl-SI"/>
              </w:rPr>
            </w:pPr>
          </w:p>
        </w:tc>
        <w:tc>
          <w:tcPr>
            <w:tcW w:w="2340" w:type="dxa"/>
          </w:tcPr>
          <w:p w14:paraId="3A20EEFE" w14:textId="77777777" w:rsidR="00CB7FF0" w:rsidRPr="00852FBC" w:rsidRDefault="00CB7FF0" w:rsidP="008736A6">
            <w:pPr>
              <w:spacing w:line="276" w:lineRule="auto"/>
              <w:jc w:val="center"/>
              <w:rPr>
                <w:szCs w:val="20"/>
                <w:lang w:val="sl-SI"/>
              </w:rPr>
            </w:pPr>
          </w:p>
        </w:tc>
      </w:tr>
      <w:tr w:rsidR="00E95B28" w14:paraId="3294D560" w14:textId="77777777" w:rsidTr="00D1489B">
        <w:tc>
          <w:tcPr>
            <w:tcW w:w="3528" w:type="dxa"/>
            <w:gridSpan w:val="3"/>
          </w:tcPr>
          <w:p w14:paraId="0D4C633C" w14:textId="77777777" w:rsidR="00CB7FF0" w:rsidRPr="00852FBC" w:rsidRDefault="00F20BF7" w:rsidP="008736A6">
            <w:pPr>
              <w:spacing w:line="276" w:lineRule="auto"/>
              <w:rPr>
                <w:szCs w:val="20"/>
              </w:rPr>
            </w:pPr>
            <w:r>
              <w:t>1. Chairman: Warehouse Manager</w:t>
            </w:r>
          </w:p>
        </w:tc>
        <w:tc>
          <w:tcPr>
            <w:tcW w:w="2520" w:type="dxa"/>
            <w:tcBorders>
              <w:bottom w:val="single" w:sz="12" w:space="0" w:color="auto"/>
            </w:tcBorders>
          </w:tcPr>
          <w:p w14:paraId="4687A86C" w14:textId="77777777" w:rsidR="00CB7FF0" w:rsidRPr="00852FBC" w:rsidRDefault="00CB7FF0" w:rsidP="008736A6">
            <w:pPr>
              <w:spacing w:line="276" w:lineRule="auto"/>
              <w:rPr>
                <w:szCs w:val="20"/>
                <w:lang w:val="sl-SI"/>
              </w:rPr>
            </w:pPr>
          </w:p>
        </w:tc>
        <w:tc>
          <w:tcPr>
            <w:tcW w:w="900" w:type="dxa"/>
          </w:tcPr>
          <w:p w14:paraId="5D5516D7" w14:textId="77777777" w:rsidR="00CB7FF0" w:rsidRPr="00852FBC" w:rsidRDefault="00F20BF7" w:rsidP="008736A6">
            <w:pPr>
              <w:spacing w:line="276" w:lineRule="auto"/>
              <w:rPr>
                <w:szCs w:val="20"/>
              </w:rPr>
            </w:pPr>
            <w:r>
              <w:t>Signature</w:t>
            </w:r>
          </w:p>
        </w:tc>
        <w:tc>
          <w:tcPr>
            <w:tcW w:w="2340" w:type="dxa"/>
            <w:tcBorders>
              <w:bottom w:val="single" w:sz="12" w:space="0" w:color="auto"/>
            </w:tcBorders>
          </w:tcPr>
          <w:p w14:paraId="245A2D9E" w14:textId="77777777" w:rsidR="00CB7FF0" w:rsidRPr="00852FBC" w:rsidRDefault="00CB7FF0" w:rsidP="008736A6">
            <w:pPr>
              <w:spacing w:line="276" w:lineRule="auto"/>
              <w:jc w:val="center"/>
              <w:rPr>
                <w:szCs w:val="20"/>
                <w:lang w:val="sl-SI"/>
              </w:rPr>
            </w:pPr>
          </w:p>
        </w:tc>
      </w:tr>
      <w:tr w:rsidR="00E95B28" w14:paraId="6A6953FD" w14:textId="77777777" w:rsidTr="00D1489B">
        <w:tc>
          <w:tcPr>
            <w:tcW w:w="2448" w:type="dxa"/>
            <w:gridSpan w:val="2"/>
          </w:tcPr>
          <w:p w14:paraId="12CA8896" w14:textId="77777777" w:rsidR="00CB7FF0" w:rsidRPr="00852FBC" w:rsidRDefault="00F20BF7" w:rsidP="008736A6">
            <w:pPr>
              <w:spacing w:line="276" w:lineRule="auto"/>
              <w:rPr>
                <w:szCs w:val="20"/>
              </w:rPr>
            </w:pPr>
            <w:r>
              <w:t>2. Member: Aircraft Maintenance Engineer</w:t>
            </w:r>
          </w:p>
        </w:tc>
        <w:tc>
          <w:tcPr>
            <w:tcW w:w="3600" w:type="dxa"/>
            <w:gridSpan w:val="2"/>
            <w:tcBorders>
              <w:top w:val="single" w:sz="12" w:space="0" w:color="auto"/>
              <w:bottom w:val="single" w:sz="12" w:space="0" w:color="auto"/>
            </w:tcBorders>
          </w:tcPr>
          <w:p w14:paraId="7EE6AB9E" w14:textId="77777777" w:rsidR="00CB7FF0" w:rsidRPr="00852FBC" w:rsidRDefault="00CB7FF0" w:rsidP="008736A6">
            <w:pPr>
              <w:spacing w:line="276" w:lineRule="auto"/>
              <w:rPr>
                <w:szCs w:val="20"/>
                <w:lang w:val="sl-SI"/>
              </w:rPr>
            </w:pPr>
          </w:p>
        </w:tc>
        <w:tc>
          <w:tcPr>
            <w:tcW w:w="900" w:type="dxa"/>
          </w:tcPr>
          <w:p w14:paraId="7252D763" w14:textId="77777777" w:rsidR="00CB7FF0" w:rsidRPr="00852FBC" w:rsidRDefault="00F20BF7" w:rsidP="008736A6">
            <w:pPr>
              <w:spacing w:line="276" w:lineRule="auto"/>
              <w:rPr>
                <w:szCs w:val="20"/>
              </w:rPr>
            </w:pPr>
            <w:r>
              <w:t>Signature</w:t>
            </w:r>
          </w:p>
        </w:tc>
        <w:tc>
          <w:tcPr>
            <w:tcW w:w="2340" w:type="dxa"/>
            <w:tcBorders>
              <w:top w:val="single" w:sz="12" w:space="0" w:color="auto"/>
              <w:bottom w:val="single" w:sz="12" w:space="0" w:color="auto"/>
            </w:tcBorders>
          </w:tcPr>
          <w:p w14:paraId="6F1DEF11" w14:textId="77777777" w:rsidR="00CB7FF0" w:rsidRPr="00852FBC" w:rsidRDefault="00CB7FF0" w:rsidP="008736A6">
            <w:pPr>
              <w:spacing w:line="276" w:lineRule="auto"/>
              <w:rPr>
                <w:szCs w:val="20"/>
                <w:lang w:val="sl-SI"/>
              </w:rPr>
            </w:pPr>
          </w:p>
        </w:tc>
      </w:tr>
      <w:tr w:rsidR="00E95B28" w14:paraId="41CB9B65" w14:textId="77777777" w:rsidTr="00D1489B">
        <w:tc>
          <w:tcPr>
            <w:tcW w:w="2268" w:type="dxa"/>
          </w:tcPr>
          <w:p w14:paraId="65C7F1A4" w14:textId="77777777" w:rsidR="00CB7FF0" w:rsidRPr="00E5277E" w:rsidRDefault="00F20BF7" w:rsidP="00E5277E">
            <w:pPr>
              <w:spacing w:line="240" w:lineRule="auto"/>
              <w:jc w:val="both"/>
              <w:rPr>
                <w:bCs/>
                <w:sz w:val="18"/>
                <w:szCs w:val="18"/>
              </w:rPr>
            </w:pPr>
            <w:r>
              <w:t xml:space="preserve">3.  Member: </w:t>
            </w:r>
            <w:r w:rsidR="00E5277E">
              <w:rPr>
                <w:sz w:val="18"/>
              </w:rPr>
              <w:t xml:space="preserve">15th AAD Bde, </w:t>
            </w:r>
          </w:p>
        </w:tc>
        <w:tc>
          <w:tcPr>
            <w:tcW w:w="3780" w:type="dxa"/>
            <w:gridSpan w:val="3"/>
            <w:tcBorders>
              <w:top w:val="single" w:sz="12" w:space="0" w:color="auto"/>
              <w:bottom w:val="single" w:sz="12" w:space="0" w:color="auto"/>
            </w:tcBorders>
          </w:tcPr>
          <w:p w14:paraId="428E0D86" w14:textId="77777777" w:rsidR="00CB7FF0" w:rsidRPr="00852FBC" w:rsidRDefault="00CB7FF0" w:rsidP="008736A6">
            <w:pPr>
              <w:spacing w:line="276" w:lineRule="auto"/>
              <w:rPr>
                <w:szCs w:val="20"/>
                <w:lang w:val="sl-SI"/>
              </w:rPr>
            </w:pPr>
          </w:p>
        </w:tc>
        <w:tc>
          <w:tcPr>
            <w:tcW w:w="900" w:type="dxa"/>
          </w:tcPr>
          <w:p w14:paraId="5EA9AB90" w14:textId="77777777" w:rsidR="00CB7FF0" w:rsidRPr="00852FBC" w:rsidRDefault="00F20BF7" w:rsidP="008736A6">
            <w:pPr>
              <w:spacing w:line="276" w:lineRule="auto"/>
              <w:rPr>
                <w:szCs w:val="20"/>
              </w:rPr>
            </w:pPr>
            <w:r>
              <w:t>Signature</w:t>
            </w:r>
          </w:p>
        </w:tc>
        <w:tc>
          <w:tcPr>
            <w:tcW w:w="2340" w:type="dxa"/>
            <w:tcBorders>
              <w:top w:val="single" w:sz="12" w:space="0" w:color="auto"/>
              <w:bottom w:val="single" w:sz="12" w:space="0" w:color="auto"/>
            </w:tcBorders>
          </w:tcPr>
          <w:p w14:paraId="2E27A402" w14:textId="77777777" w:rsidR="00CB7FF0" w:rsidRPr="00852FBC" w:rsidRDefault="00CB7FF0" w:rsidP="008736A6">
            <w:pPr>
              <w:spacing w:line="276" w:lineRule="auto"/>
              <w:rPr>
                <w:szCs w:val="20"/>
                <w:lang w:val="sl-SI"/>
              </w:rPr>
            </w:pPr>
          </w:p>
        </w:tc>
      </w:tr>
      <w:tr w:rsidR="00E95B28" w14:paraId="5D5B703D" w14:textId="77777777" w:rsidTr="00D1489B">
        <w:tc>
          <w:tcPr>
            <w:tcW w:w="2268" w:type="dxa"/>
          </w:tcPr>
          <w:p w14:paraId="3B155426" w14:textId="77777777" w:rsidR="00CB7FF0" w:rsidRPr="00852FBC" w:rsidRDefault="00F20BF7" w:rsidP="008736A6">
            <w:pPr>
              <w:spacing w:line="276" w:lineRule="auto"/>
              <w:rPr>
                <w:szCs w:val="20"/>
              </w:rPr>
            </w:pPr>
            <w:r>
              <w:t>4. Member: Warehouse Clerk</w:t>
            </w:r>
          </w:p>
        </w:tc>
        <w:tc>
          <w:tcPr>
            <w:tcW w:w="3780" w:type="dxa"/>
            <w:gridSpan w:val="3"/>
            <w:tcBorders>
              <w:top w:val="single" w:sz="12" w:space="0" w:color="auto"/>
              <w:bottom w:val="single" w:sz="12" w:space="0" w:color="auto"/>
            </w:tcBorders>
          </w:tcPr>
          <w:p w14:paraId="3C4A0335" w14:textId="77777777" w:rsidR="00CB7FF0" w:rsidRPr="00852FBC" w:rsidRDefault="00CB7FF0" w:rsidP="008736A6">
            <w:pPr>
              <w:spacing w:line="276" w:lineRule="auto"/>
              <w:rPr>
                <w:szCs w:val="20"/>
                <w:lang w:val="sl-SI"/>
              </w:rPr>
            </w:pPr>
          </w:p>
        </w:tc>
        <w:tc>
          <w:tcPr>
            <w:tcW w:w="900" w:type="dxa"/>
          </w:tcPr>
          <w:p w14:paraId="7E69D414" w14:textId="77777777" w:rsidR="00CB7FF0" w:rsidRPr="00852FBC" w:rsidRDefault="00F20BF7" w:rsidP="008736A6">
            <w:pPr>
              <w:spacing w:line="276" w:lineRule="auto"/>
              <w:rPr>
                <w:szCs w:val="20"/>
              </w:rPr>
            </w:pPr>
            <w:r>
              <w:t>Signature</w:t>
            </w:r>
          </w:p>
        </w:tc>
        <w:tc>
          <w:tcPr>
            <w:tcW w:w="2340" w:type="dxa"/>
            <w:tcBorders>
              <w:top w:val="single" w:sz="12" w:space="0" w:color="auto"/>
              <w:bottom w:val="single" w:sz="12" w:space="0" w:color="auto"/>
            </w:tcBorders>
          </w:tcPr>
          <w:p w14:paraId="3CF9FC93" w14:textId="77777777" w:rsidR="00CB7FF0" w:rsidRPr="00852FBC" w:rsidRDefault="00CB7FF0" w:rsidP="008736A6">
            <w:pPr>
              <w:spacing w:line="276" w:lineRule="auto"/>
              <w:rPr>
                <w:szCs w:val="20"/>
                <w:lang w:val="sl-SI"/>
              </w:rPr>
            </w:pPr>
          </w:p>
        </w:tc>
      </w:tr>
    </w:tbl>
    <w:p w14:paraId="17EDB006" w14:textId="77777777" w:rsidR="00CB7FF0" w:rsidRPr="00852FBC" w:rsidRDefault="00CB7FF0" w:rsidP="008736A6">
      <w:pPr>
        <w:spacing w:line="276" w:lineRule="auto"/>
        <w:jc w:val="center"/>
        <w:rPr>
          <w:szCs w:val="20"/>
          <w:lang w:val="sl-SI"/>
        </w:rPr>
      </w:pPr>
    </w:p>
    <w:p w14:paraId="1486A42F" w14:textId="77777777" w:rsidR="00CB7FF0" w:rsidRDefault="00CB7FF0" w:rsidP="008736A6">
      <w:pPr>
        <w:spacing w:line="276" w:lineRule="auto"/>
        <w:jc w:val="center"/>
        <w:rPr>
          <w:szCs w:val="20"/>
          <w:lang w:val="sl-SI"/>
        </w:rPr>
      </w:pPr>
    </w:p>
    <w:p w14:paraId="0C5555ED" w14:textId="77777777" w:rsidR="00CB7FF0" w:rsidRPr="00852FBC" w:rsidRDefault="00F20BF7" w:rsidP="008736A6">
      <w:pPr>
        <w:spacing w:line="276" w:lineRule="auto"/>
        <w:jc w:val="center"/>
        <w:rPr>
          <w:szCs w:val="20"/>
        </w:rPr>
      </w:pPr>
      <w:r>
        <w:t>DECISION</w:t>
      </w:r>
    </w:p>
    <w:p w14:paraId="40CE1713" w14:textId="77777777" w:rsidR="00CB7FF0" w:rsidRDefault="00CB7FF0" w:rsidP="008736A6">
      <w:pPr>
        <w:spacing w:line="276" w:lineRule="auto"/>
        <w:jc w:val="center"/>
        <w:rPr>
          <w:szCs w:val="20"/>
          <w:lang w:val="sl-SI"/>
        </w:rPr>
      </w:pPr>
    </w:p>
    <w:p w14:paraId="3D5813A9" w14:textId="77777777" w:rsidR="00CB7FF0" w:rsidRPr="00852FBC" w:rsidRDefault="00F20BF7" w:rsidP="00CB5AFF">
      <w:pPr>
        <w:spacing w:line="276" w:lineRule="auto"/>
        <w:jc w:val="both"/>
        <w:rPr>
          <w:szCs w:val="20"/>
          <w:lang w:val="sl-SI"/>
        </w:rPr>
      </w:pPr>
      <w:r w:rsidRPr="00CB5AFF">
        <w:rPr>
          <w:szCs w:val="20"/>
          <w:lang w:val="sl-SI"/>
        </w:rPr>
        <w:t>Based on the Invitation and the report with analysis no.</w:t>
      </w:r>
      <w:r>
        <w:rPr>
          <w:szCs w:val="20"/>
          <w:lang w:val="sl-SI"/>
        </w:rPr>
        <w:t xml:space="preserve"> __________ </w:t>
      </w:r>
      <w:r w:rsidRPr="00CB5AFF">
        <w:rPr>
          <w:szCs w:val="20"/>
          <w:lang w:val="sl-SI"/>
        </w:rPr>
        <w:t>dated</w:t>
      </w:r>
      <w:r>
        <w:rPr>
          <w:szCs w:val="20"/>
          <w:lang w:val="sl-SI"/>
        </w:rPr>
        <w:t xml:space="preserve"> __________ </w:t>
      </w:r>
      <w:r w:rsidRPr="00CB5AFF">
        <w:rPr>
          <w:szCs w:val="20"/>
          <w:lang w:val="sl-SI"/>
        </w:rPr>
        <w:t>and according to</w:t>
      </w:r>
      <w:r>
        <w:rPr>
          <w:szCs w:val="20"/>
          <w:lang w:val="sl-SI"/>
        </w:rPr>
        <w:t xml:space="preserve"> </w:t>
      </w:r>
      <w:r w:rsidRPr="00CB5AFF">
        <w:rPr>
          <w:szCs w:val="20"/>
          <w:lang w:val="sl-SI"/>
        </w:rPr>
        <w:t>the Contractor's Bid</w:t>
      </w:r>
      <w:r>
        <w:rPr>
          <w:szCs w:val="20"/>
          <w:lang w:val="sl-SI"/>
        </w:rPr>
        <w:t xml:space="preserve"> </w:t>
      </w:r>
      <w:r w:rsidRPr="00CB5AFF">
        <w:rPr>
          <w:szCs w:val="20"/>
          <w:lang w:val="sl-SI"/>
        </w:rPr>
        <w:t>No.</w:t>
      </w:r>
      <w:r>
        <w:rPr>
          <w:szCs w:val="20"/>
          <w:lang w:val="sl-SI"/>
        </w:rPr>
        <w:t xml:space="preserve"> __________ dated __________, </w:t>
      </w:r>
      <w:r w:rsidRPr="00CB5AFF">
        <w:rPr>
          <w:szCs w:val="20"/>
          <w:lang w:val="sl-SI"/>
        </w:rPr>
        <w:t>the Committee has conducted</w:t>
      </w:r>
      <w:r>
        <w:rPr>
          <w:szCs w:val="20"/>
          <w:lang w:val="sl-SI"/>
        </w:rPr>
        <w:t xml:space="preserve"> </w:t>
      </w:r>
      <w:r w:rsidRPr="00CB5AFF">
        <w:rPr>
          <w:szCs w:val="20"/>
          <w:lang w:val="sl-SI"/>
        </w:rPr>
        <w:t>the acceptance based on the following invoices/specifications</w:t>
      </w:r>
      <w:r>
        <w:rPr>
          <w:szCs w:val="20"/>
          <w:lang w:val="sl-SI"/>
        </w:rPr>
        <w:t>:</w:t>
      </w:r>
      <w:r w:rsidRPr="00852FBC">
        <w:rPr>
          <w:szCs w:val="20"/>
          <w:lang w:val="sl-SI"/>
        </w:rPr>
        <w:t xml:space="preserve"> </w:t>
      </w:r>
    </w:p>
    <w:p w14:paraId="76F7197A" w14:textId="77777777" w:rsidR="00CB7FF0" w:rsidRPr="00852FBC" w:rsidRDefault="00CB7FF0" w:rsidP="008736A6">
      <w:pPr>
        <w:spacing w:line="276" w:lineRule="auto"/>
        <w:jc w:val="center"/>
        <w:rPr>
          <w:szCs w:val="20"/>
          <w:lang w:val="sl-SI"/>
        </w:rPr>
      </w:pPr>
    </w:p>
    <w:tbl>
      <w:tblPr>
        <w:tblW w:w="0" w:type="auto"/>
        <w:tblLook w:val="0000" w:firstRow="0" w:lastRow="0" w:firstColumn="0" w:lastColumn="0" w:noHBand="0" w:noVBand="0"/>
      </w:tblPr>
      <w:tblGrid>
        <w:gridCol w:w="774"/>
        <w:gridCol w:w="7724"/>
      </w:tblGrid>
      <w:tr w:rsidR="00E95B28" w14:paraId="15216EF8" w14:textId="77777777" w:rsidTr="00D1489B">
        <w:trPr>
          <w:trHeight w:val="279"/>
        </w:trPr>
        <w:tc>
          <w:tcPr>
            <w:tcW w:w="789" w:type="dxa"/>
          </w:tcPr>
          <w:p w14:paraId="00994A6C" w14:textId="77777777" w:rsidR="00CB7FF0" w:rsidRPr="00852FBC" w:rsidRDefault="00CB7FF0" w:rsidP="008736A6">
            <w:pPr>
              <w:numPr>
                <w:ilvl w:val="0"/>
                <w:numId w:val="14"/>
              </w:numPr>
              <w:spacing w:line="276" w:lineRule="auto"/>
              <w:rPr>
                <w:szCs w:val="20"/>
                <w:lang w:val="sl-SI"/>
              </w:rPr>
            </w:pPr>
          </w:p>
        </w:tc>
        <w:tc>
          <w:tcPr>
            <w:tcW w:w="7925" w:type="dxa"/>
            <w:tcBorders>
              <w:bottom w:val="single" w:sz="12" w:space="0" w:color="auto"/>
            </w:tcBorders>
          </w:tcPr>
          <w:p w14:paraId="13C8B055" w14:textId="77777777" w:rsidR="00CB7FF0" w:rsidRPr="00852FBC" w:rsidRDefault="00CB7FF0" w:rsidP="008736A6">
            <w:pPr>
              <w:keepNext/>
              <w:spacing w:line="276" w:lineRule="auto"/>
              <w:outlineLvl w:val="1"/>
              <w:rPr>
                <w:b/>
                <w:szCs w:val="20"/>
                <w:lang w:val="sl-SI"/>
              </w:rPr>
            </w:pPr>
          </w:p>
        </w:tc>
      </w:tr>
      <w:tr w:rsidR="00E95B28" w14:paraId="2475CB19" w14:textId="77777777" w:rsidTr="00D1489B">
        <w:trPr>
          <w:trHeight w:val="279"/>
        </w:trPr>
        <w:tc>
          <w:tcPr>
            <w:tcW w:w="789" w:type="dxa"/>
          </w:tcPr>
          <w:p w14:paraId="3EAAE704" w14:textId="77777777" w:rsidR="00CB7FF0" w:rsidRPr="00852FBC" w:rsidRDefault="00CB7FF0" w:rsidP="008736A6">
            <w:pPr>
              <w:numPr>
                <w:ilvl w:val="0"/>
                <w:numId w:val="14"/>
              </w:numPr>
              <w:spacing w:line="276" w:lineRule="auto"/>
              <w:rPr>
                <w:szCs w:val="20"/>
                <w:lang w:val="sl-SI"/>
              </w:rPr>
            </w:pPr>
          </w:p>
        </w:tc>
        <w:tc>
          <w:tcPr>
            <w:tcW w:w="7925" w:type="dxa"/>
            <w:tcBorders>
              <w:top w:val="single" w:sz="12" w:space="0" w:color="auto"/>
              <w:bottom w:val="single" w:sz="12" w:space="0" w:color="auto"/>
            </w:tcBorders>
          </w:tcPr>
          <w:p w14:paraId="3D6D4827" w14:textId="77777777" w:rsidR="00CB7FF0" w:rsidRPr="00852FBC" w:rsidRDefault="00F20BF7" w:rsidP="008736A6">
            <w:pPr>
              <w:spacing w:line="276" w:lineRule="auto"/>
              <w:jc w:val="center"/>
              <w:rPr>
                <w:b/>
                <w:bCs/>
                <w:szCs w:val="20"/>
              </w:rPr>
            </w:pPr>
            <w:r>
              <w:t xml:space="preserve">                            </w:t>
            </w:r>
          </w:p>
        </w:tc>
      </w:tr>
      <w:tr w:rsidR="00E95B28" w14:paraId="561FB54A" w14:textId="77777777" w:rsidTr="00D1489B">
        <w:trPr>
          <w:trHeight w:val="279"/>
        </w:trPr>
        <w:tc>
          <w:tcPr>
            <w:tcW w:w="789" w:type="dxa"/>
          </w:tcPr>
          <w:p w14:paraId="55FD4A22" w14:textId="77777777" w:rsidR="00CB7FF0" w:rsidRPr="00852FBC" w:rsidRDefault="00CB7FF0" w:rsidP="008736A6">
            <w:pPr>
              <w:numPr>
                <w:ilvl w:val="0"/>
                <w:numId w:val="14"/>
              </w:numPr>
              <w:spacing w:line="276" w:lineRule="auto"/>
              <w:rPr>
                <w:szCs w:val="20"/>
                <w:lang w:val="sl-SI"/>
              </w:rPr>
            </w:pPr>
          </w:p>
        </w:tc>
        <w:tc>
          <w:tcPr>
            <w:tcW w:w="7925" w:type="dxa"/>
            <w:tcBorders>
              <w:top w:val="single" w:sz="12" w:space="0" w:color="auto"/>
              <w:bottom w:val="single" w:sz="12" w:space="0" w:color="auto"/>
            </w:tcBorders>
          </w:tcPr>
          <w:p w14:paraId="7111E233" w14:textId="77777777" w:rsidR="00CB7FF0" w:rsidRPr="00852FBC" w:rsidRDefault="00CB7FF0" w:rsidP="008736A6">
            <w:pPr>
              <w:spacing w:line="276" w:lineRule="auto"/>
              <w:rPr>
                <w:szCs w:val="20"/>
                <w:lang w:val="sl-SI"/>
              </w:rPr>
            </w:pPr>
          </w:p>
        </w:tc>
      </w:tr>
      <w:tr w:rsidR="00E95B28" w14:paraId="18A5FD99" w14:textId="77777777" w:rsidTr="00D1489B">
        <w:trPr>
          <w:trHeight w:val="279"/>
        </w:trPr>
        <w:tc>
          <w:tcPr>
            <w:tcW w:w="789" w:type="dxa"/>
          </w:tcPr>
          <w:p w14:paraId="197AADFA" w14:textId="77777777" w:rsidR="00CB7FF0" w:rsidRPr="00852FBC" w:rsidRDefault="00CB7FF0" w:rsidP="008736A6">
            <w:pPr>
              <w:numPr>
                <w:ilvl w:val="0"/>
                <w:numId w:val="14"/>
              </w:numPr>
              <w:spacing w:line="276" w:lineRule="auto"/>
              <w:rPr>
                <w:szCs w:val="20"/>
                <w:lang w:val="sl-SI"/>
              </w:rPr>
            </w:pPr>
          </w:p>
        </w:tc>
        <w:tc>
          <w:tcPr>
            <w:tcW w:w="7925" w:type="dxa"/>
            <w:tcBorders>
              <w:top w:val="single" w:sz="12" w:space="0" w:color="auto"/>
              <w:bottom w:val="single" w:sz="12" w:space="0" w:color="auto"/>
            </w:tcBorders>
          </w:tcPr>
          <w:p w14:paraId="12711E59" w14:textId="77777777" w:rsidR="00CB7FF0" w:rsidRPr="00852FBC" w:rsidRDefault="00CB7FF0" w:rsidP="008736A6">
            <w:pPr>
              <w:spacing w:line="276" w:lineRule="auto"/>
              <w:rPr>
                <w:szCs w:val="20"/>
                <w:lang w:val="sl-SI"/>
              </w:rPr>
            </w:pPr>
          </w:p>
        </w:tc>
      </w:tr>
      <w:tr w:rsidR="00E95B28" w14:paraId="2F3B47F4" w14:textId="77777777" w:rsidTr="00D1489B">
        <w:trPr>
          <w:trHeight w:val="279"/>
        </w:trPr>
        <w:tc>
          <w:tcPr>
            <w:tcW w:w="789" w:type="dxa"/>
          </w:tcPr>
          <w:p w14:paraId="32FE9214" w14:textId="77777777" w:rsidR="00CB7FF0" w:rsidRPr="00852FBC" w:rsidRDefault="00CB7FF0" w:rsidP="008736A6">
            <w:pPr>
              <w:numPr>
                <w:ilvl w:val="0"/>
                <w:numId w:val="14"/>
              </w:numPr>
              <w:spacing w:line="276" w:lineRule="auto"/>
              <w:rPr>
                <w:szCs w:val="20"/>
                <w:lang w:val="sl-SI"/>
              </w:rPr>
            </w:pPr>
          </w:p>
        </w:tc>
        <w:tc>
          <w:tcPr>
            <w:tcW w:w="7925" w:type="dxa"/>
            <w:tcBorders>
              <w:top w:val="single" w:sz="12" w:space="0" w:color="auto"/>
              <w:bottom w:val="single" w:sz="12" w:space="0" w:color="auto"/>
            </w:tcBorders>
          </w:tcPr>
          <w:p w14:paraId="6B36C548" w14:textId="77777777" w:rsidR="00CB7FF0" w:rsidRPr="00852FBC" w:rsidRDefault="00CB7FF0" w:rsidP="008736A6">
            <w:pPr>
              <w:spacing w:line="276" w:lineRule="auto"/>
              <w:rPr>
                <w:szCs w:val="20"/>
                <w:lang w:val="sl-SI"/>
              </w:rPr>
            </w:pPr>
          </w:p>
        </w:tc>
      </w:tr>
      <w:tr w:rsidR="00E95B28" w14:paraId="6854BFE1" w14:textId="77777777" w:rsidTr="00D1489B">
        <w:trPr>
          <w:trHeight w:val="279"/>
        </w:trPr>
        <w:tc>
          <w:tcPr>
            <w:tcW w:w="789" w:type="dxa"/>
          </w:tcPr>
          <w:p w14:paraId="10442B98" w14:textId="77777777" w:rsidR="00CB7FF0" w:rsidRPr="00852FBC" w:rsidRDefault="00CB7FF0" w:rsidP="008736A6">
            <w:pPr>
              <w:numPr>
                <w:ilvl w:val="0"/>
                <w:numId w:val="14"/>
              </w:numPr>
              <w:spacing w:line="276" w:lineRule="auto"/>
              <w:rPr>
                <w:szCs w:val="20"/>
                <w:lang w:val="sl-SI"/>
              </w:rPr>
            </w:pPr>
          </w:p>
        </w:tc>
        <w:tc>
          <w:tcPr>
            <w:tcW w:w="7925" w:type="dxa"/>
            <w:tcBorders>
              <w:top w:val="single" w:sz="12" w:space="0" w:color="auto"/>
              <w:bottom w:val="single" w:sz="12" w:space="0" w:color="auto"/>
            </w:tcBorders>
          </w:tcPr>
          <w:p w14:paraId="2249126E" w14:textId="77777777" w:rsidR="00CB7FF0" w:rsidRPr="00852FBC" w:rsidRDefault="00CB7FF0" w:rsidP="008736A6">
            <w:pPr>
              <w:spacing w:line="276" w:lineRule="auto"/>
              <w:rPr>
                <w:szCs w:val="20"/>
                <w:lang w:val="sl-SI"/>
              </w:rPr>
            </w:pPr>
          </w:p>
        </w:tc>
      </w:tr>
      <w:tr w:rsidR="00E95B28" w14:paraId="43A74C3A" w14:textId="77777777" w:rsidTr="00D1489B">
        <w:trPr>
          <w:trHeight w:val="279"/>
        </w:trPr>
        <w:tc>
          <w:tcPr>
            <w:tcW w:w="789" w:type="dxa"/>
          </w:tcPr>
          <w:p w14:paraId="1652043D" w14:textId="77777777" w:rsidR="00CB7FF0" w:rsidRPr="00852FBC" w:rsidRDefault="00CB7FF0" w:rsidP="008736A6">
            <w:pPr>
              <w:numPr>
                <w:ilvl w:val="0"/>
                <w:numId w:val="14"/>
              </w:numPr>
              <w:spacing w:line="276" w:lineRule="auto"/>
              <w:rPr>
                <w:szCs w:val="20"/>
                <w:lang w:val="sl-SI"/>
              </w:rPr>
            </w:pPr>
          </w:p>
        </w:tc>
        <w:tc>
          <w:tcPr>
            <w:tcW w:w="7925" w:type="dxa"/>
            <w:tcBorders>
              <w:top w:val="single" w:sz="12" w:space="0" w:color="auto"/>
              <w:bottom w:val="single" w:sz="12" w:space="0" w:color="auto"/>
            </w:tcBorders>
          </w:tcPr>
          <w:p w14:paraId="63796868" w14:textId="77777777" w:rsidR="00CB7FF0" w:rsidRPr="00852FBC" w:rsidRDefault="00CB7FF0" w:rsidP="008736A6">
            <w:pPr>
              <w:spacing w:line="276" w:lineRule="auto"/>
              <w:rPr>
                <w:szCs w:val="20"/>
                <w:lang w:val="sl-SI"/>
              </w:rPr>
            </w:pPr>
          </w:p>
        </w:tc>
      </w:tr>
    </w:tbl>
    <w:p w14:paraId="04241CDF" w14:textId="77777777" w:rsidR="00CB7FF0" w:rsidRPr="00852FBC" w:rsidRDefault="00CB7FF0" w:rsidP="008736A6">
      <w:pPr>
        <w:spacing w:line="276" w:lineRule="auto"/>
        <w:rPr>
          <w:b/>
          <w:szCs w:val="20"/>
          <w:lang w:val="sl-SI"/>
        </w:rPr>
      </w:pPr>
    </w:p>
    <w:p w14:paraId="78745BA5" w14:textId="77777777" w:rsidR="00CB7FF0" w:rsidRPr="00852FBC" w:rsidRDefault="00F20BF7" w:rsidP="008736A6">
      <w:pPr>
        <w:spacing w:line="276" w:lineRule="auto"/>
        <w:rPr>
          <w:b/>
          <w:szCs w:val="20"/>
        </w:rPr>
      </w:pPr>
      <w:r>
        <w:rPr>
          <w:b/>
        </w:rPr>
        <w:t xml:space="preserve">Spare parts were delivered with: </w:t>
      </w:r>
      <w:r>
        <w:rPr>
          <w:b/>
        </w:rPr>
        <w:tab/>
        <w:t>1. the original certificate</w:t>
      </w:r>
    </w:p>
    <w:p w14:paraId="22ECB178" w14:textId="77777777" w:rsidR="00CB7FF0" w:rsidRPr="00852FBC" w:rsidRDefault="00F20BF7" w:rsidP="008736A6">
      <w:pPr>
        <w:spacing w:line="276" w:lineRule="auto"/>
        <w:rPr>
          <w:b/>
          <w:szCs w:val="20"/>
        </w:rPr>
      </w:pPr>
      <w:r>
        <w:rPr>
          <w:b/>
        </w:rPr>
        <w:tab/>
      </w:r>
      <w:r>
        <w:rPr>
          <w:b/>
        </w:rPr>
        <w:tab/>
      </w:r>
      <w:r>
        <w:rPr>
          <w:b/>
        </w:rPr>
        <w:tab/>
      </w:r>
      <w:r>
        <w:rPr>
          <w:b/>
        </w:rPr>
        <w:tab/>
      </w:r>
      <w:r>
        <w:rPr>
          <w:b/>
        </w:rPr>
        <w:tab/>
        <w:t>2. a copy of the certificate</w:t>
      </w:r>
    </w:p>
    <w:p w14:paraId="6D610B0D" w14:textId="77777777" w:rsidR="00CB7FF0" w:rsidRPr="00852FBC" w:rsidRDefault="00F20BF7" w:rsidP="008736A6">
      <w:pPr>
        <w:spacing w:line="276" w:lineRule="auto"/>
        <w:rPr>
          <w:b/>
          <w:szCs w:val="20"/>
        </w:rPr>
      </w:pPr>
      <w:r>
        <w:rPr>
          <w:b/>
        </w:rPr>
        <w:tab/>
      </w:r>
      <w:r>
        <w:rPr>
          <w:b/>
        </w:rPr>
        <w:tab/>
      </w:r>
      <w:r>
        <w:rPr>
          <w:b/>
        </w:rPr>
        <w:tab/>
      </w:r>
      <w:r>
        <w:rPr>
          <w:b/>
        </w:rPr>
        <w:tab/>
      </w:r>
      <w:r>
        <w:rPr>
          <w:b/>
        </w:rPr>
        <w:tab/>
        <w:t>3. other:</w:t>
      </w:r>
      <w:r w:rsidR="00CB5AFF">
        <w:rPr>
          <w:b/>
        </w:rPr>
        <w:t xml:space="preserve"> </w:t>
      </w:r>
      <w:r>
        <w:rPr>
          <w:b/>
        </w:rPr>
        <w:t>____________________________________</w:t>
      </w:r>
    </w:p>
    <w:p w14:paraId="3EF1F659" w14:textId="77777777" w:rsidR="00CB7FF0" w:rsidRPr="00852FBC" w:rsidRDefault="00CB7FF0" w:rsidP="008736A6">
      <w:pPr>
        <w:spacing w:line="276" w:lineRule="auto"/>
        <w:rPr>
          <w:b/>
          <w:szCs w:val="20"/>
          <w:lang w:val="sl-SI"/>
        </w:rPr>
      </w:pPr>
    </w:p>
    <w:p w14:paraId="63847B4A" w14:textId="77777777" w:rsidR="00CB7FF0" w:rsidRDefault="00CB7FF0" w:rsidP="008736A6">
      <w:pPr>
        <w:spacing w:line="276" w:lineRule="auto"/>
        <w:rPr>
          <w:szCs w:val="20"/>
          <w:lang w:val="sl-SI"/>
        </w:rPr>
      </w:pPr>
    </w:p>
    <w:p w14:paraId="6C7AA03E" w14:textId="77777777" w:rsidR="00CB7FF0" w:rsidRPr="00852FBC" w:rsidRDefault="00F20BF7" w:rsidP="008736A6">
      <w:pPr>
        <w:spacing w:line="276" w:lineRule="auto"/>
        <w:rPr>
          <w:szCs w:val="20"/>
        </w:rPr>
      </w:pPr>
      <w:r>
        <w:t>The following was noted upon acceptance:</w:t>
      </w:r>
    </w:p>
    <w:tbl>
      <w:tblPr>
        <w:tblW w:w="0" w:type="auto"/>
        <w:tblBorders>
          <w:bottom w:val="single" w:sz="12" w:space="0" w:color="auto"/>
          <w:insideH w:val="single" w:sz="12" w:space="0" w:color="auto"/>
          <w:insideV w:val="single" w:sz="12" w:space="0" w:color="auto"/>
        </w:tblBorders>
        <w:tblLook w:val="0000" w:firstRow="0" w:lastRow="0" w:firstColumn="0" w:lastColumn="0" w:noHBand="0" w:noVBand="0"/>
      </w:tblPr>
      <w:tblGrid>
        <w:gridCol w:w="8498"/>
      </w:tblGrid>
      <w:tr w:rsidR="00E95B28" w14:paraId="55FB6F70" w14:textId="77777777" w:rsidTr="00D1489B">
        <w:tc>
          <w:tcPr>
            <w:tcW w:w="9288" w:type="dxa"/>
          </w:tcPr>
          <w:p w14:paraId="37626CF9" w14:textId="77777777" w:rsidR="00CB7FF0" w:rsidRPr="00852FBC" w:rsidRDefault="00CB7FF0" w:rsidP="008736A6">
            <w:pPr>
              <w:spacing w:line="276" w:lineRule="auto"/>
              <w:rPr>
                <w:szCs w:val="20"/>
                <w:lang w:val="sl-SI"/>
              </w:rPr>
            </w:pPr>
          </w:p>
        </w:tc>
      </w:tr>
      <w:tr w:rsidR="00E95B28" w14:paraId="4F007135" w14:textId="77777777" w:rsidTr="00D1489B">
        <w:tc>
          <w:tcPr>
            <w:tcW w:w="9288" w:type="dxa"/>
          </w:tcPr>
          <w:p w14:paraId="29EEF381" w14:textId="77777777" w:rsidR="00CB7FF0" w:rsidRPr="00852FBC" w:rsidRDefault="00CB7FF0" w:rsidP="008736A6">
            <w:pPr>
              <w:spacing w:line="276" w:lineRule="auto"/>
              <w:jc w:val="center"/>
              <w:rPr>
                <w:szCs w:val="20"/>
                <w:lang w:val="sl-SI"/>
              </w:rPr>
            </w:pPr>
          </w:p>
        </w:tc>
      </w:tr>
      <w:tr w:rsidR="00E95B28" w14:paraId="30E209C3" w14:textId="77777777" w:rsidTr="00D1489B">
        <w:tc>
          <w:tcPr>
            <w:tcW w:w="9288" w:type="dxa"/>
          </w:tcPr>
          <w:p w14:paraId="5F03D3D2" w14:textId="77777777" w:rsidR="00CB7FF0" w:rsidRPr="00852FBC" w:rsidRDefault="00CB7FF0" w:rsidP="008736A6">
            <w:pPr>
              <w:spacing w:line="276" w:lineRule="auto"/>
              <w:rPr>
                <w:szCs w:val="20"/>
                <w:lang w:val="sl-SI"/>
              </w:rPr>
            </w:pPr>
          </w:p>
        </w:tc>
      </w:tr>
      <w:tr w:rsidR="00E95B28" w14:paraId="31DD5883" w14:textId="77777777" w:rsidTr="00D1489B">
        <w:tc>
          <w:tcPr>
            <w:tcW w:w="9288" w:type="dxa"/>
          </w:tcPr>
          <w:p w14:paraId="6A9D5BF3" w14:textId="77777777" w:rsidR="00CB7FF0" w:rsidRPr="00852FBC" w:rsidRDefault="00CB7FF0" w:rsidP="008736A6">
            <w:pPr>
              <w:spacing w:line="276" w:lineRule="auto"/>
              <w:rPr>
                <w:szCs w:val="20"/>
                <w:lang w:val="sl-SI"/>
              </w:rPr>
            </w:pPr>
          </w:p>
        </w:tc>
      </w:tr>
    </w:tbl>
    <w:p w14:paraId="13996E43" w14:textId="77777777" w:rsidR="00CB7FF0" w:rsidRDefault="00F20BF7" w:rsidP="008736A6">
      <w:pPr>
        <w:spacing w:line="276" w:lineRule="auto"/>
        <w:rPr>
          <w:szCs w:val="20"/>
        </w:rPr>
      </w:pPr>
      <w:r>
        <w:lastRenderedPageBreak/>
        <w:br w:type="page"/>
      </w:r>
    </w:p>
    <w:p w14:paraId="0027BD8F" w14:textId="77777777" w:rsidR="00CB7FF0" w:rsidRPr="00C47775" w:rsidRDefault="00F20BF7" w:rsidP="008736A6">
      <w:pPr>
        <w:pStyle w:val="Naslov3"/>
        <w:spacing w:before="0" w:line="276" w:lineRule="auto"/>
        <w:rPr>
          <w:sz w:val="20"/>
          <w:szCs w:val="20"/>
        </w:rPr>
      </w:pPr>
      <w:r>
        <w:rPr>
          <w:sz w:val="20"/>
        </w:rPr>
        <w:lastRenderedPageBreak/>
        <w:t>Repair Order Sheet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1080"/>
        <w:gridCol w:w="346"/>
        <w:gridCol w:w="734"/>
        <w:gridCol w:w="840"/>
        <w:gridCol w:w="60"/>
        <w:gridCol w:w="668"/>
        <w:gridCol w:w="412"/>
        <w:gridCol w:w="900"/>
        <w:gridCol w:w="1260"/>
        <w:gridCol w:w="1248"/>
      </w:tblGrid>
      <w:tr w:rsidR="00E95B28" w14:paraId="5185C05B" w14:textId="77777777" w:rsidTr="00D1489B">
        <w:tc>
          <w:tcPr>
            <w:tcW w:w="4548" w:type="dxa"/>
            <w:gridSpan w:val="5"/>
            <w:tcBorders>
              <w:bottom w:val="single" w:sz="4" w:space="0" w:color="auto"/>
            </w:tcBorders>
            <w:shd w:val="clear" w:color="auto" w:fill="auto"/>
          </w:tcPr>
          <w:p w14:paraId="0F9FD9CA" w14:textId="77777777" w:rsidR="00CB7FF0" w:rsidRPr="0055782E" w:rsidRDefault="00F20BF7" w:rsidP="008736A6">
            <w:pPr>
              <w:spacing w:line="276" w:lineRule="auto"/>
              <w:rPr>
                <w:rFonts w:ascii="Times New Roman" w:hAnsi="Times New Roman" w:cs="Times New Roman"/>
              </w:rPr>
            </w:pPr>
            <w:r>
              <w:rPr>
                <w:rFonts w:ascii="Times New Roman" w:hAnsi="Times New Roman"/>
              </w:rPr>
              <w:t>COMPANY:</w:t>
            </w:r>
          </w:p>
          <w:p w14:paraId="0272CEC3" w14:textId="77777777" w:rsidR="00CB7FF0" w:rsidRPr="0055782E" w:rsidRDefault="00CB7FF0" w:rsidP="008736A6">
            <w:pPr>
              <w:spacing w:line="276" w:lineRule="auto"/>
              <w:rPr>
                <w:rFonts w:ascii="Times New Roman" w:hAnsi="Times New Roman" w:cs="Times New Roman"/>
                <w:lang w:val="sl-SI"/>
              </w:rPr>
            </w:pPr>
          </w:p>
          <w:p w14:paraId="0972CF6A" w14:textId="77777777" w:rsidR="00CB7FF0" w:rsidRPr="0055782E" w:rsidRDefault="00CB7FF0" w:rsidP="008736A6">
            <w:pPr>
              <w:spacing w:line="276" w:lineRule="auto"/>
              <w:rPr>
                <w:rFonts w:ascii="Times New Roman" w:hAnsi="Times New Roman" w:cs="Times New Roman"/>
                <w:lang w:val="sl-SI"/>
              </w:rPr>
            </w:pPr>
          </w:p>
        </w:tc>
        <w:tc>
          <w:tcPr>
            <w:tcW w:w="4548" w:type="dxa"/>
            <w:gridSpan w:val="6"/>
            <w:tcBorders>
              <w:bottom w:val="single" w:sz="4" w:space="0" w:color="auto"/>
            </w:tcBorders>
            <w:shd w:val="clear" w:color="auto" w:fill="auto"/>
          </w:tcPr>
          <w:p w14:paraId="148BC081" w14:textId="77777777" w:rsidR="00CB7FF0" w:rsidRPr="0055782E" w:rsidRDefault="00F20BF7" w:rsidP="008736A6">
            <w:pPr>
              <w:spacing w:line="276" w:lineRule="auto"/>
              <w:rPr>
                <w:rFonts w:ascii="Times New Roman" w:hAnsi="Times New Roman" w:cs="Times New Roman"/>
              </w:rPr>
            </w:pPr>
            <w:r>
              <w:rPr>
                <w:rFonts w:ascii="Times New Roman" w:hAnsi="Times New Roman"/>
              </w:rPr>
              <w:t>Reference:</w:t>
            </w:r>
          </w:p>
          <w:p w14:paraId="5064CADC" w14:textId="77777777" w:rsidR="00CB7FF0" w:rsidRPr="0055782E" w:rsidRDefault="00F20BF7" w:rsidP="008736A6">
            <w:pPr>
              <w:spacing w:line="276" w:lineRule="auto"/>
              <w:rPr>
                <w:rFonts w:ascii="Times New Roman" w:hAnsi="Times New Roman" w:cs="Times New Roman"/>
              </w:rPr>
            </w:pPr>
            <w:r>
              <w:rPr>
                <w:rFonts w:ascii="Times New Roman" w:hAnsi="Times New Roman"/>
              </w:rPr>
              <w:t>Revision:</w:t>
            </w:r>
          </w:p>
          <w:p w14:paraId="45C72AEB" w14:textId="77777777" w:rsidR="00CB7FF0" w:rsidRPr="0055782E" w:rsidRDefault="00F20BF7" w:rsidP="008736A6">
            <w:pPr>
              <w:spacing w:line="276" w:lineRule="auto"/>
              <w:rPr>
                <w:rFonts w:ascii="Times New Roman" w:hAnsi="Times New Roman" w:cs="Times New Roman"/>
              </w:rPr>
            </w:pPr>
            <w:r>
              <w:rPr>
                <w:rFonts w:ascii="Times New Roman" w:hAnsi="Times New Roman"/>
              </w:rPr>
              <w:t>Date:</w:t>
            </w:r>
          </w:p>
          <w:p w14:paraId="04C660C7" w14:textId="77777777" w:rsidR="00CB7FF0" w:rsidRPr="0055782E" w:rsidRDefault="00F20BF7" w:rsidP="008736A6">
            <w:pPr>
              <w:spacing w:line="276" w:lineRule="auto"/>
              <w:rPr>
                <w:rFonts w:ascii="Times New Roman" w:hAnsi="Times New Roman" w:cs="Times New Roman"/>
              </w:rPr>
            </w:pPr>
            <w:r>
              <w:rPr>
                <w:rFonts w:ascii="Times New Roman" w:hAnsi="Times New Roman"/>
              </w:rPr>
              <w:t>Reg. No.:</w:t>
            </w:r>
          </w:p>
          <w:p w14:paraId="497B58E1" w14:textId="77777777" w:rsidR="00CB7FF0" w:rsidRPr="0055782E" w:rsidRDefault="00F20BF7" w:rsidP="008736A6">
            <w:pPr>
              <w:spacing w:line="276" w:lineRule="auto"/>
              <w:rPr>
                <w:rFonts w:ascii="Times New Roman" w:hAnsi="Times New Roman" w:cs="Times New Roman"/>
              </w:rPr>
            </w:pPr>
            <w:r>
              <w:rPr>
                <w:rFonts w:ascii="Times New Roman" w:hAnsi="Times New Roman"/>
              </w:rPr>
              <w:t>Page:</w:t>
            </w:r>
          </w:p>
          <w:p w14:paraId="1C0D9E7C" w14:textId="77777777" w:rsidR="00CB7FF0" w:rsidRPr="0055782E" w:rsidRDefault="00CB7FF0" w:rsidP="008736A6">
            <w:pPr>
              <w:spacing w:line="276" w:lineRule="auto"/>
              <w:rPr>
                <w:rFonts w:ascii="Times New Roman" w:hAnsi="Times New Roman" w:cs="Times New Roman"/>
                <w:lang w:val="sl-SI"/>
              </w:rPr>
            </w:pPr>
          </w:p>
        </w:tc>
      </w:tr>
      <w:tr w:rsidR="00E95B28" w14:paraId="6313F410" w14:textId="77777777" w:rsidTr="00D1489B">
        <w:tc>
          <w:tcPr>
            <w:tcW w:w="9096" w:type="dxa"/>
            <w:gridSpan w:val="11"/>
            <w:shd w:val="clear" w:color="auto" w:fill="D9D9D9"/>
          </w:tcPr>
          <w:p w14:paraId="13313D93" w14:textId="77777777" w:rsidR="00CB7FF0" w:rsidRPr="0055782E" w:rsidRDefault="00F20BF7" w:rsidP="008736A6">
            <w:pPr>
              <w:spacing w:line="276" w:lineRule="auto"/>
              <w:jc w:val="center"/>
              <w:rPr>
                <w:rFonts w:ascii="Times New Roman" w:hAnsi="Times New Roman" w:cs="Times New Roman"/>
                <w:sz w:val="40"/>
                <w:szCs w:val="40"/>
              </w:rPr>
            </w:pPr>
            <w:r>
              <w:rPr>
                <w:rFonts w:ascii="Times New Roman" w:hAnsi="Times New Roman"/>
                <w:sz w:val="40"/>
              </w:rPr>
              <w:t>Repair Order Sheet</w:t>
            </w:r>
          </w:p>
        </w:tc>
      </w:tr>
      <w:tr w:rsidR="00E95B28" w14:paraId="4C559C2C" w14:textId="77777777" w:rsidTr="00D1489B">
        <w:tc>
          <w:tcPr>
            <w:tcW w:w="1548" w:type="dxa"/>
            <w:shd w:val="clear" w:color="auto" w:fill="auto"/>
          </w:tcPr>
          <w:p w14:paraId="0F86E47B" w14:textId="77777777" w:rsidR="00CB7FF0" w:rsidRPr="0055782E" w:rsidRDefault="00F20BF7" w:rsidP="008736A6">
            <w:pPr>
              <w:spacing w:line="276" w:lineRule="auto"/>
              <w:rPr>
                <w:rFonts w:ascii="Times New Roman" w:hAnsi="Times New Roman" w:cs="Times New Roman"/>
              </w:rPr>
            </w:pPr>
            <w:r w:rsidRPr="00CB5AFF">
              <w:rPr>
                <w:rFonts w:ascii="Times New Roman" w:hAnsi="Times New Roman"/>
              </w:rPr>
              <w:t>C</w:t>
            </w:r>
            <w:r w:rsidR="00CB5AFF" w:rsidRPr="00CB5AFF">
              <w:rPr>
                <w:rFonts w:ascii="Times New Roman" w:hAnsi="Times New Roman"/>
              </w:rPr>
              <w:t>ustomer</w:t>
            </w:r>
          </w:p>
          <w:p w14:paraId="44F7EDEB" w14:textId="77777777" w:rsidR="00CB7FF0" w:rsidRPr="0055782E" w:rsidRDefault="00CB7FF0" w:rsidP="008736A6">
            <w:pPr>
              <w:spacing w:line="276" w:lineRule="auto"/>
              <w:rPr>
                <w:rFonts w:ascii="Times New Roman" w:hAnsi="Times New Roman" w:cs="Times New Roman"/>
                <w:lang w:val="sl-SI"/>
              </w:rPr>
            </w:pPr>
          </w:p>
        </w:tc>
        <w:tc>
          <w:tcPr>
            <w:tcW w:w="3728" w:type="dxa"/>
            <w:gridSpan w:val="6"/>
            <w:shd w:val="clear" w:color="auto" w:fill="auto"/>
          </w:tcPr>
          <w:p w14:paraId="766F22CA" w14:textId="77777777" w:rsidR="00CB7FF0" w:rsidRPr="0055782E" w:rsidRDefault="00F20BF7" w:rsidP="008736A6">
            <w:pPr>
              <w:spacing w:line="276" w:lineRule="auto"/>
              <w:rPr>
                <w:rFonts w:ascii="Times New Roman" w:hAnsi="Times New Roman" w:cs="Times New Roman"/>
              </w:rPr>
            </w:pPr>
            <w:r>
              <w:rPr>
                <w:rFonts w:ascii="Times New Roman" w:hAnsi="Times New Roman"/>
              </w:rPr>
              <w:t>Slovenian Air Force</w:t>
            </w:r>
          </w:p>
        </w:tc>
        <w:tc>
          <w:tcPr>
            <w:tcW w:w="3820" w:type="dxa"/>
            <w:gridSpan w:val="4"/>
            <w:shd w:val="clear" w:color="auto" w:fill="auto"/>
          </w:tcPr>
          <w:p w14:paraId="20969818" w14:textId="77777777" w:rsidR="00CB7FF0" w:rsidRPr="0055782E" w:rsidRDefault="00F20BF7" w:rsidP="008736A6">
            <w:pPr>
              <w:spacing w:line="276" w:lineRule="auto"/>
              <w:rPr>
                <w:rFonts w:ascii="Times New Roman" w:hAnsi="Times New Roman" w:cs="Times New Roman"/>
              </w:rPr>
            </w:pPr>
            <w:r>
              <w:rPr>
                <w:rFonts w:ascii="Times New Roman" w:hAnsi="Times New Roman"/>
              </w:rPr>
              <w:t>Order:</w:t>
            </w:r>
          </w:p>
        </w:tc>
      </w:tr>
      <w:tr w:rsidR="00E95B28" w14:paraId="72A28F98" w14:textId="77777777" w:rsidTr="00D1489B">
        <w:tc>
          <w:tcPr>
            <w:tcW w:w="1548" w:type="dxa"/>
            <w:shd w:val="clear" w:color="auto" w:fill="auto"/>
          </w:tcPr>
          <w:p w14:paraId="0B551A75" w14:textId="77777777" w:rsidR="00CB7FF0" w:rsidRPr="0055782E" w:rsidRDefault="00F20BF7" w:rsidP="008736A6">
            <w:pPr>
              <w:spacing w:line="276" w:lineRule="auto"/>
              <w:rPr>
                <w:rFonts w:ascii="Times New Roman" w:hAnsi="Times New Roman" w:cs="Times New Roman"/>
              </w:rPr>
            </w:pPr>
            <w:r>
              <w:rPr>
                <w:rFonts w:ascii="Times New Roman" w:hAnsi="Times New Roman"/>
              </w:rPr>
              <w:t>A/C</w:t>
            </w:r>
          </w:p>
          <w:p w14:paraId="5AE49F24" w14:textId="77777777" w:rsidR="00CB7FF0" w:rsidRPr="0055782E" w:rsidRDefault="00F20BF7" w:rsidP="008736A6">
            <w:pPr>
              <w:spacing w:line="276" w:lineRule="auto"/>
              <w:rPr>
                <w:rFonts w:ascii="Times New Roman" w:hAnsi="Times New Roman" w:cs="Times New Roman"/>
              </w:rPr>
            </w:pPr>
            <w:r>
              <w:rPr>
                <w:rFonts w:ascii="Times New Roman" w:hAnsi="Times New Roman"/>
              </w:rPr>
              <w:t>S/N</w:t>
            </w:r>
          </w:p>
        </w:tc>
        <w:tc>
          <w:tcPr>
            <w:tcW w:w="7548" w:type="dxa"/>
            <w:gridSpan w:val="10"/>
            <w:shd w:val="clear" w:color="auto" w:fill="auto"/>
          </w:tcPr>
          <w:p w14:paraId="0FBA2177" w14:textId="77777777" w:rsidR="00CB7FF0" w:rsidRPr="0055782E" w:rsidRDefault="00CB7FF0" w:rsidP="008736A6">
            <w:pPr>
              <w:spacing w:line="276" w:lineRule="auto"/>
              <w:rPr>
                <w:rFonts w:ascii="Times New Roman" w:hAnsi="Times New Roman" w:cs="Times New Roman"/>
                <w:lang w:val="sl-SI"/>
              </w:rPr>
            </w:pPr>
          </w:p>
        </w:tc>
      </w:tr>
      <w:tr w:rsidR="00E95B28" w14:paraId="28984BDC" w14:textId="77777777" w:rsidTr="00D1489B">
        <w:tc>
          <w:tcPr>
            <w:tcW w:w="1548" w:type="dxa"/>
            <w:shd w:val="clear" w:color="auto" w:fill="auto"/>
          </w:tcPr>
          <w:p w14:paraId="616BB15A" w14:textId="77777777" w:rsidR="00CB7FF0" w:rsidRPr="0055782E" w:rsidRDefault="00F20BF7" w:rsidP="008736A6">
            <w:pPr>
              <w:spacing w:line="276" w:lineRule="auto"/>
              <w:rPr>
                <w:rFonts w:ascii="Times New Roman" w:hAnsi="Times New Roman" w:cs="Times New Roman"/>
              </w:rPr>
            </w:pPr>
            <w:r>
              <w:rPr>
                <w:rFonts w:ascii="Times New Roman" w:hAnsi="Times New Roman"/>
              </w:rPr>
              <w:t>Classification</w:t>
            </w:r>
          </w:p>
        </w:tc>
        <w:tc>
          <w:tcPr>
            <w:tcW w:w="1426" w:type="dxa"/>
            <w:gridSpan w:val="2"/>
            <w:shd w:val="clear" w:color="auto" w:fill="auto"/>
          </w:tcPr>
          <w:p w14:paraId="7B7FC2B4" w14:textId="77777777" w:rsidR="00CB7FF0" w:rsidRPr="0055782E" w:rsidRDefault="00F20BF7" w:rsidP="008736A6">
            <w:pPr>
              <w:spacing w:line="276" w:lineRule="auto"/>
              <w:jc w:val="center"/>
              <w:rPr>
                <w:rFonts w:ascii="Times New Roman" w:hAnsi="Times New Roman" w:cs="Times New Roman"/>
              </w:rPr>
            </w:pPr>
            <w:r>
              <w:rPr>
                <w:rFonts w:ascii="Times New Roman" w:hAnsi="Times New Roman"/>
              </w:rPr>
              <w:t>Affect CRS</w:t>
            </w:r>
          </w:p>
        </w:tc>
        <w:tc>
          <w:tcPr>
            <w:tcW w:w="734" w:type="dxa"/>
            <w:shd w:val="clear" w:color="auto" w:fill="auto"/>
          </w:tcPr>
          <w:p w14:paraId="6F5D5AA4" w14:textId="77777777" w:rsidR="00CB7FF0" w:rsidRPr="0055782E" w:rsidRDefault="00F20BF7" w:rsidP="008736A6">
            <w:pPr>
              <w:spacing w:line="276" w:lineRule="auto"/>
              <w:jc w:val="center"/>
              <w:rPr>
                <w:rFonts w:ascii="Times New Roman" w:hAnsi="Times New Roman" w:cs="Times New Roman"/>
              </w:rPr>
            </w:pPr>
            <w:r>
              <w:rPr>
                <w:rFonts w:ascii="Times New Roman" w:hAnsi="Times New Roman"/>
              </w:rPr>
              <w:t>Y</w:t>
            </w:r>
          </w:p>
        </w:tc>
        <w:tc>
          <w:tcPr>
            <w:tcW w:w="900" w:type="dxa"/>
            <w:gridSpan w:val="2"/>
            <w:shd w:val="clear" w:color="auto" w:fill="auto"/>
          </w:tcPr>
          <w:p w14:paraId="6B6B2B1B" w14:textId="77777777" w:rsidR="00CB7FF0" w:rsidRPr="0055782E" w:rsidRDefault="00F20BF7" w:rsidP="008736A6">
            <w:pPr>
              <w:spacing w:line="276" w:lineRule="auto"/>
              <w:jc w:val="center"/>
              <w:rPr>
                <w:rFonts w:ascii="Times New Roman" w:hAnsi="Times New Roman" w:cs="Times New Roman"/>
              </w:rPr>
            </w:pPr>
            <w:r>
              <w:rPr>
                <w:rFonts w:ascii="Times New Roman" w:hAnsi="Times New Roman"/>
              </w:rPr>
              <w:t>N    X</w:t>
            </w:r>
          </w:p>
        </w:tc>
        <w:tc>
          <w:tcPr>
            <w:tcW w:w="1080" w:type="dxa"/>
            <w:gridSpan w:val="2"/>
            <w:shd w:val="clear" w:color="auto" w:fill="auto"/>
          </w:tcPr>
          <w:p w14:paraId="09618972" w14:textId="77777777" w:rsidR="00CB7FF0" w:rsidRPr="0055782E" w:rsidRDefault="00F20BF7" w:rsidP="008736A6">
            <w:pPr>
              <w:spacing w:line="276" w:lineRule="auto"/>
              <w:jc w:val="center"/>
              <w:rPr>
                <w:rFonts w:ascii="Times New Roman" w:hAnsi="Times New Roman" w:cs="Times New Roman"/>
              </w:rPr>
            </w:pPr>
            <w:r>
              <w:rPr>
                <w:rFonts w:ascii="Times New Roman" w:hAnsi="Times New Roman"/>
              </w:rPr>
              <w:t>Chafing:</w:t>
            </w:r>
          </w:p>
        </w:tc>
        <w:tc>
          <w:tcPr>
            <w:tcW w:w="900" w:type="dxa"/>
            <w:shd w:val="clear" w:color="auto" w:fill="auto"/>
          </w:tcPr>
          <w:p w14:paraId="7DE29DC5" w14:textId="77777777" w:rsidR="00CB7FF0" w:rsidRPr="0055782E" w:rsidRDefault="00F20BF7" w:rsidP="008736A6">
            <w:pPr>
              <w:spacing w:line="276" w:lineRule="auto"/>
              <w:jc w:val="center"/>
              <w:rPr>
                <w:rFonts w:ascii="Times New Roman" w:hAnsi="Times New Roman" w:cs="Times New Roman"/>
              </w:rPr>
            </w:pPr>
            <w:r>
              <w:rPr>
                <w:rFonts w:ascii="Times New Roman" w:hAnsi="Times New Roman"/>
              </w:rPr>
              <w:t>Crack:</w:t>
            </w:r>
          </w:p>
        </w:tc>
        <w:tc>
          <w:tcPr>
            <w:tcW w:w="1260" w:type="dxa"/>
            <w:shd w:val="clear" w:color="auto" w:fill="auto"/>
          </w:tcPr>
          <w:p w14:paraId="79CB9A14" w14:textId="77777777" w:rsidR="00CB7FF0" w:rsidRPr="0055782E" w:rsidRDefault="00F20BF7" w:rsidP="008736A6">
            <w:pPr>
              <w:spacing w:line="276" w:lineRule="auto"/>
              <w:jc w:val="center"/>
              <w:rPr>
                <w:rFonts w:ascii="Times New Roman" w:hAnsi="Times New Roman" w:cs="Times New Roman"/>
              </w:rPr>
            </w:pPr>
            <w:r>
              <w:rPr>
                <w:rFonts w:ascii="Times New Roman" w:hAnsi="Times New Roman"/>
              </w:rPr>
              <w:t>Corrosion:</w:t>
            </w:r>
          </w:p>
        </w:tc>
        <w:tc>
          <w:tcPr>
            <w:tcW w:w="1248" w:type="dxa"/>
            <w:shd w:val="clear" w:color="auto" w:fill="auto"/>
          </w:tcPr>
          <w:p w14:paraId="12E2F9DD" w14:textId="77777777" w:rsidR="00CB7FF0" w:rsidRPr="0055782E" w:rsidRDefault="00F20BF7" w:rsidP="008736A6">
            <w:pPr>
              <w:spacing w:line="276" w:lineRule="auto"/>
              <w:jc w:val="center"/>
              <w:rPr>
                <w:rFonts w:ascii="Times New Roman" w:hAnsi="Times New Roman" w:cs="Times New Roman"/>
              </w:rPr>
            </w:pPr>
            <w:r>
              <w:rPr>
                <w:rFonts w:ascii="Times New Roman" w:hAnsi="Times New Roman"/>
              </w:rPr>
              <w:t>Other:   X</w:t>
            </w:r>
          </w:p>
        </w:tc>
      </w:tr>
      <w:tr w:rsidR="00E95B28" w14:paraId="384EBBFF" w14:textId="77777777" w:rsidTr="00D1489B">
        <w:tc>
          <w:tcPr>
            <w:tcW w:w="1548" w:type="dxa"/>
            <w:shd w:val="clear" w:color="auto" w:fill="auto"/>
          </w:tcPr>
          <w:p w14:paraId="75A2EFB7" w14:textId="77777777" w:rsidR="00CB7FF0" w:rsidRPr="0055782E" w:rsidRDefault="00F20BF7" w:rsidP="008736A6">
            <w:pPr>
              <w:spacing w:line="276" w:lineRule="auto"/>
              <w:rPr>
                <w:rFonts w:ascii="Times New Roman" w:hAnsi="Times New Roman" w:cs="Times New Roman"/>
              </w:rPr>
            </w:pPr>
            <w:r>
              <w:rPr>
                <w:rFonts w:ascii="Times New Roman" w:hAnsi="Times New Roman"/>
              </w:rPr>
              <w:t>Affect TAT:</w:t>
            </w:r>
          </w:p>
          <w:p w14:paraId="06D3338C" w14:textId="77777777" w:rsidR="00CB7FF0" w:rsidRPr="0055782E" w:rsidRDefault="00CB7FF0" w:rsidP="008736A6">
            <w:pPr>
              <w:spacing w:line="276" w:lineRule="auto"/>
              <w:rPr>
                <w:rFonts w:ascii="Times New Roman" w:hAnsi="Times New Roman" w:cs="Times New Roman"/>
                <w:lang w:val="sl-SI"/>
              </w:rPr>
            </w:pPr>
          </w:p>
        </w:tc>
        <w:tc>
          <w:tcPr>
            <w:tcW w:w="1080" w:type="dxa"/>
            <w:shd w:val="clear" w:color="auto" w:fill="auto"/>
          </w:tcPr>
          <w:p w14:paraId="6F6D4345" w14:textId="77777777" w:rsidR="00CB7FF0" w:rsidRPr="0055782E" w:rsidRDefault="00F20BF7" w:rsidP="008736A6">
            <w:pPr>
              <w:spacing w:line="276" w:lineRule="auto"/>
              <w:jc w:val="center"/>
              <w:rPr>
                <w:rFonts w:ascii="Times New Roman" w:hAnsi="Times New Roman" w:cs="Times New Roman"/>
              </w:rPr>
            </w:pPr>
            <w:r>
              <w:rPr>
                <w:rFonts w:ascii="Times New Roman" w:hAnsi="Times New Roman"/>
              </w:rPr>
              <w:t>Yes</w:t>
            </w:r>
          </w:p>
        </w:tc>
        <w:tc>
          <w:tcPr>
            <w:tcW w:w="1080" w:type="dxa"/>
            <w:gridSpan w:val="2"/>
            <w:shd w:val="clear" w:color="auto" w:fill="auto"/>
          </w:tcPr>
          <w:p w14:paraId="4DBA9DDC" w14:textId="77777777" w:rsidR="00CB7FF0" w:rsidRPr="0055782E" w:rsidRDefault="00F20BF7" w:rsidP="008736A6">
            <w:pPr>
              <w:spacing w:line="276" w:lineRule="auto"/>
              <w:jc w:val="center"/>
              <w:rPr>
                <w:rFonts w:ascii="Times New Roman" w:hAnsi="Times New Roman" w:cs="Times New Roman"/>
              </w:rPr>
            </w:pPr>
            <w:r>
              <w:rPr>
                <w:rFonts w:ascii="Times New Roman" w:hAnsi="Times New Roman"/>
              </w:rPr>
              <w:t>No</w:t>
            </w:r>
          </w:p>
        </w:tc>
        <w:tc>
          <w:tcPr>
            <w:tcW w:w="5388" w:type="dxa"/>
            <w:gridSpan w:val="7"/>
            <w:shd w:val="clear" w:color="auto" w:fill="auto"/>
          </w:tcPr>
          <w:p w14:paraId="0B46DB10" w14:textId="77777777" w:rsidR="00CB7FF0" w:rsidRPr="0055782E" w:rsidRDefault="00CB7FF0" w:rsidP="008736A6">
            <w:pPr>
              <w:spacing w:line="276" w:lineRule="auto"/>
              <w:jc w:val="center"/>
              <w:rPr>
                <w:rFonts w:ascii="Times New Roman" w:hAnsi="Times New Roman" w:cs="Times New Roman"/>
                <w:lang w:val="sl-SI"/>
              </w:rPr>
            </w:pPr>
          </w:p>
        </w:tc>
      </w:tr>
      <w:tr w:rsidR="00E95B28" w14:paraId="2BBEBB29" w14:textId="77777777" w:rsidTr="00D1489B">
        <w:tc>
          <w:tcPr>
            <w:tcW w:w="1548" w:type="dxa"/>
            <w:shd w:val="clear" w:color="auto" w:fill="auto"/>
          </w:tcPr>
          <w:p w14:paraId="3F8EEE8B" w14:textId="77777777" w:rsidR="00CB7FF0" w:rsidRPr="0055782E" w:rsidRDefault="00F20BF7" w:rsidP="008736A6">
            <w:pPr>
              <w:spacing w:line="276" w:lineRule="auto"/>
              <w:rPr>
                <w:rFonts w:ascii="Times New Roman" w:hAnsi="Times New Roman" w:cs="Times New Roman"/>
              </w:rPr>
            </w:pPr>
            <w:r>
              <w:rPr>
                <w:rFonts w:ascii="Times New Roman" w:hAnsi="Times New Roman"/>
              </w:rPr>
              <w:t>Affected Part:</w:t>
            </w:r>
          </w:p>
        </w:tc>
        <w:tc>
          <w:tcPr>
            <w:tcW w:w="5040" w:type="dxa"/>
            <w:gridSpan w:val="8"/>
            <w:shd w:val="clear" w:color="auto" w:fill="auto"/>
          </w:tcPr>
          <w:p w14:paraId="69621A38" w14:textId="77777777" w:rsidR="00CB7FF0" w:rsidRPr="0055782E" w:rsidRDefault="00CB7FF0" w:rsidP="008736A6">
            <w:pPr>
              <w:spacing w:line="276" w:lineRule="auto"/>
              <w:rPr>
                <w:rFonts w:ascii="Times New Roman" w:hAnsi="Times New Roman" w:cs="Times New Roman"/>
                <w:lang w:val="sl-SI"/>
              </w:rPr>
            </w:pPr>
          </w:p>
        </w:tc>
        <w:tc>
          <w:tcPr>
            <w:tcW w:w="2508" w:type="dxa"/>
            <w:gridSpan w:val="2"/>
            <w:shd w:val="clear" w:color="auto" w:fill="auto"/>
          </w:tcPr>
          <w:p w14:paraId="7394BA5F" w14:textId="77777777" w:rsidR="00CB7FF0" w:rsidRPr="0055782E" w:rsidRDefault="00F20BF7" w:rsidP="008736A6">
            <w:pPr>
              <w:spacing w:line="276" w:lineRule="auto"/>
              <w:rPr>
                <w:rFonts w:ascii="Times New Roman" w:hAnsi="Times New Roman" w:cs="Times New Roman"/>
              </w:rPr>
            </w:pPr>
            <w:r>
              <w:rPr>
                <w:rFonts w:ascii="Times New Roman" w:hAnsi="Times New Roman"/>
              </w:rPr>
              <w:t>Zone / ATA No:</w:t>
            </w:r>
          </w:p>
        </w:tc>
      </w:tr>
      <w:tr w:rsidR="00E95B28" w14:paraId="3B43C046" w14:textId="77777777" w:rsidTr="00D1489B">
        <w:tc>
          <w:tcPr>
            <w:tcW w:w="1548" w:type="dxa"/>
            <w:shd w:val="clear" w:color="auto" w:fill="auto"/>
          </w:tcPr>
          <w:p w14:paraId="4F1ED60E" w14:textId="77777777" w:rsidR="00CB7FF0" w:rsidRPr="0055782E" w:rsidRDefault="00F20BF7" w:rsidP="008736A6">
            <w:pPr>
              <w:spacing w:line="276" w:lineRule="auto"/>
              <w:rPr>
                <w:rFonts w:ascii="Times New Roman" w:hAnsi="Times New Roman" w:cs="Times New Roman"/>
              </w:rPr>
            </w:pPr>
            <w:r>
              <w:rPr>
                <w:rFonts w:ascii="Times New Roman" w:hAnsi="Times New Roman"/>
              </w:rPr>
              <w:t>Defect description:</w:t>
            </w:r>
          </w:p>
          <w:p w14:paraId="6D06BFD5" w14:textId="77777777" w:rsidR="00CB7FF0" w:rsidRPr="0055782E" w:rsidRDefault="00CB7FF0" w:rsidP="008736A6">
            <w:pPr>
              <w:spacing w:line="276" w:lineRule="auto"/>
              <w:rPr>
                <w:rFonts w:ascii="Times New Roman" w:hAnsi="Times New Roman" w:cs="Times New Roman"/>
                <w:lang w:val="sl-SI"/>
              </w:rPr>
            </w:pPr>
          </w:p>
        </w:tc>
        <w:tc>
          <w:tcPr>
            <w:tcW w:w="7548" w:type="dxa"/>
            <w:gridSpan w:val="10"/>
            <w:shd w:val="clear" w:color="auto" w:fill="auto"/>
          </w:tcPr>
          <w:p w14:paraId="36FA4C09" w14:textId="77777777" w:rsidR="00CB7FF0" w:rsidRPr="0055782E" w:rsidRDefault="00CB7FF0" w:rsidP="008736A6">
            <w:pPr>
              <w:spacing w:line="276" w:lineRule="auto"/>
              <w:rPr>
                <w:rFonts w:ascii="Times New Roman" w:hAnsi="Times New Roman" w:cs="Times New Roman"/>
                <w:lang w:val="sl-SI"/>
              </w:rPr>
            </w:pPr>
          </w:p>
        </w:tc>
      </w:tr>
      <w:tr w:rsidR="00E95B28" w14:paraId="3C1E157F" w14:textId="77777777" w:rsidTr="00D1489B">
        <w:tc>
          <w:tcPr>
            <w:tcW w:w="1548" w:type="dxa"/>
            <w:shd w:val="clear" w:color="auto" w:fill="auto"/>
          </w:tcPr>
          <w:p w14:paraId="31341074" w14:textId="77777777" w:rsidR="00CB7FF0" w:rsidRPr="0055782E" w:rsidRDefault="00F20BF7" w:rsidP="008736A6">
            <w:pPr>
              <w:spacing w:line="276" w:lineRule="auto"/>
              <w:rPr>
                <w:rFonts w:ascii="Times New Roman" w:hAnsi="Times New Roman" w:cs="Times New Roman"/>
              </w:rPr>
            </w:pPr>
            <w:r>
              <w:rPr>
                <w:rFonts w:ascii="Times New Roman" w:hAnsi="Times New Roman"/>
              </w:rPr>
              <w:t>Repair Manual Ref.:</w:t>
            </w:r>
          </w:p>
          <w:p w14:paraId="3567EF82" w14:textId="77777777" w:rsidR="00CB7FF0" w:rsidRPr="0055782E" w:rsidRDefault="00CB7FF0" w:rsidP="008736A6">
            <w:pPr>
              <w:spacing w:line="276" w:lineRule="auto"/>
              <w:rPr>
                <w:rFonts w:ascii="Times New Roman" w:hAnsi="Times New Roman" w:cs="Times New Roman"/>
                <w:lang w:val="sl-SI"/>
              </w:rPr>
            </w:pPr>
          </w:p>
        </w:tc>
        <w:tc>
          <w:tcPr>
            <w:tcW w:w="7548" w:type="dxa"/>
            <w:gridSpan w:val="10"/>
            <w:shd w:val="clear" w:color="auto" w:fill="auto"/>
          </w:tcPr>
          <w:p w14:paraId="6F5C1EFF" w14:textId="77777777" w:rsidR="00CB7FF0" w:rsidRPr="0055782E" w:rsidRDefault="00CB7FF0" w:rsidP="008736A6">
            <w:pPr>
              <w:spacing w:line="276" w:lineRule="auto"/>
              <w:rPr>
                <w:rFonts w:ascii="Times New Roman" w:hAnsi="Times New Roman" w:cs="Times New Roman"/>
                <w:lang w:val="sl-SI"/>
              </w:rPr>
            </w:pPr>
          </w:p>
        </w:tc>
      </w:tr>
      <w:tr w:rsidR="00E95B28" w14:paraId="7C5A3D15" w14:textId="77777777" w:rsidTr="00D1489B">
        <w:tc>
          <w:tcPr>
            <w:tcW w:w="1548" w:type="dxa"/>
            <w:shd w:val="clear" w:color="auto" w:fill="auto"/>
          </w:tcPr>
          <w:p w14:paraId="692B8286" w14:textId="77777777" w:rsidR="00CB7FF0" w:rsidRPr="0055782E" w:rsidRDefault="00F20BF7" w:rsidP="008736A6">
            <w:pPr>
              <w:spacing w:line="276" w:lineRule="auto"/>
              <w:rPr>
                <w:rFonts w:ascii="Times New Roman" w:hAnsi="Times New Roman" w:cs="Times New Roman"/>
              </w:rPr>
            </w:pPr>
            <w:r>
              <w:rPr>
                <w:rFonts w:ascii="Times New Roman" w:hAnsi="Times New Roman"/>
              </w:rPr>
              <w:t>Remarks:</w:t>
            </w:r>
          </w:p>
          <w:p w14:paraId="453B4345" w14:textId="77777777" w:rsidR="00CB7FF0" w:rsidRPr="0055782E" w:rsidRDefault="00CB7FF0" w:rsidP="008736A6">
            <w:pPr>
              <w:spacing w:line="276" w:lineRule="auto"/>
              <w:rPr>
                <w:rFonts w:ascii="Times New Roman" w:hAnsi="Times New Roman" w:cs="Times New Roman"/>
                <w:lang w:val="sl-SI"/>
              </w:rPr>
            </w:pPr>
          </w:p>
          <w:p w14:paraId="0D9079D3" w14:textId="77777777" w:rsidR="00CB7FF0" w:rsidRPr="0055782E" w:rsidRDefault="00CB7FF0" w:rsidP="008736A6">
            <w:pPr>
              <w:spacing w:line="276" w:lineRule="auto"/>
              <w:rPr>
                <w:rFonts w:ascii="Times New Roman" w:hAnsi="Times New Roman" w:cs="Times New Roman"/>
                <w:lang w:val="sl-SI"/>
              </w:rPr>
            </w:pPr>
          </w:p>
        </w:tc>
        <w:tc>
          <w:tcPr>
            <w:tcW w:w="7548" w:type="dxa"/>
            <w:gridSpan w:val="10"/>
            <w:shd w:val="clear" w:color="auto" w:fill="auto"/>
          </w:tcPr>
          <w:p w14:paraId="7A9E3943" w14:textId="77777777" w:rsidR="00CB7FF0" w:rsidRPr="0055782E" w:rsidRDefault="00CB7FF0" w:rsidP="008736A6">
            <w:pPr>
              <w:spacing w:line="276" w:lineRule="auto"/>
              <w:rPr>
                <w:rFonts w:ascii="Times New Roman" w:hAnsi="Times New Roman" w:cs="Times New Roman"/>
                <w:lang w:val="sl-SI"/>
              </w:rPr>
            </w:pPr>
          </w:p>
          <w:p w14:paraId="2307C696" w14:textId="77777777" w:rsidR="00CB7FF0" w:rsidRPr="0055782E" w:rsidRDefault="00CB7FF0" w:rsidP="008736A6">
            <w:pPr>
              <w:spacing w:line="276" w:lineRule="auto"/>
              <w:rPr>
                <w:rFonts w:ascii="Times New Roman" w:hAnsi="Times New Roman" w:cs="Times New Roman"/>
                <w:lang w:val="sl-SI"/>
              </w:rPr>
            </w:pPr>
          </w:p>
        </w:tc>
      </w:tr>
      <w:tr w:rsidR="00E95B28" w14:paraId="1FD1AC6E" w14:textId="77777777" w:rsidTr="00D1489B">
        <w:tc>
          <w:tcPr>
            <w:tcW w:w="1548" w:type="dxa"/>
            <w:shd w:val="clear" w:color="auto" w:fill="auto"/>
          </w:tcPr>
          <w:p w14:paraId="2CE6519B" w14:textId="77777777" w:rsidR="00CB7FF0" w:rsidRPr="0055782E" w:rsidRDefault="00F20BF7" w:rsidP="008736A6">
            <w:pPr>
              <w:spacing w:line="276" w:lineRule="auto"/>
              <w:rPr>
                <w:rFonts w:ascii="Times New Roman" w:hAnsi="Times New Roman" w:cs="Times New Roman"/>
              </w:rPr>
            </w:pPr>
            <w:r>
              <w:rPr>
                <w:rFonts w:ascii="Times New Roman" w:hAnsi="Times New Roman"/>
              </w:rPr>
              <w:t>Materials:</w:t>
            </w:r>
          </w:p>
        </w:tc>
        <w:tc>
          <w:tcPr>
            <w:tcW w:w="7548" w:type="dxa"/>
            <w:gridSpan w:val="10"/>
            <w:shd w:val="clear" w:color="auto" w:fill="auto"/>
          </w:tcPr>
          <w:p w14:paraId="1AD56E45" w14:textId="77777777" w:rsidR="00CB7FF0" w:rsidRPr="0055782E" w:rsidRDefault="00F20BF7" w:rsidP="008736A6">
            <w:pPr>
              <w:spacing w:line="276" w:lineRule="auto"/>
              <w:rPr>
                <w:rFonts w:ascii="Times New Roman" w:hAnsi="Times New Roman" w:cs="Times New Roman"/>
              </w:rPr>
            </w:pPr>
            <w:r>
              <w:rPr>
                <w:rFonts w:ascii="Times New Roman" w:hAnsi="Times New Roman"/>
              </w:rPr>
              <w:t>Pos        No               P/N               Item            Unit Price             Total Price</w:t>
            </w:r>
          </w:p>
          <w:p w14:paraId="08F40112" w14:textId="77777777" w:rsidR="00CB7FF0" w:rsidRPr="0055782E" w:rsidRDefault="00CB7FF0" w:rsidP="008736A6">
            <w:pPr>
              <w:spacing w:line="276" w:lineRule="auto"/>
              <w:rPr>
                <w:rFonts w:ascii="Times New Roman" w:hAnsi="Times New Roman" w:cs="Times New Roman"/>
                <w:lang w:val="sl-SI"/>
              </w:rPr>
            </w:pPr>
          </w:p>
          <w:p w14:paraId="13D9C544" w14:textId="77777777" w:rsidR="00CB7FF0" w:rsidRPr="0055782E" w:rsidRDefault="00CB7FF0" w:rsidP="008736A6">
            <w:pPr>
              <w:spacing w:line="276" w:lineRule="auto"/>
              <w:rPr>
                <w:rFonts w:ascii="Times New Roman" w:hAnsi="Times New Roman" w:cs="Times New Roman"/>
                <w:lang w:val="sl-SI"/>
              </w:rPr>
            </w:pPr>
          </w:p>
          <w:p w14:paraId="24717E3F" w14:textId="77777777" w:rsidR="00CB7FF0" w:rsidRPr="0055782E" w:rsidRDefault="00CB7FF0" w:rsidP="008736A6">
            <w:pPr>
              <w:spacing w:line="276" w:lineRule="auto"/>
              <w:rPr>
                <w:rFonts w:ascii="Times New Roman" w:hAnsi="Times New Roman" w:cs="Times New Roman"/>
                <w:lang w:val="sl-SI"/>
              </w:rPr>
            </w:pPr>
          </w:p>
          <w:p w14:paraId="310507BC" w14:textId="77777777" w:rsidR="00CB7FF0" w:rsidRPr="0055782E" w:rsidRDefault="00CB7FF0" w:rsidP="008736A6">
            <w:pPr>
              <w:spacing w:line="276" w:lineRule="auto"/>
              <w:rPr>
                <w:rFonts w:ascii="Times New Roman" w:hAnsi="Times New Roman" w:cs="Times New Roman"/>
                <w:lang w:val="sl-SI"/>
              </w:rPr>
            </w:pPr>
          </w:p>
          <w:p w14:paraId="290690C3" w14:textId="77777777" w:rsidR="00CB7FF0" w:rsidRPr="0055782E" w:rsidRDefault="00CB7FF0" w:rsidP="008736A6">
            <w:pPr>
              <w:spacing w:line="276" w:lineRule="auto"/>
              <w:rPr>
                <w:rFonts w:ascii="Times New Roman" w:hAnsi="Times New Roman" w:cs="Times New Roman"/>
                <w:lang w:val="sl-SI"/>
              </w:rPr>
            </w:pPr>
          </w:p>
          <w:p w14:paraId="7BEC5E08" w14:textId="77777777" w:rsidR="00CB7FF0" w:rsidRPr="0055782E" w:rsidRDefault="00CB7FF0" w:rsidP="008736A6">
            <w:pPr>
              <w:spacing w:line="276" w:lineRule="auto"/>
              <w:rPr>
                <w:rFonts w:ascii="Times New Roman" w:hAnsi="Times New Roman" w:cs="Times New Roman"/>
                <w:lang w:val="sl-SI"/>
              </w:rPr>
            </w:pPr>
          </w:p>
          <w:p w14:paraId="35E046E7" w14:textId="77777777" w:rsidR="00CB7FF0" w:rsidRPr="0055782E" w:rsidRDefault="00CB7FF0" w:rsidP="008736A6">
            <w:pPr>
              <w:spacing w:line="276" w:lineRule="auto"/>
              <w:rPr>
                <w:rFonts w:ascii="Times New Roman" w:hAnsi="Times New Roman" w:cs="Times New Roman"/>
                <w:lang w:val="sl-SI"/>
              </w:rPr>
            </w:pPr>
          </w:p>
          <w:p w14:paraId="780CD844" w14:textId="77777777" w:rsidR="00CB7FF0" w:rsidRPr="0055782E" w:rsidRDefault="00CB7FF0" w:rsidP="008736A6">
            <w:pPr>
              <w:spacing w:line="276" w:lineRule="auto"/>
              <w:rPr>
                <w:rFonts w:ascii="Times New Roman" w:hAnsi="Times New Roman" w:cs="Times New Roman"/>
                <w:lang w:val="sl-SI"/>
              </w:rPr>
            </w:pPr>
          </w:p>
        </w:tc>
      </w:tr>
      <w:tr w:rsidR="00E95B28" w14:paraId="50025571" w14:textId="77777777" w:rsidTr="00D1489B">
        <w:tc>
          <w:tcPr>
            <w:tcW w:w="1548" w:type="dxa"/>
            <w:shd w:val="clear" w:color="auto" w:fill="auto"/>
          </w:tcPr>
          <w:p w14:paraId="49D0B806" w14:textId="77777777" w:rsidR="00CB7FF0" w:rsidRPr="0055782E" w:rsidRDefault="00F20BF7" w:rsidP="008736A6">
            <w:pPr>
              <w:spacing w:line="276" w:lineRule="auto"/>
              <w:rPr>
                <w:rFonts w:ascii="Times New Roman" w:hAnsi="Times New Roman" w:cs="Times New Roman"/>
              </w:rPr>
            </w:pPr>
            <w:r>
              <w:rPr>
                <w:rFonts w:ascii="Times New Roman" w:hAnsi="Times New Roman"/>
              </w:rPr>
              <w:t>Repair Shop</w:t>
            </w:r>
          </w:p>
        </w:tc>
        <w:tc>
          <w:tcPr>
            <w:tcW w:w="7548" w:type="dxa"/>
            <w:gridSpan w:val="10"/>
            <w:shd w:val="clear" w:color="auto" w:fill="auto"/>
          </w:tcPr>
          <w:p w14:paraId="6730A3A1" w14:textId="77777777" w:rsidR="00CB7FF0" w:rsidRPr="0055782E" w:rsidRDefault="00CB7FF0" w:rsidP="008736A6">
            <w:pPr>
              <w:spacing w:line="276" w:lineRule="auto"/>
              <w:rPr>
                <w:rFonts w:ascii="Times New Roman" w:hAnsi="Times New Roman" w:cs="Times New Roman"/>
                <w:lang w:val="sl-SI"/>
              </w:rPr>
            </w:pPr>
          </w:p>
        </w:tc>
      </w:tr>
      <w:tr w:rsidR="00E95B28" w14:paraId="205E4446" w14:textId="77777777" w:rsidTr="00D1489B">
        <w:tc>
          <w:tcPr>
            <w:tcW w:w="1548" w:type="dxa"/>
            <w:shd w:val="clear" w:color="auto" w:fill="auto"/>
          </w:tcPr>
          <w:p w14:paraId="0494B6DB" w14:textId="77777777" w:rsidR="00CB7FF0" w:rsidRPr="0055782E" w:rsidRDefault="00F20BF7" w:rsidP="008736A6">
            <w:pPr>
              <w:spacing w:line="276" w:lineRule="auto"/>
              <w:rPr>
                <w:rFonts w:ascii="Times New Roman" w:hAnsi="Times New Roman" w:cs="Times New Roman"/>
              </w:rPr>
            </w:pPr>
            <w:r>
              <w:rPr>
                <w:rFonts w:ascii="Times New Roman" w:hAnsi="Times New Roman"/>
              </w:rPr>
              <w:t>Cost element</w:t>
            </w:r>
          </w:p>
        </w:tc>
        <w:tc>
          <w:tcPr>
            <w:tcW w:w="2160" w:type="dxa"/>
            <w:gridSpan w:val="3"/>
            <w:shd w:val="clear" w:color="auto" w:fill="auto"/>
          </w:tcPr>
          <w:p w14:paraId="5837AB20" w14:textId="77777777" w:rsidR="00CB7FF0" w:rsidRPr="0055782E" w:rsidRDefault="00F20BF7" w:rsidP="008736A6">
            <w:pPr>
              <w:spacing w:line="276" w:lineRule="auto"/>
              <w:jc w:val="center"/>
              <w:rPr>
                <w:rFonts w:ascii="Times New Roman" w:hAnsi="Times New Roman" w:cs="Times New Roman"/>
              </w:rPr>
            </w:pPr>
            <w:r>
              <w:rPr>
                <w:rFonts w:ascii="Times New Roman" w:hAnsi="Times New Roman"/>
              </w:rPr>
              <w:t>Maintenance</w:t>
            </w:r>
          </w:p>
          <w:p w14:paraId="6AACD3F9" w14:textId="77777777" w:rsidR="00CB7FF0" w:rsidRPr="0055782E" w:rsidRDefault="00F20BF7" w:rsidP="008736A6">
            <w:pPr>
              <w:spacing w:line="276" w:lineRule="auto"/>
              <w:jc w:val="center"/>
              <w:rPr>
                <w:rFonts w:ascii="Times New Roman" w:hAnsi="Times New Roman" w:cs="Times New Roman"/>
              </w:rPr>
            </w:pPr>
            <w:r>
              <w:rPr>
                <w:rFonts w:ascii="Times New Roman" w:hAnsi="Times New Roman"/>
              </w:rPr>
              <w:t>H x  EUR</w:t>
            </w:r>
          </w:p>
        </w:tc>
        <w:tc>
          <w:tcPr>
            <w:tcW w:w="1980" w:type="dxa"/>
            <w:gridSpan w:val="4"/>
            <w:shd w:val="clear" w:color="auto" w:fill="auto"/>
          </w:tcPr>
          <w:p w14:paraId="034CE023" w14:textId="77777777" w:rsidR="00CB7FF0" w:rsidRPr="0055782E" w:rsidRDefault="00F20BF7" w:rsidP="008736A6">
            <w:pPr>
              <w:spacing w:line="276" w:lineRule="auto"/>
              <w:jc w:val="center"/>
              <w:rPr>
                <w:rFonts w:ascii="Times New Roman" w:hAnsi="Times New Roman" w:cs="Times New Roman"/>
              </w:rPr>
            </w:pPr>
            <w:r>
              <w:rPr>
                <w:rFonts w:ascii="Times New Roman" w:hAnsi="Times New Roman"/>
              </w:rPr>
              <w:t>Engineer</w:t>
            </w:r>
          </w:p>
          <w:p w14:paraId="373F48AD" w14:textId="77777777" w:rsidR="00CB7FF0" w:rsidRPr="0055782E" w:rsidRDefault="00F20BF7" w:rsidP="008736A6">
            <w:pPr>
              <w:spacing w:line="276" w:lineRule="auto"/>
              <w:jc w:val="center"/>
              <w:rPr>
                <w:rFonts w:ascii="Times New Roman" w:hAnsi="Times New Roman" w:cs="Times New Roman"/>
              </w:rPr>
            </w:pPr>
            <w:r>
              <w:rPr>
                <w:rFonts w:ascii="Times New Roman" w:hAnsi="Times New Roman"/>
              </w:rPr>
              <w:t>H x  EUR</w:t>
            </w:r>
          </w:p>
        </w:tc>
        <w:tc>
          <w:tcPr>
            <w:tcW w:w="2160" w:type="dxa"/>
            <w:gridSpan w:val="2"/>
            <w:shd w:val="clear" w:color="auto" w:fill="auto"/>
          </w:tcPr>
          <w:p w14:paraId="11D3E3E7" w14:textId="77777777" w:rsidR="00CB7FF0" w:rsidRPr="0055782E" w:rsidRDefault="00F20BF7" w:rsidP="008736A6">
            <w:pPr>
              <w:spacing w:line="276" w:lineRule="auto"/>
              <w:jc w:val="center"/>
              <w:rPr>
                <w:rFonts w:ascii="Times New Roman" w:hAnsi="Times New Roman" w:cs="Times New Roman"/>
              </w:rPr>
            </w:pPr>
            <w:r>
              <w:rPr>
                <w:rFonts w:ascii="Times New Roman" w:hAnsi="Times New Roman"/>
              </w:rPr>
              <w:t>Pilot</w:t>
            </w:r>
          </w:p>
          <w:p w14:paraId="08DAD13D" w14:textId="77777777" w:rsidR="00CB7FF0" w:rsidRPr="0055782E" w:rsidRDefault="00F20BF7" w:rsidP="008736A6">
            <w:pPr>
              <w:spacing w:line="276" w:lineRule="auto"/>
              <w:jc w:val="center"/>
              <w:rPr>
                <w:rFonts w:ascii="Times New Roman" w:hAnsi="Times New Roman" w:cs="Times New Roman"/>
              </w:rPr>
            </w:pPr>
            <w:r>
              <w:rPr>
                <w:rFonts w:ascii="Times New Roman" w:hAnsi="Times New Roman"/>
              </w:rPr>
              <w:t>H x  EUR</w:t>
            </w:r>
          </w:p>
        </w:tc>
        <w:tc>
          <w:tcPr>
            <w:tcW w:w="1248" w:type="dxa"/>
            <w:shd w:val="clear" w:color="auto" w:fill="auto"/>
          </w:tcPr>
          <w:p w14:paraId="4D99CD1A" w14:textId="77777777" w:rsidR="00CB7FF0" w:rsidRPr="0055782E" w:rsidRDefault="00F20BF7" w:rsidP="008736A6">
            <w:pPr>
              <w:spacing w:line="276" w:lineRule="auto"/>
              <w:jc w:val="center"/>
              <w:rPr>
                <w:rFonts w:ascii="Times New Roman" w:hAnsi="Times New Roman" w:cs="Times New Roman"/>
              </w:rPr>
            </w:pPr>
            <w:r>
              <w:rPr>
                <w:rFonts w:ascii="Times New Roman" w:hAnsi="Times New Roman"/>
              </w:rPr>
              <w:t>Total:</w:t>
            </w:r>
          </w:p>
        </w:tc>
      </w:tr>
      <w:tr w:rsidR="00E95B28" w14:paraId="39A9CFF6" w14:textId="77777777" w:rsidTr="00D1489B">
        <w:tc>
          <w:tcPr>
            <w:tcW w:w="1548" w:type="dxa"/>
            <w:shd w:val="clear" w:color="auto" w:fill="auto"/>
          </w:tcPr>
          <w:p w14:paraId="5B6E057F" w14:textId="77777777" w:rsidR="00CB7FF0" w:rsidRPr="0055782E" w:rsidRDefault="00F20BF7" w:rsidP="008736A6">
            <w:pPr>
              <w:spacing w:line="276" w:lineRule="auto"/>
              <w:rPr>
                <w:rFonts w:ascii="Times New Roman" w:hAnsi="Times New Roman" w:cs="Times New Roman"/>
              </w:rPr>
            </w:pPr>
            <w:r>
              <w:rPr>
                <w:rFonts w:ascii="Times New Roman" w:hAnsi="Times New Roman"/>
              </w:rPr>
              <w:t>Amount EUR</w:t>
            </w:r>
          </w:p>
        </w:tc>
        <w:tc>
          <w:tcPr>
            <w:tcW w:w="2160" w:type="dxa"/>
            <w:gridSpan w:val="3"/>
            <w:shd w:val="clear" w:color="auto" w:fill="auto"/>
          </w:tcPr>
          <w:p w14:paraId="26D5D1B3" w14:textId="77777777" w:rsidR="00CB7FF0" w:rsidRPr="0055782E" w:rsidRDefault="00CB7FF0" w:rsidP="008736A6">
            <w:pPr>
              <w:spacing w:line="276" w:lineRule="auto"/>
              <w:rPr>
                <w:rFonts w:ascii="Times New Roman" w:hAnsi="Times New Roman" w:cs="Times New Roman"/>
                <w:lang w:val="sl-SI"/>
              </w:rPr>
            </w:pPr>
          </w:p>
        </w:tc>
        <w:tc>
          <w:tcPr>
            <w:tcW w:w="1980" w:type="dxa"/>
            <w:gridSpan w:val="4"/>
            <w:shd w:val="clear" w:color="auto" w:fill="auto"/>
          </w:tcPr>
          <w:p w14:paraId="73DA7D77" w14:textId="77777777" w:rsidR="00CB7FF0" w:rsidRPr="0055782E" w:rsidRDefault="00CB7FF0" w:rsidP="008736A6">
            <w:pPr>
              <w:spacing w:line="276" w:lineRule="auto"/>
              <w:rPr>
                <w:rFonts w:ascii="Times New Roman" w:hAnsi="Times New Roman" w:cs="Times New Roman"/>
                <w:lang w:val="sl-SI"/>
              </w:rPr>
            </w:pPr>
          </w:p>
        </w:tc>
        <w:tc>
          <w:tcPr>
            <w:tcW w:w="2160" w:type="dxa"/>
            <w:gridSpan w:val="2"/>
            <w:shd w:val="clear" w:color="auto" w:fill="auto"/>
          </w:tcPr>
          <w:p w14:paraId="200C3C56" w14:textId="77777777" w:rsidR="00CB7FF0" w:rsidRPr="0055782E" w:rsidRDefault="00CB7FF0" w:rsidP="008736A6">
            <w:pPr>
              <w:spacing w:line="276" w:lineRule="auto"/>
              <w:rPr>
                <w:rFonts w:ascii="Times New Roman" w:hAnsi="Times New Roman" w:cs="Times New Roman"/>
                <w:lang w:val="sl-SI"/>
              </w:rPr>
            </w:pPr>
          </w:p>
        </w:tc>
        <w:tc>
          <w:tcPr>
            <w:tcW w:w="1248" w:type="dxa"/>
            <w:shd w:val="clear" w:color="auto" w:fill="auto"/>
          </w:tcPr>
          <w:p w14:paraId="10737DB2" w14:textId="77777777" w:rsidR="00CB7FF0" w:rsidRPr="0055782E" w:rsidRDefault="00CB7FF0" w:rsidP="008736A6">
            <w:pPr>
              <w:spacing w:line="276" w:lineRule="auto"/>
              <w:rPr>
                <w:rFonts w:ascii="Times New Roman" w:hAnsi="Times New Roman" w:cs="Times New Roman"/>
                <w:lang w:val="sl-SI"/>
              </w:rPr>
            </w:pPr>
          </w:p>
        </w:tc>
      </w:tr>
      <w:tr w:rsidR="00E95B28" w14:paraId="01D4514F" w14:textId="77777777" w:rsidTr="00D1489B">
        <w:tc>
          <w:tcPr>
            <w:tcW w:w="1548" w:type="dxa"/>
            <w:shd w:val="clear" w:color="auto" w:fill="auto"/>
          </w:tcPr>
          <w:p w14:paraId="429BCFFB" w14:textId="77777777" w:rsidR="00CB7FF0" w:rsidRPr="0055782E" w:rsidRDefault="00F20BF7" w:rsidP="008736A6">
            <w:pPr>
              <w:spacing w:line="276" w:lineRule="auto"/>
              <w:rPr>
                <w:rFonts w:ascii="Times New Roman" w:hAnsi="Times New Roman" w:cs="Times New Roman"/>
              </w:rPr>
            </w:pPr>
            <w:r>
              <w:rPr>
                <w:rFonts w:ascii="Times New Roman" w:hAnsi="Times New Roman"/>
              </w:rPr>
              <w:t>Recommen. By:</w:t>
            </w:r>
          </w:p>
        </w:tc>
        <w:tc>
          <w:tcPr>
            <w:tcW w:w="2160" w:type="dxa"/>
            <w:gridSpan w:val="3"/>
            <w:shd w:val="clear" w:color="auto" w:fill="auto"/>
          </w:tcPr>
          <w:p w14:paraId="6E86B230" w14:textId="77777777" w:rsidR="00CB7FF0" w:rsidRPr="0055782E" w:rsidRDefault="00F20BF7" w:rsidP="008736A6">
            <w:pPr>
              <w:spacing w:line="276" w:lineRule="auto"/>
              <w:rPr>
                <w:rFonts w:ascii="Times New Roman" w:hAnsi="Times New Roman" w:cs="Times New Roman"/>
              </w:rPr>
            </w:pPr>
            <w:r>
              <w:rPr>
                <w:rFonts w:ascii="Times New Roman" w:hAnsi="Times New Roman"/>
              </w:rPr>
              <w:t>Company</w:t>
            </w:r>
          </w:p>
        </w:tc>
        <w:tc>
          <w:tcPr>
            <w:tcW w:w="1980" w:type="dxa"/>
            <w:gridSpan w:val="4"/>
            <w:shd w:val="clear" w:color="auto" w:fill="auto"/>
          </w:tcPr>
          <w:p w14:paraId="406ECBC1" w14:textId="77777777" w:rsidR="00CB7FF0" w:rsidRPr="0055782E" w:rsidRDefault="00F20BF7" w:rsidP="008736A6">
            <w:pPr>
              <w:spacing w:line="276" w:lineRule="auto"/>
              <w:rPr>
                <w:rFonts w:ascii="Times New Roman" w:hAnsi="Times New Roman" w:cs="Times New Roman"/>
              </w:rPr>
            </w:pPr>
            <w:r>
              <w:rPr>
                <w:rFonts w:ascii="Times New Roman" w:hAnsi="Times New Roman"/>
              </w:rPr>
              <w:t>Date:</w:t>
            </w:r>
          </w:p>
        </w:tc>
        <w:tc>
          <w:tcPr>
            <w:tcW w:w="3408" w:type="dxa"/>
            <w:gridSpan w:val="3"/>
            <w:shd w:val="clear" w:color="auto" w:fill="auto"/>
          </w:tcPr>
          <w:p w14:paraId="758B8FBD" w14:textId="77777777" w:rsidR="00CB7FF0" w:rsidRPr="0055782E" w:rsidRDefault="00F20BF7" w:rsidP="008736A6">
            <w:pPr>
              <w:spacing w:line="276" w:lineRule="auto"/>
              <w:rPr>
                <w:rFonts w:ascii="Times New Roman" w:hAnsi="Times New Roman" w:cs="Times New Roman"/>
              </w:rPr>
            </w:pPr>
            <w:r>
              <w:rPr>
                <w:rFonts w:ascii="Times New Roman" w:hAnsi="Times New Roman"/>
              </w:rPr>
              <w:t>Sign.:</w:t>
            </w:r>
          </w:p>
          <w:p w14:paraId="061643B2" w14:textId="77777777" w:rsidR="00CB7FF0" w:rsidRPr="0055782E" w:rsidRDefault="00CB7FF0" w:rsidP="008736A6">
            <w:pPr>
              <w:spacing w:line="276" w:lineRule="auto"/>
              <w:rPr>
                <w:rFonts w:ascii="Times New Roman" w:hAnsi="Times New Roman" w:cs="Times New Roman"/>
                <w:lang w:val="sl-SI"/>
              </w:rPr>
            </w:pPr>
          </w:p>
          <w:p w14:paraId="1F2FA4DC" w14:textId="77777777" w:rsidR="00CB7FF0" w:rsidRPr="0055782E" w:rsidRDefault="00F20BF7" w:rsidP="008736A6">
            <w:pPr>
              <w:spacing w:line="276" w:lineRule="auto"/>
              <w:rPr>
                <w:rFonts w:ascii="Times New Roman" w:hAnsi="Times New Roman" w:cs="Times New Roman"/>
              </w:rPr>
            </w:pPr>
            <w:r>
              <w:rPr>
                <w:rFonts w:ascii="Times New Roman" w:hAnsi="Times New Roman"/>
              </w:rPr>
              <w:t>Stamp:</w:t>
            </w:r>
          </w:p>
        </w:tc>
      </w:tr>
      <w:tr w:rsidR="00E95B28" w14:paraId="1FD77989" w14:textId="77777777" w:rsidTr="00D1489B">
        <w:tc>
          <w:tcPr>
            <w:tcW w:w="1548" w:type="dxa"/>
            <w:shd w:val="clear" w:color="auto" w:fill="auto"/>
          </w:tcPr>
          <w:p w14:paraId="493FFED1" w14:textId="77777777" w:rsidR="00CB7FF0" w:rsidRPr="0055782E" w:rsidRDefault="00F20BF7" w:rsidP="008736A6">
            <w:pPr>
              <w:spacing w:line="276" w:lineRule="auto"/>
              <w:rPr>
                <w:rFonts w:ascii="Times New Roman" w:hAnsi="Times New Roman" w:cs="Times New Roman"/>
              </w:rPr>
            </w:pPr>
            <w:r>
              <w:rPr>
                <w:rFonts w:ascii="Times New Roman" w:hAnsi="Times New Roman"/>
              </w:rPr>
              <w:t>Perform ROS</w:t>
            </w:r>
          </w:p>
        </w:tc>
        <w:tc>
          <w:tcPr>
            <w:tcW w:w="1080" w:type="dxa"/>
            <w:shd w:val="clear" w:color="auto" w:fill="auto"/>
          </w:tcPr>
          <w:p w14:paraId="371F7DD5" w14:textId="77777777" w:rsidR="00CB7FF0" w:rsidRPr="0055782E" w:rsidRDefault="00F20BF7" w:rsidP="008736A6">
            <w:pPr>
              <w:spacing w:line="276" w:lineRule="auto"/>
              <w:jc w:val="center"/>
              <w:rPr>
                <w:rFonts w:ascii="Times New Roman" w:hAnsi="Times New Roman" w:cs="Times New Roman"/>
              </w:rPr>
            </w:pPr>
            <w:r>
              <w:rPr>
                <w:rFonts w:ascii="Times New Roman" w:hAnsi="Times New Roman"/>
              </w:rPr>
              <w:t>Yes:</w:t>
            </w:r>
          </w:p>
        </w:tc>
        <w:tc>
          <w:tcPr>
            <w:tcW w:w="1080" w:type="dxa"/>
            <w:gridSpan w:val="2"/>
            <w:shd w:val="clear" w:color="auto" w:fill="auto"/>
          </w:tcPr>
          <w:p w14:paraId="4E2B200E" w14:textId="77777777" w:rsidR="00CB7FF0" w:rsidRPr="0055782E" w:rsidRDefault="00F20BF7" w:rsidP="008736A6">
            <w:pPr>
              <w:spacing w:line="276" w:lineRule="auto"/>
              <w:jc w:val="center"/>
              <w:rPr>
                <w:rFonts w:ascii="Times New Roman" w:hAnsi="Times New Roman" w:cs="Times New Roman"/>
              </w:rPr>
            </w:pPr>
            <w:r>
              <w:rPr>
                <w:rFonts w:ascii="Times New Roman" w:hAnsi="Times New Roman"/>
              </w:rPr>
              <w:t>No:</w:t>
            </w:r>
          </w:p>
        </w:tc>
        <w:tc>
          <w:tcPr>
            <w:tcW w:w="1980" w:type="dxa"/>
            <w:gridSpan w:val="4"/>
            <w:shd w:val="clear" w:color="auto" w:fill="auto"/>
          </w:tcPr>
          <w:p w14:paraId="6779A475" w14:textId="77777777" w:rsidR="00CB7FF0" w:rsidRPr="0055782E" w:rsidRDefault="00F20BF7" w:rsidP="008736A6">
            <w:pPr>
              <w:spacing w:line="276" w:lineRule="auto"/>
              <w:rPr>
                <w:rFonts w:ascii="Times New Roman" w:hAnsi="Times New Roman" w:cs="Times New Roman"/>
              </w:rPr>
            </w:pPr>
            <w:r>
              <w:rPr>
                <w:rFonts w:ascii="Times New Roman" w:hAnsi="Times New Roman"/>
              </w:rPr>
              <w:t>Date:</w:t>
            </w:r>
          </w:p>
        </w:tc>
        <w:tc>
          <w:tcPr>
            <w:tcW w:w="3408" w:type="dxa"/>
            <w:gridSpan w:val="3"/>
            <w:shd w:val="clear" w:color="auto" w:fill="auto"/>
          </w:tcPr>
          <w:p w14:paraId="40A70182" w14:textId="77777777" w:rsidR="00CB7FF0" w:rsidRPr="0055782E" w:rsidRDefault="00F20BF7" w:rsidP="008736A6">
            <w:pPr>
              <w:spacing w:line="276" w:lineRule="auto"/>
              <w:rPr>
                <w:rFonts w:ascii="Times New Roman" w:hAnsi="Times New Roman" w:cs="Times New Roman"/>
              </w:rPr>
            </w:pPr>
            <w:r>
              <w:rPr>
                <w:rFonts w:ascii="Times New Roman" w:hAnsi="Times New Roman"/>
              </w:rPr>
              <w:t>Signature: Customer</w:t>
            </w:r>
          </w:p>
          <w:p w14:paraId="61F1AC5F" w14:textId="77777777" w:rsidR="00CB7FF0" w:rsidRPr="0055782E" w:rsidRDefault="00CB7FF0" w:rsidP="008736A6">
            <w:pPr>
              <w:spacing w:line="276" w:lineRule="auto"/>
              <w:rPr>
                <w:rFonts w:ascii="Times New Roman" w:hAnsi="Times New Roman" w:cs="Times New Roman"/>
                <w:lang w:val="sl-SI"/>
              </w:rPr>
            </w:pPr>
          </w:p>
          <w:p w14:paraId="0F6E91AE" w14:textId="77777777" w:rsidR="00CB7FF0" w:rsidRPr="0055782E" w:rsidRDefault="00CB7FF0" w:rsidP="008736A6">
            <w:pPr>
              <w:spacing w:line="276" w:lineRule="auto"/>
              <w:rPr>
                <w:rFonts w:ascii="Times New Roman" w:hAnsi="Times New Roman" w:cs="Times New Roman"/>
                <w:lang w:val="sl-SI"/>
              </w:rPr>
            </w:pPr>
          </w:p>
        </w:tc>
      </w:tr>
      <w:tr w:rsidR="00E95B28" w14:paraId="309EE07B" w14:textId="77777777" w:rsidTr="00D1489B">
        <w:tc>
          <w:tcPr>
            <w:tcW w:w="1548" w:type="dxa"/>
            <w:shd w:val="clear" w:color="auto" w:fill="auto"/>
          </w:tcPr>
          <w:p w14:paraId="285E2E86" w14:textId="77777777" w:rsidR="00CB7FF0" w:rsidRPr="0055782E" w:rsidRDefault="00F20BF7" w:rsidP="008736A6">
            <w:pPr>
              <w:spacing w:line="276" w:lineRule="auto"/>
              <w:rPr>
                <w:rFonts w:ascii="Times New Roman" w:hAnsi="Times New Roman" w:cs="Times New Roman"/>
              </w:rPr>
            </w:pPr>
            <w:r>
              <w:rPr>
                <w:rFonts w:ascii="Times New Roman" w:hAnsi="Times New Roman"/>
              </w:rPr>
              <w:t>Remarks:</w:t>
            </w:r>
          </w:p>
          <w:p w14:paraId="402B9589" w14:textId="77777777" w:rsidR="00CB7FF0" w:rsidRPr="0055782E" w:rsidRDefault="00CB7FF0" w:rsidP="008736A6">
            <w:pPr>
              <w:spacing w:line="276" w:lineRule="auto"/>
              <w:rPr>
                <w:rFonts w:ascii="Times New Roman" w:hAnsi="Times New Roman" w:cs="Times New Roman"/>
                <w:lang w:val="sl-SI"/>
              </w:rPr>
            </w:pPr>
          </w:p>
          <w:p w14:paraId="63146DDA" w14:textId="77777777" w:rsidR="00CB7FF0" w:rsidRPr="0055782E" w:rsidRDefault="00CB7FF0" w:rsidP="008736A6">
            <w:pPr>
              <w:spacing w:line="276" w:lineRule="auto"/>
              <w:rPr>
                <w:rFonts w:ascii="Times New Roman" w:hAnsi="Times New Roman" w:cs="Times New Roman"/>
                <w:lang w:val="sl-SI"/>
              </w:rPr>
            </w:pPr>
          </w:p>
        </w:tc>
        <w:tc>
          <w:tcPr>
            <w:tcW w:w="7548" w:type="dxa"/>
            <w:gridSpan w:val="10"/>
            <w:shd w:val="clear" w:color="auto" w:fill="auto"/>
          </w:tcPr>
          <w:p w14:paraId="21C7302B" w14:textId="77777777" w:rsidR="00CB7FF0" w:rsidRPr="0055782E" w:rsidRDefault="00CB7FF0" w:rsidP="008736A6">
            <w:pPr>
              <w:spacing w:line="276" w:lineRule="auto"/>
              <w:rPr>
                <w:rFonts w:ascii="Times New Roman" w:hAnsi="Times New Roman" w:cs="Times New Roman"/>
                <w:lang w:val="sl-SI"/>
              </w:rPr>
            </w:pPr>
          </w:p>
          <w:p w14:paraId="718FB1A4" w14:textId="77777777" w:rsidR="00CB7FF0" w:rsidRPr="0055782E" w:rsidRDefault="00CB7FF0" w:rsidP="008736A6">
            <w:pPr>
              <w:spacing w:line="276" w:lineRule="auto"/>
              <w:rPr>
                <w:rFonts w:ascii="Times New Roman" w:hAnsi="Times New Roman" w:cs="Times New Roman"/>
                <w:lang w:val="sl-SI"/>
              </w:rPr>
            </w:pPr>
          </w:p>
        </w:tc>
      </w:tr>
      <w:tr w:rsidR="00E95B28" w14:paraId="192C6247" w14:textId="77777777" w:rsidTr="00D1489B">
        <w:tc>
          <w:tcPr>
            <w:tcW w:w="1548" w:type="dxa"/>
            <w:shd w:val="clear" w:color="auto" w:fill="auto"/>
          </w:tcPr>
          <w:p w14:paraId="5A16AAEB" w14:textId="77777777" w:rsidR="00CB7FF0" w:rsidRPr="0055782E" w:rsidRDefault="00F20BF7" w:rsidP="008736A6">
            <w:pPr>
              <w:spacing w:line="276" w:lineRule="auto"/>
              <w:rPr>
                <w:rFonts w:ascii="Times New Roman" w:hAnsi="Times New Roman" w:cs="Times New Roman"/>
              </w:rPr>
            </w:pPr>
            <w:r>
              <w:rPr>
                <w:rFonts w:ascii="Times New Roman" w:hAnsi="Times New Roman"/>
              </w:rPr>
              <w:t>Executed</w:t>
            </w:r>
          </w:p>
          <w:p w14:paraId="32A7EA37" w14:textId="77777777" w:rsidR="00CB7FF0" w:rsidRPr="0055782E" w:rsidRDefault="00CB7FF0" w:rsidP="008736A6">
            <w:pPr>
              <w:spacing w:line="276" w:lineRule="auto"/>
              <w:rPr>
                <w:rFonts w:ascii="Times New Roman" w:hAnsi="Times New Roman" w:cs="Times New Roman"/>
                <w:lang w:val="sl-SI"/>
              </w:rPr>
            </w:pPr>
          </w:p>
        </w:tc>
        <w:tc>
          <w:tcPr>
            <w:tcW w:w="1080" w:type="dxa"/>
            <w:shd w:val="clear" w:color="auto" w:fill="auto"/>
          </w:tcPr>
          <w:p w14:paraId="6ED10895" w14:textId="77777777" w:rsidR="00CB7FF0" w:rsidRPr="0055782E" w:rsidRDefault="00F20BF7" w:rsidP="008736A6">
            <w:pPr>
              <w:spacing w:line="276" w:lineRule="auto"/>
              <w:rPr>
                <w:rFonts w:ascii="Times New Roman" w:hAnsi="Times New Roman" w:cs="Times New Roman"/>
              </w:rPr>
            </w:pPr>
            <w:r>
              <w:rPr>
                <w:rFonts w:ascii="Times New Roman" w:hAnsi="Times New Roman"/>
              </w:rPr>
              <w:t>Yes</w:t>
            </w:r>
          </w:p>
        </w:tc>
        <w:tc>
          <w:tcPr>
            <w:tcW w:w="1080" w:type="dxa"/>
            <w:gridSpan w:val="2"/>
            <w:shd w:val="clear" w:color="auto" w:fill="auto"/>
          </w:tcPr>
          <w:p w14:paraId="64433CB4" w14:textId="77777777" w:rsidR="00CB7FF0" w:rsidRPr="0055782E" w:rsidRDefault="00F20BF7" w:rsidP="008736A6">
            <w:pPr>
              <w:spacing w:line="276" w:lineRule="auto"/>
              <w:rPr>
                <w:rFonts w:ascii="Times New Roman" w:hAnsi="Times New Roman" w:cs="Times New Roman"/>
              </w:rPr>
            </w:pPr>
            <w:r>
              <w:rPr>
                <w:rFonts w:ascii="Times New Roman" w:hAnsi="Times New Roman"/>
              </w:rPr>
              <w:t>No</w:t>
            </w:r>
          </w:p>
        </w:tc>
        <w:tc>
          <w:tcPr>
            <w:tcW w:w="1980" w:type="dxa"/>
            <w:gridSpan w:val="4"/>
            <w:shd w:val="clear" w:color="auto" w:fill="auto"/>
          </w:tcPr>
          <w:p w14:paraId="027CB9E8" w14:textId="77777777" w:rsidR="00CB7FF0" w:rsidRPr="0055782E" w:rsidRDefault="00F20BF7" w:rsidP="008736A6">
            <w:pPr>
              <w:spacing w:line="276" w:lineRule="auto"/>
              <w:rPr>
                <w:rFonts w:ascii="Times New Roman" w:hAnsi="Times New Roman" w:cs="Times New Roman"/>
              </w:rPr>
            </w:pPr>
            <w:r>
              <w:rPr>
                <w:rFonts w:ascii="Times New Roman" w:hAnsi="Times New Roman"/>
              </w:rPr>
              <w:t>Date</w:t>
            </w:r>
          </w:p>
        </w:tc>
        <w:tc>
          <w:tcPr>
            <w:tcW w:w="3408" w:type="dxa"/>
            <w:gridSpan w:val="3"/>
            <w:shd w:val="clear" w:color="auto" w:fill="auto"/>
          </w:tcPr>
          <w:p w14:paraId="05F4BE12" w14:textId="77777777" w:rsidR="00CB7FF0" w:rsidRPr="0055782E" w:rsidRDefault="00F20BF7" w:rsidP="008736A6">
            <w:pPr>
              <w:spacing w:line="276" w:lineRule="auto"/>
              <w:rPr>
                <w:rFonts w:ascii="Times New Roman" w:hAnsi="Times New Roman" w:cs="Times New Roman"/>
              </w:rPr>
            </w:pPr>
            <w:r>
              <w:rPr>
                <w:rFonts w:ascii="Times New Roman" w:hAnsi="Times New Roman"/>
              </w:rPr>
              <w:t>Signature</w:t>
            </w:r>
          </w:p>
        </w:tc>
      </w:tr>
    </w:tbl>
    <w:p w14:paraId="56C30EEE" w14:textId="77777777" w:rsidR="00CB7FF0" w:rsidRDefault="00CB7FF0" w:rsidP="00BA4A4E">
      <w:pPr>
        <w:spacing w:line="276" w:lineRule="auto"/>
        <w:rPr>
          <w:b/>
          <w:szCs w:val="20"/>
          <w:lang w:val="sl-SI"/>
        </w:rPr>
      </w:pPr>
    </w:p>
    <w:sectPr w:rsidR="00CB7FF0" w:rsidSect="00783310">
      <w:headerReference w:type="default" r:id="rId24"/>
      <w:footerReference w:type="first" r:id="rId25"/>
      <w:pgSz w:w="11900" w:h="16840" w:code="9"/>
      <w:pgMar w:top="1701" w:right="1701" w:bottom="1134"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801A3" w14:textId="77777777" w:rsidR="000426EB" w:rsidRDefault="000426EB">
      <w:pPr>
        <w:spacing w:line="240" w:lineRule="auto"/>
      </w:pPr>
      <w:r>
        <w:separator/>
      </w:r>
    </w:p>
  </w:endnote>
  <w:endnote w:type="continuationSeparator" w:id="0">
    <w:p w14:paraId="763A0BB0" w14:textId="77777777" w:rsidR="000426EB" w:rsidRDefault="000426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Republika">
    <w:altName w:val="Franklin Gothic Medium Cond"/>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BB2E" w14:textId="77777777" w:rsidR="000426EB" w:rsidRDefault="000426EB" w:rsidP="00D31AD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47</w:t>
    </w:r>
    <w:r>
      <w:rPr>
        <w:rStyle w:val="tevilkastrani"/>
      </w:rPr>
      <w:fldChar w:fldCharType="end"/>
    </w:r>
  </w:p>
  <w:p w14:paraId="551CC00E" w14:textId="77777777" w:rsidR="000426EB" w:rsidRDefault="000426E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D1492" w14:textId="77777777" w:rsidR="000426EB" w:rsidRPr="001405A1" w:rsidRDefault="000426EB" w:rsidP="001E2392">
    <w:pPr>
      <w:pStyle w:val="Noga"/>
      <w:jc w:val="center"/>
      <w:rPr>
        <w:sz w:val="18"/>
        <w:szCs w:val="18"/>
      </w:rPr>
    </w:pPr>
    <w:r w:rsidRPr="001405A1">
      <w:rPr>
        <w:sz w:val="18"/>
        <w:szCs w:val="18"/>
      </w:rPr>
      <w:t>VAT Identification No.: (SI) 47978457, Registration No.: 5268923000, Bank Account No.: 01100-6370191114</w:t>
    </w:r>
  </w:p>
  <w:p w14:paraId="3D2B2970" w14:textId="77777777" w:rsidR="000426EB" w:rsidRPr="001E2392" w:rsidRDefault="000426EB">
    <w:pPr>
      <w:pStyle w:val="Noga"/>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256EF" w14:textId="628A8DE9" w:rsidR="000426EB" w:rsidRDefault="000426EB" w:rsidP="00D31AD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556628">
      <w:rPr>
        <w:rStyle w:val="tevilkastrani"/>
        <w:noProof/>
      </w:rPr>
      <w:t>3</w:t>
    </w:r>
    <w:r>
      <w:rPr>
        <w:rStyle w:val="tevilkastrani"/>
      </w:rPr>
      <w:fldChar w:fldCharType="end"/>
    </w:r>
    <w:r>
      <w:rPr>
        <w:rStyle w:val="tevilkastrani"/>
      </w:rPr>
      <w:t>/</w:t>
    </w:r>
    <w:r>
      <w:rPr>
        <w:rStyle w:val="tevilkastrani"/>
      </w:rPr>
      <w:fldChar w:fldCharType="begin"/>
    </w:r>
    <w:r>
      <w:rPr>
        <w:rStyle w:val="tevilkastrani"/>
      </w:rPr>
      <w:instrText xml:space="preserve"> NUMPAGES </w:instrText>
    </w:r>
    <w:r>
      <w:rPr>
        <w:rStyle w:val="tevilkastrani"/>
      </w:rPr>
      <w:fldChar w:fldCharType="separate"/>
    </w:r>
    <w:r w:rsidR="00556628">
      <w:rPr>
        <w:rStyle w:val="tevilkastrani"/>
        <w:noProof/>
      </w:rPr>
      <w:t>65</w:t>
    </w:r>
    <w:r>
      <w:rPr>
        <w:rStyle w:val="tevilkastrani"/>
      </w:rPr>
      <w:fldChar w:fldCharType="end"/>
    </w:r>
  </w:p>
  <w:p w14:paraId="227DD136" w14:textId="77777777" w:rsidR="000426EB" w:rsidRPr="001E2392" w:rsidRDefault="000426EB">
    <w:pPr>
      <w:pStyle w:val="Noga"/>
      <w:jc w:val="center"/>
      <w:rPr>
        <w:lang w:val="pl-PL"/>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44492" w14:textId="77777777" w:rsidR="000426EB" w:rsidRDefault="000426EB" w:rsidP="0011181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47</w:t>
    </w:r>
    <w:r>
      <w:rPr>
        <w:rStyle w:val="tevilkastrani"/>
      </w:rPr>
      <w:fldChar w:fldCharType="end"/>
    </w:r>
  </w:p>
  <w:p w14:paraId="14378775" w14:textId="77777777" w:rsidR="000426EB" w:rsidRDefault="000426EB" w:rsidP="0011181A">
    <w:pPr>
      <w:pStyle w:val="Noga"/>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0448C" w14:textId="77777777" w:rsidR="000426EB" w:rsidRDefault="000426EB" w:rsidP="0011181A">
    <w:pPr>
      <w:pStyle w:val="Noga"/>
      <w:framePr w:wrap="around" w:vAnchor="text" w:hAnchor="margin" w:xAlign="right" w:y="1"/>
      <w:rPr>
        <w:rStyle w:val="tevilkastrani"/>
      </w:rPr>
    </w:pPr>
  </w:p>
  <w:p w14:paraId="21625A65" w14:textId="522E1A3C" w:rsidR="000426EB" w:rsidRPr="003C3F90" w:rsidRDefault="000426EB" w:rsidP="0011181A">
    <w:pPr>
      <w:pStyle w:val="Noga"/>
      <w:ind w:right="360"/>
      <w:jc w:val="center"/>
    </w:pPr>
    <w:r w:rsidRPr="003C3F90">
      <w:rPr>
        <w:rStyle w:val="tevilkastrani"/>
      </w:rPr>
      <w:fldChar w:fldCharType="begin"/>
    </w:r>
    <w:r w:rsidRPr="003C3F90">
      <w:rPr>
        <w:rStyle w:val="tevilkastrani"/>
      </w:rPr>
      <w:instrText xml:space="preserve"> PAGE </w:instrText>
    </w:r>
    <w:r w:rsidRPr="003C3F90">
      <w:rPr>
        <w:rStyle w:val="tevilkastrani"/>
      </w:rPr>
      <w:fldChar w:fldCharType="separate"/>
    </w:r>
    <w:r w:rsidR="00556628">
      <w:rPr>
        <w:rStyle w:val="tevilkastrani"/>
        <w:noProof/>
      </w:rPr>
      <w:t>22</w:t>
    </w:r>
    <w:r w:rsidRPr="003C3F90">
      <w:rPr>
        <w:rStyle w:val="tevilkastrani"/>
      </w:rPr>
      <w:fldChar w:fldCharType="end"/>
    </w:r>
    <w:r>
      <w:rPr>
        <w:rStyle w:val="tevilkastrani"/>
      </w:rPr>
      <w:t>/</w:t>
    </w:r>
    <w:r w:rsidRPr="003C3F90">
      <w:rPr>
        <w:rStyle w:val="tevilkastrani"/>
      </w:rPr>
      <w:fldChar w:fldCharType="begin"/>
    </w:r>
    <w:r w:rsidRPr="003C3F90">
      <w:rPr>
        <w:rStyle w:val="tevilkastrani"/>
      </w:rPr>
      <w:instrText xml:space="preserve"> NUMPAGES </w:instrText>
    </w:r>
    <w:r w:rsidRPr="003C3F90">
      <w:rPr>
        <w:rStyle w:val="tevilkastrani"/>
      </w:rPr>
      <w:fldChar w:fldCharType="separate"/>
    </w:r>
    <w:r w:rsidR="00556628">
      <w:rPr>
        <w:rStyle w:val="tevilkastrani"/>
        <w:noProof/>
      </w:rPr>
      <w:t>65</w:t>
    </w:r>
    <w:r w:rsidRPr="003C3F90">
      <w:rPr>
        <w:rStyle w:val="tevilkastran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F67FD" w14:textId="77777777" w:rsidR="000426EB" w:rsidRDefault="000426EB">
    <w:pPr>
      <w:pStyle w:val="Noga"/>
      <w:jc w:val="center"/>
    </w:pPr>
    <w:r>
      <w:rPr>
        <w:rStyle w:val="tevilkastrani"/>
      </w:rPr>
      <w:fldChar w:fldCharType="begin"/>
    </w:r>
    <w:r>
      <w:rPr>
        <w:rStyle w:val="tevilkastrani"/>
      </w:rPr>
      <w:instrText xml:space="preserve"> PAGE </w:instrText>
    </w:r>
    <w:r>
      <w:rPr>
        <w:rStyle w:val="tevilkastrani"/>
      </w:rPr>
      <w:fldChar w:fldCharType="separate"/>
    </w:r>
    <w:r>
      <w:rPr>
        <w:rStyle w:val="tevilkastrani"/>
      </w:rPr>
      <w:t>10</w:t>
    </w:r>
    <w:r>
      <w:rPr>
        <w:rStyle w:val="tevilkastrani"/>
      </w:rPr>
      <w:fldChar w:fldCharType="end"/>
    </w:r>
    <w:r>
      <w:rPr>
        <w:rStyle w:val="tevilkastrani"/>
      </w:rPr>
      <w:t>/</w:t>
    </w:r>
    <w:r>
      <w:rPr>
        <w:rStyle w:val="tevilkastrani"/>
      </w:rPr>
      <w:fldChar w:fldCharType="begin"/>
    </w:r>
    <w:r>
      <w:rPr>
        <w:rStyle w:val="tevilkastrani"/>
      </w:rPr>
      <w:instrText xml:space="preserve"> NUMPAGES </w:instrText>
    </w:r>
    <w:r>
      <w:rPr>
        <w:rStyle w:val="tevilkastrani"/>
      </w:rPr>
      <w:fldChar w:fldCharType="separate"/>
    </w:r>
    <w:r>
      <w:rPr>
        <w:rStyle w:val="tevilkastrani"/>
      </w:rPr>
      <w:t>68</w:t>
    </w:r>
    <w:r>
      <w:rPr>
        <w:rStyle w:val="tevilkastrani"/>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AF246" w14:textId="77777777" w:rsidR="000426EB" w:rsidRPr="00610C31" w:rsidRDefault="000426EB" w:rsidP="00610C31">
    <w:pPr>
      <w:pStyle w:val="Noga"/>
      <w:jc w:val="center"/>
      <w:rPr>
        <w:sz w:val="16"/>
        <w:szCs w:val="16"/>
      </w:rPr>
    </w:pPr>
    <w:r>
      <w:rPr>
        <w:sz w:val="16"/>
      </w:rPr>
      <w:t>VAT Identification No.: (SI) 47978457, Registration No.: 5268923, Bank Account No.: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E3CEB" w14:textId="77777777" w:rsidR="000426EB" w:rsidRDefault="000426EB">
      <w:r>
        <w:separator/>
      </w:r>
    </w:p>
  </w:footnote>
  <w:footnote w:type="continuationSeparator" w:id="0">
    <w:p w14:paraId="42575892" w14:textId="77777777" w:rsidR="000426EB" w:rsidRDefault="000426EB">
      <w:r>
        <w:continuationSeparator/>
      </w:r>
    </w:p>
  </w:footnote>
  <w:footnote w:id="1">
    <w:p w14:paraId="29E7E027" w14:textId="77777777" w:rsidR="000426EB" w:rsidRPr="00356EB9" w:rsidRDefault="000426EB" w:rsidP="00AC5E4F">
      <w:pPr>
        <w:pStyle w:val="Sprotnaopomba-besedilo"/>
        <w:rPr>
          <w:rFonts w:ascii="Arial" w:hAnsi="Arial"/>
        </w:rPr>
      </w:pPr>
      <w:r>
        <w:rPr>
          <w:rStyle w:val="Sprotnaopomba-sklic"/>
          <w:rFonts w:ascii="Arial" w:hAnsi="Arial"/>
        </w:rPr>
        <w:footnoteRef/>
      </w:r>
      <w:r>
        <w:rPr>
          <w:rFonts w:ascii="Arial" w:hAnsi="Arial"/>
        </w:rPr>
        <w:t xml:space="preserve"> Urgent contracts required to address defects that render the aircraft</w:t>
      </w:r>
      <w:r w:rsidR="00510B6B">
        <w:rPr>
          <w:rFonts w:ascii="Arial" w:hAnsi="Arial"/>
        </w:rPr>
        <w:t xml:space="preserve"> or. engine </w:t>
      </w:r>
      <w:r>
        <w:rPr>
          <w:rFonts w:ascii="Arial" w:hAnsi="Arial"/>
        </w:rPr>
        <w:t xml:space="preserve"> unairworthy.</w:t>
      </w:r>
    </w:p>
  </w:footnote>
  <w:footnote w:id="2">
    <w:p w14:paraId="3F8EFA2E" w14:textId="77777777" w:rsidR="000426EB" w:rsidRPr="00356EB9" w:rsidRDefault="000426EB" w:rsidP="00AC5E4F">
      <w:pPr>
        <w:pStyle w:val="Sprotnaopomba-besedilo"/>
        <w:jc w:val="both"/>
        <w:rPr>
          <w:rFonts w:ascii="Arial" w:hAnsi="Arial"/>
        </w:rPr>
      </w:pPr>
      <w:r>
        <w:rPr>
          <w:rStyle w:val="Sprotnaopomba-sklic"/>
          <w:rFonts w:ascii="Arial" w:hAnsi="Arial"/>
        </w:rPr>
        <w:footnoteRef/>
      </w:r>
      <w:r>
        <w:rPr>
          <w:rFonts w:ascii="Arial" w:hAnsi="Arial"/>
        </w:rPr>
        <w:t xml:space="preserve"> Urgent contracts necessary to ensure the continuation of maintenance work during a service inspection or repair conducted by the Contracting Authority.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50BAC" w14:textId="77777777" w:rsidR="000426EB" w:rsidRPr="009739C3" w:rsidRDefault="000426EB" w:rsidP="009739C3">
    <w:pPr>
      <w:autoSpaceDE w:val="0"/>
      <w:autoSpaceDN w:val="0"/>
      <w:adjustRightInd w:val="0"/>
      <w:spacing w:line="240" w:lineRule="auto"/>
      <w:rPr>
        <w:szCs w:val="20"/>
      </w:rPr>
    </w:pPr>
    <w:r>
      <w:rPr>
        <w:noProof/>
        <w:lang w:val="sl-SI" w:eastAsia="sl-SI"/>
      </w:rPr>
      <w:drawing>
        <wp:anchor distT="0" distB="0" distL="114300" distR="114300" simplePos="0" relativeHeight="251658240" behindDoc="0" locked="0" layoutInCell="1" allowOverlap="1" wp14:anchorId="2CBABE47" wp14:editId="13226776">
          <wp:simplePos x="0" y="0"/>
          <wp:positionH relativeFrom="column">
            <wp:posOffset>-539115</wp:posOffset>
          </wp:positionH>
          <wp:positionV relativeFrom="paragraph">
            <wp:posOffset>-42545</wp:posOffset>
          </wp:positionV>
          <wp:extent cx="381635" cy="393700"/>
          <wp:effectExtent l="0" t="0" r="0" b="0"/>
          <wp:wrapTopAndBottom/>
          <wp:docPr id="1"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R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anchor>
      </w:drawing>
    </w:r>
    <w:r>
      <w:t>REPUBLIC OF SLOVENIA</w:t>
    </w:r>
  </w:p>
  <w:p w14:paraId="6F5D9F19" w14:textId="77777777" w:rsidR="000426EB" w:rsidRPr="009739C3" w:rsidRDefault="000426EB" w:rsidP="009739C3">
    <w:pPr>
      <w:pStyle w:val="Glava"/>
      <w:tabs>
        <w:tab w:val="clear" w:pos="4320"/>
        <w:tab w:val="clear" w:pos="8640"/>
        <w:tab w:val="left" w:pos="5112"/>
      </w:tabs>
      <w:spacing w:after="120" w:line="240" w:lineRule="exact"/>
      <w:rPr>
        <w:b/>
        <w:caps/>
        <w:szCs w:val="20"/>
      </w:rPr>
    </w:pPr>
    <w:r>
      <w:rPr>
        <w:b/>
        <w:caps/>
      </w:rPr>
      <w:t>Ministry of Defence</w:t>
    </w:r>
  </w:p>
  <w:p w14:paraId="75AD6536" w14:textId="77777777" w:rsidR="000426EB" w:rsidRPr="009739C3" w:rsidRDefault="000426EB" w:rsidP="009739C3">
    <w:pPr>
      <w:pStyle w:val="Glava"/>
      <w:tabs>
        <w:tab w:val="clear" w:pos="4320"/>
        <w:tab w:val="clear" w:pos="8640"/>
        <w:tab w:val="left" w:pos="5112"/>
      </w:tabs>
      <w:spacing w:before="240" w:line="240" w:lineRule="exact"/>
      <w:rPr>
        <w:szCs w:val="20"/>
      </w:rPr>
    </w:pPr>
    <w:r>
      <w:t>Vojkova cesta 55, 1000 Ljubljana</w:t>
    </w:r>
    <w:r>
      <w:tab/>
    </w:r>
    <w:r>
      <w:tab/>
      <w:t>T: +386 1 230 52 25</w:t>
    </w:r>
  </w:p>
  <w:p w14:paraId="1810AE73" w14:textId="77777777" w:rsidR="000426EB" w:rsidRPr="009739C3" w:rsidRDefault="000426EB" w:rsidP="009739C3">
    <w:pPr>
      <w:pStyle w:val="Glava"/>
      <w:tabs>
        <w:tab w:val="clear" w:pos="4320"/>
        <w:tab w:val="clear" w:pos="8640"/>
        <w:tab w:val="left" w:pos="5112"/>
      </w:tabs>
      <w:spacing w:line="240" w:lineRule="exact"/>
      <w:rPr>
        <w:szCs w:val="20"/>
      </w:rPr>
    </w:pPr>
    <w:r>
      <w:tab/>
    </w:r>
    <w:r>
      <w:tab/>
      <w:t xml:space="preserve">F: +386 1 471 27 62 </w:t>
    </w:r>
  </w:p>
  <w:p w14:paraId="53011F8F" w14:textId="77777777" w:rsidR="000426EB" w:rsidRPr="009739C3" w:rsidRDefault="000426EB" w:rsidP="009739C3">
    <w:pPr>
      <w:pStyle w:val="Glava"/>
      <w:tabs>
        <w:tab w:val="clear" w:pos="4320"/>
        <w:tab w:val="clear" w:pos="8640"/>
        <w:tab w:val="left" w:pos="5112"/>
      </w:tabs>
      <w:spacing w:line="240" w:lineRule="exact"/>
      <w:rPr>
        <w:szCs w:val="20"/>
      </w:rPr>
    </w:pPr>
    <w:r>
      <w:tab/>
    </w:r>
    <w:r>
      <w:tab/>
      <w:t>E: glavna.pisarna@mors.si</w:t>
    </w:r>
  </w:p>
  <w:p w14:paraId="6D248A1D" w14:textId="77777777" w:rsidR="000426EB" w:rsidRPr="009739C3" w:rsidRDefault="000426EB" w:rsidP="009739C3">
    <w:pPr>
      <w:pStyle w:val="Glava"/>
      <w:tabs>
        <w:tab w:val="clear" w:pos="4320"/>
        <w:tab w:val="clear" w:pos="8640"/>
        <w:tab w:val="left" w:pos="5112"/>
      </w:tabs>
      <w:spacing w:line="240" w:lineRule="exact"/>
      <w:rPr>
        <w:szCs w:val="20"/>
      </w:rPr>
    </w:pPr>
    <w:r>
      <w:tab/>
    </w:r>
    <w:r>
      <w:tab/>
      <w:t>www.mors.si</w:t>
    </w:r>
  </w:p>
  <w:p w14:paraId="2DD35A38" w14:textId="77777777" w:rsidR="000426EB" w:rsidRPr="009739C3" w:rsidRDefault="000426EB" w:rsidP="009739C3">
    <w:pPr>
      <w:pStyle w:val="Glava"/>
      <w:tabs>
        <w:tab w:val="clear" w:pos="4320"/>
        <w:tab w:val="clear" w:pos="8640"/>
        <w:tab w:val="left" w:pos="5112"/>
      </w:tabs>
      <w:spacing w:line="240" w:lineRule="exact"/>
      <w:rPr>
        <w:szCs w:val="20"/>
        <w:lang w:val="sl-SI"/>
      </w:rPr>
    </w:pPr>
  </w:p>
  <w:p w14:paraId="2038EE89" w14:textId="77777777" w:rsidR="000426EB" w:rsidRPr="009739C3" w:rsidRDefault="000426EB">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F9A4D" w14:textId="77777777" w:rsidR="000426EB" w:rsidRPr="009F5213" w:rsidRDefault="000426EB" w:rsidP="009F5213">
    <w:pPr>
      <w:tabs>
        <w:tab w:val="left" w:pos="6237"/>
      </w:tabs>
      <w:spacing w:line="288" w:lineRule="auto"/>
      <w:jc w:val="right"/>
      <w:outlineLvl w:val="0"/>
      <w:rPr>
        <w:sz w:val="16"/>
        <w:szCs w:val="16"/>
      </w:rPr>
    </w:pPr>
    <w:r>
      <w:rPr>
        <w:sz w:val="16"/>
      </w:rPr>
      <w:t>MORS 366/2025 – ON – PSPs</w:t>
    </w:r>
  </w:p>
  <w:p w14:paraId="7E2F5B0E" w14:textId="77777777" w:rsidR="000426EB" w:rsidRPr="00F20BF7" w:rsidRDefault="000426EB" w:rsidP="00F20BF7">
    <w:pPr>
      <w:spacing w:line="276" w:lineRule="auto"/>
      <w:ind w:left="3686"/>
      <w:rPr>
        <w:sz w:val="16"/>
      </w:rPr>
    </w:pPr>
    <w:r>
      <w:rPr>
        <w:sz w:val="16"/>
      </w:rPr>
      <w:t xml:space="preserve">Ensuring the Operational Readiness of SAF Aircraft – </w:t>
    </w:r>
    <w:r w:rsidRPr="00F20BF7">
      <w:rPr>
        <w:sz w:val="16"/>
      </w:rPr>
      <w:t>Maintenance of Safran Engines, Makila 1A1</w:t>
    </w:r>
  </w:p>
  <w:p w14:paraId="79C5152E" w14:textId="77777777" w:rsidR="000426EB" w:rsidRPr="00F00438" w:rsidRDefault="000426EB" w:rsidP="00E17934">
    <w:pPr>
      <w:tabs>
        <w:tab w:val="left" w:pos="6237"/>
      </w:tabs>
      <w:spacing w:line="288" w:lineRule="auto"/>
      <w:jc w:val="right"/>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E03CC" w14:textId="77777777" w:rsidR="000426EB" w:rsidRPr="00130B7F" w:rsidRDefault="000426EB" w:rsidP="00130B7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6060A54E">
      <w:start w:val="2"/>
      <w:numFmt w:val="bullet"/>
      <w:lvlText w:val="-"/>
      <w:lvlJc w:val="left"/>
      <w:pPr>
        <w:ind w:left="720" w:hanging="360"/>
      </w:pPr>
      <w:rPr>
        <w:rFonts w:ascii="Calibri" w:eastAsia="SimSun" w:hAnsi="Calibri" w:hint="default"/>
      </w:rPr>
    </w:lvl>
    <w:lvl w:ilvl="1" w:tplc="2B9C5624">
      <w:start w:val="1"/>
      <w:numFmt w:val="bullet"/>
      <w:lvlText w:val="o"/>
      <w:lvlJc w:val="left"/>
      <w:pPr>
        <w:ind w:left="1440" w:hanging="360"/>
      </w:pPr>
      <w:rPr>
        <w:rFonts w:ascii="Courier New" w:hAnsi="Courier New" w:hint="default"/>
      </w:rPr>
    </w:lvl>
    <w:lvl w:ilvl="2" w:tplc="09FC626C" w:tentative="1">
      <w:start w:val="1"/>
      <w:numFmt w:val="bullet"/>
      <w:lvlText w:val=""/>
      <w:lvlJc w:val="left"/>
      <w:pPr>
        <w:ind w:left="2160" w:hanging="360"/>
      </w:pPr>
      <w:rPr>
        <w:rFonts w:ascii="Wingdings" w:hAnsi="Wingdings" w:hint="default"/>
      </w:rPr>
    </w:lvl>
    <w:lvl w:ilvl="3" w:tplc="43A23360" w:tentative="1">
      <w:start w:val="1"/>
      <w:numFmt w:val="bullet"/>
      <w:lvlText w:val=""/>
      <w:lvlJc w:val="left"/>
      <w:pPr>
        <w:ind w:left="2880" w:hanging="360"/>
      </w:pPr>
      <w:rPr>
        <w:rFonts w:ascii="Symbol" w:hAnsi="Symbol" w:hint="default"/>
      </w:rPr>
    </w:lvl>
    <w:lvl w:ilvl="4" w:tplc="681A2B2A" w:tentative="1">
      <w:start w:val="1"/>
      <w:numFmt w:val="bullet"/>
      <w:lvlText w:val="o"/>
      <w:lvlJc w:val="left"/>
      <w:pPr>
        <w:ind w:left="3600" w:hanging="360"/>
      </w:pPr>
      <w:rPr>
        <w:rFonts w:ascii="Courier New" w:hAnsi="Courier New" w:hint="default"/>
      </w:rPr>
    </w:lvl>
    <w:lvl w:ilvl="5" w:tplc="45CC0510" w:tentative="1">
      <w:start w:val="1"/>
      <w:numFmt w:val="bullet"/>
      <w:lvlText w:val=""/>
      <w:lvlJc w:val="left"/>
      <w:pPr>
        <w:ind w:left="4320" w:hanging="360"/>
      </w:pPr>
      <w:rPr>
        <w:rFonts w:ascii="Wingdings" w:hAnsi="Wingdings" w:hint="default"/>
      </w:rPr>
    </w:lvl>
    <w:lvl w:ilvl="6" w:tplc="828813DA" w:tentative="1">
      <w:start w:val="1"/>
      <w:numFmt w:val="bullet"/>
      <w:lvlText w:val=""/>
      <w:lvlJc w:val="left"/>
      <w:pPr>
        <w:ind w:left="5040" w:hanging="360"/>
      </w:pPr>
      <w:rPr>
        <w:rFonts w:ascii="Symbol" w:hAnsi="Symbol" w:hint="default"/>
      </w:rPr>
    </w:lvl>
    <w:lvl w:ilvl="7" w:tplc="FB688CB2" w:tentative="1">
      <w:start w:val="1"/>
      <w:numFmt w:val="bullet"/>
      <w:lvlText w:val="o"/>
      <w:lvlJc w:val="left"/>
      <w:pPr>
        <w:ind w:left="5760" w:hanging="360"/>
      </w:pPr>
      <w:rPr>
        <w:rFonts w:ascii="Courier New" w:hAnsi="Courier New" w:hint="default"/>
      </w:rPr>
    </w:lvl>
    <w:lvl w:ilvl="8" w:tplc="EE6E7018" w:tentative="1">
      <w:start w:val="1"/>
      <w:numFmt w:val="bullet"/>
      <w:lvlText w:val=""/>
      <w:lvlJc w:val="left"/>
      <w:pPr>
        <w:ind w:left="6480" w:hanging="360"/>
      </w:pPr>
      <w:rPr>
        <w:rFonts w:ascii="Wingdings" w:hAnsi="Wingdings" w:hint="default"/>
      </w:rPr>
    </w:lvl>
  </w:abstractNum>
  <w:abstractNum w:abstractNumId="1" w15:restartNumberingAfterBreak="0">
    <w:nsid w:val="05B3460F"/>
    <w:multiLevelType w:val="hybridMultilevel"/>
    <w:tmpl w:val="FFFFFFFF"/>
    <w:lvl w:ilvl="0" w:tplc="FFFFFFFF">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hint="default"/>
      </w:rPr>
    </w:lvl>
    <w:lvl w:ilvl="8" w:tplc="FFFFFFFF">
      <w:start w:val="1"/>
      <w:numFmt w:val="bullet"/>
      <w:lvlText w:val=""/>
      <w:lvlJc w:val="left"/>
      <w:pPr>
        <w:ind w:left="6840" w:hanging="360"/>
      </w:pPr>
      <w:rPr>
        <w:rFonts w:ascii="Wingdings" w:hAnsi="Wingdings" w:hint="default"/>
      </w:rPr>
    </w:lvl>
  </w:abstractNum>
  <w:abstractNum w:abstractNumId="2" w15:restartNumberingAfterBreak="0">
    <w:nsid w:val="0CD037BD"/>
    <w:multiLevelType w:val="hybridMultilevel"/>
    <w:tmpl w:val="647C5374"/>
    <w:lvl w:ilvl="0" w:tplc="B37C2FA2">
      <w:start w:val="1"/>
      <w:numFmt w:val="upperLetter"/>
      <w:lvlText w:val="%1."/>
      <w:lvlJc w:val="left"/>
      <w:pPr>
        <w:ind w:left="786" w:hanging="360"/>
      </w:pPr>
    </w:lvl>
    <w:lvl w:ilvl="1" w:tplc="C278129C">
      <w:start w:val="1"/>
      <w:numFmt w:val="lowerLetter"/>
      <w:lvlText w:val="%2)"/>
      <w:lvlJc w:val="left"/>
      <w:pPr>
        <w:ind w:left="1506" w:hanging="360"/>
      </w:pPr>
      <w:rPr>
        <w:rFonts w:hint="default"/>
      </w:rPr>
    </w:lvl>
    <w:lvl w:ilvl="2" w:tplc="34E0D1C6" w:tentative="1">
      <w:start w:val="1"/>
      <w:numFmt w:val="lowerRoman"/>
      <w:lvlText w:val="%3."/>
      <w:lvlJc w:val="right"/>
      <w:pPr>
        <w:ind w:left="2226" w:hanging="180"/>
      </w:pPr>
    </w:lvl>
    <w:lvl w:ilvl="3" w:tplc="56763EC2" w:tentative="1">
      <w:start w:val="1"/>
      <w:numFmt w:val="decimal"/>
      <w:lvlText w:val="%4."/>
      <w:lvlJc w:val="left"/>
      <w:pPr>
        <w:ind w:left="2946" w:hanging="360"/>
      </w:pPr>
    </w:lvl>
    <w:lvl w:ilvl="4" w:tplc="FD4861D8" w:tentative="1">
      <w:start w:val="1"/>
      <w:numFmt w:val="lowerLetter"/>
      <w:lvlText w:val="%5."/>
      <w:lvlJc w:val="left"/>
      <w:pPr>
        <w:ind w:left="3666" w:hanging="360"/>
      </w:pPr>
    </w:lvl>
    <w:lvl w:ilvl="5" w:tplc="F044FB4E" w:tentative="1">
      <w:start w:val="1"/>
      <w:numFmt w:val="lowerRoman"/>
      <w:lvlText w:val="%6."/>
      <w:lvlJc w:val="right"/>
      <w:pPr>
        <w:ind w:left="4386" w:hanging="180"/>
      </w:pPr>
    </w:lvl>
    <w:lvl w:ilvl="6" w:tplc="A874D80C" w:tentative="1">
      <w:start w:val="1"/>
      <w:numFmt w:val="decimal"/>
      <w:lvlText w:val="%7."/>
      <w:lvlJc w:val="left"/>
      <w:pPr>
        <w:ind w:left="5106" w:hanging="360"/>
      </w:pPr>
    </w:lvl>
    <w:lvl w:ilvl="7" w:tplc="CD26AB2C" w:tentative="1">
      <w:start w:val="1"/>
      <w:numFmt w:val="lowerLetter"/>
      <w:lvlText w:val="%8."/>
      <w:lvlJc w:val="left"/>
      <w:pPr>
        <w:ind w:left="5826" w:hanging="360"/>
      </w:pPr>
    </w:lvl>
    <w:lvl w:ilvl="8" w:tplc="6A62B316" w:tentative="1">
      <w:start w:val="1"/>
      <w:numFmt w:val="lowerRoman"/>
      <w:lvlText w:val="%9."/>
      <w:lvlJc w:val="right"/>
      <w:pPr>
        <w:ind w:left="6546" w:hanging="180"/>
      </w:pPr>
    </w:lvl>
  </w:abstractNum>
  <w:abstractNum w:abstractNumId="3" w15:restartNumberingAfterBreak="0">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15:restartNumberingAfterBreak="0">
    <w:nsid w:val="17A01049"/>
    <w:multiLevelType w:val="hybridMultilevel"/>
    <w:tmpl w:val="6B9A8024"/>
    <w:lvl w:ilvl="0" w:tplc="53C4F294">
      <w:start w:val="1"/>
      <w:numFmt w:val="upperLetter"/>
      <w:lvlText w:val="%1."/>
      <w:lvlJc w:val="left"/>
      <w:pPr>
        <w:ind w:left="360" w:hanging="360"/>
      </w:pPr>
    </w:lvl>
    <w:lvl w:ilvl="1" w:tplc="D0ACDD94">
      <w:start w:val="1"/>
      <w:numFmt w:val="lowerLetter"/>
      <w:lvlText w:val="%2."/>
      <w:lvlJc w:val="left"/>
      <w:pPr>
        <w:ind w:left="1080" w:hanging="360"/>
      </w:pPr>
    </w:lvl>
    <w:lvl w:ilvl="2" w:tplc="1C3A239C" w:tentative="1">
      <w:start w:val="1"/>
      <w:numFmt w:val="lowerRoman"/>
      <w:lvlText w:val="%3."/>
      <w:lvlJc w:val="right"/>
      <w:pPr>
        <w:ind w:left="1800" w:hanging="180"/>
      </w:pPr>
    </w:lvl>
    <w:lvl w:ilvl="3" w:tplc="9CE473A4" w:tentative="1">
      <w:start w:val="1"/>
      <w:numFmt w:val="decimal"/>
      <w:lvlText w:val="%4."/>
      <w:lvlJc w:val="left"/>
      <w:pPr>
        <w:ind w:left="2520" w:hanging="360"/>
      </w:pPr>
    </w:lvl>
    <w:lvl w:ilvl="4" w:tplc="CBF4EEC2" w:tentative="1">
      <w:start w:val="1"/>
      <w:numFmt w:val="lowerLetter"/>
      <w:lvlText w:val="%5."/>
      <w:lvlJc w:val="left"/>
      <w:pPr>
        <w:ind w:left="3240" w:hanging="360"/>
      </w:pPr>
    </w:lvl>
    <w:lvl w:ilvl="5" w:tplc="3192199C" w:tentative="1">
      <w:start w:val="1"/>
      <w:numFmt w:val="lowerRoman"/>
      <w:lvlText w:val="%6."/>
      <w:lvlJc w:val="right"/>
      <w:pPr>
        <w:ind w:left="3960" w:hanging="180"/>
      </w:pPr>
    </w:lvl>
    <w:lvl w:ilvl="6" w:tplc="DA9A09C6" w:tentative="1">
      <w:start w:val="1"/>
      <w:numFmt w:val="decimal"/>
      <w:lvlText w:val="%7."/>
      <w:lvlJc w:val="left"/>
      <w:pPr>
        <w:ind w:left="4680" w:hanging="360"/>
      </w:pPr>
    </w:lvl>
    <w:lvl w:ilvl="7" w:tplc="484E2808" w:tentative="1">
      <w:start w:val="1"/>
      <w:numFmt w:val="lowerLetter"/>
      <w:lvlText w:val="%8."/>
      <w:lvlJc w:val="left"/>
      <w:pPr>
        <w:ind w:left="5400" w:hanging="360"/>
      </w:pPr>
    </w:lvl>
    <w:lvl w:ilvl="8" w:tplc="05F4CA10" w:tentative="1">
      <w:start w:val="1"/>
      <w:numFmt w:val="lowerRoman"/>
      <w:lvlText w:val="%9."/>
      <w:lvlJc w:val="right"/>
      <w:pPr>
        <w:ind w:left="6120" w:hanging="180"/>
      </w:pPr>
    </w:lvl>
  </w:abstractNum>
  <w:abstractNum w:abstractNumId="5" w15:restartNumberingAfterBreak="0">
    <w:nsid w:val="1DC66827"/>
    <w:multiLevelType w:val="hybridMultilevel"/>
    <w:tmpl w:val="AEA80B22"/>
    <w:lvl w:ilvl="0" w:tplc="9BE66C68">
      <w:numFmt w:val="bullet"/>
      <w:lvlText w:val="–"/>
      <w:lvlJc w:val="left"/>
      <w:pPr>
        <w:ind w:left="720" w:hanging="360"/>
      </w:pPr>
      <w:rPr>
        <w:rFonts w:ascii="Georgia" w:eastAsia="Times New Roman" w:hAnsi="Georgia" w:cs="Times New Roman" w:hint="default"/>
      </w:rPr>
    </w:lvl>
    <w:lvl w:ilvl="1" w:tplc="40DC9016" w:tentative="1">
      <w:start w:val="1"/>
      <w:numFmt w:val="bullet"/>
      <w:lvlText w:val="o"/>
      <w:lvlJc w:val="left"/>
      <w:pPr>
        <w:ind w:left="1440" w:hanging="360"/>
      </w:pPr>
      <w:rPr>
        <w:rFonts w:ascii="Courier New" w:hAnsi="Courier New" w:cs="Courier New" w:hint="default"/>
      </w:rPr>
    </w:lvl>
    <w:lvl w:ilvl="2" w:tplc="480ECD14" w:tentative="1">
      <w:start w:val="1"/>
      <w:numFmt w:val="bullet"/>
      <w:lvlText w:val=""/>
      <w:lvlJc w:val="left"/>
      <w:pPr>
        <w:ind w:left="2160" w:hanging="360"/>
      </w:pPr>
      <w:rPr>
        <w:rFonts w:ascii="Wingdings" w:hAnsi="Wingdings" w:hint="default"/>
      </w:rPr>
    </w:lvl>
    <w:lvl w:ilvl="3" w:tplc="FB42BF42" w:tentative="1">
      <w:start w:val="1"/>
      <w:numFmt w:val="bullet"/>
      <w:lvlText w:val=""/>
      <w:lvlJc w:val="left"/>
      <w:pPr>
        <w:ind w:left="2880" w:hanging="360"/>
      </w:pPr>
      <w:rPr>
        <w:rFonts w:ascii="Symbol" w:hAnsi="Symbol" w:hint="default"/>
      </w:rPr>
    </w:lvl>
    <w:lvl w:ilvl="4" w:tplc="F68AC874" w:tentative="1">
      <w:start w:val="1"/>
      <w:numFmt w:val="bullet"/>
      <w:lvlText w:val="o"/>
      <w:lvlJc w:val="left"/>
      <w:pPr>
        <w:ind w:left="3600" w:hanging="360"/>
      </w:pPr>
      <w:rPr>
        <w:rFonts w:ascii="Courier New" w:hAnsi="Courier New" w:cs="Courier New" w:hint="default"/>
      </w:rPr>
    </w:lvl>
    <w:lvl w:ilvl="5" w:tplc="905A6958" w:tentative="1">
      <w:start w:val="1"/>
      <w:numFmt w:val="bullet"/>
      <w:lvlText w:val=""/>
      <w:lvlJc w:val="left"/>
      <w:pPr>
        <w:ind w:left="4320" w:hanging="360"/>
      </w:pPr>
      <w:rPr>
        <w:rFonts w:ascii="Wingdings" w:hAnsi="Wingdings" w:hint="default"/>
      </w:rPr>
    </w:lvl>
    <w:lvl w:ilvl="6" w:tplc="D3F27BD6" w:tentative="1">
      <w:start w:val="1"/>
      <w:numFmt w:val="bullet"/>
      <w:lvlText w:val=""/>
      <w:lvlJc w:val="left"/>
      <w:pPr>
        <w:ind w:left="5040" w:hanging="360"/>
      </w:pPr>
      <w:rPr>
        <w:rFonts w:ascii="Symbol" w:hAnsi="Symbol" w:hint="default"/>
      </w:rPr>
    </w:lvl>
    <w:lvl w:ilvl="7" w:tplc="559E1D82" w:tentative="1">
      <w:start w:val="1"/>
      <w:numFmt w:val="bullet"/>
      <w:lvlText w:val="o"/>
      <w:lvlJc w:val="left"/>
      <w:pPr>
        <w:ind w:left="5760" w:hanging="360"/>
      </w:pPr>
      <w:rPr>
        <w:rFonts w:ascii="Courier New" w:hAnsi="Courier New" w:cs="Courier New" w:hint="default"/>
      </w:rPr>
    </w:lvl>
    <w:lvl w:ilvl="8" w:tplc="8BC0AC10" w:tentative="1">
      <w:start w:val="1"/>
      <w:numFmt w:val="bullet"/>
      <w:lvlText w:val=""/>
      <w:lvlJc w:val="left"/>
      <w:pPr>
        <w:ind w:left="6480" w:hanging="360"/>
      </w:pPr>
      <w:rPr>
        <w:rFonts w:ascii="Wingdings" w:hAnsi="Wingdings" w:hint="default"/>
      </w:rPr>
    </w:lvl>
  </w:abstractNum>
  <w:abstractNum w:abstractNumId="6" w15:restartNumberingAfterBreak="0">
    <w:nsid w:val="28480A50"/>
    <w:multiLevelType w:val="hybridMultilevel"/>
    <w:tmpl w:val="94B8E4F6"/>
    <w:lvl w:ilvl="0" w:tplc="860A8BEA">
      <w:start w:val="2"/>
      <w:numFmt w:val="bullet"/>
      <w:lvlText w:val="-"/>
      <w:lvlJc w:val="left"/>
      <w:pPr>
        <w:tabs>
          <w:tab w:val="num" w:pos="1146"/>
        </w:tabs>
        <w:ind w:left="1146" w:hanging="360"/>
      </w:pPr>
      <w:rPr>
        <w:rFonts w:hint="default"/>
        <w:b/>
      </w:rPr>
    </w:lvl>
    <w:lvl w:ilvl="1" w:tplc="269A5CF4" w:tentative="1">
      <w:start w:val="1"/>
      <w:numFmt w:val="bullet"/>
      <w:lvlText w:val="o"/>
      <w:lvlJc w:val="left"/>
      <w:pPr>
        <w:ind w:left="2226" w:hanging="360"/>
      </w:pPr>
      <w:rPr>
        <w:rFonts w:ascii="Courier New" w:hAnsi="Courier New" w:cs="Courier New" w:hint="default"/>
      </w:rPr>
    </w:lvl>
    <w:lvl w:ilvl="2" w:tplc="8C7625EA" w:tentative="1">
      <w:start w:val="1"/>
      <w:numFmt w:val="bullet"/>
      <w:lvlText w:val=""/>
      <w:lvlJc w:val="left"/>
      <w:pPr>
        <w:ind w:left="2946" w:hanging="360"/>
      </w:pPr>
      <w:rPr>
        <w:rFonts w:ascii="Wingdings" w:hAnsi="Wingdings" w:hint="default"/>
      </w:rPr>
    </w:lvl>
    <w:lvl w:ilvl="3" w:tplc="E8F48F82" w:tentative="1">
      <w:start w:val="1"/>
      <w:numFmt w:val="bullet"/>
      <w:lvlText w:val=""/>
      <w:lvlJc w:val="left"/>
      <w:pPr>
        <w:ind w:left="3666" w:hanging="360"/>
      </w:pPr>
      <w:rPr>
        <w:rFonts w:ascii="Symbol" w:hAnsi="Symbol" w:hint="default"/>
      </w:rPr>
    </w:lvl>
    <w:lvl w:ilvl="4" w:tplc="FDF65BBE" w:tentative="1">
      <w:start w:val="1"/>
      <w:numFmt w:val="bullet"/>
      <w:lvlText w:val="o"/>
      <w:lvlJc w:val="left"/>
      <w:pPr>
        <w:ind w:left="4386" w:hanging="360"/>
      </w:pPr>
      <w:rPr>
        <w:rFonts w:ascii="Courier New" w:hAnsi="Courier New" w:cs="Courier New" w:hint="default"/>
      </w:rPr>
    </w:lvl>
    <w:lvl w:ilvl="5" w:tplc="1474185A" w:tentative="1">
      <w:start w:val="1"/>
      <w:numFmt w:val="bullet"/>
      <w:lvlText w:val=""/>
      <w:lvlJc w:val="left"/>
      <w:pPr>
        <w:ind w:left="5106" w:hanging="360"/>
      </w:pPr>
      <w:rPr>
        <w:rFonts w:ascii="Wingdings" w:hAnsi="Wingdings" w:hint="default"/>
      </w:rPr>
    </w:lvl>
    <w:lvl w:ilvl="6" w:tplc="921A75C4" w:tentative="1">
      <w:start w:val="1"/>
      <w:numFmt w:val="bullet"/>
      <w:lvlText w:val=""/>
      <w:lvlJc w:val="left"/>
      <w:pPr>
        <w:ind w:left="5826" w:hanging="360"/>
      </w:pPr>
      <w:rPr>
        <w:rFonts w:ascii="Symbol" w:hAnsi="Symbol" w:hint="default"/>
      </w:rPr>
    </w:lvl>
    <w:lvl w:ilvl="7" w:tplc="427AC328" w:tentative="1">
      <w:start w:val="1"/>
      <w:numFmt w:val="bullet"/>
      <w:lvlText w:val="o"/>
      <w:lvlJc w:val="left"/>
      <w:pPr>
        <w:ind w:left="6546" w:hanging="360"/>
      </w:pPr>
      <w:rPr>
        <w:rFonts w:ascii="Courier New" w:hAnsi="Courier New" w:cs="Courier New" w:hint="default"/>
      </w:rPr>
    </w:lvl>
    <w:lvl w:ilvl="8" w:tplc="642A3ED8" w:tentative="1">
      <w:start w:val="1"/>
      <w:numFmt w:val="bullet"/>
      <w:lvlText w:val=""/>
      <w:lvlJc w:val="left"/>
      <w:pPr>
        <w:ind w:left="7266" w:hanging="360"/>
      </w:pPr>
      <w:rPr>
        <w:rFonts w:ascii="Wingdings" w:hAnsi="Wingdings" w:hint="default"/>
      </w:rPr>
    </w:lvl>
  </w:abstractNum>
  <w:abstractNum w:abstractNumId="7" w15:restartNumberingAfterBreak="0">
    <w:nsid w:val="2A4C5D19"/>
    <w:multiLevelType w:val="hybridMultilevel"/>
    <w:tmpl w:val="86BC604E"/>
    <w:lvl w:ilvl="0" w:tplc="E6E8F84C">
      <w:start w:val="2"/>
      <w:numFmt w:val="bullet"/>
      <w:lvlText w:val="-"/>
      <w:lvlJc w:val="left"/>
      <w:pPr>
        <w:ind w:left="720" w:hanging="360"/>
      </w:pPr>
      <w:rPr>
        <w:rFonts w:hint="default"/>
      </w:rPr>
    </w:lvl>
    <w:lvl w:ilvl="1" w:tplc="13586C6A" w:tentative="1">
      <w:start w:val="1"/>
      <w:numFmt w:val="bullet"/>
      <w:lvlText w:val="o"/>
      <w:lvlJc w:val="left"/>
      <w:pPr>
        <w:ind w:left="1440" w:hanging="360"/>
      </w:pPr>
      <w:rPr>
        <w:rFonts w:ascii="Courier New" w:hAnsi="Courier New" w:cs="Courier New" w:hint="default"/>
      </w:rPr>
    </w:lvl>
    <w:lvl w:ilvl="2" w:tplc="AC68B6B2" w:tentative="1">
      <w:start w:val="1"/>
      <w:numFmt w:val="bullet"/>
      <w:lvlText w:val=""/>
      <w:lvlJc w:val="left"/>
      <w:pPr>
        <w:ind w:left="2160" w:hanging="360"/>
      </w:pPr>
      <w:rPr>
        <w:rFonts w:ascii="Wingdings" w:hAnsi="Wingdings" w:hint="default"/>
      </w:rPr>
    </w:lvl>
    <w:lvl w:ilvl="3" w:tplc="7494C0A2" w:tentative="1">
      <w:start w:val="1"/>
      <w:numFmt w:val="bullet"/>
      <w:lvlText w:val=""/>
      <w:lvlJc w:val="left"/>
      <w:pPr>
        <w:ind w:left="2880" w:hanging="360"/>
      </w:pPr>
      <w:rPr>
        <w:rFonts w:ascii="Symbol" w:hAnsi="Symbol" w:hint="default"/>
      </w:rPr>
    </w:lvl>
    <w:lvl w:ilvl="4" w:tplc="8DFC68F6" w:tentative="1">
      <w:start w:val="1"/>
      <w:numFmt w:val="bullet"/>
      <w:lvlText w:val="o"/>
      <w:lvlJc w:val="left"/>
      <w:pPr>
        <w:ind w:left="3600" w:hanging="360"/>
      </w:pPr>
      <w:rPr>
        <w:rFonts w:ascii="Courier New" w:hAnsi="Courier New" w:cs="Courier New" w:hint="default"/>
      </w:rPr>
    </w:lvl>
    <w:lvl w:ilvl="5" w:tplc="279E3730" w:tentative="1">
      <w:start w:val="1"/>
      <w:numFmt w:val="bullet"/>
      <w:lvlText w:val=""/>
      <w:lvlJc w:val="left"/>
      <w:pPr>
        <w:ind w:left="4320" w:hanging="360"/>
      </w:pPr>
      <w:rPr>
        <w:rFonts w:ascii="Wingdings" w:hAnsi="Wingdings" w:hint="default"/>
      </w:rPr>
    </w:lvl>
    <w:lvl w:ilvl="6" w:tplc="9F9EE06E" w:tentative="1">
      <w:start w:val="1"/>
      <w:numFmt w:val="bullet"/>
      <w:lvlText w:val=""/>
      <w:lvlJc w:val="left"/>
      <w:pPr>
        <w:ind w:left="5040" w:hanging="360"/>
      </w:pPr>
      <w:rPr>
        <w:rFonts w:ascii="Symbol" w:hAnsi="Symbol" w:hint="default"/>
      </w:rPr>
    </w:lvl>
    <w:lvl w:ilvl="7" w:tplc="8D0EC8AE" w:tentative="1">
      <w:start w:val="1"/>
      <w:numFmt w:val="bullet"/>
      <w:lvlText w:val="o"/>
      <w:lvlJc w:val="left"/>
      <w:pPr>
        <w:ind w:left="5760" w:hanging="360"/>
      </w:pPr>
      <w:rPr>
        <w:rFonts w:ascii="Courier New" w:hAnsi="Courier New" w:cs="Courier New" w:hint="default"/>
      </w:rPr>
    </w:lvl>
    <w:lvl w:ilvl="8" w:tplc="732CC320" w:tentative="1">
      <w:start w:val="1"/>
      <w:numFmt w:val="bullet"/>
      <w:lvlText w:val=""/>
      <w:lvlJc w:val="left"/>
      <w:pPr>
        <w:ind w:left="6480" w:hanging="360"/>
      </w:pPr>
      <w:rPr>
        <w:rFonts w:ascii="Wingdings" w:hAnsi="Wingdings" w:hint="default"/>
      </w:rPr>
    </w:lvl>
  </w:abstractNum>
  <w:abstractNum w:abstractNumId="8" w15:restartNumberingAfterBreak="0">
    <w:nsid w:val="2B516EFA"/>
    <w:multiLevelType w:val="hybridMultilevel"/>
    <w:tmpl w:val="5C84C452"/>
    <w:lvl w:ilvl="0" w:tplc="8EB2E34C">
      <w:start w:val="1"/>
      <w:numFmt w:val="upperLetter"/>
      <w:lvlText w:val="%1."/>
      <w:lvlJc w:val="left"/>
      <w:pPr>
        <w:ind w:left="360" w:hanging="360"/>
      </w:pPr>
      <w:rPr>
        <w:rFonts w:hint="default"/>
      </w:rPr>
    </w:lvl>
    <w:lvl w:ilvl="1" w:tplc="8E6C63E0" w:tentative="1">
      <w:start w:val="1"/>
      <w:numFmt w:val="lowerLetter"/>
      <w:lvlText w:val="%2."/>
      <w:lvlJc w:val="left"/>
      <w:pPr>
        <w:ind w:left="1440" w:hanging="360"/>
      </w:pPr>
    </w:lvl>
    <w:lvl w:ilvl="2" w:tplc="165C04A0" w:tentative="1">
      <w:start w:val="1"/>
      <w:numFmt w:val="lowerRoman"/>
      <w:lvlText w:val="%3."/>
      <w:lvlJc w:val="right"/>
      <w:pPr>
        <w:ind w:left="2160" w:hanging="180"/>
      </w:pPr>
    </w:lvl>
    <w:lvl w:ilvl="3" w:tplc="BF989F06" w:tentative="1">
      <w:start w:val="1"/>
      <w:numFmt w:val="decimal"/>
      <w:lvlText w:val="%4."/>
      <w:lvlJc w:val="left"/>
      <w:pPr>
        <w:ind w:left="2880" w:hanging="360"/>
      </w:pPr>
    </w:lvl>
    <w:lvl w:ilvl="4" w:tplc="4BE299E0" w:tentative="1">
      <w:start w:val="1"/>
      <w:numFmt w:val="lowerLetter"/>
      <w:lvlText w:val="%5."/>
      <w:lvlJc w:val="left"/>
      <w:pPr>
        <w:ind w:left="3600" w:hanging="360"/>
      </w:pPr>
    </w:lvl>
    <w:lvl w:ilvl="5" w:tplc="931AEE5A" w:tentative="1">
      <w:start w:val="1"/>
      <w:numFmt w:val="lowerRoman"/>
      <w:lvlText w:val="%6."/>
      <w:lvlJc w:val="right"/>
      <w:pPr>
        <w:ind w:left="4320" w:hanging="180"/>
      </w:pPr>
    </w:lvl>
    <w:lvl w:ilvl="6" w:tplc="9E0CBC24" w:tentative="1">
      <w:start w:val="1"/>
      <w:numFmt w:val="decimal"/>
      <w:lvlText w:val="%7."/>
      <w:lvlJc w:val="left"/>
      <w:pPr>
        <w:ind w:left="5040" w:hanging="360"/>
      </w:pPr>
    </w:lvl>
    <w:lvl w:ilvl="7" w:tplc="46885884" w:tentative="1">
      <w:start w:val="1"/>
      <w:numFmt w:val="lowerLetter"/>
      <w:lvlText w:val="%8."/>
      <w:lvlJc w:val="left"/>
      <w:pPr>
        <w:ind w:left="5760" w:hanging="360"/>
      </w:pPr>
    </w:lvl>
    <w:lvl w:ilvl="8" w:tplc="10BA2402" w:tentative="1">
      <w:start w:val="1"/>
      <w:numFmt w:val="lowerRoman"/>
      <w:lvlText w:val="%9."/>
      <w:lvlJc w:val="right"/>
      <w:pPr>
        <w:ind w:left="6480" w:hanging="180"/>
      </w:pPr>
    </w:lvl>
  </w:abstractNum>
  <w:abstractNum w:abstractNumId="9" w15:restartNumberingAfterBreak="0">
    <w:nsid w:val="2D1E0E3C"/>
    <w:multiLevelType w:val="hybridMultilevel"/>
    <w:tmpl w:val="7158B3C6"/>
    <w:lvl w:ilvl="0" w:tplc="242294C6">
      <w:start w:val="1"/>
      <w:numFmt w:val="upperLetter"/>
      <w:lvlText w:val="%1."/>
      <w:lvlJc w:val="left"/>
      <w:pPr>
        <w:ind w:left="360" w:hanging="360"/>
      </w:pPr>
      <w:rPr>
        <w:rFonts w:hint="default"/>
      </w:rPr>
    </w:lvl>
    <w:lvl w:ilvl="1" w:tplc="1010AC7C" w:tentative="1">
      <w:start w:val="1"/>
      <w:numFmt w:val="lowerLetter"/>
      <w:lvlText w:val="%2."/>
      <w:lvlJc w:val="left"/>
      <w:pPr>
        <w:ind w:left="1440" w:hanging="360"/>
      </w:pPr>
    </w:lvl>
    <w:lvl w:ilvl="2" w:tplc="ACEECD7A" w:tentative="1">
      <w:start w:val="1"/>
      <w:numFmt w:val="lowerRoman"/>
      <w:lvlText w:val="%3."/>
      <w:lvlJc w:val="right"/>
      <w:pPr>
        <w:ind w:left="2160" w:hanging="180"/>
      </w:pPr>
    </w:lvl>
    <w:lvl w:ilvl="3" w:tplc="3ED4A358" w:tentative="1">
      <w:start w:val="1"/>
      <w:numFmt w:val="decimal"/>
      <w:lvlText w:val="%4."/>
      <w:lvlJc w:val="left"/>
      <w:pPr>
        <w:ind w:left="2880" w:hanging="360"/>
      </w:pPr>
    </w:lvl>
    <w:lvl w:ilvl="4" w:tplc="F30A509E" w:tentative="1">
      <w:start w:val="1"/>
      <w:numFmt w:val="lowerLetter"/>
      <w:lvlText w:val="%5."/>
      <w:lvlJc w:val="left"/>
      <w:pPr>
        <w:ind w:left="3600" w:hanging="360"/>
      </w:pPr>
    </w:lvl>
    <w:lvl w:ilvl="5" w:tplc="19BC9D16" w:tentative="1">
      <w:start w:val="1"/>
      <w:numFmt w:val="lowerRoman"/>
      <w:lvlText w:val="%6."/>
      <w:lvlJc w:val="right"/>
      <w:pPr>
        <w:ind w:left="4320" w:hanging="180"/>
      </w:pPr>
    </w:lvl>
    <w:lvl w:ilvl="6" w:tplc="D756ACE2" w:tentative="1">
      <w:start w:val="1"/>
      <w:numFmt w:val="decimal"/>
      <w:lvlText w:val="%7."/>
      <w:lvlJc w:val="left"/>
      <w:pPr>
        <w:ind w:left="5040" w:hanging="360"/>
      </w:pPr>
    </w:lvl>
    <w:lvl w:ilvl="7" w:tplc="D63C5430" w:tentative="1">
      <w:start w:val="1"/>
      <w:numFmt w:val="lowerLetter"/>
      <w:lvlText w:val="%8."/>
      <w:lvlJc w:val="left"/>
      <w:pPr>
        <w:ind w:left="5760" w:hanging="360"/>
      </w:pPr>
    </w:lvl>
    <w:lvl w:ilvl="8" w:tplc="3E5E28CA" w:tentative="1">
      <w:start w:val="1"/>
      <w:numFmt w:val="lowerRoman"/>
      <w:lvlText w:val="%9."/>
      <w:lvlJc w:val="right"/>
      <w:pPr>
        <w:ind w:left="6480" w:hanging="180"/>
      </w:pPr>
    </w:lvl>
  </w:abstractNum>
  <w:abstractNum w:abstractNumId="10" w15:restartNumberingAfterBreak="0">
    <w:nsid w:val="2F7A19ED"/>
    <w:multiLevelType w:val="hybridMultilevel"/>
    <w:tmpl w:val="A3740B8C"/>
    <w:lvl w:ilvl="0" w:tplc="36944EF8">
      <w:numFmt w:val="bullet"/>
      <w:lvlText w:val="-"/>
      <w:lvlJc w:val="left"/>
      <w:pPr>
        <w:ind w:left="720" w:hanging="360"/>
      </w:pPr>
      <w:rPr>
        <w:rFonts w:ascii="Calibri" w:eastAsia="Calibri" w:hAnsi="Calibri" w:cs="Calibri" w:hint="default"/>
      </w:rPr>
    </w:lvl>
    <w:lvl w:ilvl="1" w:tplc="F0800DB0" w:tentative="1">
      <w:start w:val="1"/>
      <w:numFmt w:val="bullet"/>
      <w:lvlText w:val="o"/>
      <w:lvlJc w:val="left"/>
      <w:pPr>
        <w:ind w:left="1440" w:hanging="360"/>
      </w:pPr>
      <w:rPr>
        <w:rFonts w:ascii="Courier New" w:hAnsi="Courier New" w:cs="Courier New" w:hint="default"/>
      </w:rPr>
    </w:lvl>
    <w:lvl w:ilvl="2" w:tplc="9E803D96" w:tentative="1">
      <w:start w:val="1"/>
      <w:numFmt w:val="bullet"/>
      <w:lvlText w:val=""/>
      <w:lvlJc w:val="left"/>
      <w:pPr>
        <w:ind w:left="2160" w:hanging="360"/>
      </w:pPr>
      <w:rPr>
        <w:rFonts w:ascii="Wingdings" w:hAnsi="Wingdings" w:hint="default"/>
      </w:rPr>
    </w:lvl>
    <w:lvl w:ilvl="3" w:tplc="20C6A398" w:tentative="1">
      <w:start w:val="1"/>
      <w:numFmt w:val="bullet"/>
      <w:lvlText w:val=""/>
      <w:lvlJc w:val="left"/>
      <w:pPr>
        <w:ind w:left="2880" w:hanging="360"/>
      </w:pPr>
      <w:rPr>
        <w:rFonts w:ascii="Symbol" w:hAnsi="Symbol" w:hint="default"/>
      </w:rPr>
    </w:lvl>
    <w:lvl w:ilvl="4" w:tplc="85FA5FBC" w:tentative="1">
      <w:start w:val="1"/>
      <w:numFmt w:val="bullet"/>
      <w:lvlText w:val="o"/>
      <w:lvlJc w:val="left"/>
      <w:pPr>
        <w:ind w:left="3600" w:hanging="360"/>
      </w:pPr>
      <w:rPr>
        <w:rFonts w:ascii="Courier New" w:hAnsi="Courier New" w:cs="Courier New" w:hint="default"/>
      </w:rPr>
    </w:lvl>
    <w:lvl w:ilvl="5" w:tplc="237E125C" w:tentative="1">
      <w:start w:val="1"/>
      <w:numFmt w:val="bullet"/>
      <w:lvlText w:val=""/>
      <w:lvlJc w:val="left"/>
      <w:pPr>
        <w:ind w:left="4320" w:hanging="360"/>
      </w:pPr>
      <w:rPr>
        <w:rFonts w:ascii="Wingdings" w:hAnsi="Wingdings" w:hint="default"/>
      </w:rPr>
    </w:lvl>
    <w:lvl w:ilvl="6" w:tplc="93CC844C" w:tentative="1">
      <w:start w:val="1"/>
      <w:numFmt w:val="bullet"/>
      <w:lvlText w:val=""/>
      <w:lvlJc w:val="left"/>
      <w:pPr>
        <w:ind w:left="5040" w:hanging="360"/>
      </w:pPr>
      <w:rPr>
        <w:rFonts w:ascii="Symbol" w:hAnsi="Symbol" w:hint="default"/>
      </w:rPr>
    </w:lvl>
    <w:lvl w:ilvl="7" w:tplc="DB90D9A4" w:tentative="1">
      <w:start w:val="1"/>
      <w:numFmt w:val="bullet"/>
      <w:lvlText w:val="o"/>
      <w:lvlJc w:val="left"/>
      <w:pPr>
        <w:ind w:left="5760" w:hanging="360"/>
      </w:pPr>
      <w:rPr>
        <w:rFonts w:ascii="Courier New" w:hAnsi="Courier New" w:cs="Courier New" w:hint="default"/>
      </w:rPr>
    </w:lvl>
    <w:lvl w:ilvl="8" w:tplc="E66688EC" w:tentative="1">
      <w:start w:val="1"/>
      <w:numFmt w:val="bullet"/>
      <w:lvlText w:val=""/>
      <w:lvlJc w:val="left"/>
      <w:pPr>
        <w:ind w:left="6480" w:hanging="360"/>
      </w:pPr>
      <w:rPr>
        <w:rFonts w:ascii="Wingdings" w:hAnsi="Wingdings" w:hint="default"/>
      </w:rPr>
    </w:lvl>
  </w:abstractNum>
  <w:abstractNum w:abstractNumId="11" w15:restartNumberingAfterBreak="0">
    <w:nsid w:val="30586AEC"/>
    <w:multiLevelType w:val="hybridMultilevel"/>
    <w:tmpl w:val="D1B0CF9A"/>
    <w:lvl w:ilvl="0" w:tplc="7DF22178">
      <w:start w:val="1"/>
      <w:numFmt w:val="bullet"/>
      <w:lvlText w:val=""/>
      <w:lvlJc w:val="left"/>
      <w:pPr>
        <w:ind w:left="1080" w:hanging="360"/>
      </w:pPr>
      <w:rPr>
        <w:rFonts w:ascii="Symbol" w:hAnsi="Symbol" w:hint="default"/>
      </w:rPr>
    </w:lvl>
    <w:lvl w:ilvl="1" w:tplc="71CC3E72" w:tentative="1">
      <w:start w:val="1"/>
      <w:numFmt w:val="bullet"/>
      <w:lvlText w:val="o"/>
      <w:lvlJc w:val="left"/>
      <w:pPr>
        <w:ind w:left="1800" w:hanging="360"/>
      </w:pPr>
      <w:rPr>
        <w:rFonts w:ascii="Courier New" w:hAnsi="Courier New" w:cs="Courier New" w:hint="default"/>
      </w:rPr>
    </w:lvl>
    <w:lvl w:ilvl="2" w:tplc="050C1A2C" w:tentative="1">
      <w:start w:val="1"/>
      <w:numFmt w:val="bullet"/>
      <w:lvlText w:val=""/>
      <w:lvlJc w:val="left"/>
      <w:pPr>
        <w:ind w:left="2520" w:hanging="360"/>
      </w:pPr>
      <w:rPr>
        <w:rFonts w:ascii="Wingdings" w:hAnsi="Wingdings" w:hint="default"/>
      </w:rPr>
    </w:lvl>
    <w:lvl w:ilvl="3" w:tplc="484C0094" w:tentative="1">
      <w:start w:val="1"/>
      <w:numFmt w:val="bullet"/>
      <w:lvlText w:val=""/>
      <w:lvlJc w:val="left"/>
      <w:pPr>
        <w:ind w:left="3240" w:hanging="360"/>
      </w:pPr>
      <w:rPr>
        <w:rFonts w:ascii="Symbol" w:hAnsi="Symbol" w:hint="default"/>
      </w:rPr>
    </w:lvl>
    <w:lvl w:ilvl="4" w:tplc="9EBAF608" w:tentative="1">
      <w:start w:val="1"/>
      <w:numFmt w:val="bullet"/>
      <w:lvlText w:val="o"/>
      <w:lvlJc w:val="left"/>
      <w:pPr>
        <w:ind w:left="3960" w:hanging="360"/>
      </w:pPr>
      <w:rPr>
        <w:rFonts w:ascii="Courier New" w:hAnsi="Courier New" w:cs="Courier New" w:hint="default"/>
      </w:rPr>
    </w:lvl>
    <w:lvl w:ilvl="5" w:tplc="3BEC5DF2" w:tentative="1">
      <w:start w:val="1"/>
      <w:numFmt w:val="bullet"/>
      <w:lvlText w:val=""/>
      <w:lvlJc w:val="left"/>
      <w:pPr>
        <w:ind w:left="4680" w:hanging="360"/>
      </w:pPr>
      <w:rPr>
        <w:rFonts w:ascii="Wingdings" w:hAnsi="Wingdings" w:hint="default"/>
      </w:rPr>
    </w:lvl>
    <w:lvl w:ilvl="6" w:tplc="9CB091AE" w:tentative="1">
      <w:start w:val="1"/>
      <w:numFmt w:val="bullet"/>
      <w:lvlText w:val=""/>
      <w:lvlJc w:val="left"/>
      <w:pPr>
        <w:ind w:left="5400" w:hanging="360"/>
      </w:pPr>
      <w:rPr>
        <w:rFonts w:ascii="Symbol" w:hAnsi="Symbol" w:hint="default"/>
      </w:rPr>
    </w:lvl>
    <w:lvl w:ilvl="7" w:tplc="673CEDA0" w:tentative="1">
      <w:start w:val="1"/>
      <w:numFmt w:val="bullet"/>
      <w:lvlText w:val="o"/>
      <w:lvlJc w:val="left"/>
      <w:pPr>
        <w:ind w:left="6120" w:hanging="360"/>
      </w:pPr>
      <w:rPr>
        <w:rFonts w:ascii="Courier New" w:hAnsi="Courier New" w:cs="Courier New" w:hint="default"/>
      </w:rPr>
    </w:lvl>
    <w:lvl w:ilvl="8" w:tplc="CA24655C" w:tentative="1">
      <w:start w:val="1"/>
      <w:numFmt w:val="bullet"/>
      <w:lvlText w:val=""/>
      <w:lvlJc w:val="left"/>
      <w:pPr>
        <w:ind w:left="6840" w:hanging="360"/>
      </w:pPr>
      <w:rPr>
        <w:rFonts w:ascii="Wingdings" w:hAnsi="Wingdings" w:hint="default"/>
      </w:rPr>
    </w:lvl>
  </w:abstractNum>
  <w:abstractNum w:abstractNumId="12" w15:restartNumberingAfterBreak="0">
    <w:nsid w:val="349D26B8"/>
    <w:multiLevelType w:val="hybridMultilevel"/>
    <w:tmpl w:val="4B100CC2"/>
    <w:lvl w:ilvl="0" w:tplc="D6CCE676">
      <w:start w:val="9"/>
      <w:numFmt w:val="bullet"/>
      <w:lvlText w:val="-"/>
      <w:lvlJc w:val="left"/>
      <w:pPr>
        <w:ind w:left="720" w:hanging="360"/>
      </w:pPr>
      <w:rPr>
        <w:rFonts w:ascii="Arial" w:eastAsia="Times New Roman" w:hAnsi="Arial" w:cs="Arial" w:hint="default"/>
      </w:rPr>
    </w:lvl>
    <w:lvl w:ilvl="1" w:tplc="C2B6640C">
      <w:start w:val="9"/>
      <w:numFmt w:val="bullet"/>
      <w:lvlText w:val="-"/>
      <w:lvlJc w:val="left"/>
      <w:pPr>
        <w:ind w:left="1440" w:hanging="360"/>
      </w:pPr>
      <w:rPr>
        <w:rFonts w:ascii="Arial" w:eastAsia="Times New Roman" w:hAnsi="Arial" w:cs="Arial" w:hint="default"/>
      </w:rPr>
    </w:lvl>
    <w:lvl w:ilvl="2" w:tplc="9C226DC8" w:tentative="1">
      <w:start w:val="1"/>
      <w:numFmt w:val="bullet"/>
      <w:lvlText w:val=""/>
      <w:lvlJc w:val="left"/>
      <w:pPr>
        <w:ind w:left="2160" w:hanging="360"/>
      </w:pPr>
      <w:rPr>
        <w:rFonts w:ascii="Wingdings" w:hAnsi="Wingdings" w:hint="default"/>
      </w:rPr>
    </w:lvl>
    <w:lvl w:ilvl="3" w:tplc="FEC699BE" w:tentative="1">
      <w:start w:val="1"/>
      <w:numFmt w:val="bullet"/>
      <w:lvlText w:val=""/>
      <w:lvlJc w:val="left"/>
      <w:pPr>
        <w:ind w:left="2880" w:hanging="360"/>
      </w:pPr>
      <w:rPr>
        <w:rFonts w:ascii="Symbol" w:hAnsi="Symbol" w:hint="default"/>
      </w:rPr>
    </w:lvl>
    <w:lvl w:ilvl="4" w:tplc="B4F487CE" w:tentative="1">
      <w:start w:val="1"/>
      <w:numFmt w:val="bullet"/>
      <w:lvlText w:val="o"/>
      <w:lvlJc w:val="left"/>
      <w:pPr>
        <w:ind w:left="3600" w:hanging="360"/>
      </w:pPr>
      <w:rPr>
        <w:rFonts w:ascii="Courier New" w:hAnsi="Courier New" w:cs="Courier New" w:hint="default"/>
      </w:rPr>
    </w:lvl>
    <w:lvl w:ilvl="5" w:tplc="7B9C754A" w:tentative="1">
      <w:start w:val="1"/>
      <w:numFmt w:val="bullet"/>
      <w:lvlText w:val=""/>
      <w:lvlJc w:val="left"/>
      <w:pPr>
        <w:ind w:left="4320" w:hanging="360"/>
      </w:pPr>
      <w:rPr>
        <w:rFonts w:ascii="Wingdings" w:hAnsi="Wingdings" w:hint="default"/>
      </w:rPr>
    </w:lvl>
    <w:lvl w:ilvl="6" w:tplc="1802534E" w:tentative="1">
      <w:start w:val="1"/>
      <w:numFmt w:val="bullet"/>
      <w:lvlText w:val=""/>
      <w:lvlJc w:val="left"/>
      <w:pPr>
        <w:ind w:left="5040" w:hanging="360"/>
      </w:pPr>
      <w:rPr>
        <w:rFonts w:ascii="Symbol" w:hAnsi="Symbol" w:hint="default"/>
      </w:rPr>
    </w:lvl>
    <w:lvl w:ilvl="7" w:tplc="6DD60932" w:tentative="1">
      <w:start w:val="1"/>
      <w:numFmt w:val="bullet"/>
      <w:lvlText w:val="o"/>
      <w:lvlJc w:val="left"/>
      <w:pPr>
        <w:ind w:left="5760" w:hanging="360"/>
      </w:pPr>
      <w:rPr>
        <w:rFonts w:ascii="Courier New" w:hAnsi="Courier New" w:cs="Courier New" w:hint="default"/>
      </w:rPr>
    </w:lvl>
    <w:lvl w:ilvl="8" w:tplc="17DEFEAE" w:tentative="1">
      <w:start w:val="1"/>
      <w:numFmt w:val="bullet"/>
      <w:lvlText w:val=""/>
      <w:lvlJc w:val="left"/>
      <w:pPr>
        <w:ind w:left="6480" w:hanging="360"/>
      </w:pPr>
      <w:rPr>
        <w:rFonts w:ascii="Wingdings" w:hAnsi="Wingdings" w:hint="default"/>
      </w:rPr>
    </w:lvl>
  </w:abstractNum>
  <w:abstractNum w:abstractNumId="13" w15:restartNumberingAfterBreak="0">
    <w:nsid w:val="372255EF"/>
    <w:multiLevelType w:val="hybridMultilevel"/>
    <w:tmpl w:val="43464420"/>
    <w:lvl w:ilvl="0" w:tplc="A6769B7A">
      <w:start w:val="2"/>
      <w:numFmt w:val="bullet"/>
      <w:lvlText w:val="-"/>
      <w:lvlJc w:val="left"/>
      <w:pPr>
        <w:ind w:left="720" w:hanging="360"/>
      </w:pPr>
      <w:rPr>
        <w:rFonts w:hint="default"/>
        <w:b w:val="0"/>
        <w:i w:val="0"/>
        <w:sz w:val="20"/>
        <w:szCs w:val="20"/>
      </w:rPr>
    </w:lvl>
    <w:lvl w:ilvl="1" w:tplc="302EB150" w:tentative="1">
      <w:start w:val="1"/>
      <w:numFmt w:val="bullet"/>
      <w:lvlText w:val="o"/>
      <w:lvlJc w:val="left"/>
      <w:pPr>
        <w:ind w:left="1440" w:hanging="360"/>
      </w:pPr>
      <w:rPr>
        <w:rFonts w:ascii="Courier New" w:hAnsi="Courier New" w:cs="Courier New" w:hint="default"/>
      </w:rPr>
    </w:lvl>
    <w:lvl w:ilvl="2" w:tplc="BEAE9C24" w:tentative="1">
      <w:start w:val="1"/>
      <w:numFmt w:val="bullet"/>
      <w:lvlText w:val=""/>
      <w:lvlJc w:val="left"/>
      <w:pPr>
        <w:ind w:left="2160" w:hanging="360"/>
      </w:pPr>
      <w:rPr>
        <w:rFonts w:ascii="Wingdings" w:hAnsi="Wingdings" w:hint="default"/>
      </w:rPr>
    </w:lvl>
    <w:lvl w:ilvl="3" w:tplc="C18834D0" w:tentative="1">
      <w:start w:val="1"/>
      <w:numFmt w:val="bullet"/>
      <w:lvlText w:val=""/>
      <w:lvlJc w:val="left"/>
      <w:pPr>
        <w:ind w:left="2880" w:hanging="360"/>
      </w:pPr>
      <w:rPr>
        <w:rFonts w:ascii="Symbol" w:hAnsi="Symbol" w:hint="default"/>
      </w:rPr>
    </w:lvl>
    <w:lvl w:ilvl="4" w:tplc="822EB332" w:tentative="1">
      <w:start w:val="1"/>
      <w:numFmt w:val="bullet"/>
      <w:lvlText w:val="o"/>
      <w:lvlJc w:val="left"/>
      <w:pPr>
        <w:ind w:left="3600" w:hanging="360"/>
      </w:pPr>
      <w:rPr>
        <w:rFonts w:ascii="Courier New" w:hAnsi="Courier New" w:cs="Courier New" w:hint="default"/>
      </w:rPr>
    </w:lvl>
    <w:lvl w:ilvl="5" w:tplc="328CA250" w:tentative="1">
      <w:start w:val="1"/>
      <w:numFmt w:val="bullet"/>
      <w:lvlText w:val=""/>
      <w:lvlJc w:val="left"/>
      <w:pPr>
        <w:ind w:left="4320" w:hanging="360"/>
      </w:pPr>
      <w:rPr>
        <w:rFonts w:ascii="Wingdings" w:hAnsi="Wingdings" w:hint="default"/>
      </w:rPr>
    </w:lvl>
    <w:lvl w:ilvl="6" w:tplc="5126A6DA" w:tentative="1">
      <w:start w:val="1"/>
      <w:numFmt w:val="bullet"/>
      <w:lvlText w:val=""/>
      <w:lvlJc w:val="left"/>
      <w:pPr>
        <w:ind w:left="5040" w:hanging="360"/>
      </w:pPr>
      <w:rPr>
        <w:rFonts w:ascii="Symbol" w:hAnsi="Symbol" w:hint="default"/>
      </w:rPr>
    </w:lvl>
    <w:lvl w:ilvl="7" w:tplc="91BC43D6" w:tentative="1">
      <w:start w:val="1"/>
      <w:numFmt w:val="bullet"/>
      <w:lvlText w:val="o"/>
      <w:lvlJc w:val="left"/>
      <w:pPr>
        <w:ind w:left="5760" w:hanging="360"/>
      </w:pPr>
      <w:rPr>
        <w:rFonts w:ascii="Courier New" w:hAnsi="Courier New" w:cs="Courier New" w:hint="default"/>
      </w:rPr>
    </w:lvl>
    <w:lvl w:ilvl="8" w:tplc="D9B223CE" w:tentative="1">
      <w:start w:val="1"/>
      <w:numFmt w:val="bullet"/>
      <w:lvlText w:val=""/>
      <w:lvlJc w:val="left"/>
      <w:pPr>
        <w:ind w:left="6480" w:hanging="360"/>
      </w:pPr>
      <w:rPr>
        <w:rFonts w:ascii="Wingdings" w:hAnsi="Wingdings" w:hint="default"/>
      </w:rPr>
    </w:lvl>
  </w:abstractNum>
  <w:abstractNum w:abstractNumId="14" w15:restartNumberingAfterBreak="0">
    <w:nsid w:val="37B971C0"/>
    <w:multiLevelType w:val="hybridMultilevel"/>
    <w:tmpl w:val="675C9EB4"/>
    <w:lvl w:ilvl="0" w:tplc="452E523E">
      <w:start w:val="2"/>
      <w:numFmt w:val="bullet"/>
      <w:lvlText w:val="-"/>
      <w:lvlJc w:val="left"/>
      <w:pPr>
        <w:tabs>
          <w:tab w:val="num" w:pos="397"/>
        </w:tabs>
        <w:ind w:left="397" w:hanging="397"/>
      </w:pPr>
      <w:rPr>
        <w:rFonts w:ascii="Arial" w:eastAsia="Times New Roman" w:hAnsi="Arial" w:hint="default"/>
      </w:rPr>
    </w:lvl>
    <w:lvl w:ilvl="1" w:tplc="AED0CC72" w:tentative="1">
      <w:start w:val="1"/>
      <w:numFmt w:val="bullet"/>
      <w:lvlText w:val="o"/>
      <w:lvlJc w:val="left"/>
      <w:pPr>
        <w:tabs>
          <w:tab w:val="num" w:pos="1440"/>
        </w:tabs>
        <w:ind w:left="1440" w:hanging="360"/>
      </w:pPr>
      <w:rPr>
        <w:rFonts w:ascii="Courier New" w:hAnsi="Courier New" w:cs="Courier New" w:hint="default"/>
      </w:rPr>
    </w:lvl>
    <w:lvl w:ilvl="2" w:tplc="D1E032BC" w:tentative="1">
      <w:start w:val="1"/>
      <w:numFmt w:val="bullet"/>
      <w:lvlText w:val=""/>
      <w:lvlJc w:val="left"/>
      <w:pPr>
        <w:tabs>
          <w:tab w:val="num" w:pos="2160"/>
        </w:tabs>
        <w:ind w:left="2160" w:hanging="360"/>
      </w:pPr>
      <w:rPr>
        <w:rFonts w:ascii="Wingdings" w:hAnsi="Wingdings" w:hint="default"/>
      </w:rPr>
    </w:lvl>
    <w:lvl w:ilvl="3" w:tplc="D512A338" w:tentative="1">
      <w:start w:val="1"/>
      <w:numFmt w:val="bullet"/>
      <w:lvlText w:val=""/>
      <w:lvlJc w:val="left"/>
      <w:pPr>
        <w:tabs>
          <w:tab w:val="num" w:pos="2880"/>
        </w:tabs>
        <w:ind w:left="2880" w:hanging="360"/>
      </w:pPr>
      <w:rPr>
        <w:rFonts w:ascii="Symbol" w:hAnsi="Symbol" w:hint="default"/>
      </w:rPr>
    </w:lvl>
    <w:lvl w:ilvl="4" w:tplc="1F4277F0" w:tentative="1">
      <w:start w:val="1"/>
      <w:numFmt w:val="bullet"/>
      <w:lvlText w:val="o"/>
      <w:lvlJc w:val="left"/>
      <w:pPr>
        <w:tabs>
          <w:tab w:val="num" w:pos="3600"/>
        </w:tabs>
        <w:ind w:left="3600" w:hanging="360"/>
      </w:pPr>
      <w:rPr>
        <w:rFonts w:ascii="Courier New" w:hAnsi="Courier New" w:cs="Courier New" w:hint="default"/>
      </w:rPr>
    </w:lvl>
    <w:lvl w:ilvl="5" w:tplc="8C5C4184" w:tentative="1">
      <w:start w:val="1"/>
      <w:numFmt w:val="bullet"/>
      <w:lvlText w:val=""/>
      <w:lvlJc w:val="left"/>
      <w:pPr>
        <w:tabs>
          <w:tab w:val="num" w:pos="4320"/>
        </w:tabs>
        <w:ind w:left="4320" w:hanging="360"/>
      </w:pPr>
      <w:rPr>
        <w:rFonts w:ascii="Wingdings" w:hAnsi="Wingdings" w:hint="default"/>
      </w:rPr>
    </w:lvl>
    <w:lvl w:ilvl="6" w:tplc="C32E4588" w:tentative="1">
      <w:start w:val="1"/>
      <w:numFmt w:val="bullet"/>
      <w:lvlText w:val=""/>
      <w:lvlJc w:val="left"/>
      <w:pPr>
        <w:tabs>
          <w:tab w:val="num" w:pos="5040"/>
        </w:tabs>
        <w:ind w:left="5040" w:hanging="360"/>
      </w:pPr>
      <w:rPr>
        <w:rFonts w:ascii="Symbol" w:hAnsi="Symbol" w:hint="default"/>
      </w:rPr>
    </w:lvl>
    <w:lvl w:ilvl="7" w:tplc="ECFACD2A" w:tentative="1">
      <w:start w:val="1"/>
      <w:numFmt w:val="bullet"/>
      <w:lvlText w:val="o"/>
      <w:lvlJc w:val="left"/>
      <w:pPr>
        <w:tabs>
          <w:tab w:val="num" w:pos="5760"/>
        </w:tabs>
        <w:ind w:left="5760" w:hanging="360"/>
      </w:pPr>
      <w:rPr>
        <w:rFonts w:ascii="Courier New" w:hAnsi="Courier New" w:cs="Courier New" w:hint="default"/>
      </w:rPr>
    </w:lvl>
    <w:lvl w:ilvl="8" w:tplc="62AE1E6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DC3C2B"/>
    <w:multiLevelType w:val="hybridMultilevel"/>
    <w:tmpl w:val="12B63A26"/>
    <w:lvl w:ilvl="0" w:tplc="094020A6">
      <w:start w:val="2"/>
      <w:numFmt w:val="bullet"/>
      <w:lvlText w:val="-"/>
      <w:lvlJc w:val="left"/>
      <w:pPr>
        <w:ind w:left="360" w:hanging="360"/>
      </w:pPr>
      <w:rPr>
        <w:rFonts w:hint="default"/>
      </w:rPr>
    </w:lvl>
    <w:lvl w:ilvl="1" w:tplc="EA402F42" w:tentative="1">
      <w:start w:val="1"/>
      <w:numFmt w:val="bullet"/>
      <w:lvlText w:val="o"/>
      <w:lvlJc w:val="left"/>
      <w:pPr>
        <w:ind w:left="1080" w:hanging="360"/>
      </w:pPr>
      <w:rPr>
        <w:rFonts w:ascii="Courier New" w:hAnsi="Courier New" w:cs="Courier New" w:hint="default"/>
      </w:rPr>
    </w:lvl>
    <w:lvl w:ilvl="2" w:tplc="404AD8C0" w:tentative="1">
      <w:start w:val="1"/>
      <w:numFmt w:val="bullet"/>
      <w:lvlText w:val=""/>
      <w:lvlJc w:val="left"/>
      <w:pPr>
        <w:ind w:left="1800" w:hanging="360"/>
      </w:pPr>
      <w:rPr>
        <w:rFonts w:ascii="Wingdings" w:hAnsi="Wingdings" w:hint="default"/>
      </w:rPr>
    </w:lvl>
    <w:lvl w:ilvl="3" w:tplc="F52E988A" w:tentative="1">
      <w:start w:val="1"/>
      <w:numFmt w:val="bullet"/>
      <w:lvlText w:val=""/>
      <w:lvlJc w:val="left"/>
      <w:pPr>
        <w:ind w:left="2520" w:hanging="360"/>
      </w:pPr>
      <w:rPr>
        <w:rFonts w:ascii="Symbol" w:hAnsi="Symbol" w:hint="default"/>
      </w:rPr>
    </w:lvl>
    <w:lvl w:ilvl="4" w:tplc="8A009B82" w:tentative="1">
      <w:start w:val="1"/>
      <w:numFmt w:val="bullet"/>
      <w:lvlText w:val="o"/>
      <w:lvlJc w:val="left"/>
      <w:pPr>
        <w:ind w:left="3240" w:hanging="360"/>
      </w:pPr>
      <w:rPr>
        <w:rFonts w:ascii="Courier New" w:hAnsi="Courier New" w:cs="Courier New" w:hint="default"/>
      </w:rPr>
    </w:lvl>
    <w:lvl w:ilvl="5" w:tplc="2F4CFCC4" w:tentative="1">
      <w:start w:val="1"/>
      <w:numFmt w:val="bullet"/>
      <w:lvlText w:val=""/>
      <w:lvlJc w:val="left"/>
      <w:pPr>
        <w:ind w:left="3960" w:hanging="360"/>
      </w:pPr>
      <w:rPr>
        <w:rFonts w:ascii="Wingdings" w:hAnsi="Wingdings" w:hint="default"/>
      </w:rPr>
    </w:lvl>
    <w:lvl w:ilvl="6" w:tplc="9E34992C" w:tentative="1">
      <w:start w:val="1"/>
      <w:numFmt w:val="bullet"/>
      <w:lvlText w:val=""/>
      <w:lvlJc w:val="left"/>
      <w:pPr>
        <w:ind w:left="4680" w:hanging="360"/>
      </w:pPr>
      <w:rPr>
        <w:rFonts w:ascii="Symbol" w:hAnsi="Symbol" w:hint="default"/>
      </w:rPr>
    </w:lvl>
    <w:lvl w:ilvl="7" w:tplc="C2C21A3E" w:tentative="1">
      <w:start w:val="1"/>
      <w:numFmt w:val="bullet"/>
      <w:lvlText w:val="o"/>
      <w:lvlJc w:val="left"/>
      <w:pPr>
        <w:ind w:left="5400" w:hanging="360"/>
      </w:pPr>
      <w:rPr>
        <w:rFonts w:ascii="Courier New" w:hAnsi="Courier New" w:cs="Courier New" w:hint="default"/>
      </w:rPr>
    </w:lvl>
    <w:lvl w:ilvl="8" w:tplc="173A86E8" w:tentative="1">
      <w:start w:val="1"/>
      <w:numFmt w:val="bullet"/>
      <w:lvlText w:val=""/>
      <w:lvlJc w:val="left"/>
      <w:pPr>
        <w:ind w:left="6120" w:hanging="360"/>
      </w:pPr>
      <w:rPr>
        <w:rFonts w:ascii="Wingdings" w:hAnsi="Wingdings" w:hint="default"/>
      </w:rPr>
    </w:lvl>
  </w:abstractNum>
  <w:abstractNum w:abstractNumId="16" w15:restartNumberingAfterBreak="0">
    <w:nsid w:val="3C8C1561"/>
    <w:multiLevelType w:val="hybridMultilevel"/>
    <w:tmpl w:val="A15E0706"/>
    <w:lvl w:ilvl="0" w:tplc="94727328">
      <w:start w:val="2"/>
      <w:numFmt w:val="bullet"/>
      <w:lvlText w:val="-"/>
      <w:lvlJc w:val="left"/>
      <w:pPr>
        <w:ind w:left="720" w:hanging="360"/>
      </w:pPr>
      <w:rPr>
        <w:rFonts w:hint="default"/>
      </w:rPr>
    </w:lvl>
    <w:lvl w:ilvl="1" w:tplc="5158F6C6">
      <w:start w:val="1"/>
      <w:numFmt w:val="bullet"/>
      <w:lvlText w:val="o"/>
      <w:lvlJc w:val="left"/>
      <w:pPr>
        <w:ind w:left="1440" w:hanging="360"/>
      </w:pPr>
      <w:rPr>
        <w:rFonts w:ascii="Courier New" w:hAnsi="Courier New" w:cs="Courier New" w:hint="default"/>
      </w:rPr>
    </w:lvl>
    <w:lvl w:ilvl="2" w:tplc="996894F2" w:tentative="1">
      <w:start w:val="1"/>
      <w:numFmt w:val="bullet"/>
      <w:lvlText w:val=""/>
      <w:lvlJc w:val="left"/>
      <w:pPr>
        <w:ind w:left="2160" w:hanging="360"/>
      </w:pPr>
      <w:rPr>
        <w:rFonts w:ascii="Wingdings" w:hAnsi="Wingdings" w:hint="default"/>
      </w:rPr>
    </w:lvl>
    <w:lvl w:ilvl="3" w:tplc="8EFCF032" w:tentative="1">
      <w:start w:val="1"/>
      <w:numFmt w:val="bullet"/>
      <w:lvlText w:val=""/>
      <w:lvlJc w:val="left"/>
      <w:pPr>
        <w:ind w:left="2880" w:hanging="360"/>
      </w:pPr>
      <w:rPr>
        <w:rFonts w:ascii="Symbol" w:hAnsi="Symbol" w:hint="default"/>
      </w:rPr>
    </w:lvl>
    <w:lvl w:ilvl="4" w:tplc="4BDEEE12" w:tentative="1">
      <w:start w:val="1"/>
      <w:numFmt w:val="bullet"/>
      <w:lvlText w:val="o"/>
      <w:lvlJc w:val="left"/>
      <w:pPr>
        <w:ind w:left="3600" w:hanging="360"/>
      </w:pPr>
      <w:rPr>
        <w:rFonts w:ascii="Courier New" w:hAnsi="Courier New" w:cs="Courier New" w:hint="default"/>
      </w:rPr>
    </w:lvl>
    <w:lvl w:ilvl="5" w:tplc="EF646E38" w:tentative="1">
      <w:start w:val="1"/>
      <w:numFmt w:val="bullet"/>
      <w:lvlText w:val=""/>
      <w:lvlJc w:val="left"/>
      <w:pPr>
        <w:ind w:left="4320" w:hanging="360"/>
      </w:pPr>
      <w:rPr>
        <w:rFonts w:ascii="Wingdings" w:hAnsi="Wingdings" w:hint="default"/>
      </w:rPr>
    </w:lvl>
    <w:lvl w:ilvl="6" w:tplc="C1881326" w:tentative="1">
      <w:start w:val="1"/>
      <w:numFmt w:val="bullet"/>
      <w:lvlText w:val=""/>
      <w:lvlJc w:val="left"/>
      <w:pPr>
        <w:ind w:left="5040" w:hanging="360"/>
      </w:pPr>
      <w:rPr>
        <w:rFonts w:ascii="Symbol" w:hAnsi="Symbol" w:hint="default"/>
      </w:rPr>
    </w:lvl>
    <w:lvl w:ilvl="7" w:tplc="1FDCA772" w:tentative="1">
      <w:start w:val="1"/>
      <w:numFmt w:val="bullet"/>
      <w:lvlText w:val="o"/>
      <w:lvlJc w:val="left"/>
      <w:pPr>
        <w:ind w:left="5760" w:hanging="360"/>
      </w:pPr>
      <w:rPr>
        <w:rFonts w:ascii="Courier New" w:hAnsi="Courier New" w:cs="Courier New" w:hint="default"/>
      </w:rPr>
    </w:lvl>
    <w:lvl w:ilvl="8" w:tplc="60007C3E" w:tentative="1">
      <w:start w:val="1"/>
      <w:numFmt w:val="bullet"/>
      <w:lvlText w:val=""/>
      <w:lvlJc w:val="left"/>
      <w:pPr>
        <w:ind w:left="6480" w:hanging="360"/>
      </w:pPr>
      <w:rPr>
        <w:rFonts w:ascii="Wingdings" w:hAnsi="Wingdings" w:hint="default"/>
      </w:rPr>
    </w:lvl>
  </w:abstractNum>
  <w:abstractNum w:abstractNumId="17"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445E1BC4"/>
    <w:multiLevelType w:val="hybridMultilevel"/>
    <w:tmpl w:val="AC444126"/>
    <w:lvl w:ilvl="0" w:tplc="14D8E3AE">
      <w:numFmt w:val="bullet"/>
      <w:lvlText w:val="–"/>
      <w:lvlJc w:val="left"/>
      <w:pPr>
        <w:tabs>
          <w:tab w:val="num" w:pos="1503"/>
        </w:tabs>
        <w:ind w:left="1503" w:hanging="783"/>
      </w:pPr>
      <w:rPr>
        <w:rFonts w:ascii="Georgia" w:eastAsia="Times New Roman" w:hAnsi="Georgia" w:cs="Times New Roman" w:hint="default"/>
      </w:rPr>
    </w:lvl>
    <w:lvl w:ilvl="1" w:tplc="38741074" w:tentative="1">
      <w:start w:val="1"/>
      <w:numFmt w:val="bullet"/>
      <w:lvlText w:val="o"/>
      <w:lvlJc w:val="left"/>
      <w:pPr>
        <w:tabs>
          <w:tab w:val="num" w:pos="1440"/>
        </w:tabs>
        <w:ind w:left="1440" w:hanging="360"/>
      </w:pPr>
      <w:rPr>
        <w:rFonts w:ascii="Courier New" w:hAnsi="Courier New" w:cs="Courier New" w:hint="default"/>
      </w:rPr>
    </w:lvl>
    <w:lvl w:ilvl="2" w:tplc="9118C206" w:tentative="1">
      <w:start w:val="1"/>
      <w:numFmt w:val="bullet"/>
      <w:lvlText w:val=""/>
      <w:lvlJc w:val="left"/>
      <w:pPr>
        <w:tabs>
          <w:tab w:val="num" w:pos="2160"/>
        </w:tabs>
        <w:ind w:left="2160" w:hanging="360"/>
      </w:pPr>
      <w:rPr>
        <w:rFonts w:ascii="Wingdings" w:hAnsi="Wingdings" w:hint="default"/>
      </w:rPr>
    </w:lvl>
    <w:lvl w:ilvl="3" w:tplc="DD8CEA66" w:tentative="1">
      <w:start w:val="1"/>
      <w:numFmt w:val="bullet"/>
      <w:lvlText w:val=""/>
      <w:lvlJc w:val="left"/>
      <w:pPr>
        <w:tabs>
          <w:tab w:val="num" w:pos="2880"/>
        </w:tabs>
        <w:ind w:left="2880" w:hanging="360"/>
      </w:pPr>
      <w:rPr>
        <w:rFonts w:ascii="Symbol" w:hAnsi="Symbol" w:hint="default"/>
      </w:rPr>
    </w:lvl>
    <w:lvl w:ilvl="4" w:tplc="EECA6DEE" w:tentative="1">
      <w:start w:val="1"/>
      <w:numFmt w:val="bullet"/>
      <w:lvlText w:val="o"/>
      <w:lvlJc w:val="left"/>
      <w:pPr>
        <w:tabs>
          <w:tab w:val="num" w:pos="3600"/>
        </w:tabs>
        <w:ind w:left="3600" w:hanging="360"/>
      </w:pPr>
      <w:rPr>
        <w:rFonts w:ascii="Courier New" w:hAnsi="Courier New" w:cs="Courier New" w:hint="default"/>
      </w:rPr>
    </w:lvl>
    <w:lvl w:ilvl="5" w:tplc="E69813F2" w:tentative="1">
      <w:start w:val="1"/>
      <w:numFmt w:val="bullet"/>
      <w:lvlText w:val=""/>
      <w:lvlJc w:val="left"/>
      <w:pPr>
        <w:tabs>
          <w:tab w:val="num" w:pos="4320"/>
        </w:tabs>
        <w:ind w:left="4320" w:hanging="360"/>
      </w:pPr>
      <w:rPr>
        <w:rFonts w:ascii="Wingdings" w:hAnsi="Wingdings" w:hint="default"/>
      </w:rPr>
    </w:lvl>
    <w:lvl w:ilvl="6" w:tplc="B178B61E" w:tentative="1">
      <w:start w:val="1"/>
      <w:numFmt w:val="bullet"/>
      <w:lvlText w:val=""/>
      <w:lvlJc w:val="left"/>
      <w:pPr>
        <w:tabs>
          <w:tab w:val="num" w:pos="5040"/>
        </w:tabs>
        <w:ind w:left="5040" w:hanging="360"/>
      </w:pPr>
      <w:rPr>
        <w:rFonts w:ascii="Symbol" w:hAnsi="Symbol" w:hint="default"/>
      </w:rPr>
    </w:lvl>
    <w:lvl w:ilvl="7" w:tplc="24CE3744" w:tentative="1">
      <w:start w:val="1"/>
      <w:numFmt w:val="bullet"/>
      <w:lvlText w:val="o"/>
      <w:lvlJc w:val="left"/>
      <w:pPr>
        <w:tabs>
          <w:tab w:val="num" w:pos="5760"/>
        </w:tabs>
        <w:ind w:left="5760" w:hanging="360"/>
      </w:pPr>
      <w:rPr>
        <w:rFonts w:ascii="Courier New" w:hAnsi="Courier New" w:cs="Courier New" w:hint="default"/>
      </w:rPr>
    </w:lvl>
    <w:lvl w:ilvl="8" w:tplc="B986F5D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464165"/>
    <w:multiLevelType w:val="hybridMultilevel"/>
    <w:tmpl w:val="D5105EE0"/>
    <w:lvl w:ilvl="0" w:tplc="EFA4E70E">
      <w:start w:val="2"/>
      <w:numFmt w:val="bullet"/>
      <w:lvlText w:val="-"/>
      <w:lvlJc w:val="left"/>
      <w:pPr>
        <w:ind w:left="720" w:hanging="360"/>
      </w:pPr>
      <w:rPr>
        <w:rFonts w:hint="default"/>
      </w:rPr>
    </w:lvl>
    <w:lvl w:ilvl="1" w:tplc="A7AAB4FE" w:tentative="1">
      <w:start w:val="1"/>
      <w:numFmt w:val="bullet"/>
      <w:lvlText w:val="o"/>
      <w:lvlJc w:val="left"/>
      <w:pPr>
        <w:ind w:left="1440" w:hanging="360"/>
      </w:pPr>
      <w:rPr>
        <w:rFonts w:ascii="Courier New" w:hAnsi="Courier New" w:cs="Courier New" w:hint="default"/>
      </w:rPr>
    </w:lvl>
    <w:lvl w:ilvl="2" w:tplc="0772E6B6" w:tentative="1">
      <w:start w:val="1"/>
      <w:numFmt w:val="bullet"/>
      <w:lvlText w:val=""/>
      <w:lvlJc w:val="left"/>
      <w:pPr>
        <w:ind w:left="2160" w:hanging="360"/>
      </w:pPr>
      <w:rPr>
        <w:rFonts w:ascii="Wingdings" w:hAnsi="Wingdings" w:hint="default"/>
      </w:rPr>
    </w:lvl>
    <w:lvl w:ilvl="3" w:tplc="844A978E" w:tentative="1">
      <w:start w:val="1"/>
      <w:numFmt w:val="bullet"/>
      <w:lvlText w:val=""/>
      <w:lvlJc w:val="left"/>
      <w:pPr>
        <w:ind w:left="2880" w:hanging="360"/>
      </w:pPr>
      <w:rPr>
        <w:rFonts w:ascii="Symbol" w:hAnsi="Symbol" w:hint="default"/>
      </w:rPr>
    </w:lvl>
    <w:lvl w:ilvl="4" w:tplc="9AEE3B8C" w:tentative="1">
      <w:start w:val="1"/>
      <w:numFmt w:val="bullet"/>
      <w:lvlText w:val="o"/>
      <w:lvlJc w:val="left"/>
      <w:pPr>
        <w:ind w:left="3600" w:hanging="360"/>
      </w:pPr>
      <w:rPr>
        <w:rFonts w:ascii="Courier New" w:hAnsi="Courier New" w:cs="Courier New" w:hint="default"/>
      </w:rPr>
    </w:lvl>
    <w:lvl w:ilvl="5" w:tplc="F9166502" w:tentative="1">
      <w:start w:val="1"/>
      <w:numFmt w:val="bullet"/>
      <w:lvlText w:val=""/>
      <w:lvlJc w:val="left"/>
      <w:pPr>
        <w:ind w:left="4320" w:hanging="360"/>
      </w:pPr>
      <w:rPr>
        <w:rFonts w:ascii="Wingdings" w:hAnsi="Wingdings" w:hint="default"/>
      </w:rPr>
    </w:lvl>
    <w:lvl w:ilvl="6" w:tplc="9C363240" w:tentative="1">
      <w:start w:val="1"/>
      <w:numFmt w:val="bullet"/>
      <w:lvlText w:val=""/>
      <w:lvlJc w:val="left"/>
      <w:pPr>
        <w:ind w:left="5040" w:hanging="360"/>
      </w:pPr>
      <w:rPr>
        <w:rFonts w:ascii="Symbol" w:hAnsi="Symbol" w:hint="default"/>
      </w:rPr>
    </w:lvl>
    <w:lvl w:ilvl="7" w:tplc="0FBAA662" w:tentative="1">
      <w:start w:val="1"/>
      <w:numFmt w:val="bullet"/>
      <w:lvlText w:val="o"/>
      <w:lvlJc w:val="left"/>
      <w:pPr>
        <w:ind w:left="5760" w:hanging="360"/>
      </w:pPr>
      <w:rPr>
        <w:rFonts w:ascii="Courier New" w:hAnsi="Courier New" w:cs="Courier New" w:hint="default"/>
      </w:rPr>
    </w:lvl>
    <w:lvl w:ilvl="8" w:tplc="AD9A85A8" w:tentative="1">
      <w:start w:val="1"/>
      <w:numFmt w:val="bullet"/>
      <w:lvlText w:val=""/>
      <w:lvlJc w:val="left"/>
      <w:pPr>
        <w:ind w:left="6480" w:hanging="360"/>
      </w:pPr>
      <w:rPr>
        <w:rFonts w:ascii="Wingdings" w:hAnsi="Wingdings" w:hint="default"/>
      </w:rPr>
    </w:lvl>
  </w:abstractNum>
  <w:abstractNum w:abstractNumId="20" w15:restartNumberingAfterBreak="0">
    <w:nsid w:val="45DB2FBC"/>
    <w:multiLevelType w:val="hybridMultilevel"/>
    <w:tmpl w:val="E9667FC0"/>
    <w:lvl w:ilvl="0" w:tplc="2E922672">
      <w:start w:val="1"/>
      <w:numFmt w:val="bullet"/>
      <w:lvlText w:val=""/>
      <w:lvlJc w:val="left"/>
      <w:pPr>
        <w:tabs>
          <w:tab w:val="num" w:pos="1146"/>
        </w:tabs>
        <w:ind w:left="1146" w:hanging="360"/>
      </w:pPr>
      <w:rPr>
        <w:rFonts w:ascii="Symbol" w:hAnsi="Symbol" w:hint="default"/>
        <w:color w:val="auto"/>
      </w:rPr>
    </w:lvl>
    <w:lvl w:ilvl="1" w:tplc="58EE1888">
      <w:start w:val="1"/>
      <w:numFmt w:val="bullet"/>
      <w:lvlText w:val="o"/>
      <w:lvlJc w:val="left"/>
      <w:pPr>
        <w:tabs>
          <w:tab w:val="num" w:pos="1866"/>
        </w:tabs>
        <w:ind w:left="1866" w:hanging="360"/>
      </w:pPr>
      <w:rPr>
        <w:rFonts w:ascii="Courier New" w:hAnsi="Courier New" w:cs="Courier New" w:hint="default"/>
      </w:rPr>
    </w:lvl>
    <w:lvl w:ilvl="2" w:tplc="6DCC9958" w:tentative="1">
      <w:start w:val="1"/>
      <w:numFmt w:val="bullet"/>
      <w:lvlText w:val=""/>
      <w:lvlJc w:val="left"/>
      <w:pPr>
        <w:tabs>
          <w:tab w:val="num" w:pos="2586"/>
        </w:tabs>
        <w:ind w:left="2586" w:hanging="360"/>
      </w:pPr>
      <w:rPr>
        <w:rFonts w:ascii="Wingdings" w:hAnsi="Wingdings" w:hint="default"/>
      </w:rPr>
    </w:lvl>
    <w:lvl w:ilvl="3" w:tplc="714E275A" w:tentative="1">
      <w:start w:val="1"/>
      <w:numFmt w:val="bullet"/>
      <w:lvlText w:val=""/>
      <w:lvlJc w:val="left"/>
      <w:pPr>
        <w:tabs>
          <w:tab w:val="num" w:pos="3306"/>
        </w:tabs>
        <w:ind w:left="3306" w:hanging="360"/>
      </w:pPr>
      <w:rPr>
        <w:rFonts w:ascii="Symbol" w:hAnsi="Symbol" w:hint="default"/>
      </w:rPr>
    </w:lvl>
    <w:lvl w:ilvl="4" w:tplc="1F880C02" w:tentative="1">
      <w:start w:val="1"/>
      <w:numFmt w:val="bullet"/>
      <w:lvlText w:val="o"/>
      <w:lvlJc w:val="left"/>
      <w:pPr>
        <w:tabs>
          <w:tab w:val="num" w:pos="4026"/>
        </w:tabs>
        <w:ind w:left="4026" w:hanging="360"/>
      </w:pPr>
      <w:rPr>
        <w:rFonts w:ascii="Courier New" w:hAnsi="Courier New" w:cs="Courier New" w:hint="default"/>
      </w:rPr>
    </w:lvl>
    <w:lvl w:ilvl="5" w:tplc="F9A60664" w:tentative="1">
      <w:start w:val="1"/>
      <w:numFmt w:val="bullet"/>
      <w:lvlText w:val=""/>
      <w:lvlJc w:val="left"/>
      <w:pPr>
        <w:tabs>
          <w:tab w:val="num" w:pos="4746"/>
        </w:tabs>
        <w:ind w:left="4746" w:hanging="360"/>
      </w:pPr>
      <w:rPr>
        <w:rFonts w:ascii="Wingdings" w:hAnsi="Wingdings" w:hint="default"/>
      </w:rPr>
    </w:lvl>
    <w:lvl w:ilvl="6" w:tplc="90B4D864" w:tentative="1">
      <w:start w:val="1"/>
      <w:numFmt w:val="bullet"/>
      <w:lvlText w:val=""/>
      <w:lvlJc w:val="left"/>
      <w:pPr>
        <w:tabs>
          <w:tab w:val="num" w:pos="5466"/>
        </w:tabs>
        <w:ind w:left="5466" w:hanging="360"/>
      </w:pPr>
      <w:rPr>
        <w:rFonts w:ascii="Symbol" w:hAnsi="Symbol" w:hint="default"/>
      </w:rPr>
    </w:lvl>
    <w:lvl w:ilvl="7" w:tplc="18BE8D22" w:tentative="1">
      <w:start w:val="1"/>
      <w:numFmt w:val="bullet"/>
      <w:lvlText w:val="o"/>
      <w:lvlJc w:val="left"/>
      <w:pPr>
        <w:tabs>
          <w:tab w:val="num" w:pos="6186"/>
        </w:tabs>
        <w:ind w:left="6186" w:hanging="360"/>
      </w:pPr>
      <w:rPr>
        <w:rFonts w:ascii="Courier New" w:hAnsi="Courier New" w:cs="Courier New" w:hint="default"/>
      </w:rPr>
    </w:lvl>
    <w:lvl w:ilvl="8" w:tplc="C7162A3C" w:tentative="1">
      <w:start w:val="1"/>
      <w:numFmt w:val="bullet"/>
      <w:lvlText w:val=""/>
      <w:lvlJc w:val="left"/>
      <w:pPr>
        <w:tabs>
          <w:tab w:val="num" w:pos="6906"/>
        </w:tabs>
        <w:ind w:left="6906" w:hanging="360"/>
      </w:pPr>
      <w:rPr>
        <w:rFonts w:ascii="Wingdings" w:hAnsi="Wingdings" w:hint="default"/>
      </w:rPr>
    </w:lvl>
  </w:abstractNum>
  <w:abstractNum w:abstractNumId="21" w15:restartNumberingAfterBreak="0">
    <w:nsid w:val="468F149A"/>
    <w:multiLevelType w:val="multilevel"/>
    <w:tmpl w:val="A0CC2D7C"/>
    <w:lvl w:ilvl="0">
      <w:start w:val="1"/>
      <w:numFmt w:val="decimal"/>
      <w:lvlText w:val="%1."/>
      <w:lvlJc w:val="left"/>
      <w:pPr>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B10C22"/>
    <w:multiLevelType w:val="hybridMultilevel"/>
    <w:tmpl w:val="2E4A30A4"/>
    <w:lvl w:ilvl="0" w:tplc="9B325B62">
      <w:start w:val="2"/>
      <w:numFmt w:val="bullet"/>
      <w:lvlText w:val="-"/>
      <w:lvlJc w:val="left"/>
      <w:pPr>
        <w:ind w:left="720" w:hanging="360"/>
      </w:pPr>
      <w:rPr>
        <w:rFonts w:hint="default"/>
        <w:b w:val="0"/>
        <w:i w:val="0"/>
        <w:sz w:val="20"/>
        <w:szCs w:val="20"/>
      </w:rPr>
    </w:lvl>
    <w:lvl w:ilvl="1" w:tplc="1F043B94" w:tentative="1">
      <w:start w:val="1"/>
      <w:numFmt w:val="bullet"/>
      <w:lvlText w:val="o"/>
      <w:lvlJc w:val="left"/>
      <w:pPr>
        <w:ind w:left="1440" w:hanging="360"/>
      </w:pPr>
      <w:rPr>
        <w:rFonts w:ascii="Courier New" w:hAnsi="Courier New" w:cs="Courier New" w:hint="default"/>
      </w:rPr>
    </w:lvl>
    <w:lvl w:ilvl="2" w:tplc="2EE0A146" w:tentative="1">
      <w:start w:val="1"/>
      <w:numFmt w:val="bullet"/>
      <w:lvlText w:val=""/>
      <w:lvlJc w:val="left"/>
      <w:pPr>
        <w:ind w:left="2160" w:hanging="360"/>
      </w:pPr>
      <w:rPr>
        <w:rFonts w:ascii="Wingdings" w:hAnsi="Wingdings" w:hint="default"/>
      </w:rPr>
    </w:lvl>
    <w:lvl w:ilvl="3" w:tplc="7E10C082" w:tentative="1">
      <w:start w:val="1"/>
      <w:numFmt w:val="bullet"/>
      <w:lvlText w:val=""/>
      <w:lvlJc w:val="left"/>
      <w:pPr>
        <w:ind w:left="2880" w:hanging="360"/>
      </w:pPr>
      <w:rPr>
        <w:rFonts w:ascii="Symbol" w:hAnsi="Symbol" w:hint="default"/>
      </w:rPr>
    </w:lvl>
    <w:lvl w:ilvl="4" w:tplc="F44CD28E" w:tentative="1">
      <w:start w:val="1"/>
      <w:numFmt w:val="bullet"/>
      <w:lvlText w:val="o"/>
      <w:lvlJc w:val="left"/>
      <w:pPr>
        <w:ind w:left="3600" w:hanging="360"/>
      </w:pPr>
      <w:rPr>
        <w:rFonts w:ascii="Courier New" w:hAnsi="Courier New" w:cs="Courier New" w:hint="default"/>
      </w:rPr>
    </w:lvl>
    <w:lvl w:ilvl="5" w:tplc="3550B60E" w:tentative="1">
      <w:start w:val="1"/>
      <w:numFmt w:val="bullet"/>
      <w:lvlText w:val=""/>
      <w:lvlJc w:val="left"/>
      <w:pPr>
        <w:ind w:left="4320" w:hanging="360"/>
      </w:pPr>
      <w:rPr>
        <w:rFonts w:ascii="Wingdings" w:hAnsi="Wingdings" w:hint="default"/>
      </w:rPr>
    </w:lvl>
    <w:lvl w:ilvl="6" w:tplc="DD84A088" w:tentative="1">
      <w:start w:val="1"/>
      <w:numFmt w:val="bullet"/>
      <w:lvlText w:val=""/>
      <w:lvlJc w:val="left"/>
      <w:pPr>
        <w:ind w:left="5040" w:hanging="360"/>
      </w:pPr>
      <w:rPr>
        <w:rFonts w:ascii="Symbol" w:hAnsi="Symbol" w:hint="default"/>
      </w:rPr>
    </w:lvl>
    <w:lvl w:ilvl="7" w:tplc="29C28174" w:tentative="1">
      <w:start w:val="1"/>
      <w:numFmt w:val="bullet"/>
      <w:lvlText w:val="o"/>
      <w:lvlJc w:val="left"/>
      <w:pPr>
        <w:ind w:left="5760" w:hanging="360"/>
      </w:pPr>
      <w:rPr>
        <w:rFonts w:ascii="Courier New" w:hAnsi="Courier New" w:cs="Courier New" w:hint="default"/>
      </w:rPr>
    </w:lvl>
    <w:lvl w:ilvl="8" w:tplc="B058D28A" w:tentative="1">
      <w:start w:val="1"/>
      <w:numFmt w:val="bullet"/>
      <w:lvlText w:val=""/>
      <w:lvlJc w:val="left"/>
      <w:pPr>
        <w:ind w:left="6480" w:hanging="360"/>
      </w:pPr>
      <w:rPr>
        <w:rFonts w:ascii="Wingdings" w:hAnsi="Wingdings" w:hint="default"/>
      </w:rPr>
    </w:lvl>
  </w:abstractNum>
  <w:abstractNum w:abstractNumId="23" w15:restartNumberingAfterBreak="0">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EE27DF6"/>
    <w:multiLevelType w:val="hybridMultilevel"/>
    <w:tmpl w:val="5498A64C"/>
    <w:lvl w:ilvl="0" w:tplc="CE40204E">
      <w:start w:val="1"/>
      <w:numFmt w:val="upperLetter"/>
      <w:lvlText w:val="%1."/>
      <w:lvlJc w:val="left"/>
      <w:pPr>
        <w:ind w:left="720" w:hanging="360"/>
      </w:pPr>
      <w:rPr>
        <w:rFonts w:hint="default"/>
      </w:rPr>
    </w:lvl>
    <w:lvl w:ilvl="1" w:tplc="92E86EE0" w:tentative="1">
      <w:start w:val="1"/>
      <w:numFmt w:val="lowerLetter"/>
      <w:lvlText w:val="%2."/>
      <w:lvlJc w:val="left"/>
      <w:pPr>
        <w:ind w:left="1440" w:hanging="360"/>
      </w:pPr>
    </w:lvl>
    <w:lvl w:ilvl="2" w:tplc="1F9292D4" w:tentative="1">
      <w:start w:val="1"/>
      <w:numFmt w:val="lowerRoman"/>
      <w:lvlText w:val="%3."/>
      <w:lvlJc w:val="right"/>
      <w:pPr>
        <w:ind w:left="2160" w:hanging="180"/>
      </w:pPr>
    </w:lvl>
    <w:lvl w:ilvl="3" w:tplc="64464300" w:tentative="1">
      <w:start w:val="1"/>
      <w:numFmt w:val="decimal"/>
      <w:lvlText w:val="%4."/>
      <w:lvlJc w:val="left"/>
      <w:pPr>
        <w:ind w:left="2880" w:hanging="360"/>
      </w:pPr>
    </w:lvl>
    <w:lvl w:ilvl="4" w:tplc="D24C62AA" w:tentative="1">
      <w:start w:val="1"/>
      <w:numFmt w:val="lowerLetter"/>
      <w:lvlText w:val="%5."/>
      <w:lvlJc w:val="left"/>
      <w:pPr>
        <w:ind w:left="3600" w:hanging="360"/>
      </w:pPr>
    </w:lvl>
    <w:lvl w:ilvl="5" w:tplc="79261674" w:tentative="1">
      <w:start w:val="1"/>
      <w:numFmt w:val="lowerRoman"/>
      <w:lvlText w:val="%6."/>
      <w:lvlJc w:val="right"/>
      <w:pPr>
        <w:ind w:left="4320" w:hanging="180"/>
      </w:pPr>
    </w:lvl>
    <w:lvl w:ilvl="6" w:tplc="C5B2D2CC" w:tentative="1">
      <w:start w:val="1"/>
      <w:numFmt w:val="decimal"/>
      <w:lvlText w:val="%7."/>
      <w:lvlJc w:val="left"/>
      <w:pPr>
        <w:ind w:left="5040" w:hanging="360"/>
      </w:pPr>
    </w:lvl>
    <w:lvl w:ilvl="7" w:tplc="745E9858" w:tentative="1">
      <w:start w:val="1"/>
      <w:numFmt w:val="lowerLetter"/>
      <w:lvlText w:val="%8."/>
      <w:lvlJc w:val="left"/>
      <w:pPr>
        <w:ind w:left="5760" w:hanging="360"/>
      </w:pPr>
    </w:lvl>
    <w:lvl w:ilvl="8" w:tplc="156A05F4" w:tentative="1">
      <w:start w:val="1"/>
      <w:numFmt w:val="lowerRoman"/>
      <w:lvlText w:val="%9."/>
      <w:lvlJc w:val="right"/>
      <w:pPr>
        <w:ind w:left="6480" w:hanging="180"/>
      </w:pPr>
    </w:lvl>
  </w:abstractNum>
  <w:abstractNum w:abstractNumId="25" w15:restartNumberingAfterBreak="0">
    <w:nsid w:val="51434D4A"/>
    <w:multiLevelType w:val="hybridMultilevel"/>
    <w:tmpl w:val="ADE812AC"/>
    <w:lvl w:ilvl="0" w:tplc="82C43998">
      <w:start w:val="1"/>
      <w:numFmt w:val="upperLetter"/>
      <w:lvlText w:val="%1."/>
      <w:lvlJc w:val="left"/>
      <w:pPr>
        <w:ind w:left="720" w:hanging="360"/>
      </w:pPr>
    </w:lvl>
    <w:lvl w:ilvl="1" w:tplc="F1C0EDAE" w:tentative="1">
      <w:start w:val="1"/>
      <w:numFmt w:val="lowerLetter"/>
      <w:lvlText w:val="%2."/>
      <w:lvlJc w:val="left"/>
      <w:pPr>
        <w:ind w:left="1440" w:hanging="360"/>
      </w:pPr>
    </w:lvl>
    <w:lvl w:ilvl="2" w:tplc="E7B0E424" w:tentative="1">
      <w:start w:val="1"/>
      <w:numFmt w:val="lowerRoman"/>
      <w:lvlText w:val="%3."/>
      <w:lvlJc w:val="right"/>
      <w:pPr>
        <w:ind w:left="2160" w:hanging="180"/>
      </w:pPr>
    </w:lvl>
    <w:lvl w:ilvl="3" w:tplc="F0F46574" w:tentative="1">
      <w:start w:val="1"/>
      <w:numFmt w:val="decimal"/>
      <w:lvlText w:val="%4."/>
      <w:lvlJc w:val="left"/>
      <w:pPr>
        <w:ind w:left="2880" w:hanging="360"/>
      </w:pPr>
    </w:lvl>
    <w:lvl w:ilvl="4" w:tplc="9EBAF736" w:tentative="1">
      <w:start w:val="1"/>
      <w:numFmt w:val="lowerLetter"/>
      <w:lvlText w:val="%5."/>
      <w:lvlJc w:val="left"/>
      <w:pPr>
        <w:ind w:left="3600" w:hanging="360"/>
      </w:pPr>
    </w:lvl>
    <w:lvl w:ilvl="5" w:tplc="7B40C8DE" w:tentative="1">
      <w:start w:val="1"/>
      <w:numFmt w:val="lowerRoman"/>
      <w:lvlText w:val="%6."/>
      <w:lvlJc w:val="right"/>
      <w:pPr>
        <w:ind w:left="4320" w:hanging="180"/>
      </w:pPr>
    </w:lvl>
    <w:lvl w:ilvl="6" w:tplc="735638B6" w:tentative="1">
      <w:start w:val="1"/>
      <w:numFmt w:val="decimal"/>
      <w:lvlText w:val="%7."/>
      <w:lvlJc w:val="left"/>
      <w:pPr>
        <w:ind w:left="5040" w:hanging="360"/>
      </w:pPr>
    </w:lvl>
    <w:lvl w:ilvl="7" w:tplc="EFB23CEA" w:tentative="1">
      <w:start w:val="1"/>
      <w:numFmt w:val="lowerLetter"/>
      <w:lvlText w:val="%8."/>
      <w:lvlJc w:val="left"/>
      <w:pPr>
        <w:ind w:left="5760" w:hanging="360"/>
      </w:pPr>
    </w:lvl>
    <w:lvl w:ilvl="8" w:tplc="2FA8879E" w:tentative="1">
      <w:start w:val="1"/>
      <w:numFmt w:val="lowerRoman"/>
      <w:lvlText w:val="%9."/>
      <w:lvlJc w:val="right"/>
      <w:pPr>
        <w:ind w:left="6480" w:hanging="180"/>
      </w:pPr>
    </w:lvl>
  </w:abstractNum>
  <w:abstractNum w:abstractNumId="26" w15:restartNumberingAfterBreak="0">
    <w:nsid w:val="558C13B8"/>
    <w:multiLevelType w:val="multilevel"/>
    <w:tmpl w:val="2AE296BC"/>
    <w:lvl w:ilvl="0">
      <w:start w:val="3"/>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8BF6ABB"/>
    <w:multiLevelType w:val="hybridMultilevel"/>
    <w:tmpl w:val="103E71C0"/>
    <w:lvl w:ilvl="0" w:tplc="A7A4F128">
      <w:start w:val="1"/>
      <w:numFmt w:val="bullet"/>
      <w:lvlText w:val=""/>
      <w:lvlJc w:val="left"/>
      <w:pPr>
        <w:ind w:left="1080" w:hanging="360"/>
      </w:pPr>
      <w:rPr>
        <w:rFonts w:ascii="Symbol" w:hAnsi="Symbol" w:hint="default"/>
      </w:rPr>
    </w:lvl>
    <w:lvl w:ilvl="1" w:tplc="53567442">
      <w:start w:val="9"/>
      <w:numFmt w:val="bullet"/>
      <w:lvlText w:val="-"/>
      <w:lvlJc w:val="left"/>
      <w:pPr>
        <w:ind w:left="1800" w:hanging="360"/>
      </w:pPr>
      <w:rPr>
        <w:rFonts w:hint="default"/>
      </w:rPr>
    </w:lvl>
    <w:lvl w:ilvl="2" w:tplc="A8240228" w:tentative="1">
      <w:start w:val="1"/>
      <w:numFmt w:val="bullet"/>
      <w:lvlText w:val=""/>
      <w:lvlJc w:val="left"/>
      <w:pPr>
        <w:ind w:left="2520" w:hanging="360"/>
      </w:pPr>
      <w:rPr>
        <w:rFonts w:ascii="Wingdings" w:hAnsi="Wingdings" w:hint="default"/>
      </w:rPr>
    </w:lvl>
    <w:lvl w:ilvl="3" w:tplc="00F6289A" w:tentative="1">
      <w:start w:val="1"/>
      <w:numFmt w:val="bullet"/>
      <w:lvlText w:val=""/>
      <w:lvlJc w:val="left"/>
      <w:pPr>
        <w:ind w:left="3240" w:hanging="360"/>
      </w:pPr>
      <w:rPr>
        <w:rFonts w:ascii="Symbol" w:hAnsi="Symbol" w:hint="default"/>
      </w:rPr>
    </w:lvl>
    <w:lvl w:ilvl="4" w:tplc="FE56D9A0" w:tentative="1">
      <w:start w:val="1"/>
      <w:numFmt w:val="bullet"/>
      <w:lvlText w:val="o"/>
      <w:lvlJc w:val="left"/>
      <w:pPr>
        <w:ind w:left="3960" w:hanging="360"/>
      </w:pPr>
      <w:rPr>
        <w:rFonts w:ascii="Courier New" w:hAnsi="Courier New" w:cs="Courier New" w:hint="default"/>
      </w:rPr>
    </w:lvl>
    <w:lvl w:ilvl="5" w:tplc="8EB66CAA" w:tentative="1">
      <w:start w:val="1"/>
      <w:numFmt w:val="bullet"/>
      <w:lvlText w:val=""/>
      <w:lvlJc w:val="left"/>
      <w:pPr>
        <w:ind w:left="4680" w:hanging="360"/>
      </w:pPr>
      <w:rPr>
        <w:rFonts w:ascii="Wingdings" w:hAnsi="Wingdings" w:hint="default"/>
      </w:rPr>
    </w:lvl>
    <w:lvl w:ilvl="6" w:tplc="26640FA6" w:tentative="1">
      <w:start w:val="1"/>
      <w:numFmt w:val="bullet"/>
      <w:lvlText w:val=""/>
      <w:lvlJc w:val="left"/>
      <w:pPr>
        <w:ind w:left="5400" w:hanging="360"/>
      </w:pPr>
      <w:rPr>
        <w:rFonts w:ascii="Symbol" w:hAnsi="Symbol" w:hint="default"/>
      </w:rPr>
    </w:lvl>
    <w:lvl w:ilvl="7" w:tplc="AEE29948" w:tentative="1">
      <w:start w:val="1"/>
      <w:numFmt w:val="bullet"/>
      <w:lvlText w:val="o"/>
      <w:lvlJc w:val="left"/>
      <w:pPr>
        <w:ind w:left="6120" w:hanging="360"/>
      </w:pPr>
      <w:rPr>
        <w:rFonts w:ascii="Courier New" w:hAnsi="Courier New" w:cs="Courier New" w:hint="default"/>
      </w:rPr>
    </w:lvl>
    <w:lvl w:ilvl="8" w:tplc="FD8A195E" w:tentative="1">
      <w:start w:val="1"/>
      <w:numFmt w:val="bullet"/>
      <w:lvlText w:val=""/>
      <w:lvlJc w:val="left"/>
      <w:pPr>
        <w:ind w:left="6840" w:hanging="360"/>
      </w:pPr>
      <w:rPr>
        <w:rFonts w:ascii="Wingdings" w:hAnsi="Wingdings" w:hint="default"/>
      </w:rPr>
    </w:lvl>
  </w:abstractNum>
  <w:abstractNum w:abstractNumId="28"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5322"/>
        </w:tabs>
        <w:ind w:left="5322"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F7B457D"/>
    <w:multiLevelType w:val="hybridMultilevel"/>
    <w:tmpl w:val="14F8B1B4"/>
    <w:lvl w:ilvl="0" w:tplc="537631B0">
      <w:start w:val="1"/>
      <w:numFmt w:val="decimal"/>
      <w:lvlText w:val="%1."/>
      <w:lvlJc w:val="left"/>
      <w:pPr>
        <w:tabs>
          <w:tab w:val="num" w:pos="720"/>
        </w:tabs>
        <w:ind w:left="720" w:hanging="360"/>
      </w:pPr>
      <w:rPr>
        <w:rFonts w:cs="Times New Roman"/>
      </w:rPr>
    </w:lvl>
    <w:lvl w:ilvl="1" w:tplc="79064238" w:tentative="1">
      <w:start w:val="1"/>
      <w:numFmt w:val="lowerLetter"/>
      <w:lvlText w:val="%2."/>
      <w:lvlJc w:val="left"/>
      <w:pPr>
        <w:tabs>
          <w:tab w:val="num" w:pos="1440"/>
        </w:tabs>
        <w:ind w:left="1440" w:hanging="360"/>
      </w:pPr>
      <w:rPr>
        <w:rFonts w:cs="Times New Roman"/>
      </w:rPr>
    </w:lvl>
    <w:lvl w:ilvl="2" w:tplc="AC50EDC6" w:tentative="1">
      <w:start w:val="1"/>
      <w:numFmt w:val="lowerRoman"/>
      <w:lvlText w:val="%3."/>
      <w:lvlJc w:val="right"/>
      <w:pPr>
        <w:tabs>
          <w:tab w:val="num" w:pos="2160"/>
        </w:tabs>
        <w:ind w:left="2160" w:hanging="180"/>
      </w:pPr>
      <w:rPr>
        <w:rFonts w:cs="Times New Roman"/>
      </w:rPr>
    </w:lvl>
    <w:lvl w:ilvl="3" w:tplc="8440E996" w:tentative="1">
      <w:start w:val="1"/>
      <w:numFmt w:val="decimal"/>
      <w:lvlText w:val="%4."/>
      <w:lvlJc w:val="left"/>
      <w:pPr>
        <w:tabs>
          <w:tab w:val="num" w:pos="2880"/>
        </w:tabs>
        <w:ind w:left="2880" w:hanging="360"/>
      </w:pPr>
      <w:rPr>
        <w:rFonts w:cs="Times New Roman"/>
      </w:rPr>
    </w:lvl>
    <w:lvl w:ilvl="4" w:tplc="CE820EE0" w:tentative="1">
      <w:start w:val="1"/>
      <w:numFmt w:val="lowerLetter"/>
      <w:lvlText w:val="%5."/>
      <w:lvlJc w:val="left"/>
      <w:pPr>
        <w:tabs>
          <w:tab w:val="num" w:pos="3600"/>
        </w:tabs>
        <w:ind w:left="3600" w:hanging="360"/>
      </w:pPr>
      <w:rPr>
        <w:rFonts w:cs="Times New Roman"/>
      </w:rPr>
    </w:lvl>
    <w:lvl w:ilvl="5" w:tplc="13E0F13E" w:tentative="1">
      <w:start w:val="1"/>
      <w:numFmt w:val="lowerRoman"/>
      <w:lvlText w:val="%6."/>
      <w:lvlJc w:val="right"/>
      <w:pPr>
        <w:tabs>
          <w:tab w:val="num" w:pos="4320"/>
        </w:tabs>
        <w:ind w:left="4320" w:hanging="180"/>
      </w:pPr>
      <w:rPr>
        <w:rFonts w:cs="Times New Roman"/>
      </w:rPr>
    </w:lvl>
    <w:lvl w:ilvl="6" w:tplc="645A3172" w:tentative="1">
      <w:start w:val="1"/>
      <w:numFmt w:val="decimal"/>
      <w:lvlText w:val="%7."/>
      <w:lvlJc w:val="left"/>
      <w:pPr>
        <w:tabs>
          <w:tab w:val="num" w:pos="5040"/>
        </w:tabs>
        <w:ind w:left="5040" w:hanging="360"/>
      </w:pPr>
      <w:rPr>
        <w:rFonts w:cs="Times New Roman"/>
      </w:rPr>
    </w:lvl>
    <w:lvl w:ilvl="7" w:tplc="2C08AF10" w:tentative="1">
      <w:start w:val="1"/>
      <w:numFmt w:val="lowerLetter"/>
      <w:lvlText w:val="%8."/>
      <w:lvlJc w:val="left"/>
      <w:pPr>
        <w:tabs>
          <w:tab w:val="num" w:pos="5760"/>
        </w:tabs>
        <w:ind w:left="5760" w:hanging="360"/>
      </w:pPr>
      <w:rPr>
        <w:rFonts w:cs="Times New Roman"/>
      </w:rPr>
    </w:lvl>
    <w:lvl w:ilvl="8" w:tplc="7E5C07F6" w:tentative="1">
      <w:start w:val="1"/>
      <w:numFmt w:val="lowerRoman"/>
      <w:lvlText w:val="%9."/>
      <w:lvlJc w:val="right"/>
      <w:pPr>
        <w:tabs>
          <w:tab w:val="num" w:pos="6480"/>
        </w:tabs>
        <w:ind w:left="6480" w:hanging="180"/>
      </w:pPr>
      <w:rPr>
        <w:rFonts w:cs="Times New Roman"/>
      </w:rPr>
    </w:lvl>
  </w:abstractNum>
  <w:abstractNum w:abstractNumId="30" w15:restartNumberingAfterBreak="0">
    <w:nsid w:val="5F7F45B5"/>
    <w:multiLevelType w:val="multilevel"/>
    <w:tmpl w:val="82CEAE48"/>
    <w:lvl w:ilvl="0">
      <w:start w:val="3"/>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0A329F6"/>
    <w:multiLevelType w:val="hybridMultilevel"/>
    <w:tmpl w:val="180CF17E"/>
    <w:lvl w:ilvl="0" w:tplc="88B4C6C0">
      <w:start w:val="1"/>
      <w:numFmt w:val="upperLetter"/>
      <w:lvlText w:val="%1."/>
      <w:lvlJc w:val="left"/>
      <w:pPr>
        <w:ind w:left="360" w:hanging="360"/>
      </w:pPr>
    </w:lvl>
    <w:lvl w:ilvl="1" w:tplc="5CB27D76">
      <w:start w:val="1"/>
      <w:numFmt w:val="lowerLetter"/>
      <w:lvlText w:val="%2."/>
      <w:lvlJc w:val="left"/>
      <w:pPr>
        <w:ind w:left="1080" w:hanging="360"/>
      </w:pPr>
    </w:lvl>
    <w:lvl w:ilvl="2" w:tplc="823A70D2" w:tentative="1">
      <w:start w:val="1"/>
      <w:numFmt w:val="lowerRoman"/>
      <w:lvlText w:val="%3."/>
      <w:lvlJc w:val="right"/>
      <w:pPr>
        <w:ind w:left="1800" w:hanging="180"/>
      </w:pPr>
    </w:lvl>
    <w:lvl w:ilvl="3" w:tplc="8F5E6E56" w:tentative="1">
      <w:start w:val="1"/>
      <w:numFmt w:val="decimal"/>
      <w:lvlText w:val="%4."/>
      <w:lvlJc w:val="left"/>
      <w:pPr>
        <w:ind w:left="2520" w:hanging="360"/>
      </w:pPr>
    </w:lvl>
    <w:lvl w:ilvl="4" w:tplc="5F0CB51A" w:tentative="1">
      <w:start w:val="1"/>
      <w:numFmt w:val="lowerLetter"/>
      <w:lvlText w:val="%5."/>
      <w:lvlJc w:val="left"/>
      <w:pPr>
        <w:ind w:left="3240" w:hanging="360"/>
      </w:pPr>
    </w:lvl>
    <w:lvl w:ilvl="5" w:tplc="4AC61B64" w:tentative="1">
      <w:start w:val="1"/>
      <w:numFmt w:val="lowerRoman"/>
      <w:lvlText w:val="%6."/>
      <w:lvlJc w:val="right"/>
      <w:pPr>
        <w:ind w:left="3960" w:hanging="180"/>
      </w:pPr>
    </w:lvl>
    <w:lvl w:ilvl="6" w:tplc="41141D46" w:tentative="1">
      <w:start w:val="1"/>
      <w:numFmt w:val="decimal"/>
      <w:lvlText w:val="%7."/>
      <w:lvlJc w:val="left"/>
      <w:pPr>
        <w:ind w:left="4680" w:hanging="360"/>
      </w:pPr>
    </w:lvl>
    <w:lvl w:ilvl="7" w:tplc="4F3E7E54" w:tentative="1">
      <w:start w:val="1"/>
      <w:numFmt w:val="lowerLetter"/>
      <w:lvlText w:val="%8."/>
      <w:lvlJc w:val="left"/>
      <w:pPr>
        <w:ind w:left="5400" w:hanging="360"/>
      </w:pPr>
    </w:lvl>
    <w:lvl w:ilvl="8" w:tplc="D9762770" w:tentative="1">
      <w:start w:val="1"/>
      <w:numFmt w:val="lowerRoman"/>
      <w:lvlText w:val="%9."/>
      <w:lvlJc w:val="right"/>
      <w:pPr>
        <w:ind w:left="6120" w:hanging="180"/>
      </w:pPr>
    </w:lvl>
  </w:abstractNum>
  <w:abstractNum w:abstractNumId="32" w15:restartNumberingAfterBreak="0">
    <w:nsid w:val="60B83D6B"/>
    <w:multiLevelType w:val="hybridMultilevel"/>
    <w:tmpl w:val="611E396E"/>
    <w:lvl w:ilvl="0" w:tplc="A39C0260">
      <w:start w:val="2"/>
      <w:numFmt w:val="bullet"/>
      <w:lvlText w:val="-"/>
      <w:lvlJc w:val="left"/>
      <w:pPr>
        <w:ind w:left="426" w:hanging="360"/>
      </w:pPr>
      <w:rPr>
        <w:rFonts w:hint="default"/>
      </w:rPr>
    </w:lvl>
    <w:lvl w:ilvl="1" w:tplc="87040F8C" w:tentative="1">
      <w:start w:val="1"/>
      <w:numFmt w:val="bullet"/>
      <w:lvlText w:val="o"/>
      <w:lvlJc w:val="left"/>
      <w:pPr>
        <w:ind w:left="1146" w:hanging="360"/>
      </w:pPr>
      <w:rPr>
        <w:rFonts w:ascii="Courier New" w:hAnsi="Courier New" w:cs="Courier New" w:hint="default"/>
      </w:rPr>
    </w:lvl>
    <w:lvl w:ilvl="2" w:tplc="A90493E2" w:tentative="1">
      <w:start w:val="1"/>
      <w:numFmt w:val="bullet"/>
      <w:lvlText w:val=""/>
      <w:lvlJc w:val="left"/>
      <w:pPr>
        <w:ind w:left="1866" w:hanging="360"/>
      </w:pPr>
      <w:rPr>
        <w:rFonts w:ascii="Wingdings" w:hAnsi="Wingdings" w:hint="default"/>
      </w:rPr>
    </w:lvl>
    <w:lvl w:ilvl="3" w:tplc="BE48407C" w:tentative="1">
      <w:start w:val="1"/>
      <w:numFmt w:val="bullet"/>
      <w:lvlText w:val=""/>
      <w:lvlJc w:val="left"/>
      <w:pPr>
        <w:ind w:left="2586" w:hanging="360"/>
      </w:pPr>
      <w:rPr>
        <w:rFonts w:ascii="Symbol" w:hAnsi="Symbol" w:hint="default"/>
      </w:rPr>
    </w:lvl>
    <w:lvl w:ilvl="4" w:tplc="47281FD8" w:tentative="1">
      <w:start w:val="1"/>
      <w:numFmt w:val="bullet"/>
      <w:lvlText w:val="o"/>
      <w:lvlJc w:val="left"/>
      <w:pPr>
        <w:ind w:left="3306" w:hanging="360"/>
      </w:pPr>
      <w:rPr>
        <w:rFonts w:ascii="Courier New" w:hAnsi="Courier New" w:cs="Courier New" w:hint="default"/>
      </w:rPr>
    </w:lvl>
    <w:lvl w:ilvl="5" w:tplc="E28CD7E4" w:tentative="1">
      <w:start w:val="1"/>
      <w:numFmt w:val="bullet"/>
      <w:lvlText w:val=""/>
      <w:lvlJc w:val="left"/>
      <w:pPr>
        <w:ind w:left="4026" w:hanging="360"/>
      </w:pPr>
      <w:rPr>
        <w:rFonts w:ascii="Wingdings" w:hAnsi="Wingdings" w:hint="default"/>
      </w:rPr>
    </w:lvl>
    <w:lvl w:ilvl="6" w:tplc="0590D7D2" w:tentative="1">
      <w:start w:val="1"/>
      <w:numFmt w:val="bullet"/>
      <w:lvlText w:val=""/>
      <w:lvlJc w:val="left"/>
      <w:pPr>
        <w:ind w:left="4746" w:hanging="360"/>
      </w:pPr>
      <w:rPr>
        <w:rFonts w:ascii="Symbol" w:hAnsi="Symbol" w:hint="default"/>
      </w:rPr>
    </w:lvl>
    <w:lvl w:ilvl="7" w:tplc="34642E36" w:tentative="1">
      <w:start w:val="1"/>
      <w:numFmt w:val="bullet"/>
      <w:lvlText w:val="o"/>
      <w:lvlJc w:val="left"/>
      <w:pPr>
        <w:ind w:left="5466" w:hanging="360"/>
      </w:pPr>
      <w:rPr>
        <w:rFonts w:ascii="Courier New" w:hAnsi="Courier New" w:cs="Courier New" w:hint="default"/>
      </w:rPr>
    </w:lvl>
    <w:lvl w:ilvl="8" w:tplc="552010E6" w:tentative="1">
      <w:start w:val="1"/>
      <w:numFmt w:val="bullet"/>
      <w:lvlText w:val=""/>
      <w:lvlJc w:val="left"/>
      <w:pPr>
        <w:ind w:left="6186" w:hanging="360"/>
      </w:pPr>
      <w:rPr>
        <w:rFonts w:ascii="Wingdings" w:hAnsi="Wingdings" w:hint="default"/>
      </w:rPr>
    </w:lvl>
  </w:abstractNum>
  <w:abstractNum w:abstractNumId="33" w15:restartNumberingAfterBreak="0">
    <w:nsid w:val="62483913"/>
    <w:multiLevelType w:val="hybridMultilevel"/>
    <w:tmpl w:val="3A0E8FBC"/>
    <w:lvl w:ilvl="0" w:tplc="4BA09DD8">
      <w:start w:val="2"/>
      <w:numFmt w:val="bullet"/>
      <w:lvlText w:val="-"/>
      <w:lvlJc w:val="left"/>
      <w:pPr>
        <w:tabs>
          <w:tab w:val="num" w:pos="360"/>
        </w:tabs>
        <w:ind w:left="360" w:hanging="360"/>
      </w:pPr>
      <w:rPr>
        <w:rFonts w:hint="default"/>
      </w:rPr>
    </w:lvl>
    <w:lvl w:ilvl="1" w:tplc="E1922628">
      <w:start w:val="1"/>
      <w:numFmt w:val="bullet"/>
      <w:lvlText w:val=""/>
      <w:lvlJc w:val="left"/>
      <w:pPr>
        <w:tabs>
          <w:tab w:val="num" w:pos="1080"/>
        </w:tabs>
        <w:ind w:left="1080" w:hanging="360"/>
      </w:pPr>
      <w:rPr>
        <w:rFonts w:ascii="Symbol" w:hAnsi="Symbol" w:hint="default"/>
      </w:rPr>
    </w:lvl>
    <w:lvl w:ilvl="2" w:tplc="1BEC797E">
      <w:start w:val="1"/>
      <w:numFmt w:val="bullet"/>
      <w:lvlText w:val=""/>
      <w:lvlJc w:val="left"/>
      <w:pPr>
        <w:tabs>
          <w:tab w:val="num" w:pos="1800"/>
        </w:tabs>
        <w:ind w:left="1800" w:hanging="360"/>
      </w:pPr>
      <w:rPr>
        <w:rFonts w:ascii="Wingdings" w:hAnsi="Wingdings" w:hint="default"/>
      </w:rPr>
    </w:lvl>
    <w:lvl w:ilvl="3" w:tplc="7116D012" w:tentative="1">
      <w:start w:val="1"/>
      <w:numFmt w:val="bullet"/>
      <w:lvlText w:val=""/>
      <w:lvlJc w:val="left"/>
      <w:pPr>
        <w:tabs>
          <w:tab w:val="num" w:pos="2520"/>
        </w:tabs>
        <w:ind w:left="2520" w:hanging="360"/>
      </w:pPr>
      <w:rPr>
        <w:rFonts w:ascii="Symbol" w:hAnsi="Symbol" w:hint="default"/>
      </w:rPr>
    </w:lvl>
    <w:lvl w:ilvl="4" w:tplc="036E16C0" w:tentative="1">
      <w:start w:val="1"/>
      <w:numFmt w:val="bullet"/>
      <w:lvlText w:val="o"/>
      <w:lvlJc w:val="left"/>
      <w:pPr>
        <w:tabs>
          <w:tab w:val="num" w:pos="3240"/>
        </w:tabs>
        <w:ind w:left="3240" w:hanging="360"/>
      </w:pPr>
      <w:rPr>
        <w:rFonts w:ascii="Courier New" w:hAnsi="Courier New" w:cs="Courier New" w:hint="default"/>
      </w:rPr>
    </w:lvl>
    <w:lvl w:ilvl="5" w:tplc="1184372E" w:tentative="1">
      <w:start w:val="1"/>
      <w:numFmt w:val="bullet"/>
      <w:lvlText w:val=""/>
      <w:lvlJc w:val="left"/>
      <w:pPr>
        <w:tabs>
          <w:tab w:val="num" w:pos="3960"/>
        </w:tabs>
        <w:ind w:left="3960" w:hanging="360"/>
      </w:pPr>
      <w:rPr>
        <w:rFonts w:ascii="Wingdings" w:hAnsi="Wingdings" w:hint="default"/>
      </w:rPr>
    </w:lvl>
    <w:lvl w:ilvl="6" w:tplc="5A18B842" w:tentative="1">
      <w:start w:val="1"/>
      <w:numFmt w:val="bullet"/>
      <w:lvlText w:val=""/>
      <w:lvlJc w:val="left"/>
      <w:pPr>
        <w:tabs>
          <w:tab w:val="num" w:pos="4680"/>
        </w:tabs>
        <w:ind w:left="4680" w:hanging="360"/>
      </w:pPr>
      <w:rPr>
        <w:rFonts w:ascii="Symbol" w:hAnsi="Symbol" w:hint="default"/>
      </w:rPr>
    </w:lvl>
    <w:lvl w:ilvl="7" w:tplc="47FCF5F0" w:tentative="1">
      <w:start w:val="1"/>
      <w:numFmt w:val="bullet"/>
      <w:lvlText w:val="o"/>
      <w:lvlJc w:val="left"/>
      <w:pPr>
        <w:tabs>
          <w:tab w:val="num" w:pos="5400"/>
        </w:tabs>
        <w:ind w:left="5400" w:hanging="360"/>
      </w:pPr>
      <w:rPr>
        <w:rFonts w:ascii="Courier New" w:hAnsi="Courier New" w:cs="Courier New" w:hint="default"/>
      </w:rPr>
    </w:lvl>
    <w:lvl w:ilvl="8" w:tplc="8B14E216"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3CF39B1"/>
    <w:multiLevelType w:val="multilevel"/>
    <w:tmpl w:val="A0CC2D7C"/>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6" w15:restartNumberingAfterBreak="0">
    <w:nsid w:val="67D8128C"/>
    <w:multiLevelType w:val="hybridMultilevel"/>
    <w:tmpl w:val="58BEE494"/>
    <w:lvl w:ilvl="0" w:tplc="3118BF34">
      <w:start w:val="2"/>
      <w:numFmt w:val="bullet"/>
      <w:lvlText w:val="-"/>
      <w:lvlJc w:val="left"/>
      <w:pPr>
        <w:ind w:left="720" w:hanging="360"/>
      </w:pPr>
      <w:rPr>
        <w:rFonts w:hint="default"/>
      </w:rPr>
    </w:lvl>
    <w:lvl w:ilvl="1" w:tplc="E884AD86">
      <w:start w:val="2"/>
      <w:numFmt w:val="bullet"/>
      <w:lvlText w:val="-"/>
      <w:lvlJc w:val="left"/>
      <w:pPr>
        <w:ind w:left="1440" w:hanging="360"/>
      </w:pPr>
      <w:rPr>
        <w:rFonts w:hint="default"/>
      </w:rPr>
    </w:lvl>
    <w:lvl w:ilvl="2" w:tplc="9EA6DD9C" w:tentative="1">
      <w:start w:val="1"/>
      <w:numFmt w:val="bullet"/>
      <w:lvlText w:val=""/>
      <w:lvlJc w:val="left"/>
      <w:pPr>
        <w:ind w:left="2160" w:hanging="360"/>
      </w:pPr>
      <w:rPr>
        <w:rFonts w:ascii="Wingdings" w:hAnsi="Wingdings" w:hint="default"/>
      </w:rPr>
    </w:lvl>
    <w:lvl w:ilvl="3" w:tplc="6206DAA4" w:tentative="1">
      <w:start w:val="1"/>
      <w:numFmt w:val="bullet"/>
      <w:lvlText w:val=""/>
      <w:lvlJc w:val="left"/>
      <w:pPr>
        <w:ind w:left="2880" w:hanging="360"/>
      </w:pPr>
      <w:rPr>
        <w:rFonts w:ascii="Symbol" w:hAnsi="Symbol" w:hint="default"/>
      </w:rPr>
    </w:lvl>
    <w:lvl w:ilvl="4" w:tplc="8206A77A" w:tentative="1">
      <w:start w:val="1"/>
      <w:numFmt w:val="bullet"/>
      <w:lvlText w:val="o"/>
      <w:lvlJc w:val="left"/>
      <w:pPr>
        <w:ind w:left="3600" w:hanging="360"/>
      </w:pPr>
      <w:rPr>
        <w:rFonts w:ascii="Courier New" w:hAnsi="Courier New" w:cs="Courier New" w:hint="default"/>
      </w:rPr>
    </w:lvl>
    <w:lvl w:ilvl="5" w:tplc="9856926E" w:tentative="1">
      <w:start w:val="1"/>
      <w:numFmt w:val="bullet"/>
      <w:lvlText w:val=""/>
      <w:lvlJc w:val="left"/>
      <w:pPr>
        <w:ind w:left="4320" w:hanging="360"/>
      </w:pPr>
      <w:rPr>
        <w:rFonts w:ascii="Wingdings" w:hAnsi="Wingdings" w:hint="default"/>
      </w:rPr>
    </w:lvl>
    <w:lvl w:ilvl="6" w:tplc="FAD20196" w:tentative="1">
      <w:start w:val="1"/>
      <w:numFmt w:val="bullet"/>
      <w:lvlText w:val=""/>
      <w:lvlJc w:val="left"/>
      <w:pPr>
        <w:ind w:left="5040" w:hanging="360"/>
      </w:pPr>
      <w:rPr>
        <w:rFonts w:ascii="Symbol" w:hAnsi="Symbol" w:hint="default"/>
      </w:rPr>
    </w:lvl>
    <w:lvl w:ilvl="7" w:tplc="19F42C56" w:tentative="1">
      <w:start w:val="1"/>
      <w:numFmt w:val="bullet"/>
      <w:lvlText w:val="o"/>
      <w:lvlJc w:val="left"/>
      <w:pPr>
        <w:ind w:left="5760" w:hanging="360"/>
      </w:pPr>
      <w:rPr>
        <w:rFonts w:ascii="Courier New" w:hAnsi="Courier New" w:cs="Courier New" w:hint="default"/>
      </w:rPr>
    </w:lvl>
    <w:lvl w:ilvl="8" w:tplc="2A7648BA" w:tentative="1">
      <w:start w:val="1"/>
      <w:numFmt w:val="bullet"/>
      <w:lvlText w:val=""/>
      <w:lvlJc w:val="left"/>
      <w:pPr>
        <w:ind w:left="6480" w:hanging="360"/>
      </w:pPr>
      <w:rPr>
        <w:rFonts w:ascii="Wingdings" w:hAnsi="Wingdings" w:hint="default"/>
      </w:rPr>
    </w:lvl>
  </w:abstractNum>
  <w:abstractNum w:abstractNumId="37" w15:restartNumberingAfterBreak="0">
    <w:nsid w:val="67F56054"/>
    <w:multiLevelType w:val="hybridMultilevel"/>
    <w:tmpl w:val="FDFE8764"/>
    <w:lvl w:ilvl="0" w:tplc="F6C47886">
      <w:start w:val="1"/>
      <w:numFmt w:val="bullet"/>
      <w:lvlText w:val=""/>
      <w:lvlJc w:val="left"/>
      <w:pPr>
        <w:tabs>
          <w:tab w:val="num" w:pos="1425"/>
        </w:tabs>
        <w:ind w:left="1425" w:hanging="360"/>
      </w:pPr>
      <w:rPr>
        <w:rFonts w:ascii="Symbol" w:hAnsi="Symbol" w:hint="default"/>
        <w:color w:val="auto"/>
      </w:rPr>
    </w:lvl>
    <w:lvl w:ilvl="1" w:tplc="12FC9564" w:tentative="1">
      <w:start w:val="1"/>
      <w:numFmt w:val="bullet"/>
      <w:lvlText w:val="o"/>
      <w:lvlJc w:val="left"/>
      <w:pPr>
        <w:tabs>
          <w:tab w:val="num" w:pos="2145"/>
        </w:tabs>
        <w:ind w:left="2145" w:hanging="360"/>
      </w:pPr>
      <w:rPr>
        <w:rFonts w:ascii="Courier New" w:hAnsi="Courier New" w:cs="Courier New" w:hint="default"/>
      </w:rPr>
    </w:lvl>
    <w:lvl w:ilvl="2" w:tplc="B8E2702A" w:tentative="1">
      <w:start w:val="1"/>
      <w:numFmt w:val="bullet"/>
      <w:lvlText w:val=""/>
      <w:lvlJc w:val="left"/>
      <w:pPr>
        <w:tabs>
          <w:tab w:val="num" w:pos="2865"/>
        </w:tabs>
        <w:ind w:left="2865" w:hanging="360"/>
      </w:pPr>
      <w:rPr>
        <w:rFonts w:ascii="Wingdings" w:hAnsi="Wingdings" w:hint="default"/>
      </w:rPr>
    </w:lvl>
    <w:lvl w:ilvl="3" w:tplc="873693C2" w:tentative="1">
      <w:start w:val="1"/>
      <w:numFmt w:val="bullet"/>
      <w:lvlText w:val=""/>
      <w:lvlJc w:val="left"/>
      <w:pPr>
        <w:tabs>
          <w:tab w:val="num" w:pos="3585"/>
        </w:tabs>
        <w:ind w:left="3585" w:hanging="360"/>
      </w:pPr>
      <w:rPr>
        <w:rFonts w:ascii="Symbol" w:hAnsi="Symbol" w:hint="default"/>
      </w:rPr>
    </w:lvl>
    <w:lvl w:ilvl="4" w:tplc="15025296" w:tentative="1">
      <w:start w:val="1"/>
      <w:numFmt w:val="bullet"/>
      <w:lvlText w:val="o"/>
      <w:lvlJc w:val="left"/>
      <w:pPr>
        <w:tabs>
          <w:tab w:val="num" w:pos="4305"/>
        </w:tabs>
        <w:ind w:left="4305" w:hanging="360"/>
      </w:pPr>
      <w:rPr>
        <w:rFonts w:ascii="Courier New" w:hAnsi="Courier New" w:cs="Courier New" w:hint="default"/>
      </w:rPr>
    </w:lvl>
    <w:lvl w:ilvl="5" w:tplc="B1583382" w:tentative="1">
      <w:start w:val="1"/>
      <w:numFmt w:val="bullet"/>
      <w:lvlText w:val=""/>
      <w:lvlJc w:val="left"/>
      <w:pPr>
        <w:tabs>
          <w:tab w:val="num" w:pos="5025"/>
        </w:tabs>
        <w:ind w:left="5025" w:hanging="360"/>
      </w:pPr>
      <w:rPr>
        <w:rFonts w:ascii="Wingdings" w:hAnsi="Wingdings" w:hint="default"/>
      </w:rPr>
    </w:lvl>
    <w:lvl w:ilvl="6" w:tplc="5ABAF5C6" w:tentative="1">
      <w:start w:val="1"/>
      <w:numFmt w:val="bullet"/>
      <w:lvlText w:val=""/>
      <w:lvlJc w:val="left"/>
      <w:pPr>
        <w:tabs>
          <w:tab w:val="num" w:pos="5745"/>
        </w:tabs>
        <w:ind w:left="5745" w:hanging="360"/>
      </w:pPr>
      <w:rPr>
        <w:rFonts w:ascii="Symbol" w:hAnsi="Symbol" w:hint="default"/>
      </w:rPr>
    </w:lvl>
    <w:lvl w:ilvl="7" w:tplc="4454DCBA" w:tentative="1">
      <w:start w:val="1"/>
      <w:numFmt w:val="bullet"/>
      <w:lvlText w:val="o"/>
      <w:lvlJc w:val="left"/>
      <w:pPr>
        <w:tabs>
          <w:tab w:val="num" w:pos="6465"/>
        </w:tabs>
        <w:ind w:left="6465" w:hanging="360"/>
      </w:pPr>
      <w:rPr>
        <w:rFonts w:ascii="Courier New" w:hAnsi="Courier New" w:cs="Courier New" w:hint="default"/>
      </w:rPr>
    </w:lvl>
    <w:lvl w:ilvl="8" w:tplc="4E0804D8" w:tentative="1">
      <w:start w:val="1"/>
      <w:numFmt w:val="bullet"/>
      <w:lvlText w:val=""/>
      <w:lvlJc w:val="left"/>
      <w:pPr>
        <w:tabs>
          <w:tab w:val="num" w:pos="7185"/>
        </w:tabs>
        <w:ind w:left="7185" w:hanging="360"/>
      </w:pPr>
      <w:rPr>
        <w:rFonts w:ascii="Wingdings" w:hAnsi="Wingdings" w:hint="default"/>
      </w:rPr>
    </w:lvl>
  </w:abstractNum>
  <w:abstractNum w:abstractNumId="38" w15:restartNumberingAfterBreak="0">
    <w:nsid w:val="692F6ACE"/>
    <w:multiLevelType w:val="hybridMultilevel"/>
    <w:tmpl w:val="EFFACF0C"/>
    <w:lvl w:ilvl="0" w:tplc="DA0807B6">
      <w:start w:val="2"/>
      <w:numFmt w:val="bullet"/>
      <w:lvlText w:val="-"/>
      <w:lvlJc w:val="left"/>
      <w:pPr>
        <w:tabs>
          <w:tab w:val="num" w:pos="1929"/>
        </w:tabs>
        <w:ind w:left="1929" w:hanging="783"/>
      </w:pPr>
      <w:rPr>
        <w:rFonts w:ascii="Arial" w:eastAsia="Times New Roman" w:hAnsi="Arial" w:hint="default"/>
      </w:rPr>
    </w:lvl>
    <w:lvl w:ilvl="1" w:tplc="25DAA2E2">
      <w:start w:val="1"/>
      <w:numFmt w:val="bullet"/>
      <w:lvlText w:val="o"/>
      <w:lvlJc w:val="left"/>
      <w:pPr>
        <w:tabs>
          <w:tab w:val="num" w:pos="1866"/>
        </w:tabs>
        <w:ind w:left="1866" w:hanging="360"/>
      </w:pPr>
      <w:rPr>
        <w:rFonts w:ascii="Courier New" w:hAnsi="Courier New" w:cs="Courier New" w:hint="default"/>
      </w:rPr>
    </w:lvl>
    <w:lvl w:ilvl="2" w:tplc="21C8738C">
      <w:start w:val="1"/>
      <w:numFmt w:val="bullet"/>
      <w:lvlText w:val=""/>
      <w:lvlJc w:val="left"/>
      <w:pPr>
        <w:tabs>
          <w:tab w:val="num" w:pos="2586"/>
        </w:tabs>
        <w:ind w:left="2586" w:hanging="360"/>
      </w:pPr>
      <w:rPr>
        <w:rFonts w:ascii="Wingdings" w:hAnsi="Wingdings" w:hint="default"/>
      </w:rPr>
    </w:lvl>
    <w:lvl w:ilvl="3" w:tplc="561282AE" w:tentative="1">
      <w:start w:val="1"/>
      <w:numFmt w:val="bullet"/>
      <w:lvlText w:val=""/>
      <w:lvlJc w:val="left"/>
      <w:pPr>
        <w:tabs>
          <w:tab w:val="num" w:pos="3306"/>
        </w:tabs>
        <w:ind w:left="3306" w:hanging="360"/>
      </w:pPr>
      <w:rPr>
        <w:rFonts w:ascii="Symbol" w:hAnsi="Symbol" w:hint="default"/>
      </w:rPr>
    </w:lvl>
    <w:lvl w:ilvl="4" w:tplc="DF94C3CC" w:tentative="1">
      <w:start w:val="1"/>
      <w:numFmt w:val="bullet"/>
      <w:lvlText w:val="o"/>
      <w:lvlJc w:val="left"/>
      <w:pPr>
        <w:tabs>
          <w:tab w:val="num" w:pos="4026"/>
        </w:tabs>
        <w:ind w:left="4026" w:hanging="360"/>
      </w:pPr>
      <w:rPr>
        <w:rFonts w:ascii="Courier New" w:hAnsi="Courier New" w:cs="Courier New" w:hint="default"/>
      </w:rPr>
    </w:lvl>
    <w:lvl w:ilvl="5" w:tplc="0076EB8C" w:tentative="1">
      <w:start w:val="1"/>
      <w:numFmt w:val="bullet"/>
      <w:lvlText w:val=""/>
      <w:lvlJc w:val="left"/>
      <w:pPr>
        <w:tabs>
          <w:tab w:val="num" w:pos="4746"/>
        </w:tabs>
        <w:ind w:left="4746" w:hanging="360"/>
      </w:pPr>
      <w:rPr>
        <w:rFonts w:ascii="Wingdings" w:hAnsi="Wingdings" w:hint="default"/>
      </w:rPr>
    </w:lvl>
    <w:lvl w:ilvl="6" w:tplc="182470D0" w:tentative="1">
      <w:start w:val="1"/>
      <w:numFmt w:val="bullet"/>
      <w:lvlText w:val=""/>
      <w:lvlJc w:val="left"/>
      <w:pPr>
        <w:tabs>
          <w:tab w:val="num" w:pos="5466"/>
        </w:tabs>
        <w:ind w:left="5466" w:hanging="360"/>
      </w:pPr>
      <w:rPr>
        <w:rFonts w:ascii="Symbol" w:hAnsi="Symbol" w:hint="default"/>
      </w:rPr>
    </w:lvl>
    <w:lvl w:ilvl="7" w:tplc="7F3CB2C8" w:tentative="1">
      <w:start w:val="1"/>
      <w:numFmt w:val="bullet"/>
      <w:lvlText w:val="o"/>
      <w:lvlJc w:val="left"/>
      <w:pPr>
        <w:tabs>
          <w:tab w:val="num" w:pos="6186"/>
        </w:tabs>
        <w:ind w:left="6186" w:hanging="360"/>
      </w:pPr>
      <w:rPr>
        <w:rFonts w:ascii="Courier New" w:hAnsi="Courier New" w:cs="Courier New" w:hint="default"/>
      </w:rPr>
    </w:lvl>
    <w:lvl w:ilvl="8" w:tplc="18F0F78E" w:tentative="1">
      <w:start w:val="1"/>
      <w:numFmt w:val="bullet"/>
      <w:lvlText w:val=""/>
      <w:lvlJc w:val="left"/>
      <w:pPr>
        <w:tabs>
          <w:tab w:val="num" w:pos="6906"/>
        </w:tabs>
        <w:ind w:left="6906" w:hanging="360"/>
      </w:pPr>
      <w:rPr>
        <w:rFonts w:ascii="Wingdings" w:hAnsi="Wingdings" w:hint="default"/>
      </w:rPr>
    </w:lvl>
  </w:abstractNum>
  <w:abstractNum w:abstractNumId="39" w15:restartNumberingAfterBreak="0">
    <w:nsid w:val="6A645E9E"/>
    <w:multiLevelType w:val="multilevel"/>
    <w:tmpl w:val="A0CC2D7C"/>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EA4607D"/>
    <w:multiLevelType w:val="hybridMultilevel"/>
    <w:tmpl w:val="D7047680"/>
    <w:lvl w:ilvl="0" w:tplc="3ADC615C">
      <w:start w:val="1"/>
      <w:numFmt w:val="bullet"/>
      <w:lvlText w:val=""/>
      <w:lvlJc w:val="left"/>
      <w:pPr>
        <w:ind w:left="1080" w:hanging="360"/>
      </w:pPr>
      <w:rPr>
        <w:rFonts w:ascii="Symbol" w:hAnsi="Symbol" w:hint="default"/>
      </w:rPr>
    </w:lvl>
    <w:lvl w:ilvl="1" w:tplc="87BA4EA0" w:tentative="1">
      <w:start w:val="1"/>
      <w:numFmt w:val="bullet"/>
      <w:lvlText w:val="o"/>
      <w:lvlJc w:val="left"/>
      <w:pPr>
        <w:ind w:left="1800" w:hanging="360"/>
      </w:pPr>
      <w:rPr>
        <w:rFonts w:ascii="Courier New" w:hAnsi="Courier New" w:cs="Courier New" w:hint="default"/>
      </w:rPr>
    </w:lvl>
    <w:lvl w:ilvl="2" w:tplc="E7E4B45C" w:tentative="1">
      <w:start w:val="1"/>
      <w:numFmt w:val="bullet"/>
      <w:lvlText w:val=""/>
      <w:lvlJc w:val="left"/>
      <w:pPr>
        <w:ind w:left="2520" w:hanging="360"/>
      </w:pPr>
      <w:rPr>
        <w:rFonts w:ascii="Wingdings" w:hAnsi="Wingdings" w:hint="default"/>
      </w:rPr>
    </w:lvl>
    <w:lvl w:ilvl="3" w:tplc="D4601F04" w:tentative="1">
      <w:start w:val="1"/>
      <w:numFmt w:val="bullet"/>
      <w:lvlText w:val=""/>
      <w:lvlJc w:val="left"/>
      <w:pPr>
        <w:ind w:left="3240" w:hanging="360"/>
      </w:pPr>
      <w:rPr>
        <w:rFonts w:ascii="Symbol" w:hAnsi="Symbol" w:hint="default"/>
      </w:rPr>
    </w:lvl>
    <w:lvl w:ilvl="4" w:tplc="20C446A6" w:tentative="1">
      <w:start w:val="1"/>
      <w:numFmt w:val="bullet"/>
      <w:lvlText w:val="o"/>
      <w:lvlJc w:val="left"/>
      <w:pPr>
        <w:ind w:left="3960" w:hanging="360"/>
      </w:pPr>
      <w:rPr>
        <w:rFonts w:ascii="Courier New" w:hAnsi="Courier New" w:cs="Courier New" w:hint="default"/>
      </w:rPr>
    </w:lvl>
    <w:lvl w:ilvl="5" w:tplc="C876ECA6" w:tentative="1">
      <w:start w:val="1"/>
      <w:numFmt w:val="bullet"/>
      <w:lvlText w:val=""/>
      <w:lvlJc w:val="left"/>
      <w:pPr>
        <w:ind w:left="4680" w:hanging="360"/>
      </w:pPr>
      <w:rPr>
        <w:rFonts w:ascii="Wingdings" w:hAnsi="Wingdings" w:hint="default"/>
      </w:rPr>
    </w:lvl>
    <w:lvl w:ilvl="6" w:tplc="374E1766" w:tentative="1">
      <w:start w:val="1"/>
      <w:numFmt w:val="bullet"/>
      <w:lvlText w:val=""/>
      <w:lvlJc w:val="left"/>
      <w:pPr>
        <w:ind w:left="5400" w:hanging="360"/>
      </w:pPr>
      <w:rPr>
        <w:rFonts w:ascii="Symbol" w:hAnsi="Symbol" w:hint="default"/>
      </w:rPr>
    </w:lvl>
    <w:lvl w:ilvl="7" w:tplc="20B65B96" w:tentative="1">
      <w:start w:val="1"/>
      <w:numFmt w:val="bullet"/>
      <w:lvlText w:val="o"/>
      <w:lvlJc w:val="left"/>
      <w:pPr>
        <w:ind w:left="6120" w:hanging="360"/>
      </w:pPr>
      <w:rPr>
        <w:rFonts w:ascii="Courier New" w:hAnsi="Courier New" w:cs="Courier New" w:hint="default"/>
      </w:rPr>
    </w:lvl>
    <w:lvl w:ilvl="8" w:tplc="ED846634" w:tentative="1">
      <w:start w:val="1"/>
      <w:numFmt w:val="bullet"/>
      <w:lvlText w:val=""/>
      <w:lvlJc w:val="left"/>
      <w:pPr>
        <w:ind w:left="6840" w:hanging="360"/>
      </w:pPr>
      <w:rPr>
        <w:rFonts w:ascii="Wingdings" w:hAnsi="Wingdings" w:hint="default"/>
      </w:rPr>
    </w:lvl>
  </w:abstractNum>
  <w:abstractNum w:abstractNumId="41" w15:restartNumberingAfterBreak="0">
    <w:nsid w:val="70443303"/>
    <w:multiLevelType w:val="hybridMultilevel"/>
    <w:tmpl w:val="22EC29E6"/>
    <w:lvl w:ilvl="0" w:tplc="49385230">
      <w:start w:val="2"/>
      <w:numFmt w:val="bullet"/>
      <w:lvlText w:val="-"/>
      <w:lvlJc w:val="left"/>
      <w:pPr>
        <w:ind w:left="720" w:hanging="360"/>
      </w:pPr>
      <w:rPr>
        <w:rFonts w:hint="default"/>
      </w:rPr>
    </w:lvl>
    <w:lvl w:ilvl="1" w:tplc="732E4548">
      <w:start w:val="1"/>
      <w:numFmt w:val="bullet"/>
      <w:lvlText w:val="o"/>
      <w:lvlJc w:val="left"/>
      <w:pPr>
        <w:ind w:left="1440" w:hanging="360"/>
      </w:pPr>
      <w:rPr>
        <w:rFonts w:ascii="Courier New" w:hAnsi="Courier New" w:cs="Courier New" w:hint="default"/>
      </w:rPr>
    </w:lvl>
    <w:lvl w:ilvl="2" w:tplc="46020824">
      <w:start w:val="1"/>
      <w:numFmt w:val="bullet"/>
      <w:lvlText w:val=""/>
      <w:lvlJc w:val="left"/>
      <w:pPr>
        <w:ind w:left="2160" w:hanging="360"/>
      </w:pPr>
      <w:rPr>
        <w:rFonts w:ascii="Wingdings" w:hAnsi="Wingdings" w:hint="default"/>
      </w:rPr>
    </w:lvl>
    <w:lvl w:ilvl="3" w:tplc="867A8612" w:tentative="1">
      <w:start w:val="1"/>
      <w:numFmt w:val="bullet"/>
      <w:lvlText w:val=""/>
      <w:lvlJc w:val="left"/>
      <w:pPr>
        <w:ind w:left="2880" w:hanging="360"/>
      </w:pPr>
      <w:rPr>
        <w:rFonts w:ascii="Symbol" w:hAnsi="Symbol" w:hint="default"/>
      </w:rPr>
    </w:lvl>
    <w:lvl w:ilvl="4" w:tplc="D7EE4FC8" w:tentative="1">
      <w:start w:val="1"/>
      <w:numFmt w:val="bullet"/>
      <w:lvlText w:val="o"/>
      <w:lvlJc w:val="left"/>
      <w:pPr>
        <w:ind w:left="3600" w:hanging="360"/>
      </w:pPr>
      <w:rPr>
        <w:rFonts w:ascii="Courier New" w:hAnsi="Courier New" w:cs="Courier New" w:hint="default"/>
      </w:rPr>
    </w:lvl>
    <w:lvl w:ilvl="5" w:tplc="2AAC5142" w:tentative="1">
      <w:start w:val="1"/>
      <w:numFmt w:val="bullet"/>
      <w:lvlText w:val=""/>
      <w:lvlJc w:val="left"/>
      <w:pPr>
        <w:ind w:left="4320" w:hanging="360"/>
      </w:pPr>
      <w:rPr>
        <w:rFonts w:ascii="Wingdings" w:hAnsi="Wingdings" w:hint="default"/>
      </w:rPr>
    </w:lvl>
    <w:lvl w:ilvl="6" w:tplc="ABC8B034" w:tentative="1">
      <w:start w:val="1"/>
      <w:numFmt w:val="bullet"/>
      <w:lvlText w:val=""/>
      <w:lvlJc w:val="left"/>
      <w:pPr>
        <w:ind w:left="5040" w:hanging="360"/>
      </w:pPr>
      <w:rPr>
        <w:rFonts w:ascii="Symbol" w:hAnsi="Symbol" w:hint="default"/>
      </w:rPr>
    </w:lvl>
    <w:lvl w:ilvl="7" w:tplc="5E1855FC" w:tentative="1">
      <w:start w:val="1"/>
      <w:numFmt w:val="bullet"/>
      <w:lvlText w:val="o"/>
      <w:lvlJc w:val="left"/>
      <w:pPr>
        <w:ind w:left="5760" w:hanging="360"/>
      </w:pPr>
      <w:rPr>
        <w:rFonts w:ascii="Courier New" w:hAnsi="Courier New" w:cs="Courier New" w:hint="default"/>
      </w:rPr>
    </w:lvl>
    <w:lvl w:ilvl="8" w:tplc="F9840030" w:tentative="1">
      <w:start w:val="1"/>
      <w:numFmt w:val="bullet"/>
      <w:lvlText w:val=""/>
      <w:lvlJc w:val="left"/>
      <w:pPr>
        <w:ind w:left="6480" w:hanging="360"/>
      </w:pPr>
      <w:rPr>
        <w:rFonts w:ascii="Wingdings" w:hAnsi="Wingdings" w:hint="default"/>
      </w:rPr>
    </w:lvl>
  </w:abstractNum>
  <w:abstractNum w:abstractNumId="42" w15:restartNumberingAfterBreak="0">
    <w:nsid w:val="73195907"/>
    <w:multiLevelType w:val="hybridMultilevel"/>
    <w:tmpl w:val="026EB178"/>
    <w:lvl w:ilvl="0" w:tplc="84C4F4DC">
      <w:start w:val="2"/>
      <w:numFmt w:val="bullet"/>
      <w:lvlText w:val="-"/>
      <w:lvlJc w:val="left"/>
      <w:pPr>
        <w:ind w:left="720" w:hanging="360"/>
      </w:pPr>
      <w:rPr>
        <w:rFonts w:hint="default"/>
      </w:rPr>
    </w:lvl>
    <w:lvl w:ilvl="1" w:tplc="2AE60970" w:tentative="1">
      <w:start w:val="1"/>
      <w:numFmt w:val="bullet"/>
      <w:lvlText w:val="o"/>
      <w:lvlJc w:val="left"/>
      <w:pPr>
        <w:ind w:left="1440" w:hanging="360"/>
      </w:pPr>
      <w:rPr>
        <w:rFonts w:ascii="Courier New" w:hAnsi="Courier New" w:cs="Courier New" w:hint="default"/>
      </w:rPr>
    </w:lvl>
    <w:lvl w:ilvl="2" w:tplc="55E0C8CE" w:tentative="1">
      <w:start w:val="1"/>
      <w:numFmt w:val="bullet"/>
      <w:lvlText w:val=""/>
      <w:lvlJc w:val="left"/>
      <w:pPr>
        <w:ind w:left="2160" w:hanging="360"/>
      </w:pPr>
      <w:rPr>
        <w:rFonts w:ascii="Wingdings" w:hAnsi="Wingdings" w:hint="default"/>
      </w:rPr>
    </w:lvl>
    <w:lvl w:ilvl="3" w:tplc="FCB68F34" w:tentative="1">
      <w:start w:val="1"/>
      <w:numFmt w:val="bullet"/>
      <w:lvlText w:val=""/>
      <w:lvlJc w:val="left"/>
      <w:pPr>
        <w:ind w:left="2880" w:hanging="360"/>
      </w:pPr>
      <w:rPr>
        <w:rFonts w:ascii="Symbol" w:hAnsi="Symbol" w:hint="default"/>
      </w:rPr>
    </w:lvl>
    <w:lvl w:ilvl="4" w:tplc="25FA3076" w:tentative="1">
      <w:start w:val="1"/>
      <w:numFmt w:val="bullet"/>
      <w:lvlText w:val="o"/>
      <w:lvlJc w:val="left"/>
      <w:pPr>
        <w:ind w:left="3600" w:hanging="360"/>
      </w:pPr>
      <w:rPr>
        <w:rFonts w:ascii="Courier New" w:hAnsi="Courier New" w:cs="Courier New" w:hint="default"/>
      </w:rPr>
    </w:lvl>
    <w:lvl w:ilvl="5" w:tplc="6A468012" w:tentative="1">
      <w:start w:val="1"/>
      <w:numFmt w:val="bullet"/>
      <w:lvlText w:val=""/>
      <w:lvlJc w:val="left"/>
      <w:pPr>
        <w:ind w:left="4320" w:hanging="360"/>
      </w:pPr>
      <w:rPr>
        <w:rFonts w:ascii="Wingdings" w:hAnsi="Wingdings" w:hint="default"/>
      </w:rPr>
    </w:lvl>
    <w:lvl w:ilvl="6" w:tplc="AD700EF0" w:tentative="1">
      <w:start w:val="1"/>
      <w:numFmt w:val="bullet"/>
      <w:lvlText w:val=""/>
      <w:lvlJc w:val="left"/>
      <w:pPr>
        <w:ind w:left="5040" w:hanging="360"/>
      </w:pPr>
      <w:rPr>
        <w:rFonts w:ascii="Symbol" w:hAnsi="Symbol" w:hint="default"/>
      </w:rPr>
    </w:lvl>
    <w:lvl w:ilvl="7" w:tplc="7D661876" w:tentative="1">
      <w:start w:val="1"/>
      <w:numFmt w:val="bullet"/>
      <w:lvlText w:val="o"/>
      <w:lvlJc w:val="left"/>
      <w:pPr>
        <w:ind w:left="5760" w:hanging="360"/>
      </w:pPr>
      <w:rPr>
        <w:rFonts w:ascii="Courier New" w:hAnsi="Courier New" w:cs="Courier New" w:hint="default"/>
      </w:rPr>
    </w:lvl>
    <w:lvl w:ilvl="8" w:tplc="DC1A6690" w:tentative="1">
      <w:start w:val="1"/>
      <w:numFmt w:val="bullet"/>
      <w:lvlText w:val=""/>
      <w:lvlJc w:val="left"/>
      <w:pPr>
        <w:ind w:left="6480" w:hanging="360"/>
      </w:pPr>
      <w:rPr>
        <w:rFonts w:ascii="Wingdings" w:hAnsi="Wingdings" w:hint="default"/>
      </w:rPr>
    </w:lvl>
  </w:abstractNum>
  <w:abstractNum w:abstractNumId="43" w15:restartNumberingAfterBreak="0">
    <w:nsid w:val="79116668"/>
    <w:multiLevelType w:val="hybridMultilevel"/>
    <w:tmpl w:val="EB0AA4AC"/>
    <w:lvl w:ilvl="0" w:tplc="820A1EAA">
      <w:start w:val="1"/>
      <w:numFmt w:val="bullet"/>
      <w:lvlText w:val="­"/>
      <w:lvlJc w:val="left"/>
      <w:pPr>
        <w:ind w:left="720" w:hanging="360"/>
      </w:pPr>
      <w:rPr>
        <w:rFonts w:ascii="Calibri" w:hAnsi="Calibri" w:hint="default"/>
      </w:rPr>
    </w:lvl>
    <w:lvl w:ilvl="1" w:tplc="E2DCCA92" w:tentative="1">
      <w:start w:val="1"/>
      <w:numFmt w:val="bullet"/>
      <w:lvlText w:val="o"/>
      <w:lvlJc w:val="left"/>
      <w:pPr>
        <w:ind w:left="1440" w:hanging="360"/>
      </w:pPr>
      <w:rPr>
        <w:rFonts w:ascii="Courier New" w:hAnsi="Courier New" w:cs="Courier New" w:hint="default"/>
      </w:rPr>
    </w:lvl>
    <w:lvl w:ilvl="2" w:tplc="DA4665C4" w:tentative="1">
      <w:start w:val="1"/>
      <w:numFmt w:val="bullet"/>
      <w:lvlText w:val=""/>
      <w:lvlJc w:val="left"/>
      <w:pPr>
        <w:ind w:left="2160" w:hanging="360"/>
      </w:pPr>
      <w:rPr>
        <w:rFonts w:ascii="Wingdings" w:hAnsi="Wingdings" w:hint="default"/>
      </w:rPr>
    </w:lvl>
    <w:lvl w:ilvl="3" w:tplc="8D86B594" w:tentative="1">
      <w:start w:val="1"/>
      <w:numFmt w:val="bullet"/>
      <w:lvlText w:val=""/>
      <w:lvlJc w:val="left"/>
      <w:pPr>
        <w:ind w:left="2880" w:hanging="360"/>
      </w:pPr>
      <w:rPr>
        <w:rFonts w:ascii="Symbol" w:hAnsi="Symbol" w:hint="default"/>
      </w:rPr>
    </w:lvl>
    <w:lvl w:ilvl="4" w:tplc="8A127B2E" w:tentative="1">
      <w:start w:val="1"/>
      <w:numFmt w:val="bullet"/>
      <w:lvlText w:val="o"/>
      <w:lvlJc w:val="left"/>
      <w:pPr>
        <w:ind w:left="3600" w:hanging="360"/>
      </w:pPr>
      <w:rPr>
        <w:rFonts w:ascii="Courier New" w:hAnsi="Courier New" w:cs="Courier New" w:hint="default"/>
      </w:rPr>
    </w:lvl>
    <w:lvl w:ilvl="5" w:tplc="2C9CD05A" w:tentative="1">
      <w:start w:val="1"/>
      <w:numFmt w:val="bullet"/>
      <w:lvlText w:val=""/>
      <w:lvlJc w:val="left"/>
      <w:pPr>
        <w:ind w:left="4320" w:hanging="360"/>
      </w:pPr>
      <w:rPr>
        <w:rFonts w:ascii="Wingdings" w:hAnsi="Wingdings" w:hint="default"/>
      </w:rPr>
    </w:lvl>
    <w:lvl w:ilvl="6" w:tplc="CC2C51D6" w:tentative="1">
      <w:start w:val="1"/>
      <w:numFmt w:val="bullet"/>
      <w:lvlText w:val=""/>
      <w:lvlJc w:val="left"/>
      <w:pPr>
        <w:ind w:left="5040" w:hanging="360"/>
      </w:pPr>
      <w:rPr>
        <w:rFonts w:ascii="Symbol" w:hAnsi="Symbol" w:hint="default"/>
      </w:rPr>
    </w:lvl>
    <w:lvl w:ilvl="7" w:tplc="E4F64292" w:tentative="1">
      <w:start w:val="1"/>
      <w:numFmt w:val="bullet"/>
      <w:lvlText w:val="o"/>
      <w:lvlJc w:val="left"/>
      <w:pPr>
        <w:ind w:left="5760" w:hanging="360"/>
      </w:pPr>
      <w:rPr>
        <w:rFonts w:ascii="Courier New" w:hAnsi="Courier New" w:cs="Courier New" w:hint="default"/>
      </w:rPr>
    </w:lvl>
    <w:lvl w:ilvl="8" w:tplc="69FED768" w:tentative="1">
      <w:start w:val="1"/>
      <w:numFmt w:val="bullet"/>
      <w:lvlText w:val=""/>
      <w:lvlJc w:val="left"/>
      <w:pPr>
        <w:ind w:left="6480" w:hanging="360"/>
      </w:pPr>
      <w:rPr>
        <w:rFonts w:ascii="Wingdings" w:hAnsi="Wingdings" w:hint="default"/>
      </w:rPr>
    </w:lvl>
  </w:abstractNum>
  <w:abstractNum w:abstractNumId="44" w15:restartNumberingAfterBreak="0">
    <w:nsid w:val="7AE32C94"/>
    <w:multiLevelType w:val="hybridMultilevel"/>
    <w:tmpl w:val="C358BAE8"/>
    <w:lvl w:ilvl="0" w:tplc="7000098C">
      <w:start w:val="1"/>
      <w:numFmt w:val="bullet"/>
      <w:lvlText w:val=""/>
      <w:lvlJc w:val="left"/>
      <w:pPr>
        <w:ind w:left="780" w:hanging="360"/>
      </w:pPr>
      <w:rPr>
        <w:rFonts w:ascii="Symbol" w:hAnsi="Symbol" w:hint="default"/>
      </w:rPr>
    </w:lvl>
    <w:lvl w:ilvl="1" w:tplc="B70E0B98" w:tentative="1">
      <w:start w:val="1"/>
      <w:numFmt w:val="bullet"/>
      <w:lvlText w:val="o"/>
      <w:lvlJc w:val="left"/>
      <w:pPr>
        <w:ind w:left="1500" w:hanging="360"/>
      </w:pPr>
      <w:rPr>
        <w:rFonts w:ascii="Courier New" w:hAnsi="Courier New" w:cs="Courier New" w:hint="default"/>
      </w:rPr>
    </w:lvl>
    <w:lvl w:ilvl="2" w:tplc="07B65000" w:tentative="1">
      <w:start w:val="1"/>
      <w:numFmt w:val="bullet"/>
      <w:lvlText w:val=""/>
      <w:lvlJc w:val="left"/>
      <w:pPr>
        <w:ind w:left="2220" w:hanging="360"/>
      </w:pPr>
      <w:rPr>
        <w:rFonts w:ascii="Wingdings" w:hAnsi="Wingdings" w:hint="default"/>
      </w:rPr>
    </w:lvl>
    <w:lvl w:ilvl="3" w:tplc="A406238E" w:tentative="1">
      <w:start w:val="1"/>
      <w:numFmt w:val="bullet"/>
      <w:lvlText w:val=""/>
      <w:lvlJc w:val="left"/>
      <w:pPr>
        <w:ind w:left="2940" w:hanging="360"/>
      </w:pPr>
      <w:rPr>
        <w:rFonts w:ascii="Symbol" w:hAnsi="Symbol" w:hint="default"/>
      </w:rPr>
    </w:lvl>
    <w:lvl w:ilvl="4" w:tplc="630643F6" w:tentative="1">
      <w:start w:val="1"/>
      <w:numFmt w:val="bullet"/>
      <w:lvlText w:val="o"/>
      <w:lvlJc w:val="left"/>
      <w:pPr>
        <w:ind w:left="3660" w:hanging="360"/>
      </w:pPr>
      <w:rPr>
        <w:rFonts w:ascii="Courier New" w:hAnsi="Courier New" w:cs="Courier New" w:hint="default"/>
      </w:rPr>
    </w:lvl>
    <w:lvl w:ilvl="5" w:tplc="AEB4C760" w:tentative="1">
      <w:start w:val="1"/>
      <w:numFmt w:val="bullet"/>
      <w:lvlText w:val=""/>
      <w:lvlJc w:val="left"/>
      <w:pPr>
        <w:ind w:left="4380" w:hanging="360"/>
      </w:pPr>
      <w:rPr>
        <w:rFonts w:ascii="Wingdings" w:hAnsi="Wingdings" w:hint="default"/>
      </w:rPr>
    </w:lvl>
    <w:lvl w:ilvl="6" w:tplc="5C40628A" w:tentative="1">
      <w:start w:val="1"/>
      <w:numFmt w:val="bullet"/>
      <w:lvlText w:val=""/>
      <w:lvlJc w:val="left"/>
      <w:pPr>
        <w:ind w:left="5100" w:hanging="360"/>
      </w:pPr>
      <w:rPr>
        <w:rFonts w:ascii="Symbol" w:hAnsi="Symbol" w:hint="default"/>
      </w:rPr>
    </w:lvl>
    <w:lvl w:ilvl="7" w:tplc="B6E046A0" w:tentative="1">
      <w:start w:val="1"/>
      <w:numFmt w:val="bullet"/>
      <w:lvlText w:val="o"/>
      <w:lvlJc w:val="left"/>
      <w:pPr>
        <w:ind w:left="5820" w:hanging="360"/>
      </w:pPr>
      <w:rPr>
        <w:rFonts w:ascii="Courier New" w:hAnsi="Courier New" w:cs="Courier New" w:hint="default"/>
      </w:rPr>
    </w:lvl>
    <w:lvl w:ilvl="8" w:tplc="C19E5BC8" w:tentative="1">
      <w:start w:val="1"/>
      <w:numFmt w:val="bullet"/>
      <w:lvlText w:val=""/>
      <w:lvlJc w:val="left"/>
      <w:pPr>
        <w:ind w:left="6540" w:hanging="360"/>
      </w:pPr>
      <w:rPr>
        <w:rFonts w:ascii="Wingdings" w:hAnsi="Wingdings" w:hint="default"/>
      </w:rPr>
    </w:lvl>
  </w:abstractNum>
  <w:abstractNum w:abstractNumId="45" w15:restartNumberingAfterBreak="0">
    <w:nsid w:val="7EC93065"/>
    <w:multiLevelType w:val="singleLevel"/>
    <w:tmpl w:val="2A94FB82"/>
    <w:lvl w:ilvl="0">
      <w:start w:val="2"/>
      <w:numFmt w:val="bullet"/>
      <w:lvlText w:val="-"/>
      <w:lvlJc w:val="left"/>
      <w:pPr>
        <w:ind w:left="720" w:hanging="360"/>
      </w:pPr>
      <w:rPr>
        <w:rFonts w:hint="default"/>
      </w:rPr>
    </w:lvl>
  </w:abstractNum>
  <w:abstractNum w:abstractNumId="46" w15:restartNumberingAfterBreak="0">
    <w:nsid w:val="7FF06D24"/>
    <w:multiLevelType w:val="hybridMultilevel"/>
    <w:tmpl w:val="BC84BFBA"/>
    <w:lvl w:ilvl="0" w:tplc="D85848C6">
      <w:start w:val="1"/>
      <w:numFmt w:val="decimal"/>
      <w:lvlText w:val="%1."/>
      <w:lvlJc w:val="left"/>
      <w:pPr>
        <w:ind w:left="720" w:hanging="360"/>
      </w:pPr>
    </w:lvl>
    <w:lvl w:ilvl="1" w:tplc="383E298C" w:tentative="1">
      <w:start w:val="1"/>
      <w:numFmt w:val="lowerLetter"/>
      <w:lvlText w:val="%2."/>
      <w:lvlJc w:val="left"/>
      <w:pPr>
        <w:ind w:left="1440" w:hanging="360"/>
      </w:pPr>
    </w:lvl>
    <w:lvl w:ilvl="2" w:tplc="3EA22680" w:tentative="1">
      <w:start w:val="1"/>
      <w:numFmt w:val="lowerRoman"/>
      <w:lvlText w:val="%3."/>
      <w:lvlJc w:val="right"/>
      <w:pPr>
        <w:ind w:left="2160" w:hanging="180"/>
      </w:pPr>
    </w:lvl>
    <w:lvl w:ilvl="3" w:tplc="81BC86AA" w:tentative="1">
      <w:start w:val="1"/>
      <w:numFmt w:val="decimal"/>
      <w:lvlText w:val="%4."/>
      <w:lvlJc w:val="left"/>
      <w:pPr>
        <w:ind w:left="2880" w:hanging="360"/>
      </w:pPr>
    </w:lvl>
    <w:lvl w:ilvl="4" w:tplc="A324040C" w:tentative="1">
      <w:start w:val="1"/>
      <w:numFmt w:val="lowerLetter"/>
      <w:lvlText w:val="%5."/>
      <w:lvlJc w:val="left"/>
      <w:pPr>
        <w:ind w:left="3600" w:hanging="360"/>
      </w:pPr>
    </w:lvl>
    <w:lvl w:ilvl="5" w:tplc="A59AA662" w:tentative="1">
      <w:start w:val="1"/>
      <w:numFmt w:val="lowerRoman"/>
      <w:lvlText w:val="%6."/>
      <w:lvlJc w:val="right"/>
      <w:pPr>
        <w:ind w:left="4320" w:hanging="180"/>
      </w:pPr>
    </w:lvl>
    <w:lvl w:ilvl="6" w:tplc="AA08884E" w:tentative="1">
      <w:start w:val="1"/>
      <w:numFmt w:val="decimal"/>
      <w:lvlText w:val="%7."/>
      <w:lvlJc w:val="left"/>
      <w:pPr>
        <w:ind w:left="5040" w:hanging="360"/>
      </w:pPr>
    </w:lvl>
    <w:lvl w:ilvl="7" w:tplc="98649976" w:tentative="1">
      <w:start w:val="1"/>
      <w:numFmt w:val="lowerLetter"/>
      <w:lvlText w:val="%8."/>
      <w:lvlJc w:val="left"/>
      <w:pPr>
        <w:ind w:left="5760" w:hanging="360"/>
      </w:pPr>
    </w:lvl>
    <w:lvl w:ilvl="8" w:tplc="E5FEBF8E" w:tentative="1">
      <w:start w:val="1"/>
      <w:numFmt w:val="lowerRoman"/>
      <w:lvlText w:val="%9."/>
      <w:lvlJc w:val="right"/>
      <w:pPr>
        <w:ind w:left="6480" w:hanging="180"/>
      </w:pPr>
    </w:lvl>
  </w:abstractNum>
  <w:num w:numId="1">
    <w:abstractNumId w:val="17"/>
  </w:num>
  <w:num w:numId="2">
    <w:abstractNumId w:val="35"/>
  </w:num>
  <w:num w:numId="3">
    <w:abstractNumId w:val="45"/>
  </w:num>
  <w:num w:numId="4">
    <w:abstractNumId w:val="28"/>
  </w:num>
  <w:num w:numId="5">
    <w:abstractNumId w:val="26"/>
  </w:num>
  <w:num w:numId="6">
    <w:abstractNumId w:val="23"/>
  </w:num>
  <w:num w:numId="7">
    <w:abstractNumId w:val="38"/>
  </w:num>
  <w:num w:numId="8">
    <w:abstractNumId w:val="20"/>
  </w:num>
  <w:num w:numId="9">
    <w:abstractNumId w:val="37"/>
  </w:num>
  <w:num w:numId="10">
    <w:abstractNumId w:val="33"/>
  </w:num>
  <w:num w:numId="11">
    <w:abstractNumId w:val="39"/>
  </w:num>
  <w:num w:numId="12">
    <w:abstractNumId w:val="13"/>
  </w:num>
  <w:num w:numId="13">
    <w:abstractNumId w:val="22"/>
  </w:num>
  <w:num w:numId="14">
    <w:abstractNumId w:val="29"/>
  </w:num>
  <w:num w:numId="15">
    <w:abstractNumId w:val="46"/>
  </w:num>
  <w:num w:numId="16">
    <w:abstractNumId w:val="36"/>
  </w:num>
  <w:num w:numId="17">
    <w:abstractNumId w:val="6"/>
  </w:num>
  <w:num w:numId="18">
    <w:abstractNumId w:val="41"/>
  </w:num>
  <w:num w:numId="19">
    <w:abstractNumId w:val="27"/>
  </w:num>
  <w:num w:numId="20">
    <w:abstractNumId w:val="32"/>
  </w:num>
  <w:num w:numId="21">
    <w:abstractNumId w:val="19"/>
  </w:num>
  <w:num w:numId="22">
    <w:abstractNumId w:val="5"/>
  </w:num>
  <w:num w:numId="23">
    <w:abstractNumId w:val="42"/>
  </w:num>
  <w:num w:numId="24">
    <w:abstractNumId w:val="7"/>
  </w:num>
  <w:num w:numId="25">
    <w:abstractNumId w:val="11"/>
  </w:num>
  <w:num w:numId="26">
    <w:abstractNumId w:val="34"/>
  </w:num>
  <w:num w:numId="27">
    <w:abstractNumId w:val="21"/>
  </w:num>
  <w:num w:numId="28">
    <w:abstractNumId w:val="16"/>
  </w:num>
  <w:num w:numId="29">
    <w:abstractNumId w:val="30"/>
  </w:num>
  <w:num w:numId="30">
    <w:abstractNumId w:val="15"/>
  </w:num>
  <w:num w:numId="31">
    <w:abstractNumId w:val="10"/>
  </w:num>
  <w:num w:numId="32">
    <w:abstractNumId w:val="2"/>
  </w:num>
  <w:num w:numId="33">
    <w:abstractNumId w:val="4"/>
  </w:num>
  <w:num w:numId="34">
    <w:abstractNumId w:val="31"/>
  </w:num>
  <w:num w:numId="35">
    <w:abstractNumId w:val="14"/>
  </w:num>
  <w:num w:numId="36">
    <w:abstractNumId w:val="40"/>
  </w:num>
  <w:num w:numId="37">
    <w:abstractNumId w:val="3"/>
  </w:num>
  <w:num w:numId="38">
    <w:abstractNumId w:val="0"/>
  </w:num>
  <w:num w:numId="39">
    <w:abstractNumId w:val="43"/>
  </w:num>
  <w:num w:numId="40">
    <w:abstractNumId w:val="12"/>
  </w:num>
  <w:num w:numId="41">
    <w:abstractNumId w:val="44"/>
  </w:num>
  <w:num w:numId="42">
    <w:abstractNumId w:val="18"/>
  </w:num>
  <w:num w:numId="43">
    <w:abstractNumId w:val="25"/>
  </w:num>
  <w:num w:numId="44">
    <w:abstractNumId w:val="24"/>
  </w:num>
  <w:num w:numId="45">
    <w:abstractNumId w:val="9"/>
  </w:num>
  <w:num w:numId="46">
    <w:abstractNumId w:val="8"/>
  </w:num>
  <w:num w:numId="47">
    <w:abstractNumId w:val="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273B"/>
    <w:rsid w:val="00002E7C"/>
    <w:rsid w:val="00003CEC"/>
    <w:rsid w:val="00005AF2"/>
    <w:rsid w:val="00005B8A"/>
    <w:rsid w:val="000070F3"/>
    <w:rsid w:val="0000739C"/>
    <w:rsid w:val="00007CAD"/>
    <w:rsid w:val="00010151"/>
    <w:rsid w:val="00010AB5"/>
    <w:rsid w:val="00011BE1"/>
    <w:rsid w:val="000127AC"/>
    <w:rsid w:val="00012BC1"/>
    <w:rsid w:val="00013100"/>
    <w:rsid w:val="00015BC0"/>
    <w:rsid w:val="00015E0C"/>
    <w:rsid w:val="00016D5B"/>
    <w:rsid w:val="00017C5A"/>
    <w:rsid w:val="000201B4"/>
    <w:rsid w:val="00020B51"/>
    <w:rsid w:val="00022DBE"/>
    <w:rsid w:val="00022EB8"/>
    <w:rsid w:val="00023A88"/>
    <w:rsid w:val="000240C6"/>
    <w:rsid w:val="00024E7F"/>
    <w:rsid w:val="000261F2"/>
    <w:rsid w:val="00026A22"/>
    <w:rsid w:val="00026CCF"/>
    <w:rsid w:val="00027485"/>
    <w:rsid w:val="00027795"/>
    <w:rsid w:val="00030034"/>
    <w:rsid w:val="00030E4F"/>
    <w:rsid w:val="00031369"/>
    <w:rsid w:val="000320A8"/>
    <w:rsid w:val="00032C2E"/>
    <w:rsid w:val="000332FE"/>
    <w:rsid w:val="000357F2"/>
    <w:rsid w:val="00035B3F"/>
    <w:rsid w:val="00036274"/>
    <w:rsid w:val="00036F67"/>
    <w:rsid w:val="00037666"/>
    <w:rsid w:val="00042634"/>
    <w:rsid w:val="000426EB"/>
    <w:rsid w:val="00042D21"/>
    <w:rsid w:val="00043170"/>
    <w:rsid w:val="00044789"/>
    <w:rsid w:val="0004524E"/>
    <w:rsid w:val="00045DB9"/>
    <w:rsid w:val="0004642A"/>
    <w:rsid w:val="000466CC"/>
    <w:rsid w:val="0005310B"/>
    <w:rsid w:val="00054440"/>
    <w:rsid w:val="00054C28"/>
    <w:rsid w:val="00054F75"/>
    <w:rsid w:val="00054F95"/>
    <w:rsid w:val="00055321"/>
    <w:rsid w:val="00061B37"/>
    <w:rsid w:val="00063A9B"/>
    <w:rsid w:val="000642AA"/>
    <w:rsid w:val="0006442C"/>
    <w:rsid w:val="00064E80"/>
    <w:rsid w:val="00064EEC"/>
    <w:rsid w:val="000651BB"/>
    <w:rsid w:val="00066524"/>
    <w:rsid w:val="00066796"/>
    <w:rsid w:val="000667C5"/>
    <w:rsid w:val="00066881"/>
    <w:rsid w:val="00067C38"/>
    <w:rsid w:val="0007189A"/>
    <w:rsid w:val="00071F53"/>
    <w:rsid w:val="00072EF6"/>
    <w:rsid w:val="00073ABC"/>
    <w:rsid w:val="00074453"/>
    <w:rsid w:val="000766D6"/>
    <w:rsid w:val="00076E80"/>
    <w:rsid w:val="00077D79"/>
    <w:rsid w:val="00080767"/>
    <w:rsid w:val="00080DC4"/>
    <w:rsid w:val="00081430"/>
    <w:rsid w:val="000816FA"/>
    <w:rsid w:val="000817F1"/>
    <w:rsid w:val="00083F05"/>
    <w:rsid w:val="00084079"/>
    <w:rsid w:val="00085051"/>
    <w:rsid w:val="000859BD"/>
    <w:rsid w:val="000863DD"/>
    <w:rsid w:val="000864A3"/>
    <w:rsid w:val="0008650A"/>
    <w:rsid w:val="00086C51"/>
    <w:rsid w:val="00087461"/>
    <w:rsid w:val="00092B5B"/>
    <w:rsid w:val="00093413"/>
    <w:rsid w:val="000939D0"/>
    <w:rsid w:val="00095046"/>
    <w:rsid w:val="000951CE"/>
    <w:rsid w:val="000959B8"/>
    <w:rsid w:val="000A09A3"/>
    <w:rsid w:val="000A2B2C"/>
    <w:rsid w:val="000A2F70"/>
    <w:rsid w:val="000A31C1"/>
    <w:rsid w:val="000A4AC5"/>
    <w:rsid w:val="000A57BC"/>
    <w:rsid w:val="000A6554"/>
    <w:rsid w:val="000A6B0F"/>
    <w:rsid w:val="000A6B98"/>
    <w:rsid w:val="000A6F64"/>
    <w:rsid w:val="000A7238"/>
    <w:rsid w:val="000A7F99"/>
    <w:rsid w:val="000B1041"/>
    <w:rsid w:val="000B1248"/>
    <w:rsid w:val="000B1C81"/>
    <w:rsid w:val="000B1E30"/>
    <w:rsid w:val="000B3123"/>
    <w:rsid w:val="000B315D"/>
    <w:rsid w:val="000B40A4"/>
    <w:rsid w:val="000B5A4C"/>
    <w:rsid w:val="000B5F56"/>
    <w:rsid w:val="000B612B"/>
    <w:rsid w:val="000B74E1"/>
    <w:rsid w:val="000B79D5"/>
    <w:rsid w:val="000B7C8C"/>
    <w:rsid w:val="000C0CB6"/>
    <w:rsid w:val="000C175D"/>
    <w:rsid w:val="000C25D5"/>
    <w:rsid w:val="000C2AE8"/>
    <w:rsid w:val="000C457E"/>
    <w:rsid w:val="000C51A2"/>
    <w:rsid w:val="000C5D3E"/>
    <w:rsid w:val="000C5F9C"/>
    <w:rsid w:val="000C5FDF"/>
    <w:rsid w:val="000C6164"/>
    <w:rsid w:val="000C76A9"/>
    <w:rsid w:val="000D0017"/>
    <w:rsid w:val="000D0130"/>
    <w:rsid w:val="000D2AF0"/>
    <w:rsid w:val="000D3AEE"/>
    <w:rsid w:val="000D41C6"/>
    <w:rsid w:val="000D41D7"/>
    <w:rsid w:val="000D5212"/>
    <w:rsid w:val="000D5B0C"/>
    <w:rsid w:val="000D69B4"/>
    <w:rsid w:val="000D7373"/>
    <w:rsid w:val="000D79BB"/>
    <w:rsid w:val="000D7A84"/>
    <w:rsid w:val="000E02B3"/>
    <w:rsid w:val="000E15AA"/>
    <w:rsid w:val="000E1D4A"/>
    <w:rsid w:val="000E1E80"/>
    <w:rsid w:val="000E4301"/>
    <w:rsid w:val="000E4B46"/>
    <w:rsid w:val="000E4EB9"/>
    <w:rsid w:val="000E5854"/>
    <w:rsid w:val="000E6FCF"/>
    <w:rsid w:val="000F0E2C"/>
    <w:rsid w:val="000F23B5"/>
    <w:rsid w:val="000F3D18"/>
    <w:rsid w:val="000F4A0B"/>
    <w:rsid w:val="000F512D"/>
    <w:rsid w:val="000F5CC4"/>
    <w:rsid w:val="000F6ADF"/>
    <w:rsid w:val="000F75A8"/>
    <w:rsid w:val="000F7CB5"/>
    <w:rsid w:val="00100268"/>
    <w:rsid w:val="00100DAA"/>
    <w:rsid w:val="00102928"/>
    <w:rsid w:val="00102DE9"/>
    <w:rsid w:val="00104D32"/>
    <w:rsid w:val="001061E7"/>
    <w:rsid w:val="00106B74"/>
    <w:rsid w:val="0010797F"/>
    <w:rsid w:val="00107AEF"/>
    <w:rsid w:val="0011033A"/>
    <w:rsid w:val="001105ED"/>
    <w:rsid w:val="00110A22"/>
    <w:rsid w:val="0011181A"/>
    <w:rsid w:val="00111823"/>
    <w:rsid w:val="0011366C"/>
    <w:rsid w:val="00114FAF"/>
    <w:rsid w:val="00115699"/>
    <w:rsid w:val="00115749"/>
    <w:rsid w:val="00115835"/>
    <w:rsid w:val="00115B09"/>
    <w:rsid w:val="001168BC"/>
    <w:rsid w:val="00117DC2"/>
    <w:rsid w:val="001217EE"/>
    <w:rsid w:val="00124C85"/>
    <w:rsid w:val="00125476"/>
    <w:rsid w:val="00126DF0"/>
    <w:rsid w:val="00127062"/>
    <w:rsid w:val="0013017E"/>
    <w:rsid w:val="001301DD"/>
    <w:rsid w:val="00130ABE"/>
    <w:rsid w:val="00130B7F"/>
    <w:rsid w:val="001315F9"/>
    <w:rsid w:val="00132875"/>
    <w:rsid w:val="00132AEC"/>
    <w:rsid w:val="00132B96"/>
    <w:rsid w:val="00132F75"/>
    <w:rsid w:val="00133065"/>
    <w:rsid w:val="00134005"/>
    <w:rsid w:val="00134157"/>
    <w:rsid w:val="00135100"/>
    <w:rsid w:val="001357B2"/>
    <w:rsid w:val="00136AC4"/>
    <w:rsid w:val="00136F8E"/>
    <w:rsid w:val="00137805"/>
    <w:rsid w:val="001405A1"/>
    <w:rsid w:val="0014443A"/>
    <w:rsid w:val="0014463D"/>
    <w:rsid w:val="00144B70"/>
    <w:rsid w:val="00144D14"/>
    <w:rsid w:val="0014510A"/>
    <w:rsid w:val="00150046"/>
    <w:rsid w:val="001530CD"/>
    <w:rsid w:val="001533C9"/>
    <w:rsid w:val="00154EE9"/>
    <w:rsid w:val="0015640F"/>
    <w:rsid w:val="00156E81"/>
    <w:rsid w:val="001574BA"/>
    <w:rsid w:val="001605F5"/>
    <w:rsid w:val="00161205"/>
    <w:rsid w:val="00161F84"/>
    <w:rsid w:val="00162F4A"/>
    <w:rsid w:val="0016473C"/>
    <w:rsid w:val="001647DC"/>
    <w:rsid w:val="001674CC"/>
    <w:rsid w:val="0016785B"/>
    <w:rsid w:val="0016788C"/>
    <w:rsid w:val="00167C41"/>
    <w:rsid w:val="001703FA"/>
    <w:rsid w:val="00170BF5"/>
    <w:rsid w:val="00170E8A"/>
    <w:rsid w:val="001714F8"/>
    <w:rsid w:val="0017196A"/>
    <w:rsid w:val="00171FCF"/>
    <w:rsid w:val="00173AAA"/>
    <w:rsid w:val="00173AEF"/>
    <w:rsid w:val="0017426D"/>
    <w:rsid w:val="00176DC2"/>
    <w:rsid w:val="00180BAB"/>
    <w:rsid w:val="0018189E"/>
    <w:rsid w:val="001827FA"/>
    <w:rsid w:val="00184308"/>
    <w:rsid w:val="0018586C"/>
    <w:rsid w:val="0018733B"/>
    <w:rsid w:val="0019011D"/>
    <w:rsid w:val="00190314"/>
    <w:rsid w:val="00190A07"/>
    <w:rsid w:val="00192AB0"/>
    <w:rsid w:val="00192EF5"/>
    <w:rsid w:val="00192F49"/>
    <w:rsid w:val="001938F2"/>
    <w:rsid w:val="001940C8"/>
    <w:rsid w:val="00194674"/>
    <w:rsid w:val="0019713A"/>
    <w:rsid w:val="00197220"/>
    <w:rsid w:val="001A0BC0"/>
    <w:rsid w:val="001A0C0C"/>
    <w:rsid w:val="001A0F4B"/>
    <w:rsid w:val="001A2282"/>
    <w:rsid w:val="001A2830"/>
    <w:rsid w:val="001A2A3A"/>
    <w:rsid w:val="001A2DE8"/>
    <w:rsid w:val="001A34A0"/>
    <w:rsid w:val="001A3784"/>
    <w:rsid w:val="001A3D12"/>
    <w:rsid w:val="001A51B1"/>
    <w:rsid w:val="001A52CC"/>
    <w:rsid w:val="001A61EF"/>
    <w:rsid w:val="001A708F"/>
    <w:rsid w:val="001A722B"/>
    <w:rsid w:val="001A78DB"/>
    <w:rsid w:val="001B0893"/>
    <w:rsid w:val="001B1C10"/>
    <w:rsid w:val="001B1D0E"/>
    <w:rsid w:val="001B3D41"/>
    <w:rsid w:val="001B3FB1"/>
    <w:rsid w:val="001B5301"/>
    <w:rsid w:val="001B6670"/>
    <w:rsid w:val="001B705C"/>
    <w:rsid w:val="001B7B13"/>
    <w:rsid w:val="001B7B2A"/>
    <w:rsid w:val="001C0033"/>
    <w:rsid w:val="001C0069"/>
    <w:rsid w:val="001C1884"/>
    <w:rsid w:val="001C1FA6"/>
    <w:rsid w:val="001C28E7"/>
    <w:rsid w:val="001C3BB5"/>
    <w:rsid w:val="001C4E81"/>
    <w:rsid w:val="001C522D"/>
    <w:rsid w:val="001C54A6"/>
    <w:rsid w:val="001C57EC"/>
    <w:rsid w:val="001C5C4C"/>
    <w:rsid w:val="001C7398"/>
    <w:rsid w:val="001C7583"/>
    <w:rsid w:val="001D10F8"/>
    <w:rsid w:val="001D16AD"/>
    <w:rsid w:val="001D25FB"/>
    <w:rsid w:val="001D2F7A"/>
    <w:rsid w:val="001D4936"/>
    <w:rsid w:val="001D5613"/>
    <w:rsid w:val="001D6A2D"/>
    <w:rsid w:val="001D720D"/>
    <w:rsid w:val="001D7A59"/>
    <w:rsid w:val="001E062D"/>
    <w:rsid w:val="001E15B3"/>
    <w:rsid w:val="001E1BC4"/>
    <w:rsid w:val="001E2392"/>
    <w:rsid w:val="001E2848"/>
    <w:rsid w:val="001E30B8"/>
    <w:rsid w:val="001E4CBB"/>
    <w:rsid w:val="001E52C9"/>
    <w:rsid w:val="001E59B7"/>
    <w:rsid w:val="001E67EF"/>
    <w:rsid w:val="001E6CBF"/>
    <w:rsid w:val="001E7307"/>
    <w:rsid w:val="001F0244"/>
    <w:rsid w:val="001F1B2D"/>
    <w:rsid w:val="001F5A4F"/>
    <w:rsid w:val="001F631C"/>
    <w:rsid w:val="001F7AA5"/>
    <w:rsid w:val="001F7AA9"/>
    <w:rsid w:val="00200399"/>
    <w:rsid w:val="0020094A"/>
    <w:rsid w:val="00200963"/>
    <w:rsid w:val="00200F6A"/>
    <w:rsid w:val="002011A2"/>
    <w:rsid w:val="002022AB"/>
    <w:rsid w:val="00202641"/>
    <w:rsid w:val="0020269A"/>
    <w:rsid w:val="00202A77"/>
    <w:rsid w:val="00203B3C"/>
    <w:rsid w:val="002062B2"/>
    <w:rsid w:val="00206C30"/>
    <w:rsid w:val="00207530"/>
    <w:rsid w:val="002106D4"/>
    <w:rsid w:val="002125B0"/>
    <w:rsid w:val="00214B24"/>
    <w:rsid w:val="002152D3"/>
    <w:rsid w:val="0021556C"/>
    <w:rsid w:val="00215755"/>
    <w:rsid w:val="00215D26"/>
    <w:rsid w:val="00220982"/>
    <w:rsid w:val="00220F7A"/>
    <w:rsid w:val="002214A7"/>
    <w:rsid w:val="002218E5"/>
    <w:rsid w:val="00223B93"/>
    <w:rsid w:val="00224D63"/>
    <w:rsid w:val="00224F0A"/>
    <w:rsid w:val="00226238"/>
    <w:rsid w:val="00226990"/>
    <w:rsid w:val="00227D03"/>
    <w:rsid w:val="00230189"/>
    <w:rsid w:val="002301D6"/>
    <w:rsid w:val="0023040A"/>
    <w:rsid w:val="0023190A"/>
    <w:rsid w:val="00233A4D"/>
    <w:rsid w:val="002345C1"/>
    <w:rsid w:val="002345D7"/>
    <w:rsid w:val="0023464A"/>
    <w:rsid w:val="002346ED"/>
    <w:rsid w:val="00235699"/>
    <w:rsid w:val="0023585C"/>
    <w:rsid w:val="00240DB5"/>
    <w:rsid w:val="00240DDD"/>
    <w:rsid w:val="002413BE"/>
    <w:rsid w:val="00241C2F"/>
    <w:rsid w:val="00242600"/>
    <w:rsid w:val="00242DB1"/>
    <w:rsid w:val="002442A3"/>
    <w:rsid w:val="00244DF8"/>
    <w:rsid w:val="0024644C"/>
    <w:rsid w:val="0024708F"/>
    <w:rsid w:val="00252196"/>
    <w:rsid w:val="002527DF"/>
    <w:rsid w:val="0025404C"/>
    <w:rsid w:val="00254274"/>
    <w:rsid w:val="002543ED"/>
    <w:rsid w:val="00254FDF"/>
    <w:rsid w:val="00255757"/>
    <w:rsid w:val="00256704"/>
    <w:rsid w:val="002567EE"/>
    <w:rsid w:val="00256A29"/>
    <w:rsid w:val="00257598"/>
    <w:rsid w:val="00257D04"/>
    <w:rsid w:val="002604C3"/>
    <w:rsid w:val="002609D6"/>
    <w:rsid w:val="00261D3F"/>
    <w:rsid w:val="0026281F"/>
    <w:rsid w:val="00263AB8"/>
    <w:rsid w:val="00263E47"/>
    <w:rsid w:val="00264315"/>
    <w:rsid w:val="002647C3"/>
    <w:rsid w:val="002660EC"/>
    <w:rsid w:val="00266336"/>
    <w:rsid w:val="002667EA"/>
    <w:rsid w:val="00266F92"/>
    <w:rsid w:val="002674C6"/>
    <w:rsid w:val="00270CBD"/>
    <w:rsid w:val="0027149B"/>
    <w:rsid w:val="00271CE5"/>
    <w:rsid w:val="002724F6"/>
    <w:rsid w:val="00272B3D"/>
    <w:rsid w:val="00273533"/>
    <w:rsid w:val="00273FD6"/>
    <w:rsid w:val="002748A6"/>
    <w:rsid w:val="002771D7"/>
    <w:rsid w:val="00277901"/>
    <w:rsid w:val="00277B6E"/>
    <w:rsid w:val="00281EF3"/>
    <w:rsid w:val="00282020"/>
    <w:rsid w:val="00282AFB"/>
    <w:rsid w:val="00283A18"/>
    <w:rsid w:val="00283B9F"/>
    <w:rsid w:val="00285011"/>
    <w:rsid w:val="00285B94"/>
    <w:rsid w:val="00286487"/>
    <w:rsid w:val="00286915"/>
    <w:rsid w:val="002875F6"/>
    <w:rsid w:val="00287A21"/>
    <w:rsid w:val="002915F4"/>
    <w:rsid w:val="002916EA"/>
    <w:rsid w:val="00291D21"/>
    <w:rsid w:val="0029266C"/>
    <w:rsid w:val="00292DEC"/>
    <w:rsid w:val="00293710"/>
    <w:rsid w:val="002947DF"/>
    <w:rsid w:val="00294FDD"/>
    <w:rsid w:val="002959D1"/>
    <w:rsid w:val="00295E29"/>
    <w:rsid w:val="0029614A"/>
    <w:rsid w:val="002A1958"/>
    <w:rsid w:val="002A1A3B"/>
    <w:rsid w:val="002A1A55"/>
    <w:rsid w:val="002A2345"/>
    <w:rsid w:val="002A2756"/>
    <w:rsid w:val="002A2877"/>
    <w:rsid w:val="002A2AD6"/>
    <w:rsid w:val="002A46C3"/>
    <w:rsid w:val="002A4A3C"/>
    <w:rsid w:val="002A4DC1"/>
    <w:rsid w:val="002A7601"/>
    <w:rsid w:val="002A7E93"/>
    <w:rsid w:val="002B02B4"/>
    <w:rsid w:val="002B1520"/>
    <w:rsid w:val="002B257F"/>
    <w:rsid w:val="002B26B2"/>
    <w:rsid w:val="002B28C5"/>
    <w:rsid w:val="002B30F0"/>
    <w:rsid w:val="002B3949"/>
    <w:rsid w:val="002B4BF1"/>
    <w:rsid w:val="002B6F57"/>
    <w:rsid w:val="002B75BD"/>
    <w:rsid w:val="002B7F31"/>
    <w:rsid w:val="002C1340"/>
    <w:rsid w:val="002C1C39"/>
    <w:rsid w:val="002C2155"/>
    <w:rsid w:val="002C27FA"/>
    <w:rsid w:val="002C2E9A"/>
    <w:rsid w:val="002C3378"/>
    <w:rsid w:val="002C4CAF"/>
    <w:rsid w:val="002C5373"/>
    <w:rsid w:val="002C5FE6"/>
    <w:rsid w:val="002C6209"/>
    <w:rsid w:val="002C62B7"/>
    <w:rsid w:val="002C6EC6"/>
    <w:rsid w:val="002C6F85"/>
    <w:rsid w:val="002C7FE8"/>
    <w:rsid w:val="002D0108"/>
    <w:rsid w:val="002D2088"/>
    <w:rsid w:val="002D2718"/>
    <w:rsid w:val="002D2BCB"/>
    <w:rsid w:val="002D430E"/>
    <w:rsid w:val="002D46AE"/>
    <w:rsid w:val="002D48B5"/>
    <w:rsid w:val="002E00E3"/>
    <w:rsid w:val="002E0E2F"/>
    <w:rsid w:val="002E2009"/>
    <w:rsid w:val="002E2FD7"/>
    <w:rsid w:val="002E59D6"/>
    <w:rsid w:val="002E5DA1"/>
    <w:rsid w:val="002E716B"/>
    <w:rsid w:val="002F36DE"/>
    <w:rsid w:val="002F3910"/>
    <w:rsid w:val="002F3DD5"/>
    <w:rsid w:val="002F42C0"/>
    <w:rsid w:val="002F436D"/>
    <w:rsid w:val="002F46C0"/>
    <w:rsid w:val="00300519"/>
    <w:rsid w:val="003006E7"/>
    <w:rsid w:val="0030075E"/>
    <w:rsid w:val="00300B7C"/>
    <w:rsid w:val="0030109A"/>
    <w:rsid w:val="00301722"/>
    <w:rsid w:val="00301FAE"/>
    <w:rsid w:val="003036F0"/>
    <w:rsid w:val="003050DC"/>
    <w:rsid w:val="0030517B"/>
    <w:rsid w:val="00305DF5"/>
    <w:rsid w:val="003061FA"/>
    <w:rsid w:val="003067C5"/>
    <w:rsid w:val="00306EA4"/>
    <w:rsid w:val="00307167"/>
    <w:rsid w:val="00310423"/>
    <w:rsid w:val="0031089F"/>
    <w:rsid w:val="00310D0F"/>
    <w:rsid w:val="00310DE0"/>
    <w:rsid w:val="003111D7"/>
    <w:rsid w:val="00311417"/>
    <w:rsid w:val="003124B0"/>
    <w:rsid w:val="0031280A"/>
    <w:rsid w:val="00312DA4"/>
    <w:rsid w:val="003132E5"/>
    <w:rsid w:val="00313588"/>
    <w:rsid w:val="00313845"/>
    <w:rsid w:val="00313E06"/>
    <w:rsid w:val="00314CDA"/>
    <w:rsid w:val="003158B5"/>
    <w:rsid w:val="00315CDC"/>
    <w:rsid w:val="003162E9"/>
    <w:rsid w:val="00316BFA"/>
    <w:rsid w:val="00317213"/>
    <w:rsid w:val="003176A7"/>
    <w:rsid w:val="003211BE"/>
    <w:rsid w:val="00321202"/>
    <w:rsid w:val="0032212D"/>
    <w:rsid w:val="003230CC"/>
    <w:rsid w:val="00323D96"/>
    <w:rsid w:val="00324A56"/>
    <w:rsid w:val="00327DEE"/>
    <w:rsid w:val="00330415"/>
    <w:rsid w:val="00330D15"/>
    <w:rsid w:val="003311E7"/>
    <w:rsid w:val="00331E84"/>
    <w:rsid w:val="0033326E"/>
    <w:rsid w:val="003333BC"/>
    <w:rsid w:val="003336B3"/>
    <w:rsid w:val="0033386E"/>
    <w:rsid w:val="00333C3D"/>
    <w:rsid w:val="003348A9"/>
    <w:rsid w:val="00335672"/>
    <w:rsid w:val="00335738"/>
    <w:rsid w:val="00335C9A"/>
    <w:rsid w:val="00335DD1"/>
    <w:rsid w:val="0033656E"/>
    <w:rsid w:val="00336F2C"/>
    <w:rsid w:val="00337512"/>
    <w:rsid w:val="003379C6"/>
    <w:rsid w:val="00341374"/>
    <w:rsid w:val="003419FB"/>
    <w:rsid w:val="00341AF4"/>
    <w:rsid w:val="00341D84"/>
    <w:rsid w:val="0034230D"/>
    <w:rsid w:val="003436F0"/>
    <w:rsid w:val="00344A80"/>
    <w:rsid w:val="00345AE8"/>
    <w:rsid w:val="003462FD"/>
    <w:rsid w:val="003467C0"/>
    <w:rsid w:val="00347312"/>
    <w:rsid w:val="00347341"/>
    <w:rsid w:val="00347931"/>
    <w:rsid w:val="00350961"/>
    <w:rsid w:val="00352827"/>
    <w:rsid w:val="00353102"/>
    <w:rsid w:val="00353A09"/>
    <w:rsid w:val="00354843"/>
    <w:rsid w:val="00354B20"/>
    <w:rsid w:val="003552C2"/>
    <w:rsid w:val="0035531A"/>
    <w:rsid w:val="00355DBB"/>
    <w:rsid w:val="003562D5"/>
    <w:rsid w:val="0035651C"/>
    <w:rsid w:val="00356EB9"/>
    <w:rsid w:val="00357419"/>
    <w:rsid w:val="00361B88"/>
    <w:rsid w:val="00362830"/>
    <w:rsid w:val="003633F3"/>
    <w:rsid w:val="003636BF"/>
    <w:rsid w:val="00363AF8"/>
    <w:rsid w:val="00363E77"/>
    <w:rsid w:val="00364939"/>
    <w:rsid w:val="0036494A"/>
    <w:rsid w:val="0036541D"/>
    <w:rsid w:val="00365F92"/>
    <w:rsid w:val="00366E4C"/>
    <w:rsid w:val="00367E5F"/>
    <w:rsid w:val="00370257"/>
    <w:rsid w:val="00370797"/>
    <w:rsid w:val="00370829"/>
    <w:rsid w:val="00370842"/>
    <w:rsid w:val="00371CA0"/>
    <w:rsid w:val="00371FC9"/>
    <w:rsid w:val="003733B3"/>
    <w:rsid w:val="00373FF7"/>
    <w:rsid w:val="0037479F"/>
    <w:rsid w:val="00374F84"/>
    <w:rsid w:val="003751FE"/>
    <w:rsid w:val="003754A2"/>
    <w:rsid w:val="003822A4"/>
    <w:rsid w:val="00382392"/>
    <w:rsid w:val="0038278A"/>
    <w:rsid w:val="00382D17"/>
    <w:rsid w:val="003841B7"/>
    <w:rsid w:val="003845B4"/>
    <w:rsid w:val="00384611"/>
    <w:rsid w:val="003847B2"/>
    <w:rsid w:val="003852D0"/>
    <w:rsid w:val="00385CCD"/>
    <w:rsid w:val="00386BB9"/>
    <w:rsid w:val="0038790C"/>
    <w:rsid w:val="00387B1A"/>
    <w:rsid w:val="0039042C"/>
    <w:rsid w:val="00390435"/>
    <w:rsid w:val="00390DF8"/>
    <w:rsid w:val="00391013"/>
    <w:rsid w:val="00391473"/>
    <w:rsid w:val="00391684"/>
    <w:rsid w:val="0039169A"/>
    <w:rsid w:val="00391CE8"/>
    <w:rsid w:val="00392056"/>
    <w:rsid w:val="003923C0"/>
    <w:rsid w:val="003926E7"/>
    <w:rsid w:val="00392C60"/>
    <w:rsid w:val="00393256"/>
    <w:rsid w:val="003947AF"/>
    <w:rsid w:val="00395E56"/>
    <w:rsid w:val="003968D8"/>
    <w:rsid w:val="003968F7"/>
    <w:rsid w:val="00396CEF"/>
    <w:rsid w:val="00397363"/>
    <w:rsid w:val="003975AB"/>
    <w:rsid w:val="00397B88"/>
    <w:rsid w:val="003A0807"/>
    <w:rsid w:val="003A138D"/>
    <w:rsid w:val="003A21BA"/>
    <w:rsid w:val="003A28DC"/>
    <w:rsid w:val="003A2CAB"/>
    <w:rsid w:val="003A3AE1"/>
    <w:rsid w:val="003A3DC8"/>
    <w:rsid w:val="003A3FAD"/>
    <w:rsid w:val="003A56E0"/>
    <w:rsid w:val="003A65A3"/>
    <w:rsid w:val="003A6F8B"/>
    <w:rsid w:val="003A709B"/>
    <w:rsid w:val="003A74E1"/>
    <w:rsid w:val="003A7B23"/>
    <w:rsid w:val="003B03F4"/>
    <w:rsid w:val="003B04B0"/>
    <w:rsid w:val="003B071D"/>
    <w:rsid w:val="003B1D5A"/>
    <w:rsid w:val="003B1F08"/>
    <w:rsid w:val="003B29CE"/>
    <w:rsid w:val="003B33BE"/>
    <w:rsid w:val="003B3B38"/>
    <w:rsid w:val="003B4169"/>
    <w:rsid w:val="003B41F1"/>
    <w:rsid w:val="003B43A8"/>
    <w:rsid w:val="003B48B5"/>
    <w:rsid w:val="003B650E"/>
    <w:rsid w:val="003C0B70"/>
    <w:rsid w:val="003C147F"/>
    <w:rsid w:val="003C3764"/>
    <w:rsid w:val="003C3F90"/>
    <w:rsid w:val="003C4B23"/>
    <w:rsid w:val="003C4F18"/>
    <w:rsid w:val="003C61A2"/>
    <w:rsid w:val="003C7436"/>
    <w:rsid w:val="003C7860"/>
    <w:rsid w:val="003C7B0C"/>
    <w:rsid w:val="003D0D32"/>
    <w:rsid w:val="003D1412"/>
    <w:rsid w:val="003D1627"/>
    <w:rsid w:val="003D1F32"/>
    <w:rsid w:val="003D2504"/>
    <w:rsid w:val="003D3766"/>
    <w:rsid w:val="003D3F84"/>
    <w:rsid w:val="003D4039"/>
    <w:rsid w:val="003D4A77"/>
    <w:rsid w:val="003D60CF"/>
    <w:rsid w:val="003D6800"/>
    <w:rsid w:val="003D7217"/>
    <w:rsid w:val="003D7341"/>
    <w:rsid w:val="003D79CD"/>
    <w:rsid w:val="003E0851"/>
    <w:rsid w:val="003E08EE"/>
    <w:rsid w:val="003E0F2F"/>
    <w:rsid w:val="003E1BDD"/>
    <w:rsid w:val="003E1C74"/>
    <w:rsid w:val="003E2808"/>
    <w:rsid w:val="003E2A80"/>
    <w:rsid w:val="003E2FE7"/>
    <w:rsid w:val="003E3BD0"/>
    <w:rsid w:val="003E3E69"/>
    <w:rsid w:val="003E45FE"/>
    <w:rsid w:val="003E4690"/>
    <w:rsid w:val="003E6AD2"/>
    <w:rsid w:val="003E6B2A"/>
    <w:rsid w:val="003E7990"/>
    <w:rsid w:val="003F001F"/>
    <w:rsid w:val="003F06CD"/>
    <w:rsid w:val="003F08EC"/>
    <w:rsid w:val="003F09CB"/>
    <w:rsid w:val="003F1684"/>
    <w:rsid w:val="003F2B73"/>
    <w:rsid w:val="003F2CF9"/>
    <w:rsid w:val="003F3489"/>
    <w:rsid w:val="003F4C4D"/>
    <w:rsid w:val="003F5B05"/>
    <w:rsid w:val="003F5D2D"/>
    <w:rsid w:val="003F65D6"/>
    <w:rsid w:val="003F7A76"/>
    <w:rsid w:val="00401D17"/>
    <w:rsid w:val="00401E7E"/>
    <w:rsid w:val="00401FFF"/>
    <w:rsid w:val="0040207C"/>
    <w:rsid w:val="00402910"/>
    <w:rsid w:val="004032C3"/>
    <w:rsid w:val="004034BC"/>
    <w:rsid w:val="00403837"/>
    <w:rsid w:val="00404D05"/>
    <w:rsid w:val="00405D3C"/>
    <w:rsid w:val="0040621C"/>
    <w:rsid w:val="00406C6C"/>
    <w:rsid w:val="004072D8"/>
    <w:rsid w:val="00407CF3"/>
    <w:rsid w:val="0041065D"/>
    <w:rsid w:val="004113B3"/>
    <w:rsid w:val="00412E64"/>
    <w:rsid w:val="00412EA2"/>
    <w:rsid w:val="004134D7"/>
    <w:rsid w:val="00414D48"/>
    <w:rsid w:val="00414E93"/>
    <w:rsid w:val="004155D2"/>
    <w:rsid w:val="004166C8"/>
    <w:rsid w:val="00416B64"/>
    <w:rsid w:val="0042053C"/>
    <w:rsid w:val="00420DAA"/>
    <w:rsid w:val="004215B4"/>
    <w:rsid w:val="004217F7"/>
    <w:rsid w:val="00422324"/>
    <w:rsid w:val="004223C4"/>
    <w:rsid w:val="004227B7"/>
    <w:rsid w:val="00422C38"/>
    <w:rsid w:val="00422D1C"/>
    <w:rsid w:val="00422F17"/>
    <w:rsid w:val="00425135"/>
    <w:rsid w:val="004251EA"/>
    <w:rsid w:val="0042544B"/>
    <w:rsid w:val="0042579F"/>
    <w:rsid w:val="00425809"/>
    <w:rsid w:val="00427640"/>
    <w:rsid w:val="00427CC4"/>
    <w:rsid w:val="0043003F"/>
    <w:rsid w:val="00430BD5"/>
    <w:rsid w:val="0043248A"/>
    <w:rsid w:val="004326D4"/>
    <w:rsid w:val="00434700"/>
    <w:rsid w:val="00435357"/>
    <w:rsid w:val="00436DE3"/>
    <w:rsid w:val="00437F16"/>
    <w:rsid w:val="004408D7"/>
    <w:rsid w:val="00440AC8"/>
    <w:rsid w:val="004415CC"/>
    <w:rsid w:val="004421A2"/>
    <w:rsid w:val="004428F2"/>
    <w:rsid w:val="00442B89"/>
    <w:rsid w:val="004466D1"/>
    <w:rsid w:val="0044790F"/>
    <w:rsid w:val="00447E95"/>
    <w:rsid w:val="00447FDB"/>
    <w:rsid w:val="004521E6"/>
    <w:rsid w:val="0045244E"/>
    <w:rsid w:val="00453250"/>
    <w:rsid w:val="00455026"/>
    <w:rsid w:val="00456DE0"/>
    <w:rsid w:val="004607C8"/>
    <w:rsid w:val="004607F6"/>
    <w:rsid w:val="00461068"/>
    <w:rsid w:val="0046119C"/>
    <w:rsid w:val="0046138E"/>
    <w:rsid w:val="004628BC"/>
    <w:rsid w:val="00462BDE"/>
    <w:rsid w:val="00464ED5"/>
    <w:rsid w:val="00464FEB"/>
    <w:rsid w:val="00465477"/>
    <w:rsid w:val="0047009D"/>
    <w:rsid w:val="00471029"/>
    <w:rsid w:val="004710A5"/>
    <w:rsid w:val="004723EC"/>
    <w:rsid w:val="0047286F"/>
    <w:rsid w:val="00474670"/>
    <w:rsid w:val="004764CD"/>
    <w:rsid w:val="00477983"/>
    <w:rsid w:val="00483290"/>
    <w:rsid w:val="0048332F"/>
    <w:rsid w:val="004833A9"/>
    <w:rsid w:val="00483B47"/>
    <w:rsid w:val="00483BF5"/>
    <w:rsid w:val="0048424C"/>
    <w:rsid w:val="004863D9"/>
    <w:rsid w:val="00490C89"/>
    <w:rsid w:val="00491779"/>
    <w:rsid w:val="0049213A"/>
    <w:rsid w:val="00492301"/>
    <w:rsid w:val="004931EC"/>
    <w:rsid w:val="004939FE"/>
    <w:rsid w:val="00494665"/>
    <w:rsid w:val="00495FFB"/>
    <w:rsid w:val="0049653F"/>
    <w:rsid w:val="00496CB6"/>
    <w:rsid w:val="004972D0"/>
    <w:rsid w:val="004A38C8"/>
    <w:rsid w:val="004A429E"/>
    <w:rsid w:val="004A53F7"/>
    <w:rsid w:val="004A7F3E"/>
    <w:rsid w:val="004B09DC"/>
    <w:rsid w:val="004B1390"/>
    <w:rsid w:val="004B1A81"/>
    <w:rsid w:val="004B278F"/>
    <w:rsid w:val="004B3587"/>
    <w:rsid w:val="004B3F11"/>
    <w:rsid w:val="004B460B"/>
    <w:rsid w:val="004B541B"/>
    <w:rsid w:val="004B7082"/>
    <w:rsid w:val="004B76BA"/>
    <w:rsid w:val="004B7A96"/>
    <w:rsid w:val="004B7B67"/>
    <w:rsid w:val="004C09F3"/>
    <w:rsid w:val="004C0E9F"/>
    <w:rsid w:val="004C1C50"/>
    <w:rsid w:val="004C239B"/>
    <w:rsid w:val="004C29C0"/>
    <w:rsid w:val="004C388A"/>
    <w:rsid w:val="004C4625"/>
    <w:rsid w:val="004C564A"/>
    <w:rsid w:val="004C6818"/>
    <w:rsid w:val="004C6B00"/>
    <w:rsid w:val="004C6C7F"/>
    <w:rsid w:val="004C7377"/>
    <w:rsid w:val="004C76D3"/>
    <w:rsid w:val="004D1229"/>
    <w:rsid w:val="004D2223"/>
    <w:rsid w:val="004D2745"/>
    <w:rsid w:val="004D28DD"/>
    <w:rsid w:val="004D3DDC"/>
    <w:rsid w:val="004D3DFC"/>
    <w:rsid w:val="004D4415"/>
    <w:rsid w:val="004D5A21"/>
    <w:rsid w:val="004D5A5D"/>
    <w:rsid w:val="004D6703"/>
    <w:rsid w:val="004D7BD1"/>
    <w:rsid w:val="004E0C92"/>
    <w:rsid w:val="004E19EF"/>
    <w:rsid w:val="004E23B9"/>
    <w:rsid w:val="004E2C6E"/>
    <w:rsid w:val="004E2CBF"/>
    <w:rsid w:val="004E36C8"/>
    <w:rsid w:val="004E3A4F"/>
    <w:rsid w:val="004E3BA7"/>
    <w:rsid w:val="004E3C28"/>
    <w:rsid w:val="004E477F"/>
    <w:rsid w:val="004E4D1D"/>
    <w:rsid w:val="004E4E90"/>
    <w:rsid w:val="004E536B"/>
    <w:rsid w:val="004E5931"/>
    <w:rsid w:val="004E5A56"/>
    <w:rsid w:val="004E652D"/>
    <w:rsid w:val="004E6AE3"/>
    <w:rsid w:val="004E6D71"/>
    <w:rsid w:val="004F1493"/>
    <w:rsid w:val="004F229C"/>
    <w:rsid w:val="004F2EA1"/>
    <w:rsid w:val="004F3242"/>
    <w:rsid w:val="004F3594"/>
    <w:rsid w:val="004F4C83"/>
    <w:rsid w:val="004F5CF3"/>
    <w:rsid w:val="004F5D46"/>
    <w:rsid w:val="004F6B49"/>
    <w:rsid w:val="004F6D25"/>
    <w:rsid w:val="004F775B"/>
    <w:rsid w:val="00502813"/>
    <w:rsid w:val="00502B0A"/>
    <w:rsid w:val="00502C04"/>
    <w:rsid w:val="00502CEA"/>
    <w:rsid w:val="00503334"/>
    <w:rsid w:val="0050344C"/>
    <w:rsid w:val="005037CC"/>
    <w:rsid w:val="005048D0"/>
    <w:rsid w:val="00504969"/>
    <w:rsid w:val="005059D0"/>
    <w:rsid w:val="0050609D"/>
    <w:rsid w:val="00506414"/>
    <w:rsid w:val="00507CA9"/>
    <w:rsid w:val="005100C2"/>
    <w:rsid w:val="00510B01"/>
    <w:rsid w:val="00510B6B"/>
    <w:rsid w:val="005110C3"/>
    <w:rsid w:val="00511F02"/>
    <w:rsid w:val="005124A7"/>
    <w:rsid w:val="0051283B"/>
    <w:rsid w:val="005143CA"/>
    <w:rsid w:val="005161C0"/>
    <w:rsid w:val="00517A0B"/>
    <w:rsid w:val="00517CDA"/>
    <w:rsid w:val="00520BFE"/>
    <w:rsid w:val="005228CF"/>
    <w:rsid w:val="00523E46"/>
    <w:rsid w:val="00525288"/>
    <w:rsid w:val="00526246"/>
    <w:rsid w:val="00527346"/>
    <w:rsid w:val="00527627"/>
    <w:rsid w:val="0052791C"/>
    <w:rsid w:val="0052792C"/>
    <w:rsid w:val="00530529"/>
    <w:rsid w:val="00530CC9"/>
    <w:rsid w:val="00530D28"/>
    <w:rsid w:val="0053274B"/>
    <w:rsid w:val="00532934"/>
    <w:rsid w:val="00532DC6"/>
    <w:rsid w:val="00533BA2"/>
    <w:rsid w:val="00534190"/>
    <w:rsid w:val="0053528E"/>
    <w:rsid w:val="00535A59"/>
    <w:rsid w:val="00536640"/>
    <w:rsid w:val="00536B2A"/>
    <w:rsid w:val="00536EAB"/>
    <w:rsid w:val="00543420"/>
    <w:rsid w:val="00543F1B"/>
    <w:rsid w:val="00544340"/>
    <w:rsid w:val="005447DB"/>
    <w:rsid w:val="00544B42"/>
    <w:rsid w:val="0054586F"/>
    <w:rsid w:val="005458E4"/>
    <w:rsid w:val="00545B4C"/>
    <w:rsid w:val="00545E78"/>
    <w:rsid w:val="005467F1"/>
    <w:rsid w:val="0054682D"/>
    <w:rsid w:val="00552FED"/>
    <w:rsid w:val="005540CB"/>
    <w:rsid w:val="00554D0A"/>
    <w:rsid w:val="00554EE6"/>
    <w:rsid w:val="005559AC"/>
    <w:rsid w:val="00555B46"/>
    <w:rsid w:val="00555DF0"/>
    <w:rsid w:val="00555EAE"/>
    <w:rsid w:val="00556628"/>
    <w:rsid w:val="0055782E"/>
    <w:rsid w:val="005605F6"/>
    <w:rsid w:val="00560BBC"/>
    <w:rsid w:val="005612F7"/>
    <w:rsid w:val="00562265"/>
    <w:rsid w:val="00563212"/>
    <w:rsid w:val="0056323E"/>
    <w:rsid w:val="00564743"/>
    <w:rsid w:val="0056549F"/>
    <w:rsid w:val="00566461"/>
    <w:rsid w:val="0056649E"/>
    <w:rsid w:val="00566DDC"/>
    <w:rsid w:val="00567106"/>
    <w:rsid w:val="00567733"/>
    <w:rsid w:val="00567753"/>
    <w:rsid w:val="00571549"/>
    <w:rsid w:val="0057365D"/>
    <w:rsid w:val="00574445"/>
    <w:rsid w:val="00574D72"/>
    <w:rsid w:val="00575494"/>
    <w:rsid w:val="0057767F"/>
    <w:rsid w:val="00577873"/>
    <w:rsid w:val="005779CE"/>
    <w:rsid w:val="00580F07"/>
    <w:rsid w:val="00582445"/>
    <w:rsid w:val="00583618"/>
    <w:rsid w:val="00583DEC"/>
    <w:rsid w:val="00584B8D"/>
    <w:rsid w:val="00585F29"/>
    <w:rsid w:val="005860FD"/>
    <w:rsid w:val="00586160"/>
    <w:rsid w:val="005868E3"/>
    <w:rsid w:val="005870B0"/>
    <w:rsid w:val="005919F0"/>
    <w:rsid w:val="00595BA0"/>
    <w:rsid w:val="0059600F"/>
    <w:rsid w:val="00596742"/>
    <w:rsid w:val="005A2306"/>
    <w:rsid w:val="005A24EA"/>
    <w:rsid w:val="005A29F8"/>
    <w:rsid w:val="005A5EE3"/>
    <w:rsid w:val="005A73CE"/>
    <w:rsid w:val="005B0C6D"/>
    <w:rsid w:val="005B1429"/>
    <w:rsid w:val="005B265F"/>
    <w:rsid w:val="005B2754"/>
    <w:rsid w:val="005B2E00"/>
    <w:rsid w:val="005B3772"/>
    <w:rsid w:val="005B47C1"/>
    <w:rsid w:val="005B4FC0"/>
    <w:rsid w:val="005B5684"/>
    <w:rsid w:val="005B5A37"/>
    <w:rsid w:val="005B5F9B"/>
    <w:rsid w:val="005B6E07"/>
    <w:rsid w:val="005B7332"/>
    <w:rsid w:val="005C0427"/>
    <w:rsid w:val="005C1251"/>
    <w:rsid w:val="005C17A4"/>
    <w:rsid w:val="005C19FB"/>
    <w:rsid w:val="005C26B0"/>
    <w:rsid w:val="005C28BF"/>
    <w:rsid w:val="005C2AA0"/>
    <w:rsid w:val="005C3AD2"/>
    <w:rsid w:val="005C3BCE"/>
    <w:rsid w:val="005C44E0"/>
    <w:rsid w:val="005C5F15"/>
    <w:rsid w:val="005C63A6"/>
    <w:rsid w:val="005C65A7"/>
    <w:rsid w:val="005D06C8"/>
    <w:rsid w:val="005D0820"/>
    <w:rsid w:val="005D188D"/>
    <w:rsid w:val="005D18A8"/>
    <w:rsid w:val="005D24D7"/>
    <w:rsid w:val="005D279E"/>
    <w:rsid w:val="005D4104"/>
    <w:rsid w:val="005D447B"/>
    <w:rsid w:val="005D58E0"/>
    <w:rsid w:val="005D6106"/>
    <w:rsid w:val="005D61AC"/>
    <w:rsid w:val="005D788E"/>
    <w:rsid w:val="005E1506"/>
    <w:rsid w:val="005E1D3C"/>
    <w:rsid w:val="005E2106"/>
    <w:rsid w:val="005E257F"/>
    <w:rsid w:val="005E3E96"/>
    <w:rsid w:val="005E4CEF"/>
    <w:rsid w:val="005E56E9"/>
    <w:rsid w:val="005E591F"/>
    <w:rsid w:val="005E704B"/>
    <w:rsid w:val="005E77BD"/>
    <w:rsid w:val="005F0C6B"/>
    <w:rsid w:val="005F0F74"/>
    <w:rsid w:val="005F16B8"/>
    <w:rsid w:val="005F181E"/>
    <w:rsid w:val="005F202F"/>
    <w:rsid w:val="005F2CFF"/>
    <w:rsid w:val="005F2D3D"/>
    <w:rsid w:val="005F2E6E"/>
    <w:rsid w:val="005F40C8"/>
    <w:rsid w:val="005F4BA3"/>
    <w:rsid w:val="005F4ED8"/>
    <w:rsid w:val="005F65C8"/>
    <w:rsid w:val="005F7369"/>
    <w:rsid w:val="0060044A"/>
    <w:rsid w:val="006019E6"/>
    <w:rsid w:val="006028E7"/>
    <w:rsid w:val="00602B8F"/>
    <w:rsid w:val="006035CD"/>
    <w:rsid w:val="006037BB"/>
    <w:rsid w:val="00603C0F"/>
    <w:rsid w:val="00603CCA"/>
    <w:rsid w:val="00604168"/>
    <w:rsid w:val="00604C58"/>
    <w:rsid w:val="00606ECF"/>
    <w:rsid w:val="00607BB1"/>
    <w:rsid w:val="00610C31"/>
    <w:rsid w:val="006115B3"/>
    <w:rsid w:val="00611631"/>
    <w:rsid w:val="006120CB"/>
    <w:rsid w:val="00612D18"/>
    <w:rsid w:val="006132C4"/>
    <w:rsid w:val="00613523"/>
    <w:rsid w:val="00614534"/>
    <w:rsid w:val="0061488F"/>
    <w:rsid w:val="00614E9D"/>
    <w:rsid w:val="0061575D"/>
    <w:rsid w:val="006160FC"/>
    <w:rsid w:val="006163DB"/>
    <w:rsid w:val="00617020"/>
    <w:rsid w:val="00620064"/>
    <w:rsid w:val="00623070"/>
    <w:rsid w:val="006237D7"/>
    <w:rsid w:val="00623A32"/>
    <w:rsid w:val="00625FC3"/>
    <w:rsid w:val="006265CB"/>
    <w:rsid w:val="0062689D"/>
    <w:rsid w:val="006279DB"/>
    <w:rsid w:val="00630D6A"/>
    <w:rsid w:val="0063108C"/>
    <w:rsid w:val="006313C9"/>
    <w:rsid w:val="00631401"/>
    <w:rsid w:val="00631EC8"/>
    <w:rsid w:val="00632253"/>
    <w:rsid w:val="00632D86"/>
    <w:rsid w:val="006358F0"/>
    <w:rsid w:val="00636325"/>
    <w:rsid w:val="00636AA0"/>
    <w:rsid w:val="006421D8"/>
    <w:rsid w:val="00642714"/>
    <w:rsid w:val="00642DC2"/>
    <w:rsid w:val="00643865"/>
    <w:rsid w:val="00644895"/>
    <w:rsid w:val="00644995"/>
    <w:rsid w:val="00644B70"/>
    <w:rsid w:val="00645313"/>
    <w:rsid w:val="006455CE"/>
    <w:rsid w:val="006477CE"/>
    <w:rsid w:val="00647F34"/>
    <w:rsid w:val="0065068E"/>
    <w:rsid w:val="00652237"/>
    <w:rsid w:val="006541A5"/>
    <w:rsid w:val="0065465A"/>
    <w:rsid w:val="006553F5"/>
    <w:rsid w:val="00656364"/>
    <w:rsid w:val="00656797"/>
    <w:rsid w:val="0065781F"/>
    <w:rsid w:val="006578C0"/>
    <w:rsid w:val="006612EF"/>
    <w:rsid w:val="00661936"/>
    <w:rsid w:val="00662557"/>
    <w:rsid w:val="006634A7"/>
    <w:rsid w:val="00663720"/>
    <w:rsid w:val="00663A0F"/>
    <w:rsid w:val="0066422C"/>
    <w:rsid w:val="00664C2D"/>
    <w:rsid w:val="0066530D"/>
    <w:rsid w:val="006653FF"/>
    <w:rsid w:val="00665B24"/>
    <w:rsid w:val="00665CAE"/>
    <w:rsid w:val="006661E5"/>
    <w:rsid w:val="0066673C"/>
    <w:rsid w:val="006667E1"/>
    <w:rsid w:val="00666BB0"/>
    <w:rsid w:val="00670A05"/>
    <w:rsid w:val="00670F3C"/>
    <w:rsid w:val="00671BF9"/>
    <w:rsid w:val="00671F54"/>
    <w:rsid w:val="0067211B"/>
    <w:rsid w:val="00672180"/>
    <w:rsid w:val="00672C7B"/>
    <w:rsid w:val="00673118"/>
    <w:rsid w:val="00673363"/>
    <w:rsid w:val="00673A4F"/>
    <w:rsid w:val="00673B5A"/>
    <w:rsid w:val="00675F0B"/>
    <w:rsid w:val="00676880"/>
    <w:rsid w:val="00677CAD"/>
    <w:rsid w:val="00680594"/>
    <w:rsid w:val="00681920"/>
    <w:rsid w:val="00682D22"/>
    <w:rsid w:val="00683442"/>
    <w:rsid w:val="006843B0"/>
    <w:rsid w:val="006849DF"/>
    <w:rsid w:val="00684CDB"/>
    <w:rsid w:val="00685228"/>
    <w:rsid w:val="00685786"/>
    <w:rsid w:val="00686E70"/>
    <w:rsid w:val="006872B9"/>
    <w:rsid w:val="00687920"/>
    <w:rsid w:val="00690004"/>
    <w:rsid w:val="0069118A"/>
    <w:rsid w:val="006915C1"/>
    <w:rsid w:val="00691716"/>
    <w:rsid w:val="0069239F"/>
    <w:rsid w:val="0069411A"/>
    <w:rsid w:val="00694142"/>
    <w:rsid w:val="00694515"/>
    <w:rsid w:val="006961AE"/>
    <w:rsid w:val="0069774D"/>
    <w:rsid w:val="00697A21"/>
    <w:rsid w:val="00697C9D"/>
    <w:rsid w:val="006A02CC"/>
    <w:rsid w:val="006A1787"/>
    <w:rsid w:val="006A17D1"/>
    <w:rsid w:val="006A1979"/>
    <w:rsid w:val="006A2C28"/>
    <w:rsid w:val="006A4ED5"/>
    <w:rsid w:val="006A5FC3"/>
    <w:rsid w:val="006A65C0"/>
    <w:rsid w:val="006A6A83"/>
    <w:rsid w:val="006A7DFB"/>
    <w:rsid w:val="006B0711"/>
    <w:rsid w:val="006B27EF"/>
    <w:rsid w:val="006B3980"/>
    <w:rsid w:val="006B3FB8"/>
    <w:rsid w:val="006B48B4"/>
    <w:rsid w:val="006B55B5"/>
    <w:rsid w:val="006B7CFA"/>
    <w:rsid w:val="006C0424"/>
    <w:rsid w:val="006C13D2"/>
    <w:rsid w:val="006C3111"/>
    <w:rsid w:val="006C317B"/>
    <w:rsid w:val="006C384A"/>
    <w:rsid w:val="006C3C32"/>
    <w:rsid w:val="006C5C06"/>
    <w:rsid w:val="006C641E"/>
    <w:rsid w:val="006C75BC"/>
    <w:rsid w:val="006C7F36"/>
    <w:rsid w:val="006D0D24"/>
    <w:rsid w:val="006D1E0B"/>
    <w:rsid w:val="006D3500"/>
    <w:rsid w:val="006D417B"/>
    <w:rsid w:val="006D42D9"/>
    <w:rsid w:val="006D4855"/>
    <w:rsid w:val="006D512E"/>
    <w:rsid w:val="006D5728"/>
    <w:rsid w:val="006D59C8"/>
    <w:rsid w:val="006D5CC2"/>
    <w:rsid w:val="006D789A"/>
    <w:rsid w:val="006E13B1"/>
    <w:rsid w:val="006E3ABD"/>
    <w:rsid w:val="006E3CE3"/>
    <w:rsid w:val="006E52F2"/>
    <w:rsid w:val="006E66D2"/>
    <w:rsid w:val="006E7B02"/>
    <w:rsid w:val="006F0374"/>
    <w:rsid w:val="006F1103"/>
    <w:rsid w:val="006F31D1"/>
    <w:rsid w:val="006F34B4"/>
    <w:rsid w:val="006F415A"/>
    <w:rsid w:val="006F5780"/>
    <w:rsid w:val="006F5C1C"/>
    <w:rsid w:val="006F5EE1"/>
    <w:rsid w:val="007009F1"/>
    <w:rsid w:val="00701016"/>
    <w:rsid w:val="007013A2"/>
    <w:rsid w:val="0070585D"/>
    <w:rsid w:val="00705B31"/>
    <w:rsid w:val="0071051B"/>
    <w:rsid w:val="00710DD2"/>
    <w:rsid w:val="00711ABD"/>
    <w:rsid w:val="00712070"/>
    <w:rsid w:val="007135A1"/>
    <w:rsid w:val="00713FF5"/>
    <w:rsid w:val="0071519E"/>
    <w:rsid w:val="00715287"/>
    <w:rsid w:val="00715946"/>
    <w:rsid w:val="00716774"/>
    <w:rsid w:val="007169C7"/>
    <w:rsid w:val="00717EEC"/>
    <w:rsid w:val="00720176"/>
    <w:rsid w:val="00720DDB"/>
    <w:rsid w:val="0072121C"/>
    <w:rsid w:val="0072495D"/>
    <w:rsid w:val="00724B3F"/>
    <w:rsid w:val="007253E1"/>
    <w:rsid w:val="00726592"/>
    <w:rsid w:val="00731691"/>
    <w:rsid w:val="00732D6B"/>
    <w:rsid w:val="00732D95"/>
    <w:rsid w:val="00733017"/>
    <w:rsid w:val="007362A2"/>
    <w:rsid w:val="007362C5"/>
    <w:rsid w:val="00736AF1"/>
    <w:rsid w:val="0074036D"/>
    <w:rsid w:val="00740ED9"/>
    <w:rsid w:val="007420F8"/>
    <w:rsid w:val="00742786"/>
    <w:rsid w:val="00742950"/>
    <w:rsid w:val="00742E3A"/>
    <w:rsid w:val="00743106"/>
    <w:rsid w:val="00743FE5"/>
    <w:rsid w:val="007443ED"/>
    <w:rsid w:val="007452F7"/>
    <w:rsid w:val="0074593D"/>
    <w:rsid w:val="007464DB"/>
    <w:rsid w:val="00746657"/>
    <w:rsid w:val="00746957"/>
    <w:rsid w:val="007473EA"/>
    <w:rsid w:val="0074757D"/>
    <w:rsid w:val="00747BCC"/>
    <w:rsid w:val="00747D57"/>
    <w:rsid w:val="00747EDC"/>
    <w:rsid w:val="00750D5F"/>
    <w:rsid w:val="0075230D"/>
    <w:rsid w:val="0075267A"/>
    <w:rsid w:val="00754018"/>
    <w:rsid w:val="0075410B"/>
    <w:rsid w:val="00754314"/>
    <w:rsid w:val="007551D1"/>
    <w:rsid w:val="007567B6"/>
    <w:rsid w:val="00756A34"/>
    <w:rsid w:val="00756BB4"/>
    <w:rsid w:val="007618BE"/>
    <w:rsid w:val="00761F8D"/>
    <w:rsid w:val="00762B60"/>
    <w:rsid w:val="00763B2A"/>
    <w:rsid w:val="00764201"/>
    <w:rsid w:val="00764757"/>
    <w:rsid w:val="00764AF6"/>
    <w:rsid w:val="0076670F"/>
    <w:rsid w:val="0076725D"/>
    <w:rsid w:val="00767CE5"/>
    <w:rsid w:val="00770FE7"/>
    <w:rsid w:val="0077191C"/>
    <w:rsid w:val="00771D7A"/>
    <w:rsid w:val="007734DC"/>
    <w:rsid w:val="0077579E"/>
    <w:rsid w:val="00775A5B"/>
    <w:rsid w:val="0077643E"/>
    <w:rsid w:val="00776FB4"/>
    <w:rsid w:val="00777121"/>
    <w:rsid w:val="00780108"/>
    <w:rsid w:val="00780D08"/>
    <w:rsid w:val="007821FA"/>
    <w:rsid w:val="007825C4"/>
    <w:rsid w:val="00782D4A"/>
    <w:rsid w:val="00783283"/>
    <w:rsid w:val="00783310"/>
    <w:rsid w:val="00784E6A"/>
    <w:rsid w:val="00784F51"/>
    <w:rsid w:val="007853FF"/>
    <w:rsid w:val="007855BA"/>
    <w:rsid w:val="00785F81"/>
    <w:rsid w:val="00786B30"/>
    <w:rsid w:val="007871CE"/>
    <w:rsid w:val="00787378"/>
    <w:rsid w:val="007877A5"/>
    <w:rsid w:val="00787E33"/>
    <w:rsid w:val="00790E57"/>
    <w:rsid w:val="007911CD"/>
    <w:rsid w:val="007936C9"/>
    <w:rsid w:val="00793D4B"/>
    <w:rsid w:val="00794A15"/>
    <w:rsid w:val="00795D2A"/>
    <w:rsid w:val="007970B4"/>
    <w:rsid w:val="007A00E1"/>
    <w:rsid w:val="007A1B66"/>
    <w:rsid w:val="007A2329"/>
    <w:rsid w:val="007A3064"/>
    <w:rsid w:val="007A4937"/>
    <w:rsid w:val="007A4A6D"/>
    <w:rsid w:val="007A4B25"/>
    <w:rsid w:val="007A6980"/>
    <w:rsid w:val="007B0335"/>
    <w:rsid w:val="007B05FA"/>
    <w:rsid w:val="007B1263"/>
    <w:rsid w:val="007B1A91"/>
    <w:rsid w:val="007B233A"/>
    <w:rsid w:val="007B3212"/>
    <w:rsid w:val="007B3F32"/>
    <w:rsid w:val="007B5676"/>
    <w:rsid w:val="007B58BB"/>
    <w:rsid w:val="007B6139"/>
    <w:rsid w:val="007C1C26"/>
    <w:rsid w:val="007C1DCA"/>
    <w:rsid w:val="007C1EFE"/>
    <w:rsid w:val="007C2884"/>
    <w:rsid w:val="007C3A5D"/>
    <w:rsid w:val="007C3D7C"/>
    <w:rsid w:val="007C6CA5"/>
    <w:rsid w:val="007C7E6E"/>
    <w:rsid w:val="007D096D"/>
    <w:rsid w:val="007D1272"/>
    <w:rsid w:val="007D1826"/>
    <w:rsid w:val="007D1BCF"/>
    <w:rsid w:val="007D1CAD"/>
    <w:rsid w:val="007D2988"/>
    <w:rsid w:val="007D3B17"/>
    <w:rsid w:val="007D3D5E"/>
    <w:rsid w:val="007D5150"/>
    <w:rsid w:val="007D5A30"/>
    <w:rsid w:val="007D6C87"/>
    <w:rsid w:val="007D736A"/>
    <w:rsid w:val="007D75CF"/>
    <w:rsid w:val="007D7677"/>
    <w:rsid w:val="007E0660"/>
    <w:rsid w:val="007E1768"/>
    <w:rsid w:val="007E2179"/>
    <w:rsid w:val="007E22F0"/>
    <w:rsid w:val="007E2886"/>
    <w:rsid w:val="007E2EFC"/>
    <w:rsid w:val="007E348D"/>
    <w:rsid w:val="007E3F03"/>
    <w:rsid w:val="007E4B97"/>
    <w:rsid w:val="007E53EE"/>
    <w:rsid w:val="007E58FF"/>
    <w:rsid w:val="007E602A"/>
    <w:rsid w:val="007E6166"/>
    <w:rsid w:val="007E66B8"/>
    <w:rsid w:val="007E68F3"/>
    <w:rsid w:val="007E6B54"/>
    <w:rsid w:val="007E6DC5"/>
    <w:rsid w:val="007E740B"/>
    <w:rsid w:val="007F0212"/>
    <w:rsid w:val="007F035E"/>
    <w:rsid w:val="007F0932"/>
    <w:rsid w:val="007F1117"/>
    <w:rsid w:val="007F13FF"/>
    <w:rsid w:val="007F190A"/>
    <w:rsid w:val="007F37DE"/>
    <w:rsid w:val="007F395C"/>
    <w:rsid w:val="007F45CD"/>
    <w:rsid w:val="007F4C2B"/>
    <w:rsid w:val="007F4E25"/>
    <w:rsid w:val="007F4F60"/>
    <w:rsid w:val="007F567E"/>
    <w:rsid w:val="007F669A"/>
    <w:rsid w:val="007F6936"/>
    <w:rsid w:val="007F695C"/>
    <w:rsid w:val="007F7FBB"/>
    <w:rsid w:val="0080062D"/>
    <w:rsid w:val="0080153E"/>
    <w:rsid w:val="00804668"/>
    <w:rsid w:val="00804813"/>
    <w:rsid w:val="00804B21"/>
    <w:rsid w:val="00805DD5"/>
    <w:rsid w:val="00805E5F"/>
    <w:rsid w:val="0080613C"/>
    <w:rsid w:val="008064F4"/>
    <w:rsid w:val="00806E91"/>
    <w:rsid w:val="008074E4"/>
    <w:rsid w:val="00807E2E"/>
    <w:rsid w:val="008100D9"/>
    <w:rsid w:val="00810E3C"/>
    <w:rsid w:val="00811804"/>
    <w:rsid w:val="00811E6A"/>
    <w:rsid w:val="00811FE7"/>
    <w:rsid w:val="0081204F"/>
    <w:rsid w:val="00812C87"/>
    <w:rsid w:val="00813740"/>
    <w:rsid w:val="008144B8"/>
    <w:rsid w:val="00816F75"/>
    <w:rsid w:val="00817DA7"/>
    <w:rsid w:val="00817E1B"/>
    <w:rsid w:val="008233A8"/>
    <w:rsid w:val="008248D9"/>
    <w:rsid w:val="00825482"/>
    <w:rsid w:val="00825933"/>
    <w:rsid w:val="00827063"/>
    <w:rsid w:val="008277AE"/>
    <w:rsid w:val="0082785B"/>
    <w:rsid w:val="008300B6"/>
    <w:rsid w:val="00830505"/>
    <w:rsid w:val="00831C56"/>
    <w:rsid w:val="00831FCD"/>
    <w:rsid w:val="00832760"/>
    <w:rsid w:val="00832D49"/>
    <w:rsid w:val="00832E9F"/>
    <w:rsid w:val="008331F9"/>
    <w:rsid w:val="00833AA4"/>
    <w:rsid w:val="00833B23"/>
    <w:rsid w:val="008359E7"/>
    <w:rsid w:val="0083629D"/>
    <w:rsid w:val="00836F27"/>
    <w:rsid w:val="0084082A"/>
    <w:rsid w:val="008426DE"/>
    <w:rsid w:val="00844036"/>
    <w:rsid w:val="008440E6"/>
    <w:rsid w:val="008454AF"/>
    <w:rsid w:val="008458AE"/>
    <w:rsid w:val="00845D25"/>
    <w:rsid w:val="00845EBD"/>
    <w:rsid w:val="0084612F"/>
    <w:rsid w:val="0084716B"/>
    <w:rsid w:val="00851ED2"/>
    <w:rsid w:val="00852CDC"/>
    <w:rsid w:val="00852FBC"/>
    <w:rsid w:val="00853777"/>
    <w:rsid w:val="008537C1"/>
    <w:rsid w:val="0085420C"/>
    <w:rsid w:val="00856BF0"/>
    <w:rsid w:val="00861097"/>
    <w:rsid w:val="00862000"/>
    <w:rsid w:val="008624D3"/>
    <w:rsid w:val="008634AA"/>
    <w:rsid w:val="00863710"/>
    <w:rsid w:val="00864F1C"/>
    <w:rsid w:val="0086572C"/>
    <w:rsid w:val="0086656E"/>
    <w:rsid w:val="00867643"/>
    <w:rsid w:val="008677B5"/>
    <w:rsid w:val="00867B00"/>
    <w:rsid w:val="00867C18"/>
    <w:rsid w:val="00870C8F"/>
    <w:rsid w:val="0087151D"/>
    <w:rsid w:val="00871DE9"/>
    <w:rsid w:val="00872763"/>
    <w:rsid w:val="00872CDA"/>
    <w:rsid w:val="008734E6"/>
    <w:rsid w:val="008736A6"/>
    <w:rsid w:val="0087400C"/>
    <w:rsid w:val="00874482"/>
    <w:rsid w:val="00874655"/>
    <w:rsid w:val="0087487D"/>
    <w:rsid w:val="008756C1"/>
    <w:rsid w:val="008760CE"/>
    <w:rsid w:val="008769FC"/>
    <w:rsid w:val="00876EF9"/>
    <w:rsid w:val="00876FF8"/>
    <w:rsid w:val="0088043C"/>
    <w:rsid w:val="008805BC"/>
    <w:rsid w:val="00880BB5"/>
    <w:rsid w:val="00880D2C"/>
    <w:rsid w:val="00881A06"/>
    <w:rsid w:val="00881D99"/>
    <w:rsid w:val="00881DA1"/>
    <w:rsid w:val="00883EE1"/>
    <w:rsid w:val="008852A1"/>
    <w:rsid w:val="00887078"/>
    <w:rsid w:val="00887492"/>
    <w:rsid w:val="00887F18"/>
    <w:rsid w:val="008906C9"/>
    <w:rsid w:val="008909AA"/>
    <w:rsid w:val="00890A0B"/>
    <w:rsid w:val="00890AA6"/>
    <w:rsid w:val="00891E15"/>
    <w:rsid w:val="00893367"/>
    <w:rsid w:val="008938B4"/>
    <w:rsid w:val="008946ED"/>
    <w:rsid w:val="00896599"/>
    <w:rsid w:val="0089700A"/>
    <w:rsid w:val="008A0837"/>
    <w:rsid w:val="008A0E4D"/>
    <w:rsid w:val="008A13C2"/>
    <w:rsid w:val="008A29C0"/>
    <w:rsid w:val="008A30E2"/>
    <w:rsid w:val="008A31CE"/>
    <w:rsid w:val="008A34AC"/>
    <w:rsid w:val="008A352B"/>
    <w:rsid w:val="008A4468"/>
    <w:rsid w:val="008A496B"/>
    <w:rsid w:val="008A4F23"/>
    <w:rsid w:val="008A5D32"/>
    <w:rsid w:val="008A6E73"/>
    <w:rsid w:val="008B05F6"/>
    <w:rsid w:val="008B099E"/>
    <w:rsid w:val="008B0F15"/>
    <w:rsid w:val="008B2F59"/>
    <w:rsid w:val="008B3DF6"/>
    <w:rsid w:val="008B44C3"/>
    <w:rsid w:val="008B472B"/>
    <w:rsid w:val="008B4793"/>
    <w:rsid w:val="008B495E"/>
    <w:rsid w:val="008B5837"/>
    <w:rsid w:val="008B5C58"/>
    <w:rsid w:val="008B6348"/>
    <w:rsid w:val="008B7553"/>
    <w:rsid w:val="008C06B9"/>
    <w:rsid w:val="008C0BB7"/>
    <w:rsid w:val="008C2288"/>
    <w:rsid w:val="008C2841"/>
    <w:rsid w:val="008C297E"/>
    <w:rsid w:val="008C342E"/>
    <w:rsid w:val="008C3B53"/>
    <w:rsid w:val="008C5738"/>
    <w:rsid w:val="008C5F8E"/>
    <w:rsid w:val="008C6570"/>
    <w:rsid w:val="008C764A"/>
    <w:rsid w:val="008C7BB4"/>
    <w:rsid w:val="008D04F0"/>
    <w:rsid w:val="008D0A84"/>
    <w:rsid w:val="008D10C1"/>
    <w:rsid w:val="008D1316"/>
    <w:rsid w:val="008D14F2"/>
    <w:rsid w:val="008D2B86"/>
    <w:rsid w:val="008D2D6E"/>
    <w:rsid w:val="008D41C1"/>
    <w:rsid w:val="008D5DB8"/>
    <w:rsid w:val="008E04AE"/>
    <w:rsid w:val="008E2F30"/>
    <w:rsid w:val="008E31DF"/>
    <w:rsid w:val="008E453B"/>
    <w:rsid w:val="008E5649"/>
    <w:rsid w:val="008E59FD"/>
    <w:rsid w:val="008E7E9E"/>
    <w:rsid w:val="008F103C"/>
    <w:rsid w:val="008F112C"/>
    <w:rsid w:val="008F1564"/>
    <w:rsid w:val="008F3500"/>
    <w:rsid w:val="008F3BD8"/>
    <w:rsid w:val="008F49EE"/>
    <w:rsid w:val="008F664C"/>
    <w:rsid w:val="008F6C41"/>
    <w:rsid w:val="00901B93"/>
    <w:rsid w:val="00902B51"/>
    <w:rsid w:val="00902F64"/>
    <w:rsid w:val="00903C6F"/>
    <w:rsid w:val="00903D0E"/>
    <w:rsid w:val="00904F26"/>
    <w:rsid w:val="0090500B"/>
    <w:rsid w:val="009073F5"/>
    <w:rsid w:val="009075C9"/>
    <w:rsid w:val="00907826"/>
    <w:rsid w:val="009107DC"/>
    <w:rsid w:val="00910A23"/>
    <w:rsid w:val="0091186E"/>
    <w:rsid w:val="00913059"/>
    <w:rsid w:val="009140F4"/>
    <w:rsid w:val="00916645"/>
    <w:rsid w:val="009168CE"/>
    <w:rsid w:val="00917ADE"/>
    <w:rsid w:val="0092069B"/>
    <w:rsid w:val="009215BC"/>
    <w:rsid w:val="00924D2F"/>
    <w:rsid w:val="00924E3C"/>
    <w:rsid w:val="0092581F"/>
    <w:rsid w:val="0092681D"/>
    <w:rsid w:val="0092683D"/>
    <w:rsid w:val="00926D1E"/>
    <w:rsid w:val="00930239"/>
    <w:rsid w:val="0093066E"/>
    <w:rsid w:val="00930F6F"/>
    <w:rsid w:val="009317A2"/>
    <w:rsid w:val="00931B05"/>
    <w:rsid w:val="009329EF"/>
    <w:rsid w:val="00932AA0"/>
    <w:rsid w:val="009331AB"/>
    <w:rsid w:val="0093439C"/>
    <w:rsid w:val="0093493E"/>
    <w:rsid w:val="009354A9"/>
    <w:rsid w:val="00935F31"/>
    <w:rsid w:val="009365C7"/>
    <w:rsid w:val="00936EA0"/>
    <w:rsid w:val="009377C2"/>
    <w:rsid w:val="00937F19"/>
    <w:rsid w:val="009424E1"/>
    <w:rsid w:val="00944DD4"/>
    <w:rsid w:val="009451D7"/>
    <w:rsid w:val="009461FD"/>
    <w:rsid w:val="0094668C"/>
    <w:rsid w:val="00947350"/>
    <w:rsid w:val="009501EE"/>
    <w:rsid w:val="00950B3A"/>
    <w:rsid w:val="00951E94"/>
    <w:rsid w:val="0095307B"/>
    <w:rsid w:val="00953939"/>
    <w:rsid w:val="00953AF6"/>
    <w:rsid w:val="00954C58"/>
    <w:rsid w:val="009555EE"/>
    <w:rsid w:val="0095560E"/>
    <w:rsid w:val="00957DF9"/>
    <w:rsid w:val="00957FAE"/>
    <w:rsid w:val="009600FF"/>
    <w:rsid w:val="009607D7"/>
    <w:rsid w:val="00960F8B"/>
    <w:rsid w:val="009611B8"/>
    <w:rsid w:val="009612BB"/>
    <w:rsid w:val="00961C8F"/>
    <w:rsid w:val="00961EEA"/>
    <w:rsid w:val="00962395"/>
    <w:rsid w:val="009633A3"/>
    <w:rsid w:val="009638FC"/>
    <w:rsid w:val="00964C70"/>
    <w:rsid w:val="00964D25"/>
    <w:rsid w:val="00964DF3"/>
    <w:rsid w:val="009650BF"/>
    <w:rsid w:val="009661DB"/>
    <w:rsid w:val="00966446"/>
    <w:rsid w:val="00966847"/>
    <w:rsid w:val="00967644"/>
    <w:rsid w:val="00967D4F"/>
    <w:rsid w:val="0097076C"/>
    <w:rsid w:val="009708FE"/>
    <w:rsid w:val="009709F3"/>
    <w:rsid w:val="00971210"/>
    <w:rsid w:val="0097263B"/>
    <w:rsid w:val="009734DC"/>
    <w:rsid w:val="009734FC"/>
    <w:rsid w:val="009739C3"/>
    <w:rsid w:val="009745B3"/>
    <w:rsid w:val="009747BB"/>
    <w:rsid w:val="00975229"/>
    <w:rsid w:val="00980D9A"/>
    <w:rsid w:val="00982BAF"/>
    <w:rsid w:val="0098382B"/>
    <w:rsid w:val="00984297"/>
    <w:rsid w:val="00984D18"/>
    <w:rsid w:val="00986A92"/>
    <w:rsid w:val="00986D5D"/>
    <w:rsid w:val="009919CC"/>
    <w:rsid w:val="00991B34"/>
    <w:rsid w:val="0099258C"/>
    <w:rsid w:val="00992879"/>
    <w:rsid w:val="00994A1E"/>
    <w:rsid w:val="0099573D"/>
    <w:rsid w:val="0099634C"/>
    <w:rsid w:val="00997B9D"/>
    <w:rsid w:val="00997C82"/>
    <w:rsid w:val="009A1EB9"/>
    <w:rsid w:val="009A2E9E"/>
    <w:rsid w:val="009A3A52"/>
    <w:rsid w:val="009A52DD"/>
    <w:rsid w:val="009A55A1"/>
    <w:rsid w:val="009A5877"/>
    <w:rsid w:val="009A61DE"/>
    <w:rsid w:val="009A68EB"/>
    <w:rsid w:val="009A7391"/>
    <w:rsid w:val="009A7867"/>
    <w:rsid w:val="009B091B"/>
    <w:rsid w:val="009B2580"/>
    <w:rsid w:val="009B2BBB"/>
    <w:rsid w:val="009B35E6"/>
    <w:rsid w:val="009B4609"/>
    <w:rsid w:val="009B4FA0"/>
    <w:rsid w:val="009B5437"/>
    <w:rsid w:val="009B5C11"/>
    <w:rsid w:val="009B5CF5"/>
    <w:rsid w:val="009B6AD0"/>
    <w:rsid w:val="009B7E1E"/>
    <w:rsid w:val="009C0522"/>
    <w:rsid w:val="009C0698"/>
    <w:rsid w:val="009C1107"/>
    <w:rsid w:val="009C315F"/>
    <w:rsid w:val="009C322C"/>
    <w:rsid w:val="009C45FF"/>
    <w:rsid w:val="009C584C"/>
    <w:rsid w:val="009C5A95"/>
    <w:rsid w:val="009C6F03"/>
    <w:rsid w:val="009C712D"/>
    <w:rsid w:val="009D0F8B"/>
    <w:rsid w:val="009D2202"/>
    <w:rsid w:val="009D224B"/>
    <w:rsid w:val="009D22C7"/>
    <w:rsid w:val="009D2FEF"/>
    <w:rsid w:val="009D3AED"/>
    <w:rsid w:val="009D48A6"/>
    <w:rsid w:val="009D48AA"/>
    <w:rsid w:val="009D533C"/>
    <w:rsid w:val="009D6D00"/>
    <w:rsid w:val="009D6D18"/>
    <w:rsid w:val="009D6D6C"/>
    <w:rsid w:val="009D7F13"/>
    <w:rsid w:val="009E01B4"/>
    <w:rsid w:val="009E12A2"/>
    <w:rsid w:val="009E3041"/>
    <w:rsid w:val="009E304D"/>
    <w:rsid w:val="009E3751"/>
    <w:rsid w:val="009E37CD"/>
    <w:rsid w:val="009E3ACE"/>
    <w:rsid w:val="009E51B4"/>
    <w:rsid w:val="009E5879"/>
    <w:rsid w:val="009E6365"/>
    <w:rsid w:val="009E63AD"/>
    <w:rsid w:val="009E6556"/>
    <w:rsid w:val="009E65AD"/>
    <w:rsid w:val="009E680E"/>
    <w:rsid w:val="009E788D"/>
    <w:rsid w:val="009E7AC2"/>
    <w:rsid w:val="009F0731"/>
    <w:rsid w:val="009F2588"/>
    <w:rsid w:val="009F2B81"/>
    <w:rsid w:val="009F3359"/>
    <w:rsid w:val="009F3A88"/>
    <w:rsid w:val="009F3B62"/>
    <w:rsid w:val="009F3FDC"/>
    <w:rsid w:val="009F42E8"/>
    <w:rsid w:val="009F47B6"/>
    <w:rsid w:val="009F4F6D"/>
    <w:rsid w:val="009F5213"/>
    <w:rsid w:val="009F5C3D"/>
    <w:rsid w:val="009F6971"/>
    <w:rsid w:val="009F6C66"/>
    <w:rsid w:val="009F743C"/>
    <w:rsid w:val="009F7932"/>
    <w:rsid w:val="009F7C97"/>
    <w:rsid w:val="00A0113C"/>
    <w:rsid w:val="00A01E0B"/>
    <w:rsid w:val="00A026AC"/>
    <w:rsid w:val="00A027BA"/>
    <w:rsid w:val="00A03748"/>
    <w:rsid w:val="00A03CC7"/>
    <w:rsid w:val="00A05198"/>
    <w:rsid w:val="00A059CF"/>
    <w:rsid w:val="00A06576"/>
    <w:rsid w:val="00A07410"/>
    <w:rsid w:val="00A102B6"/>
    <w:rsid w:val="00A11F75"/>
    <w:rsid w:val="00A125C5"/>
    <w:rsid w:val="00A129C1"/>
    <w:rsid w:val="00A1331E"/>
    <w:rsid w:val="00A1344E"/>
    <w:rsid w:val="00A13CF5"/>
    <w:rsid w:val="00A143E2"/>
    <w:rsid w:val="00A16FCD"/>
    <w:rsid w:val="00A175B4"/>
    <w:rsid w:val="00A17A3E"/>
    <w:rsid w:val="00A17E7F"/>
    <w:rsid w:val="00A203B1"/>
    <w:rsid w:val="00A20B16"/>
    <w:rsid w:val="00A21C7D"/>
    <w:rsid w:val="00A22A53"/>
    <w:rsid w:val="00A2387A"/>
    <w:rsid w:val="00A23D10"/>
    <w:rsid w:val="00A2514E"/>
    <w:rsid w:val="00A25232"/>
    <w:rsid w:val="00A25675"/>
    <w:rsid w:val="00A259BA"/>
    <w:rsid w:val="00A25A83"/>
    <w:rsid w:val="00A264FA"/>
    <w:rsid w:val="00A27ACE"/>
    <w:rsid w:val="00A3685F"/>
    <w:rsid w:val="00A36A50"/>
    <w:rsid w:val="00A37176"/>
    <w:rsid w:val="00A40378"/>
    <w:rsid w:val="00A4083C"/>
    <w:rsid w:val="00A40904"/>
    <w:rsid w:val="00A40C83"/>
    <w:rsid w:val="00A41010"/>
    <w:rsid w:val="00A42118"/>
    <w:rsid w:val="00A44E4B"/>
    <w:rsid w:val="00A45756"/>
    <w:rsid w:val="00A458B2"/>
    <w:rsid w:val="00A45E7B"/>
    <w:rsid w:val="00A46153"/>
    <w:rsid w:val="00A46A85"/>
    <w:rsid w:val="00A46A90"/>
    <w:rsid w:val="00A47259"/>
    <w:rsid w:val="00A50000"/>
    <w:rsid w:val="00A5039D"/>
    <w:rsid w:val="00A50445"/>
    <w:rsid w:val="00A522C0"/>
    <w:rsid w:val="00A5241B"/>
    <w:rsid w:val="00A52A91"/>
    <w:rsid w:val="00A53503"/>
    <w:rsid w:val="00A54BDD"/>
    <w:rsid w:val="00A55051"/>
    <w:rsid w:val="00A55DC8"/>
    <w:rsid w:val="00A57D88"/>
    <w:rsid w:val="00A621EB"/>
    <w:rsid w:val="00A6243F"/>
    <w:rsid w:val="00A63C05"/>
    <w:rsid w:val="00A63E2F"/>
    <w:rsid w:val="00A64704"/>
    <w:rsid w:val="00A647B5"/>
    <w:rsid w:val="00A6517B"/>
    <w:rsid w:val="00A65EE7"/>
    <w:rsid w:val="00A66E17"/>
    <w:rsid w:val="00A6721A"/>
    <w:rsid w:val="00A677AB"/>
    <w:rsid w:val="00A70133"/>
    <w:rsid w:val="00A70C1E"/>
    <w:rsid w:val="00A71E1D"/>
    <w:rsid w:val="00A72ABB"/>
    <w:rsid w:val="00A734AE"/>
    <w:rsid w:val="00A73675"/>
    <w:rsid w:val="00A73AAB"/>
    <w:rsid w:val="00A73C24"/>
    <w:rsid w:val="00A742E6"/>
    <w:rsid w:val="00A7588E"/>
    <w:rsid w:val="00A75CD6"/>
    <w:rsid w:val="00A76EFC"/>
    <w:rsid w:val="00A803FC"/>
    <w:rsid w:val="00A8399F"/>
    <w:rsid w:val="00A85457"/>
    <w:rsid w:val="00A8612E"/>
    <w:rsid w:val="00A867D0"/>
    <w:rsid w:val="00A8698B"/>
    <w:rsid w:val="00A86E85"/>
    <w:rsid w:val="00A90709"/>
    <w:rsid w:val="00A90A32"/>
    <w:rsid w:val="00A90D0D"/>
    <w:rsid w:val="00A91146"/>
    <w:rsid w:val="00A916D7"/>
    <w:rsid w:val="00A9185B"/>
    <w:rsid w:val="00A91A29"/>
    <w:rsid w:val="00A92833"/>
    <w:rsid w:val="00A93220"/>
    <w:rsid w:val="00A935A7"/>
    <w:rsid w:val="00A96118"/>
    <w:rsid w:val="00A9657D"/>
    <w:rsid w:val="00A97FF5"/>
    <w:rsid w:val="00AA19DD"/>
    <w:rsid w:val="00AA1E23"/>
    <w:rsid w:val="00AA1E8A"/>
    <w:rsid w:val="00AA22E7"/>
    <w:rsid w:val="00AA317D"/>
    <w:rsid w:val="00AA3B65"/>
    <w:rsid w:val="00AA454D"/>
    <w:rsid w:val="00AA4AE6"/>
    <w:rsid w:val="00AA5CD3"/>
    <w:rsid w:val="00AA6A41"/>
    <w:rsid w:val="00AA6C0B"/>
    <w:rsid w:val="00AA768E"/>
    <w:rsid w:val="00AA77CB"/>
    <w:rsid w:val="00AA789C"/>
    <w:rsid w:val="00AB037E"/>
    <w:rsid w:val="00AB08AA"/>
    <w:rsid w:val="00AB0993"/>
    <w:rsid w:val="00AB0EAD"/>
    <w:rsid w:val="00AB36B2"/>
    <w:rsid w:val="00AB38C0"/>
    <w:rsid w:val="00AB5B9C"/>
    <w:rsid w:val="00AB5CFA"/>
    <w:rsid w:val="00AB66B1"/>
    <w:rsid w:val="00AB743D"/>
    <w:rsid w:val="00AB76BF"/>
    <w:rsid w:val="00AB7C2B"/>
    <w:rsid w:val="00AC09C7"/>
    <w:rsid w:val="00AC222E"/>
    <w:rsid w:val="00AC228A"/>
    <w:rsid w:val="00AC24D1"/>
    <w:rsid w:val="00AC2C91"/>
    <w:rsid w:val="00AC3440"/>
    <w:rsid w:val="00AC3B99"/>
    <w:rsid w:val="00AC3F97"/>
    <w:rsid w:val="00AC4DFF"/>
    <w:rsid w:val="00AC5170"/>
    <w:rsid w:val="00AC5E4F"/>
    <w:rsid w:val="00AC6890"/>
    <w:rsid w:val="00AC6C73"/>
    <w:rsid w:val="00AC7CC7"/>
    <w:rsid w:val="00AC7D57"/>
    <w:rsid w:val="00AD0036"/>
    <w:rsid w:val="00AD1D70"/>
    <w:rsid w:val="00AD2296"/>
    <w:rsid w:val="00AD26A3"/>
    <w:rsid w:val="00AD3D8A"/>
    <w:rsid w:val="00AD4DD2"/>
    <w:rsid w:val="00AD55E8"/>
    <w:rsid w:val="00AD7FFD"/>
    <w:rsid w:val="00AE00B1"/>
    <w:rsid w:val="00AE05D1"/>
    <w:rsid w:val="00AE09C7"/>
    <w:rsid w:val="00AE0B22"/>
    <w:rsid w:val="00AE1B6C"/>
    <w:rsid w:val="00AE4AAC"/>
    <w:rsid w:val="00AE5CA4"/>
    <w:rsid w:val="00AE69BF"/>
    <w:rsid w:val="00AF04B0"/>
    <w:rsid w:val="00AF2726"/>
    <w:rsid w:val="00AF28C6"/>
    <w:rsid w:val="00AF2962"/>
    <w:rsid w:val="00AF3B99"/>
    <w:rsid w:val="00AF3DC8"/>
    <w:rsid w:val="00AF4F83"/>
    <w:rsid w:val="00AF52FC"/>
    <w:rsid w:val="00AF5B65"/>
    <w:rsid w:val="00AF6383"/>
    <w:rsid w:val="00AF6A9E"/>
    <w:rsid w:val="00AF7628"/>
    <w:rsid w:val="00AF7B05"/>
    <w:rsid w:val="00AF7D14"/>
    <w:rsid w:val="00B002F6"/>
    <w:rsid w:val="00B00AE9"/>
    <w:rsid w:val="00B00F84"/>
    <w:rsid w:val="00B01245"/>
    <w:rsid w:val="00B01336"/>
    <w:rsid w:val="00B0160A"/>
    <w:rsid w:val="00B01966"/>
    <w:rsid w:val="00B01D1D"/>
    <w:rsid w:val="00B02598"/>
    <w:rsid w:val="00B02C97"/>
    <w:rsid w:val="00B02E27"/>
    <w:rsid w:val="00B0315B"/>
    <w:rsid w:val="00B03A5A"/>
    <w:rsid w:val="00B03F12"/>
    <w:rsid w:val="00B045C3"/>
    <w:rsid w:val="00B04C20"/>
    <w:rsid w:val="00B04C4B"/>
    <w:rsid w:val="00B0581F"/>
    <w:rsid w:val="00B05F3D"/>
    <w:rsid w:val="00B06B1A"/>
    <w:rsid w:val="00B0703C"/>
    <w:rsid w:val="00B07F18"/>
    <w:rsid w:val="00B10D9F"/>
    <w:rsid w:val="00B116D0"/>
    <w:rsid w:val="00B1170F"/>
    <w:rsid w:val="00B12418"/>
    <w:rsid w:val="00B1675E"/>
    <w:rsid w:val="00B17141"/>
    <w:rsid w:val="00B20CC1"/>
    <w:rsid w:val="00B21BED"/>
    <w:rsid w:val="00B22C80"/>
    <w:rsid w:val="00B238B2"/>
    <w:rsid w:val="00B242FC"/>
    <w:rsid w:val="00B24310"/>
    <w:rsid w:val="00B24928"/>
    <w:rsid w:val="00B24C8C"/>
    <w:rsid w:val="00B25580"/>
    <w:rsid w:val="00B261E8"/>
    <w:rsid w:val="00B27ACC"/>
    <w:rsid w:val="00B27C40"/>
    <w:rsid w:val="00B30378"/>
    <w:rsid w:val="00B3045D"/>
    <w:rsid w:val="00B308EA"/>
    <w:rsid w:val="00B31575"/>
    <w:rsid w:val="00B33CCD"/>
    <w:rsid w:val="00B34E66"/>
    <w:rsid w:val="00B36F86"/>
    <w:rsid w:val="00B37285"/>
    <w:rsid w:val="00B372D0"/>
    <w:rsid w:val="00B3747B"/>
    <w:rsid w:val="00B37FDB"/>
    <w:rsid w:val="00B40951"/>
    <w:rsid w:val="00B4157C"/>
    <w:rsid w:val="00B42184"/>
    <w:rsid w:val="00B434C3"/>
    <w:rsid w:val="00B4366E"/>
    <w:rsid w:val="00B43A06"/>
    <w:rsid w:val="00B43EDC"/>
    <w:rsid w:val="00B451E9"/>
    <w:rsid w:val="00B51087"/>
    <w:rsid w:val="00B51207"/>
    <w:rsid w:val="00B5242C"/>
    <w:rsid w:val="00B52D5C"/>
    <w:rsid w:val="00B53872"/>
    <w:rsid w:val="00B53E0C"/>
    <w:rsid w:val="00B556CB"/>
    <w:rsid w:val="00B559F7"/>
    <w:rsid w:val="00B55AFF"/>
    <w:rsid w:val="00B56457"/>
    <w:rsid w:val="00B570E7"/>
    <w:rsid w:val="00B5720B"/>
    <w:rsid w:val="00B57DCB"/>
    <w:rsid w:val="00B60921"/>
    <w:rsid w:val="00B61103"/>
    <w:rsid w:val="00B61CE9"/>
    <w:rsid w:val="00B620EC"/>
    <w:rsid w:val="00B62985"/>
    <w:rsid w:val="00B62C67"/>
    <w:rsid w:val="00B64EEF"/>
    <w:rsid w:val="00B65022"/>
    <w:rsid w:val="00B65528"/>
    <w:rsid w:val="00B65738"/>
    <w:rsid w:val="00B658E3"/>
    <w:rsid w:val="00B65D5C"/>
    <w:rsid w:val="00B677CC"/>
    <w:rsid w:val="00B71E43"/>
    <w:rsid w:val="00B72FA9"/>
    <w:rsid w:val="00B7405E"/>
    <w:rsid w:val="00B7480C"/>
    <w:rsid w:val="00B75A4D"/>
    <w:rsid w:val="00B80A9E"/>
    <w:rsid w:val="00B81D31"/>
    <w:rsid w:val="00B8547D"/>
    <w:rsid w:val="00B8589D"/>
    <w:rsid w:val="00B85DDD"/>
    <w:rsid w:val="00B93914"/>
    <w:rsid w:val="00B94956"/>
    <w:rsid w:val="00B950AD"/>
    <w:rsid w:val="00B96E4E"/>
    <w:rsid w:val="00B97154"/>
    <w:rsid w:val="00B9784F"/>
    <w:rsid w:val="00B97AA7"/>
    <w:rsid w:val="00B97D71"/>
    <w:rsid w:val="00BA0B7C"/>
    <w:rsid w:val="00BA1867"/>
    <w:rsid w:val="00BA23DD"/>
    <w:rsid w:val="00BA2B06"/>
    <w:rsid w:val="00BA4A4E"/>
    <w:rsid w:val="00BA689C"/>
    <w:rsid w:val="00BB26A4"/>
    <w:rsid w:val="00BB30D9"/>
    <w:rsid w:val="00BB3C2A"/>
    <w:rsid w:val="00BB43A5"/>
    <w:rsid w:val="00BB4947"/>
    <w:rsid w:val="00BB56D8"/>
    <w:rsid w:val="00BB727D"/>
    <w:rsid w:val="00BB7639"/>
    <w:rsid w:val="00BC0DF2"/>
    <w:rsid w:val="00BC17D1"/>
    <w:rsid w:val="00BC265A"/>
    <w:rsid w:val="00BC26B8"/>
    <w:rsid w:val="00BC2DD1"/>
    <w:rsid w:val="00BC32D1"/>
    <w:rsid w:val="00BC362D"/>
    <w:rsid w:val="00BC3A61"/>
    <w:rsid w:val="00BC5AEB"/>
    <w:rsid w:val="00BC5EB5"/>
    <w:rsid w:val="00BC6A6F"/>
    <w:rsid w:val="00BC6CFF"/>
    <w:rsid w:val="00BC7E0F"/>
    <w:rsid w:val="00BD1062"/>
    <w:rsid w:val="00BD3F1E"/>
    <w:rsid w:val="00BD4B90"/>
    <w:rsid w:val="00BD7A55"/>
    <w:rsid w:val="00BE049D"/>
    <w:rsid w:val="00BE166F"/>
    <w:rsid w:val="00BE1E71"/>
    <w:rsid w:val="00BE22BD"/>
    <w:rsid w:val="00BE3225"/>
    <w:rsid w:val="00BE4830"/>
    <w:rsid w:val="00BE4A87"/>
    <w:rsid w:val="00BE5001"/>
    <w:rsid w:val="00BE50A3"/>
    <w:rsid w:val="00BE526A"/>
    <w:rsid w:val="00BE6317"/>
    <w:rsid w:val="00BE6E60"/>
    <w:rsid w:val="00BE7D50"/>
    <w:rsid w:val="00BF0697"/>
    <w:rsid w:val="00BF1EEF"/>
    <w:rsid w:val="00BF1FEF"/>
    <w:rsid w:val="00BF2F9B"/>
    <w:rsid w:val="00BF35A7"/>
    <w:rsid w:val="00BF35DB"/>
    <w:rsid w:val="00BF4023"/>
    <w:rsid w:val="00BF4295"/>
    <w:rsid w:val="00C0166D"/>
    <w:rsid w:val="00C0181E"/>
    <w:rsid w:val="00C02F13"/>
    <w:rsid w:val="00C03368"/>
    <w:rsid w:val="00C03FD6"/>
    <w:rsid w:val="00C05207"/>
    <w:rsid w:val="00C05BF8"/>
    <w:rsid w:val="00C067FB"/>
    <w:rsid w:val="00C06F4C"/>
    <w:rsid w:val="00C07011"/>
    <w:rsid w:val="00C10576"/>
    <w:rsid w:val="00C11B8A"/>
    <w:rsid w:val="00C11BDB"/>
    <w:rsid w:val="00C123AC"/>
    <w:rsid w:val="00C13AC0"/>
    <w:rsid w:val="00C13F60"/>
    <w:rsid w:val="00C16424"/>
    <w:rsid w:val="00C177B1"/>
    <w:rsid w:val="00C17A1D"/>
    <w:rsid w:val="00C17C32"/>
    <w:rsid w:val="00C210DC"/>
    <w:rsid w:val="00C223FA"/>
    <w:rsid w:val="00C243C1"/>
    <w:rsid w:val="00C250D5"/>
    <w:rsid w:val="00C25F6F"/>
    <w:rsid w:val="00C26AD3"/>
    <w:rsid w:val="00C26B36"/>
    <w:rsid w:val="00C2724E"/>
    <w:rsid w:val="00C27308"/>
    <w:rsid w:val="00C302AE"/>
    <w:rsid w:val="00C31B8F"/>
    <w:rsid w:val="00C31C75"/>
    <w:rsid w:val="00C3359F"/>
    <w:rsid w:val="00C34C15"/>
    <w:rsid w:val="00C35B1E"/>
    <w:rsid w:val="00C3668D"/>
    <w:rsid w:val="00C3681E"/>
    <w:rsid w:val="00C36B26"/>
    <w:rsid w:val="00C40080"/>
    <w:rsid w:val="00C41DB8"/>
    <w:rsid w:val="00C425C9"/>
    <w:rsid w:val="00C42B70"/>
    <w:rsid w:val="00C434AD"/>
    <w:rsid w:val="00C4406B"/>
    <w:rsid w:val="00C45612"/>
    <w:rsid w:val="00C45FB3"/>
    <w:rsid w:val="00C461A9"/>
    <w:rsid w:val="00C46EB2"/>
    <w:rsid w:val="00C47775"/>
    <w:rsid w:val="00C479E0"/>
    <w:rsid w:val="00C50B72"/>
    <w:rsid w:val="00C51F96"/>
    <w:rsid w:val="00C5279C"/>
    <w:rsid w:val="00C52E8C"/>
    <w:rsid w:val="00C532C0"/>
    <w:rsid w:val="00C54E2F"/>
    <w:rsid w:val="00C5607B"/>
    <w:rsid w:val="00C573F1"/>
    <w:rsid w:val="00C60259"/>
    <w:rsid w:val="00C60F84"/>
    <w:rsid w:val="00C6125C"/>
    <w:rsid w:val="00C6182F"/>
    <w:rsid w:val="00C62B6E"/>
    <w:rsid w:val="00C635D8"/>
    <w:rsid w:val="00C63947"/>
    <w:rsid w:val="00C647CD"/>
    <w:rsid w:val="00C6485B"/>
    <w:rsid w:val="00C66F4E"/>
    <w:rsid w:val="00C71449"/>
    <w:rsid w:val="00C71522"/>
    <w:rsid w:val="00C71558"/>
    <w:rsid w:val="00C72200"/>
    <w:rsid w:val="00C7264B"/>
    <w:rsid w:val="00C72F79"/>
    <w:rsid w:val="00C730B4"/>
    <w:rsid w:val="00C73A82"/>
    <w:rsid w:val="00C74835"/>
    <w:rsid w:val="00C74B94"/>
    <w:rsid w:val="00C74D83"/>
    <w:rsid w:val="00C7505B"/>
    <w:rsid w:val="00C75C70"/>
    <w:rsid w:val="00C76AB1"/>
    <w:rsid w:val="00C80D6D"/>
    <w:rsid w:val="00C813E4"/>
    <w:rsid w:val="00C817F2"/>
    <w:rsid w:val="00C81E0A"/>
    <w:rsid w:val="00C8247C"/>
    <w:rsid w:val="00C84A91"/>
    <w:rsid w:val="00C84C40"/>
    <w:rsid w:val="00C86BEC"/>
    <w:rsid w:val="00C87D3E"/>
    <w:rsid w:val="00C913D1"/>
    <w:rsid w:val="00C91E81"/>
    <w:rsid w:val="00C92898"/>
    <w:rsid w:val="00C94252"/>
    <w:rsid w:val="00C947B0"/>
    <w:rsid w:val="00C96827"/>
    <w:rsid w:val="00C96B21"/>
    <w:rsid w:val="00C972AE"/>
    <w:rsid w:val="00C972DB"/>
    <w:rsid w:val="00C97872"/>
    <w:rsid w:val="00C97A15"/>
    <w:rsid w:val="00C97C0C"/>
    <w:rsid w:val="00CA0766"/>
    <w:rsid w:val="00CA0D1E"/>
    <w:rsid w:val="00CA38CF"/>
    <w:rsid w:val="00CA572D"/>
    <w:rsid w:val="00CA7879"/>
    <w:rsid w:val="00CA7E96"/>
    <w:rsid w:val="00CB06AF"/>
    <w:rsid w:val="00CB06FC"/>
    <w:rsid w:val="00CB0E86"/>
    <w:rsid w:val="00CB15E7"/>
    <w:rsid w:val="00CB2EE0"/>
    <w:rsid w:val="00CB311D"/>
    <w:rsid w:val="00CB36C9"/>
    <w:rsid w:val="00CB59EF"/>
    <w:rsid w:val="00CB5AFF"/>
    <w:rsid w:val="00CB6B96"/>
    <w:rsid w:val="00CB6FD8"/>
    <w:rsid w:val="00CB7FF0"/>
    <w:rsid w:val="00CC087B"/>
    <w:rsid w:val="00CC1CA4"/>
    <w:rsid w:val="00CC2A56"/>
    <w:rsid w:val="00CC2FB3"/>
    <w:rsid w:val="00CC3987"/>
    <w:rsid w:val="00CC43B0"/>
    <w:rsid w:val="00CC4EAC"/>
    <w:rsid w:val="00CC5916"/>
    <w:rsid w:val="00CC674C"/>
    <w:rsid w:val="00CC727C"/>
    <w:rsid w:val="00CD0005"/>
    <w:rsid w:val="00CD1364"/>
    <w:rsid w:val="00CD1B32"/>
    <w:rsid w:val="00CD291B"/>
    <w:rsid w:val="00CD2E26"/>
    <w:rsid w:val="00CD52F0"/>
    <w:rsid w:val="00CD5419"/>
    <w:rsid w:val="00CE0BE7"/>
    <w:rsid w:val="00CE1034"/>
    <w:rsid w:val="00CE145E"/>
    <w:rsid w:val="00CE1D9D"/>
    <w:rsid w:val="00CE237F"/>
    <w:rsid w:val="00CE2E71"/>
    <w:rsid w:val="00CE3C13"/>
    <w:rsid w:val="00CE43B0"/>
    <w:rsid w:val="00CE5668"/>
    <w:rsid w:val="00CE5EE2"/>
    <w:rsid w:val="00CE7514"/>
    <w:rsid w:val="00CE7868"/>
    <w:rsid w:val="00CF07E8"/>
    <w:rsid w:val="00CF1455"/>
    <w:rsid w:val="00CF1632"/>
    <w:rsid w:val="00CF1847"/>
    <w:rsid w:val="00CF257F"/>
    <w:rsid w:val="00CF2900"/>
    <w:rsid w:val="00CF2C24"/>
    <w:rsid w:val="00CF3282"/>
    <w:rsid w:val="00CF3CA0"/>
    <w:rsid w:val="00CF3CAF"/>
    <w:rsid w:val="00CF3FD7"/>
    <w:rsid w:val="00CF4297"/>
    <w:rsid w:val="00CF42BE"/>
    <w:rsid w:val="00CF5870"/>
    <w:rsid w:val="00CF77EB"/>
    <w:rsid w:val="00D00134"/>
    <w:rsid w:val="00D006BC"/>
    <w:rsid w:val="00D00A2A"/>
    <w:rsid w:val="00D01995"/>
    <w:rsid w:val="00D01D99"/>
    <w:rsid w:val="00D02483"/>
    <w:rsid w:val="00D02575"/>
    <w:rsid w:val="00D02DD5"/>
    <w:rsid w:val="00D0329B"/>
    <w:rsid w:val="00D03DE3"/>
    <w:rsid w:val="00D04BEC"/>
    <w:rsid w:val="00D04FB2"/>
    <w:rsid w:val="00D05153"/>
    <w:rsid w:val="00D057EB"/>
    <w:rsid w:val="00D058DD"/>
    <w:rsid w:val="00D06B7C"/>
    <w:rsid w:val="00D071C6"/>
    <w:rsid w:val="00D0723D"/>
    <w:rsid w:val="00D106EE"/>
    <w:rsid w:val="00D10CD5"/>
    <w:rsid w:val="00D111BE"/>
    <w:rsid w:val="00D11494"/>
    <w:rsid w:val="00D1193D"/>
    <w:rsid w:val="00D12C4D"/>
    <w:rsid w:val="00D132B1"/>
    <w:rsid w:val="00D1489B"/>
    <w:rsid w:val="00D15984"/>
    <w:rsid w:val="00D208AC"/>
    <w:rsid w:val="00D20903"/>
    <w:rsid w:val="00D21589"/>
    <w:rsid w:val="00D2437E"/>
    <w:rsid w:val="00D248DE"/>
    <w:rsid w:val="00D24F09"/>
    <w:rsid w:val="00D254B2"/>
    <w:rsid w:val="00D25633"/>
    <w:rsid w:val="00D26FA6"/>
    <w:rsid w:val="00D31AD6"/>
    <w:rsid w:val="00D321E4"/>
    <w:rsid w:val="00D32D22"/>
    <w:rsid w:val="00D349A5"/>
    <w:rsid w:val="00D36590"/>
    <w:rsid w:val="00D3694A"/>
    <w:rsid w:val="00D373CB"/>
    <w:rsid w:val="00D37D3B"/>
    <w:rsid w:val="00D404B3"/>
    <w:rsid w:val="00D413C0"/>
    <w:rsid w:val="00D418A7"/>
    <w:rsid w:val="00D42047"/>
    <w:rsid w:val="00D42F50"/>
    <w:rsid w:val="00D4317A"/>
    <w:rsid w:val="00D43AEC"/>
    <w:rsid w:val="00D44341"/>
    <w:rsid w:val="00D45C28"/>
    <w:rsid w:val="00D4621C"/>
    <w:rsid w:val="00D4663A"/>
    <w:rsid w:val="00D47C38"/>
    <w:rsid w:val="00D47F86"/>
    <w:rsid w:val="00D50D4A"/>
    <w:rsid w:val="00D53FAD"/>
    <w:rsid w:val="00D55D1E"/>
    <w:rsid w:val="00D56463"/>
    <w:rsid w:val="00D565A6"/>
    <w:rsid w:val="00D565FF"/>
    <w:rsid w:val="00D6128B"/>
    <w:rsid w:val="00D619C1"/>
    <w:rsid w:val="00D61CEF"/>
    <w:rsid w:val="00D61D63"/>
    <w:rsid w:val="00D6367C"/>
    <w:rsid w:val="00D6511C"/>
    <w:rsid w:val="00D65345"/>
    <w:rsid w:val="00D65868"/>
    <w:rsid w:val="00D65A99"/>
    <w:rsid w:val="00D65BE6"/>
    <w:rsid w:val="00D65C72"/>
    <w:rsid w:val="00D65C9F"/>
    <w:rsid w:val="00D671C3"/>
    <w:rsid w:val="00D7055B"/>
    <w:rsid w:val="00D7398E"/>
    <w:rsid w:val="00D744DA"/>
    <w:rsid w:val="00D74578"/>
    <w:rsid w:val="00D74CBE"/>
    <w:rsid w:val="00D74EBE"/>
    <w:rsid w:val="00D751AD"/>
    <w:rsid w:val="00D77C3F"/>
    <w:rsid w:val="00D8001A"/>
    <w:rsid w:val="00D80911"/>
    <w:rsid w:val="00D80FE6"/>
    <w:rsid w:val="00D815D4"/>
    <w:rsid w:val="00D817F0"/>
    <w:rsid w:val="00D84959"/>
    <w:rsid w:val="00D84A09"/>
    <w:rsid w:val="00D8539F"/>
    <w:rsid w:val="00D8542D"/>
    <w:rsid w:val="00D86E8B"/>
    <w:rsid w:val="00D871D8"/>
    <w:rsid w:val="00D87CE1"/>
    <w:rsid w:val="00D903D0"/>
    <w:rsid w:val="00D90DC5"/>
    <w:rsid w:val="00D925CE"/>
    <w:rsid w:val="00D9475A"/>
    <w:rsid w:val="00D95AC3"/>
    <w:rsid w:val="00D96B16"/>
    <w:rsid w:val="00D97424"/>
    <w:rsid w:val="00D97AD9"/>
    <w:rsid w:val="00DA023E"/>
    <w:rsid w:val="00DA04C4"/>
    <w:rsid w:val="00DA088C"/>
    <w:rsid w:val="00DA09D6"/>
    <w:rsid w:val="00DA0BB2"/>
    <w:rsid w:val="00DA294C"/>
    <w:rsid w:val="00DA3585"/>
    <w:rsid w:val="00DA35FF"/>
    <w:rsid w:val="00DA3DFB"/>
    <w:rsid w:val="00DA418C"/>
    <w:rsid w:val="00DA523A"/>
    <w:rsid w:val="00DA6423"/>
    <w:rsid w:val="00DA76EB"/>
    <w:rsid w:val="00DA7AD5"/>
    <w:rsid w:val="00DB01CF"/>
    <w:rsid w:val="00DB12CC"/>
    <w:rsid w:val="00DB30EA"/>
    <w:rsid w:val="00DB3ED2"/>
    <w:rsid w:val="00DB4807"/>
    <w:rsid w:val="00DB5588"/>
    <w:rsid w:val="00DB6CD1"/>
    <w:rsid w:val="00DC212F"/>
    <w:rsid w:val="00DC22E3"/>
    <w:rsid w:val="00DC2572"/>
    <w:rsid w:val="00DC3819"/>
    <w:rsid w:val="00DC3BDA"/>
    <w:rsid w:val="00DC42A1"/>
    <w:rsid w:val="00DC55CA"/>
    <w:rsid w:val="00DC57FA"/>
    <w:rsid w:val="00DC6A71"/>
    <w:rsid w:val="00DC7929"/>
    <w:rsid w:val="00DC7E94"/>
    <w:rsid w:val="00DD018C"/>
    <w:rsid w:val="00DD0A80"/>
    <w:rsid w:val="00DD0F95"/>
    <w:rsid w:val="00DD13C7"/>
    <w:rsid w:val="00DD1A23"/>
    <w:rsid w:val="00DD1DCF"/>
    <w:rsid w:val="00DD2CF6"/>
    <w:rsid w:val="00DD3406"/>
    <w:rsid w:val="00DD3ACE"/>
    <w:rsid w:val="00DD3CCC"/>
    <w:rsid w:val="00DD401B"/>
    <w:rsid w:val="00DD5101"/>
    <w:rsid w:val="00DD549A"/>
    <w:rsid w:val="00DD63BD"/>
    <w:rsid w:val="00DD6B58"/>
    <w:rsid w:val="00DD7363"/>
    <w:rsid w:val="00DE0AF4"/>
    <w:rsid w:val="00DE1196"/>
    <w:rsid w:val="00DE122C"/>
    <w:rsid w:val="00DE1CFA"/>
    <w:rsid w:val="00DE1DB0"/>
    <w:rsid w:val="00DE2D12"/>
    <w:rsid w:val="00DE38AA"/>
    <w:rsid w:val="00DE5B46"/>
    <w:rsid w:val="00DE686E"/>
    <w:rsid w:val="00DE7D78"/>
    <w:rsid w:val="00DF07F4"/>
    <w:rsid w:val="00DF3A39"/>
    <w:rsid w:val="00DF4300"/>
    <w:rsid w:val="00DF50EE"/>
    <w:rsid w:val="00DF523C"/>
    <w:rsid w:val="00DF6822"/>
    <w:rsid w:val="00DF6CDA"/>
    <w:rsid w:val="00DF719A"/>
    <w:rsid w:val="00DF7450"/>
    <w:rsid w:val="00DF79E9"/>
    <w:rsid w:val="00DF7DAC"/>
    <w:rsid w:val="00DF7EAB"/>
    <w:rsid w:val="00E010C1"/>
    <w:rsid w:val="00E01339"/>
    <w:rsid w:val="00E01785"/>
    <w:rsid w:val="00E02128"/>
    <w:rsid w:val="00E02759"/>
    <w:rsid w:val="00E02C0A"/>
    <w:rsid w:val="00E0357D"/>
    <w:rsid w:val="00E038F1"/>
    <w:rsid w:val="00E04F56"/>
    <w:rsid w:val="00E0594B"/>
    <w:rsid w:val="00E065C3"/>
    <w:rsid w:val="00E07585"/>
    <w:rsid w:val="00E07780"/>
    <w:rsid w:val="00E10411"/>
    <w:rsid w:val="00E1101A"/>
    <w:rsid w:val="00E1169D"/>
    <w:rsid w:val="00E1220A"/>
    <w:rsid w:val="00E12E2C"/>
    <w:rsid w:val="00E140E1"/>
    <w:rsid w:val="00E14590"/>
    <w:rsid w:val="00E172E2"/>
    <w:rsid w:val="00E1741C"/>
    <w:rsid w:val="00E17934"/>
    <w:rsid w:val="00E17F24"/>
    <w:rsid w:val="00E20EF4"/>
    <w:rsid w:val="00E22D07"/>
    <w:rsid w:val="00E23514"/>
    <w:rsid w:val="00E23DB4"/>
    <w:rsid w:val="00E24C53"/>
    <w:rsid w:val="00E24EC2"/>
    <w:rsid w:val="00E3027E"/>
    <w:rsid w:val="00E306FF"/>
    <w:rsid w:val="00E30D29"/>
    <w:rsid w:val="00E31736"/>
    <w:rsid w:val="00E31BF0"/>
    <w:rsid w:val="00E341F6"/>
    <w:rsid w:val="00E34DF3"/>
    <w:rsid w:val="00E35AE7"/>
    <w:rsid w:val="00E3644B"/>
    <w:rsid w:val="00E36745"/>
    <w:rsid w:val="00E374BD"/>
    <w:rsid w:val="00E37871"/>
    <w:rsid w:val="00E37BA6"/>
    <w:rsid w:val="00E41612"/>
    <w:rsid w:val="00E41804"/>
    <w:rsid w:val="00E4284B"/>
    <w:rsid w:val="00E43A6F"/>
    <w:rsid w:val="00E43D86"/>
    <w:rsid w:val="00E45D85"/>
    <w:rsid w:val="00E46303"/>
    <w:rsid w:val="00E50AB7"/>
    <w:rsid w:val="00E51EA4"/>
    <w:rsid w:val="00E5277E"/>
    <w:rsid w:val="00E53365"/>
    <w:rsid w:val="00E53AEF"/>
    <w:rsid w:val="00E53B7A"/>
    <w:rsid w:val="00E545E5"/>
    <w:rsid w:val="00E54E4F"/>
    <w:rsid w:val="00E54F5B"/>
    <w:rsid w:val="00E55469"/>
    <w:rsid w:val="00E555D4"/>
    <w:rsid w:val="00E556AA"/>
    <w:rsid w:val="00E563E3"/>
    <w:rsid w:val="00E57146"/>
    <w:rsid w:val="00E572B8"/>
    <w:rsid w:val="00E60385"/>
    <w:rsid w:val="00E61484"/>
    <w:rsid w:val="00E625FE"/>
    <w:rsid w:val="00E626FE"/>
    <w:rsid w:val="00E6295D"/>
    <w:rsid w:val="00E62CD7"/>
    <w:rsid w:val="00E63A5D"/>
    <w:rsid w:val="00E63B17"/>
    <w:rsid w:val="00E644AC"/>
    <w:rsid w:val="00E65F8A"/>
    <w:rsid w:val="00E662F2"/>
    <w:rsid w:val="00E66EBC"/>
    <w:rsid w:val="00E7162E"/>
    <w:rsid w:val="00E73AA5"/>
    <w:rsid w:val="00E74799"/>
    <w:rsid w:val="00E75164"/>
    <w:rsid w:val="00E756E5"/>
    <w:rsid w:val="00E760E9"/>
    <w:rsid w:val="00E77952"/>
    <w:rsid w:val="00E80670"/>
    <w:rsid w:val="00E80D5B"/>
    <w:rsid w:val="00E81265"/>
    <w:rsid w:val="00E8151C"/>
    <w:rsid w:val="00E81728"/>
    <w:rsid w:val="00E817FE"/>
    <w:rsid w:val="00E844A4"/>
    <w:rsid w:val="00E84907"/>
    <w:rsid w:val="00E85B54"/>
    <w:rsid w:val="00E86632"/>
    <w:rsid w:val="00E905EE"/>
    <w:rsid w:val="00E90A69"/>
    <w:rsid w:val="00E9153C"/>
    <w:rsid w:val="00E91F6E"/>
    <w:rsid w:val="00E93DBF"/>
    <w:rsid w:val="00E94733"/>
    <w:rsid w:val="00E95B28"/>
    <w:rsid w:val="00E97A8A"/>
    <w:rsid w:val="00EA093D"/>
    <w:rsid w:val="00EA197A"/>
    <w:rsid w:val="00EA2B7D"/>
    <w:rsid w:val="00EA2D96"/>
    <w:rsid w:val="00EA340C"/>
    <w:rsid w:val="00EA348B"/>
    <w:rsid w:val="00EA3689"/>
    <w:rsid w:val="00EA4063"/>
    <w:rsid w:val="00EA57A5"/>
    <w:rsid w:val="00EA5DE5"/>
    <w:rsid w:val="00EA77C7"/>
    <w:rsid w:val="00EA78C2"/>
    <w:rsid w:val="00EB1486"/>
    <w:rsid w:val="00EB36FC"/>
    <w:rsid w:val="00EB4679"/>
    <w:rsid w:val="00EB50E8"/>
    <w:rsid w:val="00EB5254"/>
    <w:rsid w:val="00EB5763"/>
    <w:rsid w:val="00EB716E"/>
    <w:rsid w:val="00EB74BF"/>
    <w:rsid w:val="00EC095C"/>
    <w:rsid w:val="00EC12A9"/>
    <w:rsid w:val="00EC1855"/>
    <w:rsid w:val="00EC33EF"/>
    <w:rsid w:val="00EC376B"/>
    <w:rsid w:val="00EC3D49"/>
    <w:rsid w:val="00EC4258"/>
    <w:rsid w:val="00EC42F1"/>
    <w:rsid w:val="00EC4BB3"/>
    <w:rsid w:val="00EC5439"/>
    <w:rsid w:val="00EC5AC4"/>
    <w:rsid w:val="00EC5D94"/>
    <w:rsid w:val="00EC66B4"/>
    <w:rsid w:val="00EC70BA"/>
    <w:rsid w:val="00ED1B47"/>
    <w:rsid w:val="00ED1E94"/>
    <w:rsid w:val="00ED1F9F"/>
    <w:rsid w:val="00ED3676"/>
    <w:rsid w:val="00ED3ADA"/>
    <w:rsid w:val="00ED3C97"/>
    <w:rsid w:val="00ED4EF1"/>
    <w:rsid w:val="00ED5780"/>
    <w:rsid w:val="00ED6455"/>
    <w:rsid w:val="00ED6D64"/>
    <w:rsid w:val="00ED79B3"/>
    <w:rsid w:val="00ED7C7F"/>
    <w:rsid w:val="00EE023B"/>
    <w:rsid w:val="00EE12FF"/>
    <w:rsid w:val="00EE3245"/>
    <w:rsid w:val="00EE400C"/>
    <w:rsid w:val="00EE4449"/>
    <w:rsid w:val="00EE51B6"/>
    <w:rsid w:val="00EE5E90"/>
    <w:rsid w:val="00EE62DE"/>
    <w:rsid w:val="00EE68A3"/>
    <w:rsid w:val="00EE6D9A"/>
    <w:rsid w:val="00EE7B04"/>
    <w:rsid w:val="00EE7B90"/>
    <w:rsid w:val="00EF073E"/>
    <w:rsid w:val="00EF1733"/>
    <w:rsid w:val="00EF2A50"/>
    <w:rsid w:val="00EF2D5F"/>
    <w:rsid w:val="00EF2E31"/>
    <w:rsid w:val="00EF4ACE"/>
    <w:rsid w:val="00EF4EA3"/>
    <w:rsid w:val="00EF6534"/>
    <w:rsid w:val="00EF66D6"/>
    <w:rsid w:val="00EF6745"/>
    <w:rsid w:val="00EF6E19"/>
    <w:rsid w:val="00EF7AD4"/>
    <w:rsid w:val="00F00438"/>
    <w:rsid w:val="00F0075E"/>
    <w:rsid w:val="00F008CF"/>
    <w:rsid w:val="00F01B54"/>
    <w:rsid w:val="00F020D7"/>
    <w:rsid w:val="00F03971"/>
    <w:rsid w:val="00F0570A"/>
    <w:rsid w:val="00F05C2C"/>
    <w:rsid w:val="00F064F4"/>
    <w:rsid w:val="00F06ABF"/>
    <w:rsid w:val="00F07FDD"/>
    <w:rsid w:val="00F10364"/>
    <w:rsid w:val="00F1052E"/>
    <w:rsid w:val="00F119C5"/>
    <w:rsid w:val="00F12044"/>
    <w:rsid w:val="00F12588"/>
    <w:rsid w:val="00F12820"/>
    <w:rsid w:val="00F12F2E"/>
    <w:rsid w:val="00F1542D"/>
    <w:rsid w:val="00F162C5"/>
    <w:rsid w:val="00F201E8"/>
    <w:rsid w:val="00F20BF7"/>
    <w:rsid w:val="00F20DCB"/>
    <w:rsid w:val="00F20EBB"/>
    <w:rsid w:val="00F21DD4"/>
    <w:rsid w:val="00F22273"/>
    <w:rsid w:val="00F222EA"/>
    <w:rsid w:val="00F2289F"/>
    <w:rsid w:val="00F22B72"/>
    <w:rsid w:val="00F23107"/>
    <w:rsid w:val="00F23DBD"/>
    <w:rsid w:val="00F240BB"/>
    <w:rsid w:val="00F26022"/>
    <w:rsid w:val="00F263B9"/>
    <w:rsid w:val="00F272AD"/>
    <w:rsid w:val="00F272CA"/>
    <w:rsid w:val="00F276F1"/>
    <w:rsid w:val="00F27D63"/>
    <w:rsid w:val="00F30659"/>
    <w:rsid w:val="00F3066C"/>
    <w:rsid w:val="00F31C85"/>
    <w:rsid w:val="00F33BB1"/>
    <w:rsid w:val="00F34030"/>
    <w:rsid w:val="00F35BE9"/>
    <w:rsid w:val="00F35C9C"/>
    <w:rsid w:val="00F36D0B"/>
    <w:rsid w:val="00F37315"/>
    <w:rsid w:val="00F37333"/>
    <w:rsid w:val="00F4062C"/>
    <w:rsid w:val="00F41105"/>
    <w:rsid w:val="00F417FD"/>
    <w:rsid w:val="00F419E5"/>
    <w:rsid w:val="00F41B28"/>
    <w:rsid w:val="00F41C6D"/>
    <w:rsid w:val="00F41F24"/>
    <w:rsid w:val="00F4417C"/>
    <w:rsid w:val="00F441CF"/>
    <w:rsid w:val="00F4465F"/>
    <w:rsid w:val="00F44A78"/>
    <w:rsid w:val="00F44B7F"/>
    <w:rsid w:val="00F45339"/>
    <w:rsid w:val="00F46323"/>
    <w:rsid w:val="00F464A0"/>
    <w:rsid w:val="00F46724"/>
    <w:rsid w:val="00F46D7D"/>
    <w:rsid w:val="00F47BCD"/>
    <w:rsid w:val="00F52065"/>
    <w:rsid w:val="00F52105"/>
    <w:rsid w:val="00F529D4"/>
    <w:rsid w:val="00F53618"/>
    <w:rsid w:val="00F53FA7"/>
    <w:rsid w:val="00F54080"/>
    <w:rsid w:val="00F54C27"/>
    <w:rsid w:val="00F57FED"/>
    <w:rsid w:val="00F602D8"/>
    <w:rsid w:val="00F60488"/>
    <w:rsid w:val="00F62CA3"/>
    <w:rsid w:val="00F6386B"/>
    <w:rsid w:val="00F63B7F"/>
    <w:rsid w:val="00F64343"/>
    <w:rsid w:val="00F64928"/>
    <w:rsid w:val="00F64AB4"/>
    <w:rsid w:val="00F66641"/>
    <w:rsid w:val="00F66AF2"/>
    <w:rsid w:val="00F674A4"/>
    <w:rsid w:val="00F705E4"/>
    <w:rsid w:val="00F720AE"/>
    <w:rsid w:val="00F73451"/>
    <w:rsid w:val="00F73B97"/>
    <w:rsid w:val="00F73C22"/>
    <w:rsid w:val="00F74C51"/>
    <w:rsid w:val="00F75A9F"/>
    <w:rsid w:val="00F75BC7"/>
    <w:rsid w:val="00F75D27"/>
    <w:rsid w:val="00F76D9E"/>
    <w:rsid w:val="00F77977"/>
    <w:rsid w:val="00F8124D"/>
    <w:rsid w:val="00F8177A"/>
    <w:rsid w:val="00F8192C"/>
    <w:rsid w:val="00F82AB0"/>
    <w:rsid w:val="00F83750"/>
    <w:rsid w:val="00F84AED"/>
    <w:rsid w:val="00F856DB"/>
    <w:rsid w:val="00F858F2"/>
    <w:rsid w:val="00F859F8"/>
    <w:rsid w:val="00F85B04"/>
    <w:rsid w:val="00F86816"/>
    <w:rsid w:val="00F86910"/>
    <w:rsid w:val="00F86945"/>
    <w:rsid w:val="00F86968"/>
    <w:rsid w:val="00F874E2"/>
    <w:rsid w:val="00F879C3"/>
    <w:rsid w:val="00F9069A"/>
    <w:rsid w:val="00F91D94"/>
    <w:rsid w:val="00F92393"/>
    <w:rsid w:val="00F942A2"/>
    <w:rsid w:val="00F9489E"/>
    <w:rsid w:val="00F949A2"/>
    <w:rsid w:val="00F95C06"/>
    <w:rsid w:val="00F95C7A"/>
    <w:rsid w:val="00F97C6F"/>
    <w:rsid w:val="00FA0439"/>
    <w:rsid w:val="00FA17C1"/>
    <w:rsid w:val="00FA2232"/>
    <w:rsid w:val="00FA30D2"/>
    <w:rsid w:val="00FA3FF8"/>
    <w:rsid w:val="00FA4165"/>
    <w:rsid w:val="00FA4428"/>
    <w:rsid w:val="00FA488E"/>
    <w:rsid w:val="00FA54E2"/>
    <w:rsid w:val="00FA7FE1"/>
    <w:rsid w:val="00FB2A89"/>
    <w:rsid w:val="00FB2B9E"/>
    <w:rsid w:val="00FB4858"/>
    <w:rsid w:val="00FB53E9"/>
    <w:rsid w:val="00FB6B3C"/>
    <w:rsid w:val="00FB7807"/>
    <w:rsid w:val="00FC0581"/>
    <w:rsid w:val="00FC0A66"/>
    <w:rsid w:val="00FC195B"/>
    <w:rsid w:val="00FC1CF4"/>
    <w:rsid w:val="00FC298D"/>
    <w:rsid w:val="00FC2D9F"/>
    <w:rsid w:val="00FC2DD0"/>
    <w:rsid w:val="00FC2E6F"/>
    <w:rsid w:val="00FC3C19"/>
    <w:rsid w:val="00FC3C33"/>
    <w:rsid w:val="00FC6BEE"/>
    <w:rsid w:val="00FC7EA0"/>
    <w:rsid w:val="00FD0DB0"/>
    <w:rsid w:val="00FD150F"/>
    <w:rsid w:val="00FD2532"/>
    <w:rsid w:val="00FD2A2E"/>
    <w:rsid w:val="00FD32D5"/>
    <w:rsid w:val="00FD3CF1"/>
    <w:rsid w:val="00FD4A41"/>
    <w:rsid w:val="00FD5323"/>
    <w:rsid w:val="00FD5E2E"/>
    <w:rsid w:val="00FD6153"/>
    <w:rsid w:val="00FD6FFF"/>
    <w:rsid w:val="00FD7D2E"/>
    <w:rsid w:val="00FE0175"/>
    <w:rsid w:val="00FE055D"/>
    <w:rsid w:val="00FE0BC4"/>
    <w:rsid w:val="00FE2857"/>
    <w:rsid w:val="00FE2F78"/>
    <w:rsid w:val="00FE3744"/>
    <w:rsid w:val="00FE3C97"/>
    <w:rsid w:val="00FE3F3C"/>
    <w:rsid w:val="00FE4319"/>
    <w:rsid w:val="00FE5836"/>
    <w:rsid w:val="00FE5B5B"/>
    <w:rsid w:val="00FE6505"/>
    <w:rsid w:val="00FE67DF"/>
    <w:rsid w:val="00FF0B62"/>
    <w:rsid w:val="00FF1B9C"/>
    <w:rsid w:val="00FF2296"/>
    <w:rsid w:val="00FF22BC"/>
    <w:rsid w:val="00FF2DC1"/>
    <w:rsid w:val="00FF3B6C"/>
    <w:rsid w:val="00FF460C"/>
    <w:rsid w:val="00FF6810"/>
    <w:rsid w:val="00FF68BC"/>
    <w:rsid w:val="00FF7646"/>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B85A971"/>
  <w15:docId w15:val="{47281A9F-AEBE-4B0E-BB97-E5C79BF56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Republika" w:eastAsia="Times New Roman" w:hAnsi="Republika" w:cs="Arial"/>
        <w:lang w:val="en-GB"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57DF9"/>
    <w:pPr>
      <w:spacing w:line="260" w:lineRule="atLeast"/>
    </w:pPr>
    <w:rPr>
      <w:rFonts w:ascii="Arial" w:hAnsi="Arial"/>
      <w:szCs w:val="24"/>
      <w:lang w:eastAsia="en-US"/>
    </w:rPr>
  </w:style>
  <w:style w:type="paragraph" w:styleId="Naslov1">
    <w:name w:val="heading 1"/>
    <w:aliases w:val="H1,NASLOV"/>
    <w:basedOn w:val="Navaden"/>
    <w:next w:val="Navaden"/>
    <w:link w:val="Naslov1Znak"/>
    <w:autoRedefine/>
    <w:qFormat/>
    <w:rsid w:val="003333BC"/>
    <w:pPr>
      <w:keepNext/>
      <w:tabs>
        <w:tab w:val="left" w:pos="6237"/>
      </w:tabs>
      <w:spacing w:line="288" w:lineRule="auto"/>
      <w:jc w:val="center"/>
      <w:outlineLvl w:val="0"/>
    </w:pPr>
    <w:rPr>
      <w:rFonts w:cs="Times New Roman"/>
      <w:b/>
      <w:kern w:val="32"/>
      <w:szCs w:val="20"/>
      <w:lang w:eastAsia="sl-SI"/>
    </w:rPr>
  </w:style>
  <w:style w:type="paragraph" w:styleId="Naslov2">
    <w:name w:val="heading 2"/>
    <w:basedOn w:val="Navaden"/>
    <w:next w:val="Navaden"/>
    <w:link w:val="Naslov2Znak"/>
    <w:qFormat/>
    <w:rsid w:val="00124C85"/>
    <w:pPr>
      <w:keepNext/>
      <w:spacing w:line="240" w:lineRule="auto"/>
      <w:outlineLvl w:val="1"/>
    </w:pPr>
    <w:rPr>
      <w:rFonts w:ascii="Republika" w:hAnsi="Republika"/>
      <w:b/>
      <w:sz w:val="24"/>
      <w:szCs w:val="20"/>
    </w:rPr>
  </w:style>
  <w:style w:type="paragraph" w:styleId="Naslov3">
    <w:name w:val="heading 3"/>
    <w:basedOn w:val="Navaden"/>
    <w:next w:val="Navaden"/>
    <w:link w:val="Naslov3Znak"/>
    <w:qFormat/>
    <w:rsid w:val="00124C85"/>
    <w:pPr>
      <w:keepNext/>
      <w:spacing w:before="240" w:after="60"/>
      <w:outlineLvl w:val="2"/>
    </w:pPr>
    <w:rPr>
      <w:b/>
      <w:bCs/>
      <w:sz w:val="26"/>
      <w:szCs w:val="26"/>
    </w:rPr>
  </w:style>
  <w:style w:type="paragraph" w:styleId="Naslov4">
    <w:name w:val="heading 4"/>
    <w:basedOn w:val="Navaden"/>
    <w:next w:val="Navaden"/>
    <w:link w:val="Naslov4Znak"/>
    <w:qFormat/>
    <w:rsid w:val="00124C85"/>
    <w:pPr>
      <w:keepNext/>
      <w:spacing w:before="240" w:after="60"/>
      <w:outlineLvl w:val="3"/>
    </w:pPr>
    <w:rPr>
      <w:rFonts w:ascii="Republika" w:hAnsi="Republika"/>
      <w:b/>
      <w:bCs/>
      <w:sz w:val="28"/>
      <w:szCs w:val="28"/>
    </w:rPr>
  </w:style>
  <w:style w:type="paragraph" w:styleId="Naslov5">
    <w:name w:val="heading 5"/>
    <w:basedOn w:val="Navaden"/>
    <w:next w:val="Navaden"/>
    <w:link w:val="Naslov5Znak"/>
    <w:qFormat/>
    <w:rsid w:val="00124C85"/>
    <w:pPr>
      <w:spacing w:before="240" w:after="60"/>
      <w:outlineLvl w:val="4"/>
    </w:pPr>
    <w:rPr>
      <w:b/>
      <w:bCs/>
      <w:i/>
      <w:iCs/>
      <w:sz w:val="26"/>
      <w:szCs w:val="26"/>
    </w:rPr>
  </w:style>
  <w:style w:type="paragraph" w:styleId="Naslov6">
    <w:name w:val="heading 6"/>
    <w:basedOn w:val="Navaden"/>
    <w:next w:val="Navaden"/>
    <w:link w:val="Naslov6Znak"/>
    <w:qFormat/>
    <w:rsid w:val="00124C85"/>
    <w:pPr>
      <w:spacing w:before="240" w:after="60"/>
      <w:outlineLvl w:val="5"/>
    </w:pPr>
    <w:rPr>
      <w:rFonts w:ascii="Republika" w:hAnsi="Republika"/>
      <w:b/>
      <w:bCs/>
      <w:sz w:val="22"/>
      <w:szCs w:val="22"/>
    </w:rPr>
  </w:style>
  <w:style w:type="paragraph" w:styleId="Naslov7">
    <w:name w:val="heading 7"/>
    <w:basedOn w:val="Navaden"/>
    <w:next w:val="Navaden"/>
    <w:link w:val="Naslov7Znak"/>
    <w:qFormat/>
    <w:rsid w:val="00124C85"/>
    <w:pPr>
      <w:keepNext/>
      <w:spacing w:line="240" w:lineRule="auto"/>
      <w:jc w:val="both"/>
      <w:outlineLvl w:val="6"/>
    </w:pPr>
    <w:rPr>
      <w:rFonts w:ascii="Arial Narrow" w:hAnsi="Arial Narrow"/>
      <w:b/>
      <w:sz w:val="24"/>
      <w:szCs w:val="20"/>
    </w:rPr>
  </w:style>
  <w:style w:type="paragraph" w:styleId="Naslov8">
    <w:name w:val="heading 8"/>
    <w:basedOn w:val="Navaden"/>
    <w:next w:val="Navaden"/>
    <w:link w:val="Naslov8Znak"/>
    <w:qFormat/>
    <w:rsid w:val="00124C85"/>
    <w:pPr>
      <w:keepNext/>
      <w:spacing w:line="240" w:lineRule="auto"/>
      <w:jc w:val="both"/>
      <w:outlineLvl w:val="7"/>
    </w:pPr>
    <w:rPr>
      <w:rFonts w:ascii="Republika" w:hAnsi="Republika"/>
      <w:sz w:val="24"/>
      <w:szCs w:val="20"/>
    </w:rPr>
  </w:style>
  <w:style w:type="paragraph" w:styleId="Naslov9">
    <w:name w:val="heading 9"/>
    <w:basedOn w:val="Navaden"/>
    <w:next w:val="Navaden"/>
    <w:link w:val="Naslov9Znak"/>
    <w:qFormat/>
    <w:rsid w:val="00124C85"/>
    <w:pPr>
      <w:keepNext/>
      <w:spacing w:line="240" w:lineRule="auto"/>
      <w:ind w:right="-1"/>
      <w:outlineLvl w:val="8"/>
    </w:pPr>
    <w:rPr>
      <w:rFonts w:ascii="Republika" w:hAnsi="Republika"/>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link w:val="Naslov1"/>
    <w:rsid w:val="003333BC"/>
    <w:rPr>
      <w:rFonts w:ascii="Arial" w:hAnsi="Arial"/>
      <w:b/>
      <w:kern w:val="32"/>
      <w:lang w:val="en-GB" w:eastAsia="sl-SI"/>
    </w:rPr>
  </w:style>
  <w:style w:type="character" w:customStyle="1" w:styleId="Naslov2Znak">
    <w:name w:val="Naslov 2 Znak"/>
    <w:link w:val="Naslov2"/>
    <w:rsid w:val="00124C85"/>
    <w:rPr>
      <w:b/>
      <w:sz w:val="24"/>
      <w:lang w:val="en-GB" w:eastAsia="en-US" w:bidi="ar-SA"/>
    </w:rPr>
  </w:style>
  <w:style w:type="character" w:customStyle="1" w:styleId="Naslov3Znak">
    <w:name w:val="Naslov 3 Znak"/>
    <w:link w:val="Naslov3"/>
    <w:rsid w:val="00124C85"/>
    <w:rPr>
      <w:rFonts w:ascii="Arial" w:hAnsi="Arial" w:cs="Arial"/>
      <w:b/>
      <w:bCs/>
      <w:sz w:val="26"/>
      <w:szCs w:val="26"/>
      <w:lang w:val="en-GB" w:eastAsia="en-US" w:bidi="ar-SA"/>
    </w:rPr>
  </w:style>
  <w:style w:type="character" w:customStyle="1" w:styleId="Naslov4Znak">
    <w:name w:val="Naslov 4 Znak"/>
    <w:link w:val="Naslov4"/>
    <w:rsid w:val="00124C85"/>
    <w:rPr>
      <w:b/>
      <w:bCs/>
      <w:sz w:val="28"/>
      <w:szCs w:val="28"/>
      <w:lang w:val="en-GB" w:eastAsia="en-US" w:bidi="ar-SA"/>
    </w:rPr>
  </w:style>
  <w:style w:type="character" w:customStyle="1" w:styleId="Naslov5Znak">
    <w:name w:val="Naslov 5 Znak"/>
    <w:link w:val="Naslov5"/>
    <w:rsid w:val="00124C85"/>
    <w:rPr>
      <w:rFonts w:ascii="Arial" w:hAnsi="Arial" w:cs="Arial"/>
      <w:b/>
      <w:bCs/>
      <w:i/>
      <w:iCs/>
      <w:sz w:val="26"/>
      <w:szCs w:val="26"/>
      <w:lang w:val="en-GB" w:eastAsia="en-US" w:bidi="ar-SA"/>
    </w:rPr>
  </w:style>
  <w:style w:type="character" w:customStyle="1" w:styleId="Naslov6Znak">
    <w:name w:val="Naslov 6 Znak"/>
    <w:link w:val="Naslov6"/>
    <w:rsid w:val="00124C85"/>
    <w:rPr>
      <w:b/>
      <w:bCs/>
      <w:sz w:val="22"/>
      <w:szCs w:val="22"/>
      <w:lang w:val="en-GB" w:eastAsia="en-US" w:bidi="ar-SA"/>
    </w:rPr>
  </w:style>
  <w:style w:type="character" w:customStyle="1" w:styleId="Naslov7Znak">
    <w:name w:val="Naslov 7 Znak"/>
    <w:link w:val="Naslov7"/>
    <w:rsid w:val="00124C85"/>
    <w:rPr>
      <w:rFonts w:ascii="Arial Narrow" w:hAnsi="Arial Narrow"/>
      <w:b/>
      <w:sz w:val="24"/>
      <w:lang w:val="en-GB" w:eastAsia="en-US" w:bidi="ar-SA"/>
    </w:rPr>
  </w:style>
  <w:style w:type="character" w:customStyle="1" w:styleId="Naslov8Znak">
    <w:name w:val="Naslov 8 Znak"/>
    <w:link w:val="Naslov8"/>
    <w:rsid w:val="00124C85"/>
    <w:rPr>
      <w:sz w:val="24"/>
      <w:lang w:val="en-GB" w:eastAsia="en-US" w:bidi="ar-SA"/>
    </w:rPr>
  </w:style>
  <w:style w:type="character" w:customStyle="1" w:styleId="Naslov9Znak">
    <w:name w:val="Naslov 9 Znak"/>
    <w:link w:val="Naslov9"/>
    <w:rsid w:val="00124C85"/>
    <w:rPr>
      <w:b/>
      <w:sz w:val="24"/>
      <w:lang w:val="en-GB" w:eastAsia="en-US" w:bidi="ar-SA"/>
    </w:rPr>
  </w:style>
  <w:style w:type="paragraph" w:styleId="Glava">
    <w:name w:val="header"/>
    <w:basedOn w:val="Navaden"/>
    <w:link w:val="GlavaZnak"/>
    <w:rsid w:val="00AD2B87"/>
    <w:pPr>
      <w:tabs>
        <w:tab w:val="center" w:pos="4320"/>
        <w:tab w:val="right" w:pos="8640"/>
      </w:tabs>
    </w:pPr>
  </w:style>
  <w:style w:type="character" w:customStyle="1" w:styleId="GlavaZnak">
    <w:name w:val="Glava Znak"/>
    <w:link w:val="Glava"/>
    <w:rsid w:val="00124C85"/>
    <w:rPr>
      <w:rFonts w:ascii="Arial" w:hAnsi="Arial" w:cs="Arial"/>
      <w:szCs w:val="24"/>
      <w:lang w:val="en-GB" w:eastAsia="en-US" w:bidi="ar-SA"/>
    </w:rPr>
  </w:style>
  <w:style w:type="paragraph" w:styleId="Noga">
    <w:name w:val="footer"/>
    <w:basedOn w:val="Navaden"/>
    <w:link w:val="NogaZnak"/>
    <w:rsid w:val="00AD2B87"/>
    <w:pPr>
      <w:tabs>
        <w:tab w:val="center" w:pos="4320"/>
        <w:tab w:val="right" w:pos="8640"/>
      </w:tabs>
    </w:pPr>
  </w:style>
  <w:style w:type="character" w:customStyle="1" w:styleId="NogaZnak">
    <w:name w:val="Noga Znak"/>
    <w:link w:val="Noga"/>
    <w:rsid w:val="00124C85"/>
    <w:rPr>
      <w:rFonts w:ascii="Arial" w:hAnsi="Arial" w:cs="Arial"/>
      <w:szCs w:val="24"/>
      <w:lang w:val="en-GB" w:eastAsia="en-US" w:bidi="ar-SA"/>
    </w:rPr>
  </w:style>
  <w:style w:type="paragraph" w:styleId="Zgradbadokumenta">
    <w:name w:val="Document Map"/>
    <w:basedOn w:val="Navaden"/>
    <w:link w:val="ZgradbadokumentaZnak"/>
    <w:rsid w:val="00B31575"/>
    <w:rPr>
      <w:rFonts w:ascii="Tahoma" w:hAnsi="Tahoma" w:cs="Times New Roman"/>
      <w:sz w:val="16"/>
      <w:szCs w:val="16"/>
    </w:rPr>
  </w:style>
  <w:style w:type="character" w:customStyle="1" w:styleId="ZgradbadokumentaZnak">
    <w:name w:val="Zgradba dokumenta Znak"/>
    <w:link w:val="Zgradbadokumenta"/>
    <w:rsid w:val="00B31575"/>
    <w:rPr>
      <w:rFonts w:ascii="Tahoma" w:hAnsi="Tahoma" w:cs="Tahoma"/>
      <w:sz w:val="16"/>
      <w:szCs w:val="16"/>
      <w:lang w:val="en-GB"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style>
  <w:style w:type="paragraph" w:styleId="Telobesedila2">
    <w:name w:val="Body Text 2"/>
    <w:basedOn w:val="Navaden"/>
    <w:link w:val="Telobesedila2Znak"/>
    <w:rsid w:val="00393256"/>
    <w:pPr>
      <w:spacing w:line="240" w:lineRule="auto"/>
      <w:jc w:val="both"/>
    </w:pPr>
    <w:rPr>
      <w:rFonts w:cs="Times New Roman"/>
      <w:color w:val="000000"/>
      <w:sz w:val="22"/>
    </w:rPr>
  </w:style>
  <w:style w:type="character" w:customStyle="1" w:styleId="Telobesedila2Znak">
    <w:name w:val="Telo besedila 2 Znak"/>
    <w:link w:val="Telobesedila2"/>
    <w:rsid w:val="00393256"/>
    <w:rPr>
      <w:rFonts w:ascii="Arial" w:hAnsi="Arial"/>
      <w:color w:val="000000"/>
      <w:sz w:val="22"/>
      <w:szCs w:val="24"/>
    </w:rPr>
  </w:style>
  <w:style w:type="paragraph" w:styleId="Telobesedila">
    <w:name w:val="Body Text"/>
    <w:aliases w:val="12345"/>
    <w:basedOn w:val="Navaden"/>
    <w:link w:val="TelobesedilaZnak"/>
    <w:rsid w:val="00124C85"/>
    <w:pPr>
      <w:spacing w:after="120"/>
    </w:pPr>
  </w:style>
  <w:style w:type="character" w:customStyle="1" w:styleId="TelobesedilaZnak">
    <w:name w:val="Telo besedila Znak"/>
    <w:aliases w:val="12345 Znak"/>
    <w:link w:val="Telobesedila"/>
    <w:rsid w:val="00124C85"/>
    <w:rPr>
      <w:rFonts w:ascii="Arial" w:hAnsi="Arial" w:cs="Arial"/>
      <w:szCs w:val="24"/>
      <w:lang w:val="en-GB" w:eastAsia="en-US" w:bidi="ar-SA"/>
    </w:rPr>
  </w:style>
  <w:style w:type="paragraph" w:styleId="Telobesedila3">
    <w:name w:val="Body Text 3"/>
    <w:basedOn w:val="Navaden"/>
    <w:link w:val="Telobesedila3Znak"/>
    <w:rsid w:val="00124C85"/>
    <w:pPr>
      <w:spacing w:after="120"/>
    </w:pPr>
    <w:rPr>
      <w:sz w:val="16"/>
      <w:szCs w:val="16"/>
    </w:rPr>
  </w:style>
  <w:style w:type="character" w:customStyle="1" w:styleId="Telobesedila3Znak">
    <w:name w:val="Telo besedila 3 Znak"/>
    <w:link w:val="Telobesedila3"/>
    <w:rsid w:val="00124C85"/>
    <w:rPr>
      <w:rFonts w:ascii="Arial" w:hAnsi="Arial" w:cs="Arial"/>
      <w:sz w:val="16"/>
      <w:szCs w:val="16"/>
      <w:lang w:val="en-GB" w:eastAsia="en-US" w:bidi="ar-SA"/>
    </w:rPr>
  </w:style>
  <w:style w:type="paragraph" w:styleId="Telobesedila-zamik2">
    <w:name w:val="Body Text Indent 2"/>
    <w:basedOn w:val="Navaden"/>
    <w:link w:val="Telobesedila-zamik2Znak"/>
    <w:rsid w:val="00124C85"/>
    <w:pPr>
      <w:spacing w:line="240" w:lineRule="auto"/>
      <w:ind w:left="810"/>
      <w:jc w:val="both"/>
    </w:pPr>
    <w:rPr>
      <w:rFonts w:ascii="Arial Narrow" w:hAnsi="Arial Narrow"/>
      <w:sz w:val="24"/>
      <w:szCs w:val="20"/>
    </w:rPr>
  </w:style>
  <w:style w:type="character" w:customStyle="1" w:styleId="Telobesedila-zamik2Znak">
    <w:name w:val="Telo besedila - zamik 2 Znak"/>
    <w:link w:val="Telobesedila-zamik2"/>
    <w:rsid w:val="00124C85"/>
    <w:rPr>
      <w:rFonts w:ascii="Arial Narrow" w:hAnsi="Arial Narrow"/>
      <w:sz w:val="24"/>
      <w:lang w:val="en-GB" w:eastAsia="en-US" w:bidi="ar-SA"/>
    </w:rPr>
  </w:style>
  <w:style w:type="paragraph" w:styleId="Telobesedila-zamik3">
    <w:name w:val="Body Text Indent 3"/>
    <w:basedOn w:val="Navaden"/>
    <w:link w:val="Telobesedila-zamik3Znak"/>
    <w:rsid w:val="00124C85"/>
    <w:pPr>
      <w:spacing w:line="240" w:lineRule="auto"/>
      <w:ind w:left="567"/>
      <w:jc w:val="both"/>
    </w:pPr>
    <w:rPr>
      <w:rFonts w:ascii="Republika" w:hAnsi="Republika"/>
      <w:sz w:val="24"/>
      <w:szCs w:val="20"/>
    </w:rPr>
  </w:style>
  <w:style w:type="character" w:customStyle="1" w:styleId="Telobesedila-zamik3Znak">
    <w:name w:val="Telo besedila - zamik 3 Znak"/>
    <w:link w:val="Telobesedila-zamik3"/>
    <w:rsid w:val="00124C85"/>
    <w:rPr>
      <w:sz w:val="24"/>
      <w:lang w:val="en-GB" w:eastAsia="en-US" w:bidi="ar-SA"/>
    </w:rPr>
  </w:style>
  <w:style w:type="paragraph" w:styleId="Telobesedila-zamik">
    <w:name w:val="Body Text Indent"/>
    <w:basedOn w:val="Navaden"/>
    <w:link w:val="Telobesedila-zamikZnak"/>
    <w:rsid w:val="00124C85"/>
    <w:pPr>
      <w:spacing w:line="240" w:lineRule="auto"/>
      <w:ind w:firstLine="720"/>
      <w:jc w:val="both"/>
    </w:pPr>
    <w:rPr>
      <w:rFonts w:ascii="Republika" w:hAnsi="Republika"/>
      <w:sz w:val="24"/>
      <w:szCs w:val="20"/>
    </w:rPr>
  </w:style>
  <w:style w:type="character" w:customStyle="1" w:styleId="Telobesedila-zamikZnak">
    <w:name w:val="Telo besedila - zamik Znak"/>
    <w:link w:val="Telobesedila-zamik"/>
    <w:rsid w:val="00124C85"/>
    <w:rPr>
      <w:sz w:val="24"/>
      <w:lang w:val="en-GB" w:eastAsia="en-US" w:bidi="ar-SA"/>
    </w:rPr>
  </w:style>
  <w:style w:type="character" w:styleId="tevilkastrani">
    <w:name w:val="page number"/>
    <w:basedOn w:val="Privzetapisavaodstavka"/>
    <w:rsid w:val="00124C85"/>
  </w:style>
  <w:style w:type="paragraph" w:styleId="Naslov">
    <w:name w:val="Title"/>
    <w:basedOn w:val="Navaden"/>
    <w:link w:val="NaslovZnak"/>
    <w:qFormat/>
    <w:rsid w:val="00124C85"/>
    <w:pPr>
      <w:spacing w:line="240" w:lineRule="auto"/>
      <w:jc w:val="center"/>
    </w:pPr>
    <w:rPr>
      <w:rFonts w:ascii="Republika" w:hAnsi="Republika"/>
      <w:b/>
      <w:sz w:val="22"/>
      <w:szCs w:val="20"/>
    </w:rPr>
  </w:style>
  <w:style w:type="character" w:customStyle="1" w:styleId="NaslovZnak">
    <w:name w:val="Naslov Znak"/>
    <w:link w:val="Naslov"/>
    <w:rsid w:val="00124C85"/>
    <w:rPr>
      <w:b/>
      <w:sz w:val="22"/>
      <w:lang w:val="en-GB" w:eastAsia="en-US" w:bidi="ar-SA"/>
    </w:rPr>
  </w:style>
  <w:style w:type="paragraph" w:customStyle="1" w:styleId="GlavaMORSFooter">
    <w:name w:val="Glava MORS + Footer"/>
    <w:basedOn w:val="Navaden"/>
    <w:rsid w:val="00124C85"/>
    <w:pPr>
      <w:spacing w:line="240" w:lineRule="auto"/>
    </w:pPr>
    <w:rPr>
      <w:rFonts w:ascii="Times New Roman" w:hAnsi="Times New Roman" w:cs="Times New Roman"/>
      <w:szCs w:val="20"/>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avaden"/>
    <w:rsid w:val="00124C85"/>
    <w:pPr>
      <w:spacing w:line="240" w:lineRule="auto"/>
      <w:jc w:val="both"/>
    </w:pPr>
    <w:rPr>
      <w:rFonts w:ascii="Times New Roman" w:hAnsi="Times New Roman" w:cs="Times New Roman"/>
      <w:sz w:val="24"/>
    </w:rPr>
  </w:style>
  <w:style w:type="paragraph" w:customStyle="1" w:styleId="SlogLevo125cm">
    <w:name w:val="Slog Levo:  125 cm"/>
    <w:basedOn w:val="Navaden"/>
    <w:autoRedefine/>
    <w:rsid w:val="00124C85"/>
    <w:pPr>
      <w:spacing w:after="120" w:line="240" w:lineRule="auto"/>
      <w:ind w:left="708"/>
      <w:jc w:val="both"/>
    </w:pPr>
    <w:rPr>
      <w:rFonts w:cs="Times New Roman"/>
      <w:sz w:val="22"/>
      <w:szCs w:val="20"/>
    </w:rPr>
  </w:style>
  <w:style w:type="paragraph" w:customStyle="1" w:styleId="BodyText31">
    <w:name w:val="Body Text 31"/>
    <w:basedOn w:val="Navaden"/>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avaden"/>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Pripombabesedilo">
    <w:name w:val="annotation text"/>
    <w:basedOn w:val="Navaden"/>
    <w:link w:val="PripombabesediloZnak"/>
    <w:uiPriority w:val="99"/>
    <w:rsid w:val="00124C85"/>
    <w:pPr>
      <w:spacing w:after="120" w:line="240" w:lineRule="auto"/>
      <w:jc w:val="both"/>
    </w:pPr>
    <w:rPr>
      <w:szCs w:val="20"/>
    </w:rPr>
  </w:style>
  <w:style w:type="character" w:customStyle="1" w:styleId="PripombabesediloZnak">
    <w:name w:val="Pripomba – besedilo Znak"/>
    <w:link w:val="Pripombabesedilo"/>
    <w:uiPriority w:val="99"/>
    <w:rsid w:val="00124C85"/>
    <w:rPr>
      <w:rFonts w:ascii="Arial" w:hAnsi="Arial"/>
      <w:lang w:val="en-GB" w:eastAsia="en-US" w:bidi="ar-SA"/>
    </w:rPr>
  </w:style>
  <w:style w:type="paragraph" w:customStyle="1" w:styleId="Slog1">
    <w:name w:val="Slog1"/>
    <w:basedOn w:val="Navaden"/>
    <w:rsid w:val="00124C85"/>
    <w:pPr>
      <w:numPr>
        <w:numId w:val="1"/>
      </w:numPr>
      <w:spacing w:before="240" w:after="60" w:line="240" w:lineRule="auto"/>
      <w:jc w:val="both"/>
    </w:pPr>
    <w:rPr>
      <w:rFonts w:cs="Times New Roman"/>
      <w:sz w:val="22"/>
      <w:szCs w:val="20"/>
    </w:rPr>
  </w:style>
  <w:style w:type="paragraph" w:customStyle="1" w:styleId="CVITEXT">
    <w:name w:val="CVI TEXT"/>
    <w:basedOn w:val="Navaden"/>
    <w:rsid w:val="00124C85"/>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SledenaHiperpovezava">
    <w:name w:val="FollowedHyperlink"/>
    <w:rsid w:val="00124C85"/>
    <w:rPr>
      <w:color w:val="800080"/>
      <w:u w:val="single"/>
    </w:rPr>
  </w:style>
  <w:style w:type="paragraph" w:styleId="Sprotnaopomba-besedilo">
    <w:name w:val="footnote text"/>
    <w:basedOn w:val="Navaden"/>
    <w:link w:val="Sprotnaopomba-besediloZnak"/>
    <w:rsid w:val="00124C85"/>
    <w:pPr>
      <w:spacing w:line="240" w:lineRule="auto"/>
    </w:pPr>
    <w:rPr>
      <w:rFonts w:ascii="Republika" w:hAnsi="Republika"/>
      <w:szCs w:val="20"/>
    </w:rPr>
  </w:style>
  <w:style w:type="character" w:customStyle="1" w:styleId="Sprotnaopomba-besediloZnak">
    <w:name w:val="Sprotna opomba - besedilo Znak"/>
    <w:link w:val="Sprotnaopomba-besedilo"/>
    <w:rsid w:val="00124C85"/>
    <w:rPr>
      <w:lang w:val="en-GB" w:eastAsia="en-US" w:bidi="ar-SA"/>
    </w:rPr>
  </w:style>
  <w:style w:type="paragraph" w:styleId="HTML-oblikovano">
    <w:name w:val="HTML Preformatted"/>
    <w:basedOn w:val="Navaden"/>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rPr>
  </w:style>
  <w:style w:type="paragraph" w:customStyle="1" w:styleId="Naslov21">
    <w:name w:val="Naslov 21"/>
    <w:basedOn w:val="Navaden"/>
    <w:rsid w:val="00124C85"/>
    <w:pPr>
      <w:spacing w:line="240" w:lineRule="auto"/>
      <w:jc w:val="center"/>
    </w:pPr>
    <w:rPr>
      <w:rFonts w:ascii="Times New Roman" w:hAnsi="Times New Roman" w:cs="Times New Roman"/>
      <w:b/>
      <w:sz w:val="26"/>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25">
    <w:name w:val="xl25"/>
    <w:basedOn w:val="Navaden"/>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26">
    <w:name w:val="xl26"/>
    <w:basedOn w:val="Navaden"/>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27">
    <w:name w:val="xl27"/>
    <w:basedOn w:val="Navaden"/>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28">
    <w:name w:val="xl28"/>
    <w:basedOn w:val="Navaden"/>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29">
    <w:name w:val="xl29"/>
    <w:basedOn w:val="Navaden"/>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rPr>
  </w:style>
  <w:style w:type="paragraph" w:customStyle="1" w:styleId="xl30">
    <w:name w:val="xl30"/>
    <w:basedOn w:val="Navaden"/>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rPr>
  </w:style>
  <w:style w:type="paragraph" w:customStyle="1" w:styleId="xl31">
    <w:name w:val="xl31"/>
    <w:basedOn w:val="Navaden"/>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32">
    <w:name w:val="xl32"/>
    <w:basedOn w:val="Navaden"/>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33">
    <w:name w:val="xl33"/>
    <w:basedOn w:val="Navaden"/>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34">
    <w:name w:val="xl34"/>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35">
    <w:name w:val="xl35"/>
    <w:basedOn w:val="Navaden"/>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rPr>
  </w:style>
  <w:style w:type="paragraph" w:customStyle="1" w:styleId="xl36">
    <w:name w:val="xl36"/>
    <w:basedOn w:val="Navaden"/>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rPr>
  </w:style>
  <w:style w:type="paragraph" w:customStyle="1" w:styleId="xl37">
    <w:name w:val="xl37"/>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38">
    <w:name w:val="xl38"/>
    <w:basedOn w:val="Navaden"/>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rPr>
  </w:style>
  <w:style w:type="paragraph" w:customStyle="1" w:styleId="xl39">
    <w:name w:val="xl39"/>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rPr>
  </w:style>
  <w:style w:type="paragraph" w:customStyle="1" w:styleId="xl40">
    <w:name w:val="xl40"/>
    <w:basedOn w:val="Navaden"/>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41">
    <w:name w:val="xl41"/>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42">
    <w:name w:val="xl42"/>
    <w:basedOn w:val="Navaden"/>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43">
    <w:name w:val="xl43"/>
    <w:basedOn w:val="Navaden"/>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44">
    <w:name w:val="xl44"/>
    <w:basedOn w:val="Navaden"/>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rPr>
  </w:style>
  <w:style w:type="paragraph" w:customStyle="1" w:styleId="xl45">
    <w:name w:val="xl45"/>
    <w:basedOn w:val="Navaden"/>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rPr>
  </w:style>
  <w:style w:type="paragraph" w:customStyle="1" w:styleId="xl46">
    <w:name w:val="xl46"/>
    <w:basedOn w:val="Navaden"/>
    <w:rsid w:val="00124C85"/>
    <w:pPr>
      <w:shd w:val="clear" w:color="9999FF" w:fill="FFFFFF"/>
      <w:spacing w:before="100" w:beforeAutospacing="1" w:after="100" w:afterAutospacing="1" w:line="240" w:lineRule="auto"/>
    </w:pPr>
    <w:rPr>
      <w:rFonts w:eastAsia="Arial Unicode MS"/>
      <w:b/>
      <w:bCs/>
      <w:i/>
      <w:iCs/>
      <w:color w:val="000000"/>
      <w:sz w:val="24"/>
    </w:rPr>
  </w:style>
  <w:style w:type="paragraph" w:customStyle="1" w:styleId="xl47">
    <w:name w:val="xl47"/>
    <w:basedOn w:val="Navaden"/>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rPr>
  </w:style>
  <w:style w:type="paragraph" w:customStyle="1" w:styleId="Achievement">
    <w:name w:val="Achievement"/>
    <w:basedOn w:val="Telobesedila"/>
    <w:rsid w:val="00124C85"/>
    <w:pPr>
      <w:numPr>
        <w:numId w:val="2"/>
      </w:numPr>
      <w:tabs>
        <w:tab w:val="clear" w:pos="360"/>
      </w:tabs>
      <w:spacing w:after="60" w:line="220" w:lineRule="atLeast"/>
      <w:jc w:val="both"/>
    </w:pPr>
    <w:rPr>
      <w:rFonts w:eastAsia="Batang" w:cs="Times New Roman"/>
      <w:spacing w:val="-5"/>
      <w:szCs w:val="20"/>
    </w:rPr>
  </w:style>
  <w:style w:type="character" w:customStyle="1" w:styleId="para">
    <w:name w:val="para"/>
    <w:basedOn w:val="Privzetapisavaodstavka"/>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124C85"/>
    <w:pPr>
      <w:spacing w:line="240" w:lineRule="auto"/>
      <w:ind w:left="-142" w:right="-578"/>
      <w:jc w:val="both"/>
    </w:pPr>
    <w:rPr>
      <w:rFonts w:cs="Times New Roman"/>
      <w:sz w:val="22"/>
      <w:szCs w:val="20"/>
      <w:lang w:eastAsia="sl-SI"/>
    </w:rPr>
  </w:style>
  <w:style w:type="character" w:customStyle="1" w:styleId="CharChar5">
    <w:name w:val="Char Char5"/>
    <w:rsid w:val="00124C85"/>
    <w:rPr>
      <w:sz w:val="24"/>
      <w:lang w:val="en-GB" w:eastAsia="en-US" w:bidi="ar-SA"/>
    </w:rPr>
  </w:style>
  <w:style w:type="character" w:customStyle="1" w:styleId="tooltiptext">
    <w:name w:val="tooltiptext"/>
    <w:basedOn w:val="Privzetapisavaodstavka"/>
    <w:rsid w:val="00124C85"/>
  </w:style>
  <w:style w:type="character" w:styleId="Sprotnaopomba-sklic">
    <w:name w:val="footnote reference"/>
    <w:rsid w:val="00124C85"/>
    <w:rPr>
      <w:vertAlign w:val="superscript"/>
    </w:rPr>
  </w:style>
  <w:style w:type="character" w:styleId="Pripombasklic">
    <w:name w:val="annotation reference"/>
    <w:rsid w:val="006653FF"/>
    <w:rPr>
      <w:sz w:val="16"/>
      <w:szCs w:val="16"/>
    </w:rPr>
  </w:style>
  <w:style w:type="paragraph" w:styleId="Zadevapripombe">
    <w:name w:val="annotation subject"/>
    <w:basedOn w:val="Pripombabesedilo"/>
    <w:next w:val="Pripombabesedilo"/>
    <w:link w:val="ZadevapripombeZnak"/>
    <w:rsid w:val="006653FF"/>
    <w:pPr>
      <w:spacing w:after="0" w:line="260" w:lineRule="atLeast"/>
      <w:jc w:val="left"/>
    </w:pPr>
    <w:rPr>
      <w:b/>
      <w:bCs/>
    </w:rPr>
  </w:style>
  <w:style w:type="character" w:customStyle="1" w:styleId="ZadevapripombeZnak">
    <w:name w:val="Zadeva pripombe Znak"/>
    <w:link w:val="Zadevapripombe"/>
    <w:rsid w:val="006653FF"/>
    <w:rPr>
      <w:rFonts w:ascii="Arial" w:hAnsi="Arial"/>
      <w:b/>
      <w:bCs/>
      <w:lang w:val="en-GB" w:eastAsia="en-US" w:bidi="ar-SA"/>
    </w:rPr>
  </w:style>
  <w:style w:type="paragraph" w:styleId="Besedilooblaka">
    <w:name w:val="Balloon Text"/>
    <w:basedOn w:val="Navaden"/>
    <w:link w:val="BesedilooblakaZnak"/>
    <w:rsid w:val="006653FF"/>
    <w:pPr>
      <w:spacing w:line="240" w:lineRule="auto"/>
    </w:pPr>
    <w:rPr>
      <w:rFonts w:ascii="Tahoma" w:hAnsi="Tahoma" w:cs="Times New Roman"/>
      <w:sz w:val="16"/>
      <w:szCs w:val="16"/>
    </w:rPr>
  </w:style>
  <w:style w:type="character" w:customStyle="1" w:styleId="BesedilooblakaZnak">
    <w:name w:val="Besedilo oblačka Znak"/>
    <w:link w:val="Besedilooblaka"/>
    <w:rsid w:val="006653FF"/>
    <w:rPr>
      <w:rFonts w:ascii="Tahoma" w:hAnsi="Tahoma" w:cs="Tahoma"/>
      <w:sz w:val="16"/>
      <w:szCs w:val="16"/>
      <w:lang w:val="en-GB" w:eastAsia="en-US"/>
    </w:rPr>
  </w:style>
  <w:style w:type="paragraph" w:styleId="Odstavekseznama">
    <w:name w:val="List Paragraph"/>
    <w:aliases w:val="3 *-,Bullet list,Equipment,Figure_name,Graf,Graph &amp; Table tite,Heading 12,List Paragraph Char Char Char,List Paragraph11,Normal bullet 2,Numbered Indented Text,Paragraph,Paragraphe de liste PBLH,heading 1,lp1,naslov 1,opsomming 1"/>
    <w:basedOn w:val="Navaden"/>
    <w:link w:val="OdstavekseznamaZnak"/>
    <w:uiPriority w:val="34"/>
    <w:qFormat/>
    <w:rsid w:val="005919F0"/>
    <w:pPr>
      <w:ind w:left="708"/>
    </w:pPr>
  </w:style>
  <w:style w:type="paragraph" w:styleId="Stvarnokazalo1">
    <w:name w:val="index 1"/>
    <w:basedOn w:val="Navaden"/>
    <w:next w:val="Navaden"/>
    <w:autoRedefine/>
    <w:uiPriority w:val="99"/>
    <w:rsid w:val="00FE055D"/>
    <w:pPr>
      <w:ind w:left="200" w:hanging="200"/>
    </w:pPr>
  </w:style>
  <w:style w:type="paragraph" w:styleId="Stvarnokazalo2">
    <w:name w:val="index 2"/>
    <w:basedOn w:val="Navaden"/>
    <w:next w:val="Navaden"/>
    <w:autoRedefine/>
    <w:uiPriority w:val="99"/>
    <w:rsid w:val="00AE1B6C"/>
    <w:pPr>
      <w:ind w:left="400" w:hanging="200"/>
    </w:pPr>
  </w:style>
  <w:style w:type="paragraph" w:customStyle="1" w:styleId="Navaden6">
    <w:name w:val="Navaden6"/>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paragraph" w:customStyle="1" w:styleId="Navaden5">
    <w:name w:val="Navaden5"/>
    <w:link w:val="NavadenChar"/>
    <w:rsid w:val="006279DB"/>
    <w:pPr>
      <w:widowControl w:val="0"/>
    </w:pPr>
    <w:rPr>
      <w:rFonts w:ascii="Arial" w:hAnsi="Arial" w:cs="Times New Roman"/>
      <w:sz w:val="22"/>
      <w:lang w:eastAsia="en-US"/>
    </w:rPr>
  </w:style>
  <w:style w:type="paragraph" w:customStyle="1" w:styleId="Navaden7">
    <w:name w:val="Navaden7"/>
    <w:rsid w:val="002B28C5"/>
    <w:pPr>
      <w:widowControl w:val="0"/>
    </w:pPr>
    <w:rPr>
      <w:rFonts w:ascii="Arial" w:hAnsi="Arial" w:cs="Times New Roman"/>
      <w:sz w:val="22"/>
      <w:lang w:eastAsia="en-US"/>
    </w:rPr>
  </w:style>
  <w:style w:type="paragraph" w:customStyle="1" w:styleId="RStekst">
    <w:name w:val="RS tekst"/>
    <w:link w:val="RStekstZnak"/>
    <w:qFormat/>
    <w:rsid w:val="00EF2D5F"/>
    <w:pPr>
      <w:widowControl w:val="0"/>
      <w:spacing w:before="80" w:after="80" w:line="280" w:lineRule="atLeast"/>
      <w:contextualSpacing/>
      <w:jc w:val="both"/>
    </w:pPr>
    <w:rPr>
      <w:rFonts w:ascii="Garamond" w:hAnsi="Garamond" w:cs="Times New Roman"/>
      <w:bCs/>
      <w:sz w:val="22"/>
      <w:lang w:eastAsia="en-US"/>
    </w:rPr>
  </w:style>
  <w:style w:type="character" w:customStyle="1" w:styleId="RStekstZnak">
    <w:name w:val="RS tekst Znak"/>
    <w:link w:val="RStekst"/>
    <w:rsid w:val="00EF2D5F"/>
    <w:rPr>
      <w:rFonts w:ascii="Garamond" w:hAnsi="Garamond" w:cs="Times New Roman"/>
      <w:bCs/>
      <w:sz w:val="22"/>
      <w:lang w:eastAsia="en-US"/>
    </w:rPr>
  </w:style>
  <w:style w:type="paragraph" w:styleId="Konnaopomba-besedilo">
    <w:name w:val="endnote text"/>
    <w:basedOn w:val="Navaden"/>
    <w:link w:val="Konnaopomba-besediloZnak"/>
    <w:rsid w:val="003E7990"/>
    <w:pPr>
      <w:spacing w:line="240" w:lineRule="auto"/>
    </w:pPr>
    <w:rPr>
      <w:szCs w:val="20"/>
    </w:rPr>
  </w:style>
  <w:style w:type="character" w:customStyle="1" w:styleId="Konnaopomba-besediloZnak">
    <w:name w:val="Končna opomba - besedilo Znak"/>
    <w:basedOn w:val="Privzetapisavaodstavka"/>
    <w:link w:val="Konnaopomba-besedilo"/>
    <w:rsid w:val="003E7990"/>
    <w:rPr>
      <w:rFonts w:ascii="Arial" w:hAnsi="Arial"/>
      <w:lang w:val="en-GB" w:eastAsia="en-US"/>
    </w:rPr>
  </w:style>
  <w:style w:type="character" w:styleId="Konnaopomba-sklic">
    <w:name w:val="endnote reference"/>
    <w:basedOn w:val="Privzetapisavaodstavka"/>
    <w:rsid w:val="003E7990"/>
    <w:rPr>
      <w:vertAlign w:val="superscript"/>
    </w:rPr>
  </w:style>
  <w:style w:type="character" w:customStyle="1" w:styleId="NavadenChar">
    <w:name w:val="Navaden Char"/>
    <w:link w:val="Navaden5"/>
    <w:locked/>
    <w:rsid w:val="007E53EE"/>
    <w:rPr>
      <w:rFonts w:ascii="Arial" w:hAnsi="Arial" w:cs="Times New Roman"/>
      <w:sz w:val="22"/>
      <w:lang w:eastAsia="en-US"/>
    </w:rPr>
  </w:style>
  <w:style w:type="character" w:customStyle="1" w:styleId="OdstavekseznamaZnak">
    <w:name w:val="Odstavek seznama Znak"/>
    <w:aliases w:val="3 *- Znak,Bullet list Znak,Equipment Znak,Figure_name Znak,Graf Znak,Graph &amp; Table tite Znak,Heading 12 Znak,List Paragraph Char Char Char Znak,List Paragraph11 Znak,Normal bullet 2 Znak,Numbered Indented Text Znak,Paragraph Znak"/>
    <w:link w:val="Odstavekseznama"/>
    <w:uiPriority w:val="34"/>
    <w:locked/>
    <w:rsid w:val="00861097"/>
    <w:rPr>
      <w:rFonts w:ascii="Arial" w:hAnsi="Arial"/>
      <w:szCs w:val="24"/>
      <w:lang w:val="en-GB" w:eastAsia="en-US"/>
    </w:rPr>
  </w:style>
  <w:style w:type="paragraph" w:styleId="Navadensplet">
    <w:name w:val="Normal (Web)"/>
    <w:basedOn w:val="Navaden"/>
    <w:uiPriority w:val="99"/>
    <w:semiHidden/>
    <w:unhideWhenUsed/>
    <w:rsid w:val="008634AA"/>
    <w:pPr>
      <w:spacing w:before="100" w:beforeAutospacing="1" w:after="100" w:afterAutospacing="1" w:line="240" w:lineRule="auto"/>
    </w:pPr>
    <w:rPr>
      <w:rFonts w:ascii="Times New Roman" w:hAnsi="Times New Roman" w:cs="Times New Roman"/>
      <w:sz w:val="24"/>
      <w:lang w:val="sl-SI" w:eastAsia="sl-SI"/>
    </w:rPr>
  </w:style>
  <w:style w:type="character" w:styleId="Krepko">
    <w:name w:val="Strong"/>
    <w:basedOn w:val="Privzetapisavaodstavka"/>
    <w:uiPriority w:val="22"/>
    <w:qFormat/>
    <w:rsid w:val="008634AA"/>
    <w:rPr>
      <w:b/>
      <w:bCs/>
    </w:rPr>
  </w:style>
  <w:style w:type="character" w:styleId="Poudarek">
    <w:name w:val="Emphasis"/>
    <w:basedOn w:val="Privzetapisavaodstavka"/>
    <w:uiPriority w:val="20"/>
    <w:qFormat/>
    <w:rsid w:val="00CC1CA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hyperlink" Target="mailto:153_skladisce@mors.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2.wmf"/><Relationship Id="rId7" Type="http://schemas.openxmlformats.org/officeDocument/2006/relationships/endnotes" Target="endnotes.xml"/><Relationship Id="rId12" Type="http://schemas.openxmlformats.org/officeDocument/2006/relationships/hyperlink" Target="mailto:glavna.pisarna@mors.si" TargetMode="External"/><Relationship Id="rId17" Type="http://schemas.openxmlformats.org/officeDocument/2006/relationships/footer" Target="footer6.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mailto:glavna.pisarna@mors.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lavna.pisarna@mors.si"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4.wmf"/><Relationship Id="rId10" Type="http://schemas.openxmlformats.org/officeDocument/2006/relationships/footer" Target="footer2.xml"/><Relationship Id="rId19" Type="http://schemas.openxmlformats.org/officeDocument/2006/relationships/hyperlink" Target="mailto:olrt@mors.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image" Target="media/image3.wmf"/><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haricd67\Desktop\M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DD65F9-ED35-4244-8944-2AC9550DC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1615</TotalTime>
  <Pages>65</Pages>
  <Words>21098</Words>
  <Characters>120046</Characters>
  <Application>Microsoft Office Word</Application>
  <DocSecurity>0</DocSecurity>
  <Lines>1000</Lines>
  <Paragraphs>281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140863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PURKAT TAVČAR Tadeja</cp:lastModifiedBy>
  <cp:revision>34</cp:revision>
  <cp:lastPrinted>2024-07-23T11:03:00Z</cp:lastPrinted>
  <dcterms:created xsi:type="dcterms:W3CDTF">2025-05-27T07:59:00Z</dcterms:created>
  <dcterms:modified xsi:type="dcterms:W3CDTF">2025-11-18T08:30:00Z</dcterms:modified>
</cp:coreProperties>
</file>