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B09A7" w14:textId="77777777" w:rsidR="00B10CCD" w:rsidRDefault="00B10CCD" w:rsidP="00700D7C">
      <w:pPr>
        <w:jc w:val="both"/>
        <w:rPr>
          <w:rFonts w:cs="Arial"/>
          <w:sz w:val="22"/>
          <w:szCs w:val="22"/>
          <w:lang w:val="sl-SI"/>
        </w:rPr>
      </w:pPr>
      <w:bookmarkStart w:id="0" w:name="_Toc107977739"/>
      <w:bookmarkStart w:id="1" w:name="_Toc108236739"/>
      <w:bookmarkStart w:id="2" w:name="_Toc68433762"/>
    </w:p>
    <w:p w14:paraId="52AC2077" w14:textId="2CAF7BBF" w:rsidR="00700D7C" w:rsidRPr="006D5A40" w:rsidRDefault="00B10CCD" w:rsidP="00700D7C">
      <w:pPr>
        <w:jc w:val="both"/>
        <w:rPr>
          <w:rFonts w:cs="Arial"/>
          <w:sz w:val="22"/>
          <w:szCs w:val="22"/>
          <w:lang w:val="sl-SI"/>
        </w:rPr>
      </w:pPr>
      <w:r w:rsidRPr="00657445">
        <w:rPr>
          <w:rFonts w:cs="Arial"/>
          <w:noProof/>
          <w:sz w:val="16"/>
        </w:rPr>
        <w:drawing>
          <wp:anchor distT="0" distB="0" distL="114300" distR="114300" simplePos="0" relativeHeight="251660288" behindDoc="1" locked="0" layoutInCell="1" allowOverlap="1" wp14:anchorId="51EE8EF5" wp14:editId="0D24E06C">
            <wp:simplePos x="0" y="0"/>
            <wp:positionH relativeFrom="margin">
              <wp:posOffset>4984115</wp:posOffset>
            </wp:positionH>
            <wp:positionV relativeFrom="paragraph">
              <wp:posOffset>-640080</wp:posOffset>
            </wp:positionV>
            <wp:extent cx="1502410" cy="289560"/>
            <wp:effectExtent l="0" t="0" r="2540" b="0"/>
            <wp:wrapNone/>
            <wp:docPr id="16" name="Slika 16" descr="Slika, ki vsebuje besede pisava, grafika, besedilo, grafično oblikovanje&#10;&#10;Vsebina, ustvarjena z umetno inteligenco, morda ni pravil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Slika 16" descr="Slika, ki vsebuje besede pisava, grafika, besedilo, grafično oblikovanje&#10;&#10;Vsebina, ustvarjena z umetno inteligenco, morda ni pravilna.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241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57445">
        <w:rPr>
          <w:rFonts w:cs="Arial"/>
          <w:noProof/>
          <w:sz w:val="16"/>
        </w:rPr>
        <w:drawing>
          <wp:anchor distT="0" distB="0" distL="114300" distR="114300" simplePos="0" relativeHeight="251659264" behindDoc="1" locked="0" layoutInCell="1" allowOverlap="1" wp14:anchorId="1B2CE23F" wp14:editId="22482EE8">
            <wp:simplePos x="0" y="0"/>
            <wp:positionH relativeFrom="margin">
              <wp:posOffset>6861175</wp:posOffset>
            </wp:positionH>
            <wp:positionV relativeFrom="paragraph">
              <wp:posOffset>-715010</wp:posOffset>
            </wp:positionV>
            <wp:extent cx="1246505" cy="372110"/>
            <wp:effectExtent l="0" t="0" r="0" b="8890"/>
            <wp:wrapNone/>
            <wp:docPr id="15" name="Slika 15" descr="Slika, ki vsebuje besede pisava, posnetek zaslona, besedilo, električno modra&#10;&#10;Vsebina, ustvarjena z umetno inteligenco, morda ni pravil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Slika 15" descr="Slika, ki vsebuje besede pisava, posnetek zaslona, besedilo, električno modra&#10;&#10;Vsebina, ustvarjena z umetno inteligenco, morda ni pravilna.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6505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00D7C" w:rsidRPr="006D5A40">
        <w:rPr>
          <w:rFonts w:cs="Arial"/>
          <w:sz w:val="22"/>
          <w:szCs w:val="22"/>
          <w:lang w:val="sl-SI"/>
        </w:rPr>
        <w:fldChar w:fldCharType="begin"/>
      </w:r>
      <w:r w:rsidR="00700D7C" w:rsidRPr="006D5A40">
        <w:rPr>
          <w:rFonts w:cs="Arial"/>
          <w:sz w:val="22"/>
          <w:szCs w:val="22"/>
          <w:lang w:val="sl-SI"/>
        </w:rPr>
        <w:instrText xml:space="preserve"> INDEX \e "</w:instrText>
      </w:r>
      <w:r w:rsidR="00700D7C" w:rsidRPr="006D5A40">
        <w:rPr>
          <w:rFonts w:cs="Arial"/>
          <w:sz w:val="22"/>
          <w:szCs w:val="22"/>
          <w:lang w:val="sl-SI"/>
        </w:rPr>
        <w:tab/>
        <w:instrText xml:space="preserve">" \c "2" \z "1060" </w:instrText>
      </w:r>
      <w:r w:rsidR="00700D7C" w:rsidRPr="006D5A40">
        <w:rPr>
          <w:rFonts w:cs="Arial"/>
          <w:sz w:val="22"/>
          <w:szCs w:val="22"/>
          <w:lang w:val="sl-SI"/>
        </w:rPr>
        <w:fldChar w:fldCharType="end"/>
      </w:r>
      <w:bookmarkEnd w:id="0"/>
      <w:bookmarkEnd w:id="1"/>
    </w:p>
    <w:p w14:paraId="37E90138" w14:textId="77777777" w:rsidR="004807FC" w:rsidRPr="006D5A40" w:rsidRDefault="004807FC" w:rsidP="00FC10C7">
      <w:pPr>
        <w:spacing w:line="240" w:lineRule="auto"/>
        <w:jc w:val="center"/>
        <w:rPr>
          <w:rFonts w:cs="Arial"/>
          <w:b/>
          <w:bCs/>
          <w:szCs w:val="20"/>
          <w:lang w:val="sl-SI"/>
        </w:rPr>
      </w:pPr>
    </w:p>
    <w:p w14:paraId="4A10A0EC" w14:textId="13156C50" w:rsidR="0084679B" w:rsidRPr="006D5A40" w:rsidRDefault="0084679B" w:rsidP="00FC10C7">
      <w:pPr>
        <w:spacing w:line="240" w:lineRule="auto"/>
        <w:jc w:val="center"/>
        <w:rPr>
          <w:rFonts w:cs="Arial"/>
          <w:b/>
          <w:sz w:val="24"/>
          <w:lang w:val="sl-SI"/>
        </w:rPr>
      </w:pPr>
      <w:r w:rsidRPr="00C60C98">
        <w:rPr>
          <w:rFonts w:cs="Arial"/>
          <w:b/>
          <w:bCs/>
          <w:sz w:val="24"/>
          <w:lang w:val="sl-SI"/>
        </w:rPr>
        <w:t>P</w:t>
      </w:r>
      <w:r w:rsidR="0075144C" w:rsidRPr="00C60C98">
        <w:rPr>
          <w:rFonts w:cs="Arial"/>
          <w:b/>
          <w:bCs/>
          <w:sz w:val="24"/>
          <w:lang w:val="sl-SI"/>
        </w:rPr>
        <w:t>REDRAČUN</w:t>
      </w:r>
      <w:r w:rsidRPr="00C60C98">
        <w:rPr>
          <w:rFonts w:cs="Arial"/>
          <w:b/>
          <w:bCs/>
          <w:sz w:val="24"/>
          <w:lang w:val="sl-SI"/>
        </w:rPr>
        <w:t xml:space="preserve"> </w:t>
      </w:r>
      <w:r w:rsidR="000F34C5" w:rsidRPr="006D5A40">
        <w:rPr>
          <w:rFonts w:cs="Arial"/>
          <w:b/>
          <w:sz w:val="24"/>
          <w:lang w:val="sl-SI"/>
        </w:rPr>
        <w:t>ponudnika _______________________, št. ______________, z dne ______________,</w:t>
      </w:r>
    </w:p>
    <w:p w14:paraId="13D61311" w14:textId="77777777" w:rsidR="00284472" w:rsidRPr="006D5A40" w:rsidRDefault="00284472" w:rsidP="00284472">
      <w:pPr>
        <w:rPr>
          <w:rFonts w:cs="Arial"/>
          <w:color w:val="000000"/>
          <w:szCs w:val="20"/>
          <w:lang w:val="sl-SI"/>
        </w:rPr>
      </w:pPr>
    </w:p>
    <w:p w14:paraId="0D9AA9CA" w14:textId="61D36D1E" w:rsidR="00735657" w:rsidRPr="006D5A40" w:rsidRDefault="000F34C5" w:rsidP="00284472">
      <w:pPr>
        <w:jc w:val="both"/>
        <w:rPr>
          <w:rFonts w:cstheme="minorHAnsi"/>
          <w:b/>
          <w:bCs/>
          <w:sz w:val="30"/>
          <w:szCs w:val="30"/>
          <w:lang w:val="sl-SI"/>
        </w:rPr>
      </w:pPr>
      <w:r w:rsidRPr="006D5A40">
        <w:rPr>
          <w:rFonts w:cs="Arial"/>
          <w:color w:val="000000"/>
          <w:szCs w:val="20"/>
          <w:lang w:val="sl-SI"/>
        </w:rPr>
        <w:t>za</w:t>
      </w:r>
      <w:r w:rsidR="00735657" w:rsidRPr="006D5A40">
        <w:rPr>
          <w:rFonts w:cs="Arial"/>
          <w:color w:val="000000"/>
          <w:szCs w:val="20"/>
          <w:lang w:val="sl-SI"/>
        </w:rPr>
        <w:t xml:space="preserve"> javno naročilo</w:t>
      </w:r>
      <w:r w:rsidRPr="006D5A40">
        <w:rPr>
          <w:rFonts w:cs="Arial"/>
          <w:color w:val="000000"/>
          <w:szCs w:val="20"/>
          <w:lang w:val="sl-SI"/>
        </w:rPr>
        <w:t xml:space="preserve"> z oznako </w:t>
      </w:r>
      <w:r w:rsidR="00C60C98">
        <w:rPr>
          <w:rFonts w:cs="Arial"/>
          <w:color w:val="000000"/>
          <w:szCs w:val="20"/>
          <w:lang w:val="sl-SI"/>
        </w:rPr>
        <w:t>4300-12/2025-2030</w:t>
      </w:r>
      <w:r w:rsidRPr="006D5A40">
        <w:rPr>
          <w:rFonts w:cs="Arial"/>
          <w:color w:val="000000"/>
          <w:szCs w:val="20"/>
          <w:lang w:val="sl-SI"/>
        </w:rPr>
        <w:t>, katerega predmet je</w:t>
      </w:r>
      <w:r w:rsidR="00735657" w:rsidRPr="006D5A40">
        <w:rPr>
          <w:rFonts w:cs="Arial"/>
          <w:color w:val="000000"/>
          <w:szCs w:val="20"/>
          <w:lang w:val="sl-SI"/>
        </w:rPr>
        <w:t xml:space="preserve"> </w:t>
      </w:r>
      <w:r w:rsidRPr="006D5A40">
        <w:rPr>
          <w:rFonts w:cs="Arial"/>
          <w:color w:val="000000"/>
          <w:szCs w:val="20"/>
          <w:lang w:val="sl-SI"/>
        </w:rPr>
        <w:t>»</w:t>
      </w:r>
      <w:r w:rsidR="00C60C98" w:rsidRPr="00C60C98">
        <w:rPr>
          <w:rFonts w:cs="Arial"/>
          <w:b/>
          <w:bCs/>
          <w:color w:val="000000"/>
          <w:szCs w:val="20"/>
          <w:lang w:val="sl-SI"/>
        </w:rPr>
        <w:t>Nakup strežniškega sistema s strežniško omaro</w:t>
      </w:r>
      <w:r w:rsidRPr="006D5A40">
        <w:rPr>
          <w:rFonts w:cs="Arial"/>
          <w:b/>
          <w:bCs/>
          <w:color w:val="000000"/>
          <w:szCs w:val="20"/>
          <w:lang w:val="sl-SI"/>
        </w:rPr>
        <w:t>«</w:t>
      </w:r>
      <w:r w:rsidR="00735657" w:rsidRPr="006D5A40">
        <w:rPr>
          <w:rFonts w:cs="Arial"/>
          <w:color w:val="000000"/>
          <w:szCs w:val="20"/>
          <w:lang w:val="sl-SI"/>
        </w:rPr>
        <w:t xml:space="preserve"> </w:t>
      </w:r>
    </w:p>
    <w:bookmarkEnd w:id="2"/>
    <w:p w14:paraId="30E2BEEB" w14:textId="77777777" w:rsidR="00CF0EB3" w:rsidRDefault="00CF0EB3" w:rsidP="00DE193D">
      <w:pPr>
        <w:suppressAutoHyphens/>
        <w:spacing w:line="240" w:lineRule="auto"/>
        <w:jc w:val="both"/>
        <w:rPr>
          <w:rFonts w:cs="Arial"/>
          <w:color w:val="000000"/>
          <w:szCs w:val="20"/>
          <w:lang w:val="sl-SI"/>
        </w:rPr>
      </w:pPr>
    </w:p>
    <w:p w14:paraId="42357CFD" w14:textId="77777777" w:rsidR="00C60C98" w:rsidRDefault="00C60C98" w:rsidP="00DE193D">
      <w:pPr>
        <w:suppressAutoHyphens/>
        <w:spacing w:line="240" w:lineRule="auto"/>
        <w:jc w:val="both"/>
        <w:rPr>
          <w:rFonts w:cs="Arial"/>
          <w:color w:val="000000"/>
          <w:szCs w:val="20"/>
          <w:lang w:val="sl-SI"/>
        </w:rPr>
      </w:pPr>
    </w:p>
    <w:tbl>
      <w:tblPr>
        <w:tblW w:w="1289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5"/>
        <w:gridCol w:w="4400"/>
        <w:gridCol w:w="960"/>
        <w:gridCol w:w="960"/>
        <w:gridCol w:w="1660"/>
        <w:gridCol w:w="1660"/>
        <w:gridCol w:w="2520"/>
      </w:tblGrid>
      <w:tr w:rsidR="00C60C98" w:rsidRPr="00C60C98" w14:paraId="4273EFE1" w14:textId="77777777" w:rsidTr="00C60C98">
        <w:trPr>
          <w:trHeight w:val="1200"/>
        </w:trPr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7AB00A72" w14:textId="77777777" w:rsidR="00C60C98" w:rsidRPr="00C60C98" w:rsidRDefault="00C60C98" w:rsidP="00C60C98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</w:pPr>
            <w:r w:rsidRPr="00C60C98"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  <w:t>Zap.št.</w:t>
            </w:r>
          </w:p>
        </w:tc>
        <w:tc>
          <w:tcPr>
            <w:tcW w:w="4400" w:type="dxa"/>
            <w:shd w:val="clear" w:color="auto" w:fill="auto"/>
            <w:noWrap/>
            <w:vAlign w:val="center"/>
            <w:hideMark/>
          </w:tcPr>
          <w:p w14:paraId="4E8DA363" w14:textId="77777777" w:rsidR="00C60C98" w:rsidRPr="00C60C98" w:rsidRDefault="00C60C98" w:rsidP="00C60C98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</w:pPr>
            <w:r w:rsidRPr="00C60C98"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  <w:t>Opis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AC1DD11" w14:textId="77777777" w:rsidR="00C60C98" w:rsidRPr="00C60C98" w:rsidRDefault="00C60C98" w:rsidP="00C60C98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</w:pPr>
            <w:r w:rsidRPr="00C60C98"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  <w:t>Količina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A4A8F51" w14:textId="77777777" w:rsidR="00C60C98" w:rsidRPr="00C60C98" w:rsidRDefault="00C60C98" w:rsidP="00C60C98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</w:pPr>
            <w:r w:rsidRPr="00C60C98"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  <w:t>Enota mere (E.M.)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14:paraId="496914D4" w14:textId="33D4FE19" w:rsidR="00C60C98" w:rsidRPr="00C60C98" w:rsidRDefault="00C60C98" w:rsidP="00C60C98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</w:pPr>
            <w:r w:rsidRPr="00C60C98"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  <w:t>Cena</w:t>
            </w:r>
            <w:r w:rsidR="00EF4BC2" w:rsidRPr="007A4EC8">
              <w:rPr>
                <w:rStyle w:val="Sprotnaopomba-sklic"/>
                <w:rFonts w:cs="Arial"/>
                <w:b/>
                <w:bCs/>
                <w:color w:val="000000"/>
                <w:szCs w:val="20"/>
                <w:lang w:val="sl-SI" w:eastAsia="sl-SI"/>
              </w:rPr>
              <w:footnoteReference w:id="1"/>
            </w:r>
            <w:r w:rsidR="00EF4BC2" w:rsidRPr="00C60C98"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  <w:t xml:space="preserve"> </w:t>
            </w:r>
            <w:r w:rsidRPr="00C60C98"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  <w:t>na E.M. brez DDV (v EUR)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14:paraId="5F50F343" w14:textId="68824856" w:rsidR="00C60C98" w:rsidRPr="00C60C98" w:rsidRDefault="007A4EC8" w:rsidP="00C60C98">
            <w:pPr>
              <w:spacing w:line="240" w:lineRule="auto"/>
              <w:jc w:val="center"/>
              <w:rPr>
                <w:rFonts w:cs="Arial"/>
                <w:b/>
                <w:bCs/>
                <w:szCs w:val="20"/>
                <w:lang w:val="sl-SI" w:eastAsia="sl-SI"/>
              </w:rPr>
            </w:pPr>
            <w:r w:rsidRPr="007A4EC8">
              <w:rPr>
                <w:rFonts w:cs="Arial"/>
                <w:b/>
                <w:bCs/>
                <w:szCs w:val="20"/>
                <w:lang w:val="sl-SI" w:eastAsia="sl-SI"/>
              </w:rPr>
              <w:t>DDV (v EUR)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F9140E9" w14:textId="77777777" w:rsidR="00C60C98" w:rsidRPr="00C60C98" w:rsidRDefault="00C60C98" w:rsidP="00C60C98">
            <w:pPr>
              <w:spacing w:line="240" w:lineRule="auto"/>
              <w:jc w:val="center"/>
              <w:rPr>
                <w:rFonts w:cs="Arial"/>
                <w:b/>
                <w:bCs/>
                <w:szCs w:val="20"/>
                <w:lang w:val="sl-SI" w:eastAsia="sl-SI"/>
              </w:rPr>
            </w:pPr>
            <w:r w:rsidRPr="00C60C98">
              <w:rPr>
                <w:rFonts w:cs="Arial"/>
                <w:b/>
                <w:bCs/>
                <w:szCs w:val="20"/>
                <w:lang w:val="sl-SI" w:eastAsia="sl-SI"/>
              </w:rPr>
              <w:t xml:space="preserve">Cena za celotno predvideno količino z 22% DDV (v EUR) </w:t>
            </w:r>
          </w:p>
        </w:tc>
      </w:tr>
      <w:tr w:rsidR="00C60C98" w:rsidRPr="00C60C98" w14:paraId="1B88B931" w14:textId="77777777" w:rsidTr="00C60C98">
        <w:trPr>
          <w:trHeight w:val="615"/>
        </w:trPr>
        <w:tc>
          <w:tcPr>
            <w:tcW w:w="735" w:type="dxa"/>
            <w:shd w:val="clear" w:color="auto" w:fill="auto"/>
            <w:noWrap/>
            <w:vAlign w:val="bottom"/>
            <w:hideMark/>
          </w:tcPr>
          <w:p w14:paraId="74C65E48" w14:textId="77777777" w:rsidR="00C60C98" w:rsidRPr="00C60C98" w:rsidRDefault="00C60C98" w:rsidP="00C60C98">
            <w:pPr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  <w:r w:rsidRPr="00C60C98">
              <w:rPr>
                <w:rFonts w:cs="Arial"/>
                <w:color w:val="000000"/>
                <w:szCs w:val="20"/>
                <w:lang w:val="sl-SI" w:eastAsia="sl-SI"/>
              </w:rPr>
              <w:t>1.</w:t>
            </w:r>
          </w:p>
        </w:tc>
        <w:tc>
          <w:tcPr>
            <w:tcW w:w="4400" w:type="dxa"/>
            <w:shd w:val="clear" w:color="auto" w:fill="auto"/>
            <w:noWrap/>
            <w:vAlign w:val="center"/>
            <w:hideMark/>
          </w:tcPr>
          <w:p w14:paraId="791BDE4C" w14:textId="77777777" w:rsidR="00C60C98" w:rsidRPr="00C60C98" w:rsidRDefault="00C60C98" w:rsidP="00C60C98">
            <w:pPr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  <w:r w:rsidRPr="00C60C98"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  <w:t>Strežnik</w:t>
            </w:r>
            <w:r w:rsidRPr="00C60C98">
              <w:rPr>
                <w:rFonts w:cs="Arial"/>
                <w:color w:val="000000"/>
                <w:szCs w:val="20"/>
                <w:lang w:val="sl-SI" w:eastAsia="sl-SI"/>
              </w:rPr>
              <w:t xml:space="preserve"> - po specifikacijah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2C0A69" w14:textId="77777777" w:rsidR="00C60C98" w:rsidRPr="00C60C98" w:rsidRDefault="00C60C98" w:rsidP="00C60C98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 w:rsidRPr="00C60C98">
              <w:rPr>
                <w:rFonts w:cs="Arial"/>
                <w:color w:val="000000"/>
                <w:szCs w:val="20"/>
                <w:lang w:val="sl-SI" w:eastAsia="sl-SI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984146" w14:textId="77777777" w:rsidR="00C60C98" w:rsidRPr="00C60C98" w:rsidRDefault="00C60C98" w:rsidP="00C60C98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 w:rsidRPr="00C60C98">
              <w:rPr>
                <w:rFonts w:cs="Arial"/>
                <w:color w:val="000000"/>
                <w:szCs w:val="20"/>
                <w:lang w:val="sl-SI" w:eastAsia="sl-SI"/>
              </w:rPr>
              <w:t>komplet</w:t>
            </w:r>
          </w:p>
        </w:tc>
        <w:tc>
          <w:tcPr>
            <w:tcW w:w="1660" w:type="dxa"/>
            <w:shd w:val="clear" w:color="000000" w:fill="FFF2CC"/>
            <w:noWrap/>
            <w:vAlign w:val="center"/>
            <w:hideMark/>
          </w:tcPr>
          <w:p w14:paraId="350D002F" w14:textId="77777777" w:rsidR="00C60C98" w:rsidRPr="00C60C98" w:rsidRDefault="00C60C98" w:rsidP="00C60C98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 w:rsidRPr="00C60C98">
              <w:rPr>
                <w:rFonts w:cs="Arial"/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4ECCD82D" w14:textId="070E1555" w:rsidR="00C60C98" w:rsidRPr="00C60C98" w:rsidRDefault="00C60C98" w:rsidP="00C60C98">
            <w:pPr>
              <w:spacing w:line="240" w:lineRule="auto"/>
              <w:jc w:val="right"/>
              <w:rPr>
                <w:rFonts w:cs="Arial"/>
                <w:color w:val="000000"/>
                <w:szCs w:val="20"/>
                <w:lang w:val="sl-SI" w:eastAsia="sl-SI"/>
              </w:rPr>
            </w:pP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238E0CAB" w14:textId="425513E7" w:rsidR="00C60C98" w:rsidRPr="00C60C98" w:rsidRDefault="00C60C98" w:rsidP="00C60C98">
            <w:pPr>
              <w:spacing w:line="240" w:lineRule="auto"/>
              <w:jc w:val="right"/>
              <w:rPr>
                <w:rFonts w:cs="Arial"/>
                <w:color w:val="000000"/>
                <w:szCs w:val="20"/>
                <w:lang w:val="sl-SI" w:eastAsia="sl-SI"/>
              </w:rPr>
            </w:pPr>
          </w:p>
        </w:tc>
      </w:tr>
      <w:tr w:rsidR="00C60C98" w:rsidRPr="00C60C98" w14:paraId="4F235CF1" w14:textId="77777777" w:rsidTr="00C60C98">
        <w:trPr>
          <w:trHeight w:val="900"/>
        </w:trPr>
        <w:tc>
          <w:tcPr>
            <w:tcW w:w="735" w:type="dxa"/>
            <w:shd w:val="clear" w:color="auto" w:fill="auto"/>
            <w:noWrap/>
            <w:vAlign w:val="bottom"/>
            <w:hideMark/>
          </w:tcPr>
          <w:p w14:paraId="673541B3" w14:textId="77777777" w:rsidR="00C60C98" w:rsidRPr="00C60C98" w:rsidRDefault="00C60C98" w:rsidP="00C60C98">
            <w:pPr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  <w:r w:rsidRPr="00C60C98">
              <w:rPr>
                <w:rFonts w:cs="Arial"/>
                <w:color w:val="000000"/>
                <w:szCs w:val="20"/>
                <w:lang w:val="sl-SI" w:eastAsia="sl-SI"/>
              </w:rPr>
              <w:t>2.</w:t>
            </w:r>
          </w:p>
        </w:tc>
        <w:tc>
          <w:tcPr>
            <w:tcW w:w="4400" w:type="dxa"/>
            <w:shd w:val="clear" w:color="auto" w:fill="auto"/>
            <w:vAlign w:val="bottom"/>
            <w:hideMark/>
          </w:tcPr>
          <w:p w14:paraId="01265303" w14:textId="77777777" w:rsidR="00C60C98" w:rsidRPr="00C60C98" w:rsidRDefault="00C60C98" w:rsidP="00C60C98">
            <w:pPr>
              <w:spacing w:line="240" w:lineRule="auto"/>
              <w:rPr>
                <w:rFonts w:cs="Arial"/>
                <w:color w:val="000000"/>
                <w:szCs w:val="20"/>
                <w:lang w:val="sl-SI" w:eastAsia="sl-SI"/>
              </w:rPr>
            </w:pPr>
            <w:r w:rsidRPr="00C60C98"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  <w:t>Storitve</w:t>
            </w:r>
            <w:r w:rsidRPr="00C60C98">
              <w:rPr>
                <w:rFonts w:cs="Arial"/>
                <w:color w:val="000000"/>
                <w:szCs w:val="20"/>
                <w:lang w:val="sl-SI" w:eastAsia="sl-SI"/>
              </w:rPr>
              <w:t xml:space="preserve"> - dobava, namestitev v sistemski prostor, priklop na el. omrežje in osnovni zagon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4B4B8B" w14:textId="77777777" w:rsidR="00C60C98" w:rsidRPr="00C60C98" w:rsidRDefault="00C60C98" w:rsidP="00C60C98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 w:rsidRPr="00C60C98">
              <w:rPr>
                <w:rFonts w:cs="Arial"/>
                <w:color w:val="000000"/>
                <w:szCs w:val="20"/>
                <w:lang w:val="sl-SI" w:eastAsia="sl-SI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9DE8D8" w14:textId="77777777" w:rsidR="00C60C98" w:rsidRPr="00C60C98" w:rsidRDefault="00C60C98" w:rsidP="00C60C98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 w:rsidRPr="00C60C98">
              <w:rPr>
                <w:rFonts w:cs="Arial"/>
                <w:color w:val="000000"/>
                <w:szCs w:val="20"/>
                <w:lang w:val="sl-SI" w:eastAsia="sl-SI"/>
              </w:rPr>
              <w:t>komplet</w:t>
            </w:r>
          </w:p>
        </w:tc>
        <w:tc>
          <w:tcPr>
            <w:tcW w:w="1660" w:type="dxa"/>
            <w:shd w:val="clear" w:color="000000" w:fill="FFF2CC"/>
            <w:noWrap/>
            <w:vAlign w:val="center"/>
            <w:hideMark/>
          </w:tcPr>
          <w:p w14:paraId="21FA6124" w14:textId="77777777" w:rsidR="00C60C98" w:rsidRPr="00C60C98" w:rsidRDefault="00C60C98" w:rsidP="00C60C98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val="sl-SI" w:eastAsia="sl-SI"/>
              </w:rPr>
            </w:pPr>
            <w:r w:rsidRPr="00C60C98">
              <w:rPr>
                <w:rFonts w:cs="Arial"/>
                <w:color w:val="000000"/>
                <w:szCs w:val="20"/>
                <w:lang w:val="sl-SI" w:eastAsia="sl-SI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1D6D5E2D" w14:textId="54E95D55" w:rsidR="00C60C98" w:rsidRPr="00C60C98" w:rsidRDefault="00C60C98" w:rsidP="00C60C98">
            <w:pPr>
              <w:spacing w:line="240" w:lineRule="auto"/>
              <w:jc w:val="right"/>
              <w:rPr>
                <w:rFonts w:cs="Arial"/>
                <w:color w:val="000000"/>
                <w:szCs w:val="20"/>
                <w:lang w:val="sl-SI" w:eastAsia="sl-SI"/>
              </w:rPr>
            </w:pP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14:paraId="07C296E4" w14:textId="17AE6C9C" w:rsidR="00C60C98" w:rsidRPr="00C60C98" w:rsidRDefault="00C60C98" w:rsidP="00C60C98">
            <w:pPr>
              <w:spacing w:line="240" w:lineRule="auto"/>
              <w:jc w:val="right"/>
              <w:rPr>
                <w:rFonts w:cs="Arial"/>
                <w:color w:val="000000"/>
                <w:szCs w:val="20"/>
                <w:lang w:val="sl-SI" w:eastAsia="sl-SI"/>
              </w:rPr>
            </w:pPr>
          </w:p>
        </w:tc>
      </w:tr>
      <w:tr w:rsidR="00C60C98" w:rsidRPr="00C60C98" w14:paraId="1A4F12C9" w14:textId="77777777" w:rsidTr="00C60C98">
        <w:trPr>
          <w:trHeight w:val="489"/>
        </w:trPr>
        <w:tc>
          <w:tcPr>
            <w:tcW w:w="10375" w:type="dxa"/>
            <w:gridSpan w:val="6"/>
            <w:shd w:val="clear" w:color="auto" w:fill="auto"/>
            <w:vAlign w:val="bottom"/>
            <w:hideMark/>
          </w:tcPr>
          <w:p w14:paraId="1AB15CE9" w14:textId="77777777" w:rsidR="00C60C98" w:rsidRPr="00C60C98" w:rsidRDefault="00C60C98" w:rsidP="00C60C98">
            <w:pPr>
              <w:spacing w:line="240" w:lineRule="auto"/>
              <w:jc w:val="right"/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</w:pPr>
            <w:r w:rsidRPr="00C60C98"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  <w:t>Skupna ponudbena cena z DDV (v EUR):</w:t>
            </w:r>
          </w:p>
        </w:tc>
        <w:tc>
          <w:tcPr>
            <w:tcW w:w="2520" w:type="dxa"/>
            <w:shd w:val="clear" w:color="auto" w:fill="auto"/>
            <w:noWrap/>
            <w:vAlign w:val="center"/>
            <w:hideMark/>
          </w:tcPr>
          <w:p w14:paraId="2146203A" w14:textId="6B371A29" w:rsidR="00C60C98" w:rsidRPr="00C60C98" w:rsidRDefault="00C60C98" w:rsidP="00C60C98">
            <w:pPr>
              <w:spacing w:line="240" w:lineRule="auto"/>
              <w:jc w:val="right"/>
              <w:rPr>
                <w:rFonts w:cs="Arial"/>
                <w:b/>
                <w:bCs/>
                <w:color w:val="000000"/>
                <w:szCs w:val="20"/>
                <w:lang w:val="sl-SI" w:eastAsia="sl-SI"/>
              </w:rPr>
            </w:pPr>
          </w:p>
        </w:tc>
      </w:tr>
    </w:tbl>
    <w:p w14:paraId="7FD7E449" w14:textId="77777777" w:rsidR="00C60C98" w:rsidRDefault="00C60C98" w:rsidP="00DE193D">
      <w:pPr>
        <w:suppressAutoHyphens/>
        <w:spacing w:line="240" w:lineRule="auto"/>
        <w:jc w:val="both"/>
        <w:rPr>
          <w:rFonts w:cs="Arial"/>
          <w:color w:val="000000"/>
          <w:szCs w:val="20"/>
          <w:lang w:val="sl-SI"/>
        </w:rPr>
      </w:pPr>
    </w:p>
    <w:p w14:paraId="244DB31B" w14:textId="77777777" w:rsidR="00CF0EB3" w:rsidRDefault="00CF0EB3" w:rsidP="00DE193D">
      <w:pPr>
        <w:suppressAutoHyphens/>
        <w:spacing w:line="240" w:lineRule="auto"/>
        <w:jc w:val="both"/>
        <w:rPr>
          <w:rFonts w:cs="Arial"/>
          <w:color w:val="000000"/>
          <w:szCs w:val="20"/>
          <w:lang w:val="sl-SI"/>
        </w:rPr>
      </w:pPr>
    </w:p>
    <w:p w14:paraId="34D4DE10" w14:textId="77777777" w:rsidR="00BF27FA" w:rsidRDefault="00BF27FA" w:rsidP="00DE193D">
      <w:pPr>
        <w:suppressAutoHyphens/>
        <w:spacing w:line="240" w:lineRule="auto"/>
        <w:jc w:val="both"/>
        <w:rPr>
          <w:rFonts w:cs="Arial"/>
          <w:color w:val="000000"/>
          <w:szCs w:val="20"/>
          <w:lang w:val="sl-SI"/>
        </w:rPr>
      </w:pPr>
    </w:p>
    <w:p w14:paraId="49F7E3BC" w14:textId="77777777" w:rsidR="00BF27FA" w:rsidRDefault="00BF27FA" w:rsidP="00DE193D">
      <w:pPr>
        <w:suppressAutoHyphens/>
        <w:spacing w:line="240" w:lineRule="auto"/>
        <w:jc w:val="both"/>
        <w:rPr>
          <w:rFonts w:cs="Arial"/>
          <w:color w:val="000000"/>
          <w:szCs w:val="20"/>
          <w:lang w:val="sl-SI"/>
        </w:rPr>
      </w:pPr>
    </w:p>
    <w:p w14:paraId="021884C5" w14:textId="77777777" w:rsidR="00BF27FA" w:rsidRDefault="00BF27FA" w:rsidP="00DE193D">
      <w:pPr>
        <w:suppressAutoHyphens/>
        <w:spacing w:line="240" w:lineRule="auto"/>
        <w:jc w:val="both"/>
        <w:rPr>
          <w:rFonts w:cs="Arial"/>
          <w:color w:val="000000"/>
          <w:szCs w:val="20"/>
          <w:lang w:val="sl-SI"/>
        </w:rPr>
      </w:pPr>
    </w:p>
    <w:p w14:paraId="7B187370" w14:textId="77777777" w:rsidR="00BF27FA" w:rsidRDefault="00BF27FA" w:rsidP="00DE193D">
      <w:pPr>
        <w:suppressAutoHyphens/>
        <w:spacing w:line="240" w:lineRule="auto"/>
        <w:jc w:val="both"/>
        <w:rPr>
          <w:rFonts w:cs="Arial"/>
          <w:color w:val="000000"/>
          <w:szCs w:val="20"/>
          <w:lang w:val="sl-SI"/>
        </w:rPr>
      </w:pPr>
    </w:p>
    <w:sectPr w:rsidR="00BF27FA" w:rsidSect="007F3296">
      <w:headerReference w:type="default" r:id="rId10"/>
      <w:footerReference w:type="even" r:id="rId11"/>
      <w:footerReference w:type="default" r:id="rId12"/>
      <w:headerReference w:type="first" r:id="rId13"/>
      <w:pgSz w:w="16840" w:h="11900" w:orient="landscape" w:code="9"/>
      <w:pgMar w:top="1701" w:right="1701" w:bottom="1268" w:left="1134" w:header="964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07E4E" w14:textId="77777777" w:rsidR="00A65F6D" w:rsidRDefault="00A65F6D">
      <w:r>
        <w:separator/>
      </w:r>
    </w:p>
  </w:endnote>
  <w:endnote w:type="continuationSeparator" w:id="0">
    <w:p w14:paraId="090EECC1" w14:textId="77777777" w:rsidR="00A65F6D" w:rsidRDefault="00A65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24F01" w14:textId="77777777" w:rsidR="001F586F" w:rsidRDefault="001F586F" w:rsidP="00CD17B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87D9108" w14:textId="77777777" w:rsidR="001F586F" w:rsidRDefault="001F586F" w:rsidP="00CD17B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306B7" w14:textId="723E1127" w:rsidR="001F586F" w:rsidRDefault="001F586F" w:rsidP="00CD17B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0E66B5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28953EE6" w14:textId="77777777" w:rsidR="001F586F" w:rsidRDefault="001F586F" w:rsidP="00120BA2">
    <w:pPr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130C0" w14:textId="77777777" w:rsidR="00A65F6D" w:rsidRDefault="00A65F6D">
      <w:r>
        <w:separator/>
      </w:r>
    </w:p>
  </w:footnote>
  <w:footnote w:type="continuationSeparator" w:id="0">
    <w:p w14:paraId="74109076" w14:textId="77777777" w:rsidR="00A65F6D" w:rsidRDefault="00A65F6D">
      <w:r>
        <w:continuationSeparator/>
      </w:r>
    </w:p>
  </w:footnote>
  <w:footnote w:id="1">
    <w:p w14:paraId="7AFC1595" w14:textId="77777777" w:rsidR="00EF4BC2" w:rsidRPr="00C60C98" w:rsidRDefault="00EF4BC2" w:rsidP="00EF4BC2">
      <w:pPr>
        <w:pStyle w:val="Sprotnaopomba-besedilo"/>
        <w:rPr>
          <w:lang w:val="sl-SI"/>
        </w:rPr>
      </w:pPr>
      <w:r w:rsidRPr="00C60C98">
        <w:rPr>
          <w:rStyle w:val="Sprotnaopomba-sklic"/>
          <w:lang w:val="sl-SI"/>
        </w:rPr>
        <w:footnoteRef/>
      </w:r>
      <w:r w:rsidRPr="00C60C98">
        <w:rPr>
          <w:lang w:val="sl-SI"/>
        </w:rPr>
        <w:t xml:space="preserve"> Ponudnik vpiše vse cene</w:t>
      </w:r>
      <w:r>
        <w:rPr>
          <w:lang w:val="sl-SI"/>
        </w:rPr>
        <w:t xml:space="preserve"> </w:t>
      </w:r>
      <w:r w:rsidRPr="00C60C98">
        <w:rPr>
          <w:lang w:val="sl-SI"/>
        </w:rPr>
        <w:t>na dve decimalni mesti</w:t>
      </w:r>
      <w:r>
        <w:rPr>
          <w:lang w:val="sl-SI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3D994" w14:textId="77777777" w:rsidR="001F586F" w:rsidRPr="00110CBD" w:rsidRDefault="001F586F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1F586F" w:rsidRPr="008F3500" w14:paraId="590E4569" w14:textId="77777777">
      <w:trPr>
        <w:cantSplit/>
        <w:trHeight w:hRule="exact" w:val="847"/>
      </w:trPr>
      <w:tc>
        <w:tcPr>
          <w:tcW w:w="567" w:type="dxa"/>
        </w:tcPr>
        <w:p w14:paraId="4B1E7F37" w14:textId="77777777" w:rsidR="001F586F" w:rsidRPr="006D42D9" w:rsidRDefault="001F586F" w:rsidP="006D42D9">
          <w:pPr>
            <w:rPr>
              <w:rFonts w:ascii="Republika" w:hAnsi="Republika"/>
              <w:sz w:val="60"/>
              <w:szCs w:val="60"/>
              <w:lang w:val="sl-SI"/>
            </w:rPr>
          </w:pPr>
        </w:p>
        <w:p w14:paraId="6C0330A1" w14:textId="77777777" w:rsidR="001F586F" w:rsidRPr="006D42D9" w:rsidRDefault="001F586F" w:rsidP="006D42D9">
          <w:pPr>
            <w:rPr>
              <w:rFonts w:ascii="Republika" w:hAnsi="Republika"/>
              <w:sz w:val="60"/>
              <w:szCs w:val="60"/>
              <w:lang w:val="sl-SI"/>
            </w:rPr>
          </w:pPr>
        </w:p>
        <w:p w14:paraId="516D7903" w14:textId="77777777" w:rsidR="001F586F" w:rsidRPr="006D42D9" w:rsidRDefault="001F586F" w:rsidP="006D42D9">
          <w:pPr>
            <w:rPr>
              <w:rFonts w:ascii="Republika" w:hAnsi="Republika"/>
              <w:sz w:val="60"/>
              <w:szCs w:val="60"/>
              <w:lang w:val="sl-SI"/>
            </w:rPr>
          </w:pPr>
        </w:p>
        <w:p w14:paraId="6FC850E9" w14:textId="77777777" w:rsidR="001F586F" w:rsidRPr="006D42D9" w:rsidRDefault="001F586F" w:rsidP="006D42D9">
          <w:pPr>
            <w:rPr>
              <w:rFonts w:ascii="Republika" w:hAnsi="Republika"/>
              <w:sz w:val="60"/>
              <w:szCs w:val="60"/>
              <w:lang w:val="sl-SI"/>
            </w:rPr>
          </w:pPr>
        </w:p>
        <w:p w14:paraId="72D4FF44" w14:textId="77777777" w:rsidR="001F586F" w:rsidRPr="006D42D9" w:rsidRDefault="001F586F" w:rsidP="006D42D9">
          <w:pPr>
            <w:rPr>
              <w:rFonts w:ascii="Republika" w:hAnsi="Republika"/>
              <w:sz w:val="60"/>
              <w:szCs w:val="60"/>
              <w:lang w:val="sl-SI"/>
            </w:rPr>
          </w:pPr>
        </w:p>
        <w:p w14:paraId="7051C105" w14:textId="77777777" w:rsidR="001F586F" w:rsidRPr="006D42D9" w:rsidRDefault="001F586F" w:rsidP="006D42D9">
          <w:pPr>
            <w:rPr>
              <w:rFonts w:ascii="Republika" w:hAnsi="Republika"/>
              <w:sz w:val="60"/>
              <w:szCs w:val="60"/>
              <w:lang w:val="sl-SI"/>
            </w:rPr>
          </w:pPr>
        </w:p>
        <w:p w14:paraId="0B66DD9F" w14:textId="77777777" w:rsidR="001F586F" w:rsidRPr="006D42D9" w:rsidRDefault="001F586F" w:rsidP="006D42D9">
          <w:pPr>
            <w:rPr>
              <w:rFonts w:ascii="Republika" w:hAnsi="Republika"/>
              <w:sz w:val="60"/>
              <w:szCs w:val="60"/>
              <w:lang w:val="sl-SI"/>
            </w:rPr>
          </w:pPr>
        </w:p>
        <w:p w14:paraId="0450D988" w14:textId="77777777" w:rsidR="001F586F" w:rsidRPr="006D42D9" w:rsidRDefault="001F586F" w:rsidP="006D42D9">
          <w:pPr>
            <w:rPr>
              <w:rFonts w:ascii="Republika" w:hAnsi="Republika"/>
              <w:sz w:val="60"/>
              <w:szCs w:val="60"/>
              <w:lang w:val="sl-SI"/>
            </w:rPr>
          </w:pPr>
        </w:p>
        <w:p w14:paraId="2CB5F5CC" w14:textId="77777777" w:rsidR="001F586F" w:rsidRPr="006D42D9" w:rsidRDefault="001F586F" w:rsidP="006D42D9">
          <w:pPr>
            <w:rPr>
              <w:rFonts w:ascii="Republika" w:hAnsi="Republika"/>
              <w:sz w:val="60"/>
              <w:szCs w:val="60"/>
              <w:lang w:val="sl-SI"/>
            </w:rPr>
          </w:pPr>
        </w:p>
        <w:p w14:paraId="5BA36036" w14:textId="77777777" w:rsidR="001F586F" w:rsidRPr="006D42D9" w:rsidRDefault="001F586F" w:rsidP="006D42D9">
          <w:pPr>
            <w:rPr>
              <w:rFonts w:ascii="Republika" w:hAnsi="Republika"/>
              <w:sz w:val="60"/>
              <w:szCs w:val="60"/>
              <w:lang w:val="sl-SI"/>
            </w:rPr>
          </w:pPr>
        </w:p>
        <w:p w14:paraId="25AECDF0" w14:textId="77777777" w:rsidR="001F586F" w:rsidRPr="006D42D9" w:rsidRDefault="001F586F" w:rsidP="006D42D9">
          <w:pPr>
            <w:rPr>
              <w:rFonts w:ascii="Republika" w:hAnsi="Republika"/>
              <w:sz w:val="60"/>
              <w:szCs w:val="60"/>
              <w:lang w:val="sl-SI"/>
            </w:rPr>
          </w:pPr>
        </w:p>
        <w:p w14:paraId="3E1F2D41" w14:textId="77777777" w:rsidR="001F586F" w:rsidRPr="006D42D9" w:rsidRDefault="001F586F" w:rsidP="006D42D9">
          <w:pPr>
            <w:rPr>
              <w:rFonts w:ascii="Republika" w:hAnsi="Republika"/>
              <w:sz w:val="60"/>
              <w:szCs w:val="60"/>
              <w:lang w:val="sl-SI"/>
            </w:rPr>
          </w:pPr>
        </w:p>
        <w:p w14:paraId="4D17F1E0" w14:textId="77777777" w:rsidR="001F586F" w:rsidRPr="006D42D9" w:rsidRDefault="001F586F" w:rsidP="006D42D9">
          <w:pPr>
            <w:rPr>
              <w:rFonts w:ascii="Republika" w:hAnsi="Republika"/>
              <w:sz w:val="60"/>
              <w:szCs w:val="60"/>
              <w:lang w:val="sl-SI"/>
            </w:rPr>
          </w:pPr>
        </w:p>
        <w:p w14:paraId="2AA7015B" w14:textId="77777777" w:rsidR="001F586F" w:rsidRPr="006D42D9" w:rsidRDefault="001F586F" w:rsidP="006D42D9">
          <w:pPr>
            <w:rPr>
              <w:rFonts w:ascii="Republika" w:hAnsi="Republika"/>
              <w:sz w:val="60"/>
              <w:szCs w:val="60"/>
              <w:lang w:val="sl-SI"/>
            </w:rPr>
          </w:pPr>
        </w:p>
        <w:p w14:paraId="63EBD7DF" w14:textId="77777777" w:rsidR="001F586F" w:rsidRPr="006D42D9" w:rsidRDefault="001F586F" w:rsidP="006D42D9">
          <w:pPr>
            <w:rPr>
              <w:rFonts w:ascii="Republika" w:hAnsi="Republika"/>
              <w:sz w:val="60"/>
              <w:szCs w:val="60"/>
              <w:lang w:val="sl-SI"/>
            </w:rPr>
          </w:pPr>
        </w:p>
        <w:p w14:paraId="69C581B7" w14:textId="77777777" w:rsidR="001F586F" w:rsidRPr="006D42D9" w:rsidRDefault="001F586F" w:rsidP="006D42D9">
          <w:pPr>
            <w:rPr>
              <w:rFonts w:ascii="Republika" w:hAnsi="Republika"/>
              <w:sz w:val="60"/>
              <w:szCs w:val="60"/>
              <w:lang w:val="sl-SI"/>
            </w:rPr>
          </w:pPr>
        </w:p>
      </w:tc>
    </w:tr>
  </w:tbl>
  <w:p w14:paraId="1389B79F" w14:textId="0ED417D7" w:rsidR="001F586F" w:rsidRPr="008F3500" w:rsidRDefault="00C60C98" w:rsidP="00924E3C">
    <w:pPr>
      <w:autoSpaceDE w:val="0"/>
      <w:autoSpaceDN w:val="0"/>
      <w:adjustRightInd w:val="0"/>
      <w:spacing w:line="240" w:lineRule="auto"/>
      <w:rPr>
        <w:rFonts w:ascii="Republika" w:hAnsi="Republika"/>
        <w:lang w:val="sl-SI"/>
      </w:rPr>
    </w:pPr>
    <w:r>
      <w:rPr>
        <w:rFonts w:cs="Arial"/>
        <w:noProof/>
        <w:szCs w:val="20"/>
      </w:rPr>
      <w:drawing>
        <wp:inline distT="0" distB="0" distL="0" distR="0" wp14:anchorId="79A33BB7" wp14:editId="7F092767">
          <wp:extent cx="2501900" cy="453390"/>
          <wp:effectExtent l="0" t="0" r="0" b="0"/>
          <wp:docPr id="10636734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67349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1900" cy="45339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 w:rsidR="001547D8" w:rsidRPr="008F3500">
      <w:rPr>
        <w:noProof/>
        <w:szCs w:val="20"/>
        <w:lang w:val="sl-SI" w:eastAsia="sl-SI"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15688CEE" wp14:editId="066C9671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2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92223DC" id="Line 5" o:spid="_x0000_s1026" style="position:absolute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</w:p>
  <w:p w14:paraId="25560683" w14:textId="69B689B0" w:rsidR="001F586F" w:rsidRDefault="000D7B90" w:rsidP="000D7B90">
    <w:pPr>
      <w:autoSpaceDE w:val="0"/>
      <w:autoSpaceDN w:val="0"/>
      <w:adjustRightInd w:val="0"/>
      <w:spacing w:line="240" w:lineRule="auto"/>
      <w:rPr>
        <w:rFonts w:cs="Arial"/>
        <w:sz w:val="16"/>
        <w:lang w:val="sl-SI"/>
      </w:rPr>
    </w:pPr>
    <w:r>
      <w:rPr>
        <w:rFonts w:ascii="Republika" w:hAnsi="Republika"/>
        <w:lang w:val="sl-SI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5494D"/>
    <w:multiLevelType w:val="hybridMultilevel"/>
    <w:tmpl w:val="94C8290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B356E0"/>
    <w:multiLevelType w:val="hybridMultilevel"/>
    <w:tmpl w:val="0BA2C0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65F75"/>
    <w:multiLevelType w:val="hybridMultilevel"/>
    <w:tmpl w:val="F14EF1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87404"/>
    <w:multiLevelType w:val="hybridMultilevel"/>
    <w:tmpl w:val="D812D2FC"/>
    <w:lvl w:ilvl="0" w:tplc="5B5E9D8C">
      <w:start w:val="1"/>
      <w:numFmt w:val="bullet"/>
      <w:lvlText w:val=""/>
      <w:lvlJc w:val="left"/>
      <w:pPr>
        <w:ind w:left="113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5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abstractNum w:abstractNumId="4" w15:restartNumberingAfterBreak="0">
    <w:nsid w:val="132B0F6A"/>
    <w:multiLevelType w:val="hybridMultilevel"/>
    <w:tmpl w:val="7878311A"/>
    <w:lvl w:ilvl="0" w:tplc="E0B404B2">
      <w:numFmt w:val="bullet"/>
      <w:lvlText w:val="-"/>
      <w:lvlJc w:val="left"/>
      <w:pPr>
        <w:ind w:left="1074" w:hanging="360"/>
      </w:pPr>
      <w:rPr>
        <w:rFonts w:ascii="Times New Roman" w:eastAsia="Times New Roman" w:hAnsi="Times New Roman" w:cs="Times New Roman" w:hint="default"/>
        <w:b w:val="0"/>
      </w:rPr>
    </w:lvl>
    <w:lvl w:ilvl="1" w:tplc="0424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5" w15:restartNumberingAfterBreak="0">
    <w:nsid w:val="1A9F04C0"/>
    <w:multiLevelType w:val="hybridMultilevel"/>
    <w:tmpl w:val="2ADE1160"/>
    <w:lvl w:ilvl="0" w:tplc="A95013A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71AE7"/>
    <w:multiLevelType w:val="hybridMultilevel"/>
    <w:tmpl w:val="33AE00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C1BF4"/>
    <w:multiLevelType w:val="hybridMultilevel"/>
    <w:tmpl w:val="8432E18A"/>
    <w:lvl w:ilvl="0" w:tplc="D3723430">
      <w:start w:val="27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DD15730"/>
    <w:multiLevelType w:val="hybridMultilevel"/>
    <w:tmpl w:val="15D03538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 w15:restartNumberingAfterBreak="0">
    <w:nsid w:val="2FAE6A51"/>
    <w:multiLevelType w:val="hybridMultilevel"/>
    <w:tmpl w:val="F4D89F5C"/>
    <w:lvl w:ilvl="0" w:tplc="D3723430">
      <w:start w:val="27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33E81B3A"/>
    <w:multiLevelType w:val="multilevel"/>
    <w:tmpl w:val="907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E686390"/>
    <w:multiLevelType w:val="hybridMultilevel"/>
    <w:tmpl w:val="B908E546"/>
    <w:lvl w:ilvl="0" w:tplc="CCA0A96C">
      <w:start w:val="7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mbria" w:eastAsia="Times New Roman" w:hAnsi="Cambria" w:cs="Times New Roman" w:hint="default"/>
        <w:color w:val="auto"/>
      </w:rPr>
    </w:lvl>
    <w:lvl w:ilvl="1" w:tplc="0424000F">
      <w:start w:val="1"/>
      <w:numFmt w:val="decimal"/>
      <w:lvlText w:val="%2."/>
      <w:lvlJc w:val="left"/>
      <w:pPr>
        <w:tabs>
          <w:tab w:val="num" w:pos="1270"/>
        </w:tabs>
        <w:ind w:left="1270" w:hanging="360"/>
      </w:pPr>
      <w:rPr>
        <w:rFonts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1990"/>
        </w:tabs>
        <w:ind w:left="19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710"/>
        </w:tabs>
        <w:ind w:left="27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430"/>
        </w:tabs>
        <w:ind w:left="34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150"/>
        </w:tabs>
        <w:ind w:left="41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870"/>
        </w:tabs>
        <w:ind w:left="48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590"/>
        </w:tabs>
        <w:ind w:left="55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310"/>
        </w:tabs>
        <w:ind w:left="6310" w:hanging="360"/>
      </w:pPr>
      <w:rPr>
        <w:rFonts w:ascii="Wingdings" w:hAnsi="Wingdings" w:hint="default"/>
      </w:rPr>
    </w:lvl>
  </w:abstractNum>
  <w:abstractNum w:abstractNumId="12" w15:restartNumberingAfterBreak="0">
    <w:nsid w:val="3F0432A5"/>
    <w:multiLevelType w:val="multilevel"/>
    <w:tmpl w:val="322050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6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24A5642"/>
    <w:multiLevelType w:val="hybridMultilevel"/>
    <w:tmpl w:val="7D3012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516B6C"/>
    <w:multiLevelType w:val="hybridMultilevel"/>
    <w:tmpl w:val="7D3012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347285"/>
    <w:multiLevelType w:val="multilevel"/>
    <w:tmpl w:val="437C60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6" w:hanging="432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BB774A7"/>
    <w:multiLevelType w:val="hybridMultilevel"/>
    <w:tmpl w:val="CEE00064"/>
    <w:lvl w:ilvl="0" w:tplc="739C829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4F0A7861"/>
    <w:multiLevelType w:val="hybridMultilevel"/>
    <w:tmpl w:val="9A5AF8B4"/>
    <w:lvl w:ilvl="0" w:tplc="4BA08A7E">
      <w:numFmt w:val="bullet"/>
      <w:lvlText w:val="−"/>
      <w:lvlJc w:val="left"/>
      <w:pPr>
        <w:ind w:left="1074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 w15:restartNumberingAfterBreak="0">
    <w:nsid w:val="547542AF"/>
    <w:multiLevelType w:val="hybridMultilevel"/>
    <w:tmpl w:val="612E9B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737235"/>
    <w:multiLevelType w:val="hybridMultilevel"/>
    <w:tmpl w:val="5BDEB88C"/>
    <w:lvl w:ilvl="0" w:tplc="0424000F">
      <w:start w:val="1"/>
      <w:numFmt w:val="decimal"/>
      <w:lvlText w:val="%1."/>
      <w:lvlJc w:val="left"/>
      <w:pPr>
        <w:ind w:left="2136" w:hanging="360"/>
      </w:pPr>
    </w:lvl>
    <w:lvl w:ilvl="1" w:tplc="04240019" w:tentative="1">
      <w:start w:val="1"/>
      <w:numFmt w:val="lowerLetter"/>
      <w:lvlText w:val="%2."/>
      <w:lvlJc w:val="left"/>
      <w:pPr>
        <w:ind w:left="2856" w:hanging="360"/>
      </w:pPr>
    </w:lvl>
    <w:lvl w:ilvl="2" w:tplc="0424001B" w:tentative="1">
      <w:start w:val="1"/>
      <w:numFmt w:val="lowerRoman"/>
      <w:lvlText w:val="%3."/>
      <w:lvlJc w:val="right"/>
      <w:pPr>
        <w:ind w:left="3576" w:hanging="180"/>
      </w:pPr>
    </w:lvl>
    <w:lvl w:ilvl="3" w:tplc="0424000F" w:tentative="1">
      <w:start w:val="1"/>
      <w:numFmt w:val="decimal"/>
      <w:lvlText w:val="%4."/>
      <w:lvlJc w:val="left"/>
      <w:pPr>
        <w:ind w:left="4296" w:hanging="360"/>
      </w:pPr>
    </w:lvl>
    <w:lvl w:ilvl="4" w:tplc="04240019" w:tentative="1">
      <w:start w:val="1"/>
      <w:numFmt w:val="lowerLetter"/>
      <w:lvlText w:val="%5."/>
      <w:lvlJc w:val="left"/>
      <w:pPr>
        <w:ind w:left="5016" w:hanging="360"/>
      </w:pPr>
    </w:lvl>
    <w:lvl w:ilvl="5" w:tplc="0424001B" w:tentative="1">
      <w:start w:val="1"/>
      <w:numFmt w:val="lowerRoman"/>
      <w:lvlText w:val="%6."/>
      <w:lvlJc w:val="right"/>
      <w:pPr>
        <w:ind w:left="5736" w:hanging="180"/>
      </w:pPr>
    </w:lvl>
    <w:lvl w:ilvl="6" w:tplc="0424000F" w:tentative="1">
      <w:start w:val="1"/>
      <w:numFmt w:val="decimal"/>
      <w:lvlText w:val="%7."/>
      <w:lvlJc w:val="left"/>
      <w:pPr>
        <w:ind w:left="6456" w:hanging="360"/>
      </w:pPr>
    </w:lvl>
    <w:lvl w:ilvl="7" w:tplc="04240019" w:tentative="1">
      <w:start w:val="1"/>
      <w:numFmt w:val="lowerLetter"/>
      <w:lvlText w:val="%8."/>
      <w:lvlJc w:val="left"/>
      <w:pPr>
        <w:ind w:left="7176" w:hanging="360"/>
      </w:pPr>
    </w:lvl>
    <w:lvl w:ilvl="8" w:tplc="0424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0" w15:restartNumberingAfterBreak="0">
    <w:nsid w:val="59403337"/>
    <w:multiLevelType w:val="hybridMultilevel"/>
    <w:tmpl w:val="247AB610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AC457D5"/>
    <w:multiLevelType w:val="multilevel"/>
    <w:tmpl w:val="9B2EB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C4808B8"/>
    <w:multiLevelType w:val="hybridMultilevel"/>
    <w:tmpl w:val="3CBC6AC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F27D34"/>
    <w:multiLevelType w:val="hybridMultilevel"/>
    <w:tmpl w:val="AB4C0D36"/>
    <w:lvl w:ilvl="0" w:tplc="F1DC3C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A0152A"/>
    <w:multiLevelType w:val="hybridMultilevel"/>
    <w:tmpl w:val="4E661734"/>
    <w:lvl w:ilvl="0" w:tplc="6ABAE63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F54F8B"/>
    <w:multiLevelType w:val="multilevel"/>
    <w:tmpl w:val="979A925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 w:val="0"/>
      </w:rPr>
    </w:lvl>
  </w:abstractNum>
  <w:abstractNum w:abstractNumId="26" w15:restartNumberingAfterBreak="0">
    <w:nsid w:val="64E27EEE"/>
    <w:multiLevelType w:val="multilevel"/>
    <w:tmpl w:val="D0D4D2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7" w15:restartNumberingAfterBreak="0">
    <w:nsid w:val="6588601A"/>
    <w:multiLevelType w:val="hybridMultilevel"/>
    <w:tmpl w:val="0BA2C00E"/>
    <w:lvl w:ilvl="0" w:tplc="769A8AA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B12CAF"/>
    <w:multiLevelType w:val="multilevel"/>
    <w:tmpl w:val="F25A2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logSlogNaslov2Pred24ptSestavljen11pt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7B1A639B"/>
    <w:multiLevelType w:val="hybridMultilevel"/>
    <w:tmpl w:val="90AED78E"/>
    <w:lvl w:ilvl="0" w:tplc="1EBED5C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E54EEC"/>
    <w:multiLevelType w:val="hybridMultilevel"/>
    <w:tmpl w:val="72D84052"/>
    <w:lvl w:ilvl="0" w:tplc="A95013A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1217279">
    <w:abstractNumId w:val="7"/>
  </w:num>
  <w:num w:numId="2" w16cid:durableId="957369528">
    <w:abstractNumId w:val="15"/>
  </w:num>
  <w:num w:numId="3" w16cid:durableId="1546141529">
    <w:abstractNumId w:val="9"/>
  </w:num>
  <w:num w:numId="4" w16cid:durableId="386417948">
    <w:abstractNumId w:val="28"/>
  </w:num>
  <w:num w:numId="5" w16cid:durableId="143206569">
    <w:abstractNumId w:val="19"/>
  </w:num>
  <w:num w:numId="6" w16cid:durableId="1147285714">
    <w:abstractNumId w:val="11"/>
  </w:num>
  <w:num w:numId="7" w16cid:durableId="133916025">
    <w:abstractNumId w:val="5"/>
  </w:num>
  <w:num w:numId="8" w16cid:durableId="854269210">
    <w:abstractNumId w:val="30"/>
  </w:num>
  <w:num w:numId="9" w16cid:durableId="666178835">
    <w:abstractNumId w:val="20"/>
  </w:num>
  <w:num w:numId="10" w16cid:durableId="1868710017">
    <w:abstractNumId w:val="29"/>
  </w:num>
  <w:num w:numId="11" w16cid:durableId="2085953266">
    <w:abstractNumId w:val="6"/>
  </w:num>
  <w:num w:numId="12" w16cid:durableId="745762260">
    <w:abstractNumId w:val="27"/>
  </w:num>
  <w:num w:numId="13" w16cid:durableId="229461271">
    <w:abstractNumId w:val="3"/>
  </w:num>
  <w:num w:numId="14" w16cid:durableId="1079672525">
    <w:abstractNumId w:val="12"/>
  </w:num>
  <w:num w:numId="15" w16cid:durableId="1686438937">
    <w:abstractNumId w:val="25"/>
  </w:num>
  <w:num w:numId="16" w16cid:durableId="1987390104">
    <w:abstractNumId w:val="26"/>
  </w:num>
  <w:num w:numId="17" w16cid:durableId="1217426989">
    <w:abstractNumId w:val="1"/>
  </w:num>
  <w:num w:numId="18" w16cid:durableId="1850873326">
    <w:abstractNumId w:val="23"/>
  </w:num>
  <w:num w:numId="19" w16cid:durableId="114175104">
    <w:abstractNumId w:val="0"/>
  </w:num>
  <w:num w:numId="20" w16cid:durableId="1740202926">
    <w:abstractNumId w:val="16"/>
  </w:num>
  <w:num w:numId="21" w16cid:durableId="1589000737">
    <w:abstractNumId w:val="24"/>
  </w:num>
  <w:num w:numId="22" w16cid:durableId="1365599215">
    <w:abstractNumId w:val="22"/>
  </w:num>
  <w:num w:numId="23" w16cid:durableId="751007680">
    <w:abstractNumId w:val="8"/>
  </w:num>
  <w:num w:numId="24" w16cid:durableId="1240477259">
    <w:abstractNumId w:val="17"/>
  </w:num>
  <w:num w:numId="25" w16cid:durableId="1492672459">
    <w:abstractNumId w:val="2"/>
  </w:num>
  <w:num w:numId="26" w16cid:durableId="301539462">
    <w:abstractNumId w:val="4"/>
  </w:num>
  <w:num w:numId="27" w16cid:durableId="1122648251">
    <w:abstractNumId w:val="10"/>
  </w:num>
  <w:num w:numId="28" w16cid:durableId="1310788466">
    <w:abstractNumId w:val="14"/>
  </w:num>
  <w:num w:numId="29" w16cid:durableId="1617177508">
    <w:abstractNumId w:val="13"/>
  </w:num>
  <w:num w:numId="30" w16cid:durableId="2058704518">
    <w:abstractNumId w:val="21"/>
  </w:num>
  <w:num w:numId="31" w16cid:durableId="72508066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D7C"/>
    <w:rsid w:val="00000BCC"/>
    <w:rsid w:val="00003DD8"/>
    <w:rsid w:val="00010CD2"/>
    <w:rsid w:val="00013E28"/>
    <w:rsid w:val="000168A5"/>
    <w:rsid w:val="00017C06"/>
    <w:rsid w:val="00022E22"/>
    <w:rsid w:val="00023A88"/>
    <w:rsid w:val="00031353"/>
    <w:rsid w:val="00041988"/>
    <w:rsid w:val="000429EE"/>
    <w:rsid w:val="00052A73"/>
    <w:rsid w:val="00064463"/>
    <w:rsid w:val="00071813"/>
    <w:rsid w:val="000721E0"/>
    <w:rsid w:val="00080D9D"/>
    <w:rsid w:val="00082F9C"/>
    <w:rsid w:val="000835EC"/>
    <w:rsid w:val="000A0CE3"/>
    <w:rsid w:val="000A3F71"/>
    <w:rsid w:val="000A7238"/>
    <w:rsid w:val="000A784D"/>
    <w:rsid w:val="000B391A"/>
    <w:rsid w:val="000B5221"/>
    <w:rsid w:val="000B55EA"/>
    <w:rsid w:val="000B59FB"/>
    <w:rsid w:val="000B6E0E"/>
    <w:rsid w:val="000B78E3"/>
    <w:rsid w:val="000B7E0E"/>
    <w:rsid w:val="000C7BC8"/>
    <w:rsid w:val="000D1EB7"/>
    <w:rsid w:val="000D255C"/>
    <w:rsid w:val="000D359E"/>
    <w:rsid w:val="000D78EF"/>
    <w:rsid w:val="000D7B90"/>
    <w:rsid w:val="000E4CF2"/>
    <w:rsid w:val="000E65F5"/>
    <w:rsid w:val="000E66B5"/>
    <w:rsid w:val="000E688C"/>
    <w:rsid w:val="000F143D"/>
    <w:rsid w:val="000F2A19"/>
    <w:rsid w:val="000F34C5"/>
    <w:rsid w:val="000F5F93"/>
    <w:rsid w:val="000F6E52"/>
    <w:rsid w:val="000F7588"/>
    <w:rsid w:val="00103D72"/>
    <w:rsid w:val="00106ACE"/>
    <w:rsid w:val="001208A4"/>
    <w:rsid w:val="00120BA2"/>
    <w:rsid w:val="00123CF3"/>
    <w:rsid w:val="00132D81"/>
    <w:rsid w:val="001357B2"/>
    <w:rsid w:val="00141EBE"/>
    <w:rsid w:val="0014364E"/>
    <w:rsid w:val="001437F4"/>
    <w:rsid w:val="00145DF5"/>
    <w:rsid w:val="001525E7"/>
    <w:rsid w:val="001547D8"/>
    <w:rsid w:val="001665BB"/>
    <w:rsid w:val="00174077"/>
    <w:rsid w:val="00174FD4"/>
    <w:rsid w:val="0017538E"/>
    <w:rsid w:val="00175405"/>
    <w:rsid w:val="00180675"/>
    <w:rsid w:val="0018371B"/>
    <w:rsid w:val="00183CB8"/>
    <w:rsid w:val="00187742"/>
    <w:rsid w:val="00192D36"/>
    <w:rsid w:val="00197737"/>
    <w:rsid w:val="00197D97"/>
    <w:rsid w:val="001A0E96"/>
    <w:rsid w:val="001A11F7"/>
    <w:rsid w:val="001B71C3"/>
    <w:rsid w:val="001C1190"/>
    <w:rsid w:val="001C1413"/>
    <w:rsid w:val="001C3183"/>
    <w:rsid w:val="001C41A3"/>
    <w:rsid w:val="001C52E4"/>
    <w:rsid w:val="001D3C4E"/>
    <w:rsid w:val="001E07C8"/>
    <w:rsid w:val="001E1453"/>
    <w:rsid w:val="001F075B"/>
    <w:rsid w:val="001F1891"/>
    <w:rsid w:val="001F586F"/>
    <w:rsid w:val="001F71EF"/>
    <w:rsid w:val="001F73A1"/>
    <w:rsid w:val="00200F29"/>
    <w:rsid w:val="00202A77"/>
    <w:rsid w:val="00204235"/>
    <w:rsid w:val="00211827"/>
    <w:rsid w:val="002222A0"/>
    <w:rsid w:val="00224A64"/>
    <w:rsid w:val="00226DA7"/>
    <w:rsid w:val="002303FB"/>
    <w:rsid w:val="00230B17"/>
    <w:rsid w:val="00230C9B"/>
    <w:rsid w:val="0023532F"/>
    <w:rsid w:val="00240AE3"/>
    <w:rsid w:val="00241813"/>
    <w:rsid w:val="00241A20"/>
    <w:rsid w:val="00243958"/>
    <w:rsid w:val="00244D7F"/>
    <w:rsid w:val="002474FD"/>
    <w:rsid w:val="00251059"/>
    <w:rsid w:val="00252173"/>
    <w:rsid w:val="00252792"/>
    <w:rsid w:val="00260424"/>
    <w:rsid w:val="002653F3"/>
    <w:rsid w:val="00266E99"/>
    <w:rsid w:val="00271A6D"/>
    <w:rsid w:val="00271CE5"/>
    <w:rsid w:val="00275C0D"/>
    <w:rsid w:val="00282020"/>
    <w:rsid w:val="002841D6"/>
    <w:rsid w:val="00284472"/>
    <w:rsid w:val="002850CD"/>
    <w:rsid w:val="00286F5C"/>
    <w:rsid w:val="002907B2"/>
    <w:rsid w:val="002A1D8C"/>
    <w:rsid w:val="002C6B2C"/>
    <w:rsid w:val="002D6D52"/>
    <w:rsid w:val="002E039F"/>
    <w:rsid w:val="002E166F"/>
    <w:rsid w:val="00300290"/>
    <w:rsid w:val="003042EB"/>
    <w:rsid w:val="003057C6"/>
    <w:rsid w:val="00317CCF"/>
    <w:rsid w:val="003223C8"/>
    <w:rsid w:val="00325E22"/>
    <w:rsid w:val="00326DF5"/>
    <w:rsid w:val="0033324A"/>
    <w:rsid w:val="00334D30"/>
    <w:rsid w:val="0033509E"/>
    <w:rsid w:val="00336DB7"/>
    <w:rsid w:val="00342BA5"/>
    <w:rsid w:val="00352545"/>
    <w:rsid w:val="00353833"/>
    <w:rsid w:val="00353C66"/>
    <w:rsid w:val="003559B2"/>
    <w:rsid w:val="00356CDD"/>
    <w:rsid w:val="003636BF"/>
    <w:rsid w:val="003709A9"/>
    <w:rsid w:val="0037278F"/>
    <w:rsid w:val="00372971"/>
    <w:rsid w:val="003746B3"/>
    <w:rsid w:val="0037479F"/>
    <w:rsid w:val="00374A6F"/>
    <w:rsid w:val="00375115"/>
    <w:rsid w:val="00382872"/>
    <w:rsid w:val="003832C1"/>
    <w:rsid w:val="003845B4"/>
    <w:rsid w:val="00387B1A"/>
    <w:rsid w:val="00393288"/>
    <w:rsid w:val="00394F06"/>
    <w:rsid w:val="00396633"/>
    <w:rsid w:val="003A13F4"/>
    <w:rsid w:val="003A4685"/>
    <w:rsid w:val="003A6A3A"/>
    <w:rsid w:val="003B6991"/>
    <w:rsid w:val="003C2B87"/>
    <w:rsid w:val="003C3D59"/>
    <w:rsid w:val="003C4156"/>
    <w:rsid w:val="003D4423"/>
    <w:rsid w:val="003D48DC"/>
    <w:rsid w:val="003D5450"/>
    <w:rsid w:val="003E1C74"/>
    <w:rsid w:val="003E2672"/>
    <w:rsid w:val="003E69B7"/>
    <w:rsid w:val="003E6EF0"/>
    <w:rsid w:val="003E7DCE"/>
    <w:rsid w:val="003F1B36"/>
    <w:rsid w:val="003F36C8"/>
    <w:rsid w:val="003F3903"/>
    <w:rsid w:val="003F771F"/>
    <w:rsid w:val="0040141D"/>
    <w:rsid w:val="00404169"/>
    <w:rsid w:val="00411DCE"/>
    <w:rsid w:val="00412FC0"/>
    <w:rsid w:val="00415025"/>
    <w:rsid w:val="0041563E"/>
    <w:rsid w:val="00415D6A"/>
    <w:rsid w:val="00427101"/>
    <w:rsid w:val="00427D81"/>
    <w:rsid w:val="00445424"/>
    <w:rsid w:val="00446EF8"/>
    <w:rsid w:val="004509F5"/>
    <w:rsid w:val="004632C1"/>
    <w:rsid w:val="00474A21"/>
    <w:rsid w:val="004807FC"/>
    <w:rsid w:val="00490AE8"/>
    <w:rsid w:val="00491F91"/>
    <w:rsid w:val="00493011"/>
    <w:rsid w:val="00494D70"/>
    <w:rsid w:val="00494F1B"/>
    <w:rsid w:val="004A08A2"/>
    <w:rsid w:val="004A3827"/>
    <w:rsid w:val="004C5F4A"/>
    <w:rsid w:val="004E09F3"/>
    <w:rsid w:val="004F02D2"/>
    <w:rsid w:val="004F4DA4"/>
    <w:rsid w:val="004F7A6D"/>
    <w:rsid w:val="0050364C"/>
    <w:rsid w:val="00512697"/>
    <w:rsid w:val="00513E72"/>
    <w:rsid w:val="0052380A"/>
    <w:rsid w:val="00526246"/>
    <w:rsid w:val="00527DE2"/>
    <w:rsid w:val="005323FA"/>
    <w:rsid w:val="00533B25"/>
    <w:rsid w:val="00536596"/>
    <w:rsid w:val="0053733A"/>
    <w:rsid w:val="00542843"/>
    <w:rsid w:val="0054621B"/>
    <w:rsid w:val="005512E3"/>
    <w:rsid w:val="00552446"/>
    <w:rsid w:val="005525AD"/>
    <w:rsid w:val="00554368"/>
    <w:rsid w:val="005570A5"/>
    <w:rsid w:val="0055721A"/>
    <w:rsid w:val="00557A62"/>
    <w:rsid w:val="00567106"/>
    <w:rsid w:val="00584BEF"/>
    <w:rsid w:val="00585447"/>
    <w:rsid w:val="00594BC0"/>
    <w:rsid w:val="005968FC"/>
    <w:rsid w:val="005A44DF"/>
    <w:rsid w:val="005B1757"/>
    <w:rsid w:val="005B3387"/>
    <w:rsid w:val="005B4405"/>
    <w:rsid w:val="005C2959"/>
    <w:rsid w:val="005C793E"/>
    <w:rsid w:val="005D1DB5"/>
    <w:rsid w:val="005D6A7E"/>
    <w:rsid w:val="005D7F65"/>
    <w:rsid w:val="005E0A79"/>
    <w:rsid w:val="005E1D3C"/>
    <w:rsid w:val="005E42C0"/>
    <w:rsid w:val="005E4967"/>
    <w:rsid w:val="005E697A"/>
    <w:rsid w:val="005E7BE9"/>
    <w:rsid w:val="005F00B3"/>
    <w:rsid w:val="006006EE"/>
    <w:rsid w:val="00605DBA"/>
    <w:rsid w:val="00606FA2"/>
    <w:rsid w:val="006102FB"/>
    <w:rsid w:val="006103D0"/>
    <w:rsid w:val="0061171B"/>
    <w:rsid w:val="0062683B"/>
    <w:rsid w:val="006273FB"/>
    <w:rsid w:val="00631EA3"/>
    <w:rsid w:val="00632253"/>
    <w:rsid w:val="00633741"/>
    <w:rsid w:val="00633E89"/>
    <w:rsid w:val="00635EFE"/>
    <w:rsid w:val="00642714"/>
    <w:rsid w:val="00642E56"/>
    <w:rsid w:val="00643757"/>
    <w:rsid w:val="00644570"/>
    <w:rsid w:val="006455CE"/>
    <w:rsid w:val="00657D64"/>
    <w:rsid w:val="006632C1"/>
    <w:rsid w:val="006737F2"/>
    <w:rsid w:val="006841CC"/>
    <w:rsid w:val="00684D38"/>
    <w:rsid w:val="006852DE"/>
    <w:rsid w:val="00686E2F"/>
    <w:rsid w:val="00697F64"/>
    <w:rsid w:val="006A1949"/>
    <w:rsid w:val="006A473E"/>
    <w:rsid w:val="006A4C9E"/>
    <w:rsid w:val="006A6C2C"/>
    <w:rsid w:val="006B149B"/>
    <w:rsid w:val="006C70F5"/>
    <w:rsid w:val="006C7C8A"/>
    <w:rsid w:val="006D104F"/>
    <w:rsid w:val="006D1468"/>
    <w:rsid w:val="006D42D9"/>
    <w:rsid w:val="006D5A40"/>
    <w:rsid w:val="006E037B"/>
    <w:rsid w:val="006E16E3"/>
    <w:rsid w:val="006E4B22"/>
    <w:rsid w:val="006E6B27"/>
    <w:rsid w:val="006E76A6"/>
    <w:rsid w:val="006E7CD7"/>
    <w:rsid w:val="006F063E"/>
    <w:rsid w:val="006F19FB"/>
    <w:rsid w:val="006F7035"/>
    <w:rsid w:val="00700D7C"/>
    <w:rsid w:val="007051E3"/>
    <w:rsid w:val="007071DB"/>
    <w:rsid w:val="0071025F"/>
    <w:rsid w:val="007119DD"/>
    <w:rsid w:val="007120FC"/>
    <w:rsid w:val="00713E30"/>
    <w:rsid w:val="00716483"/>
    <w:rsid w:val="00730565"/>
    <w:rsid w:val="00733017"/>
    <w:rsid w:val="00734E74"/>
    <w:rsid w:val="00735657"/>
    <w:rsid w:val="00736FD0"/>
    <w:rsid w:val="007400BF"/>
    <w:rsid w:val="00740A21"/>
    <w:rsid w:val="0075144C"/>
    <w:rsid w:val="00765E84"/>
    <w:rsid w:val="00770460"/>
    <w:rsid w:val="00773EA0"/>
    <w:rsid w:val="007753E8"/>
    <w:rsid w:val="007776EC"/>
    <w:rsid w:val="00783310"/>
    <w:rsid w:val="00787281"/>
    <w:rsid w:val="00791095"/>
    <w:rsid w:val="00792ECC"/>
    <w:rsid w:val="00795516"/>
    <w:rsid w:val="007A07A8"/>
    <w:rsid w:val="007A4A6D"/>
    <w:rsid w:val="007A4EC8"/>
    <w:rsid w:val="007A5FBD"/>
    <w:rsid w:val="007B0281"/>
    <w:rsid w:val="007B048D"/>
    <w:rsid w:val="007B1DC2"/>
    <w:rsid w:val="007B29CD"/>
    <w:rsid w:val="007B3BD8"/>
    <w:rsid w:val="007C4227"/>
    <w:rsid w:val="007D1BCF"/>
    <w:rsid w:val="007D3CC4"/>
    <w:rsid w:val="007D72B9"/>
    <w:rsid w:val="007D75CF"/>
    <w:rsid w:val="007E3D06"/>
    <w:rsid w:val="007E6DC5"/>
    <w:rsid w:val="007F1C69"/>
    <w:rsid w:val="007F3296"/>
    <w:rsid w:val="007F6419"/>
    <w:rsid w:val="0080060F"/>
    <w:rsid w:val="00813038"/>
    <w:rsid w:val="00813196"/>
    <w:rsid w:val="008162E1"/>
    <w:rsid w:val="00823561"/>
    <w:rsid w:val="00833042"/>
    <w:rsid w:val="0084679B"/>
    <w:rsid w:val="00846C6A"/>
    <w:rsid w:val="00855BC8"/>
    <w:rsid w:val="008609A9"/>
    <w:rsid w:val="00866E61"/>
    <w:rsid w:val="00874EF1"/>
    <w:rsid w:val="008777C3"/>
    <w:rsid w:val="0088043C"/>
    <w:rsid w:val="00886878"/>
    <w:rsid w:val="008906C9"/>
    <w:rsid w:val="00891B2B"/>
    <w:rsid w:val="008945CF"/>
    <w:rsid w:val="008B1B98"/>
    <w:rsid w:val="008B26C7"/>
    <w:rsid w:val="008C5738"/>
    <w:rsid w:val="008C5ABE"/>
    <w:rsid w:val="008D04F0"/>
    <w:rsid w:val="008D295E"/>
    <w:rsid w:val="008D77B1"/>
    <w:rsid w:val="008F2923"/>
    <w:rsid w:val="008F3500"/>
    <w:rsid w:val="008F520B"/>
    <w:rsid w:val="008F5DFF"/>
    <w:rsid w:val="008F74B4"/>
    <w:rsid w:val="008F7D16"/>
    <w:rsid w:val="00900C1E"/>
    <w:rsid w:val="00903E3B"/>
    <w:rsid w:val="0091064D"/>
    <w:rsid w:val="00915C31"/>
    <w:rsid w:val="00917662"/>
    <w:rsid w:val="009176FD"/>
    <w:rsid w:val="009209F3"/>
    <w:rsid w:val="0092361C"/>
    <w:rsid w:val="00924E3C"/>
    <w:rsid w:val="00930EA2"/>
    <w:rsid w:val="009326ED"/>
    <w:rsid w:val="0093533F"/>
    <w:rsid w:val="00935D34"/>
    <w:rsid w:val="009365F1"/>
    <w:rsid w:val="0094047E"/>
    <w:rsid w:val="00952307"/>
    <w:rsid w:val="00955C04"/>
    <w:rsid w:val="00956C25"/>
    <w:rsid w:val="009612BB"/>
    <w:rsid w:val="0096332B"/>
    <w:rsid w:val="0097217D"/>
    <w:rsid w:val="00983915"/>
    <w:rsid w:val="0098406E"/>
    <w:rsid w:val="0098686D"/>
    <w:rsid w:val="00986B37"/>
    <w:rsid w:val="00991795"/>
    <w:rsid w:val="00991AE2"/>
    <w:rsid w:val="00993B51"/>
    <w:rsid w:val="00995447"/>
    <w:rsid w:val="0099671F"/>
    <w:rsid w:val="009A0DFE"/>
    <w:rsid w:val="009A164C"/>
    <w:rsid w:val="009B282A"/>
    <w:rsid w:val="009C1731"/>
    <w:rsid w:val="009C4053"/>
    <w:rsid w:val="009C62C2"/>
    <w:rsid w:val="009C66D4"/>
    <w:rsid w:val="009D685B"/>
    <w:rsid w:val="009D748A"/>
    <w:rsid w:val="009E7608"/>
    <w:rsid w:val="009F015B"/>
    <w:rsid w:val="00A02F88"/>
    <w:rsid w:val="00A037F3"/>
    <w:rsid w:val="00A04A17"/>
    <w:rsid w:val="00A125C5"/>
    <w:rsid w:val="00A15220"/>
    <w:rsid w:val="00A174DE"/>
    <w:rsid w:val="00A5039D"/>
    <w:rsid w:val="00A51177"/>
    <w:rsid w:val="00A52CDE"/>
    <w:rsid w:val="00A600FF"/>
    <w:rsid w:val="00A65EE7"/>
    <w:rsid w:val="00A65F6D"/>
    <w:rsid w:val="00A70133"/>
    <w:rsid w:val="00A70D01"/>
    <w:rsid w:val="00A70E49"/>
    <w:rsid w:val="00A70FA8"/>
    <w:rsid w:val="00A72A09"/>
    <w:rsid w:val="00A7571A"/>
    <w:rsid w:val="00A76FCC"/>
    <w:rsid w:val="00A821B2"/>
    <w:rsid w:val="00A86CD1"/>
    <w:rsid w:val="00A95E01"/>
    <w:rsid w:val="00A97985"/>
    <w:rsid w:val="00AA336D"/>
    <w:rsid w:val="00AA541A"/>
    <w:rsid w:val="00AA7CAF"/>
    <w:rsid w:val="00AB27AA"/>
    <w:rsid w:val="00AB68C4"/>
    <w:rsid w:val="00AB792D"/>
    <w:rsid w:val="00AB7BEC"/>
    <w:rsid w:val="00AC4EE5"/>
    <w:rsid w:val="00AC67A6"/>
    <w:rsid w:val="00AC73E5"/>
    <w:rsid w:val="00AD68E4"/>
    <w:rsid w:val="00AE181F"/>
    <w:rsid w:val="00AE6D1E"/>
    <w:rsid w:val="00AF0029"/>
    <w:rsid w:val="00AF7B77"/>
    <w:rsid w:val="00B02527"/>
    <w:rsid w:val="00B05D8E"/>
    <w:rsid w:val="00B10CCD"/>
    <w:rsid w:val="00B11AC4"/>
    <w:rsid w:val="00B13492"/>
    <w:rsid w:val="00B17141"/>
    <w:rsid w:val="00B177F9"/>
    <w:rsid w:val="00B17F39"/>
    <w:rsid w:val="00B25C8E"/>
    <w:rsid w:val="00B31575"/>
    <w:rsid w:val="00B341CB"/>
    <w:rsid w:val="00B37790"/>
    <w:rsid w:val="00B417A6"/>
    <w:rsid w:val="00B41BDD"/>
    <w:rsid w:val="00B57A05"/>
    <w:rsid w:val="00B653DA"/>
    <w:rsid w:val="00B70150"/>
    <w:rsid w:val="00B757B6"/>
    <w:rsid w:val="00B75B2B"/>
    <w:rsid w:val="00B75ED8"/>
    <w:rsid w:val="00B760DA"/>
    <w:rsid w:val="00B8367D"/>
    <w:rsid w:val="00B8547D"/>
    <w:rsid w:val="00B85A34"/>
    <w:rsid w:val="00B87EC8"/>
    <w:rsid w:val="00BA08ED"/>
    <w:rsid w:val="00BA249B"/>
    <w:rsid w:val="00BA32E2"/>
    <w:rsid w:val="00BA45B3"/>
    <w:rsid w:val="00BA7C0C"/>
    <w:rsid w:val="00BB1E75"/>
    <w:rsid w:val="00BC31C3"/>
    <w:rsid w:val="00BD1E07"/>
    <w:rsid w:val="00BD4DCA"/>
    <w:rsid w:val="00BE4122"/>
    <w:rsid w:val="00BF27FA"/>
    <w:rsid w:val="00BF3194"/>
    <w:rsid w:val="00BF4DFC"/>
    <w:rsid w:val="00BF501C"/>
    <w:rsid w:val="00BF6BB9"/>
    <w:rsid w:val="00BF71FC"/>
    <w:rsid w:val="00C0011F"/>
    <w:rsid w:val="00C01E92"/>
    <w:rsid w:val="00C136B5"/>
    <w:rsid w:val="00C13F8D"/>
    <w:rsid w:val="00C142D2"/>
    <w:rsid w:val="00C200BF"/>
    <w:rsid w:val="00C24912"/>
    <w:rsid w:val="00C250D5"/>
    <w:rsid w:val="00C42A27"/>
    <w:rsid w:val="00C47031"/>
    <w:rsid w:val="00C543F2"/>
    <w:rsid w:val="00C56850"/>
    <w:rsid w:val="00C60C98"/>
    <w:rsid w:val="00C655A0"/>
    <w:rsid w:val="00C7359E"/>
    <w:rsid w:val="00C76C6A"/>
    <w:rsid w:val="00C77A35"/>
    <w:rsid w:val="00C77A43"/>
    <w:rsid w:val="00C853DA"/>
    <w:rsid w:val="00C86384"/>
    <w:rsid w:val="00C871EC"/>
    <w:rsid w:val="00C92898"/>
    <w:rsid w:val="00C95E74"/>
    <w:rsid w:val="00CA4C7F"/>
    <w:rsid w:val="00CA6564"/>
    <w:rsid w:val="00CB169C"/>
    <w:rsid w:val="00CB2911"/>
    <w:rsid w:val="00CC0308"/>
    <w:rsid w:val="00CC0C69"/>
    <w:rsid w:val="00CC3A51"/>
    <w:rsid w:val="00CD0F52"/>
    <w:rsid w:val="00CD17BF"/>
    <w:rsid w:val="00CD1E2F"/>
    <w:rsid w:val="00CD40E1"/>
    <w:rsid w:val="00CD51BD"/>
    <w:rsid w:val="00CD7802"/>
    <w:rsid w:val="00CE545F"/>
    <w:rsid w:val="00CE5D57"/>
    <w:rsid w:val="00CE7514"/>
    <w:rsid w:val="00CF0EB3"/>
    <w:rsid w:val="00CF3F79"/>
    <w:rsid w:val="00CF6C94"/>
    <w:rsid w:val="00CF7F7F"/>
    <w:rsid w:val="00D00FC7"/>
    <w:rsid w:val="00D01044"/>
    <w:rsid w:val="00D012F4"/>
    <w:rsid w:val="00D158E5"/>
    <w:rsid w:val="00D21C62"/>
    <w:rsid w:val="00D248DE"/>
    <w:rsid w:val="00D278B6"/>
    <w:rsid w:val="00D32140"/>
    <w:rsid w:val="00D32D41"/>
    <w:rsid w:val="00D34E0E"/>
    <w:rsid w:val="00D47976"/>
    <w:rsid w:val="00D5259C"/>
    <w:rsid w:val="00D60D2D"/>
    <w:rsid w:val="00D628E2"/>
    <w:rsid w:val="00D70805"/>
    <w:rsid w:val="00D77E62"/>
    <w:rsid w:val="00D8542D"/>
    <w:rsid w:val="00D9401E"/>
    <w:rsid w:val="00D9407F"/>
    <w:rsid w:val="00D96434"/>
    <w:rsid w:val="00DA5634"/>
    <w:rsid w:val="00DA6E3E"/>
    <w:rsid w:val="00DB11AD"/>
    <w:rsid w:val="00DB420E"/>
    <w:rsid w:val="00DC0990"/>
    <w:rsid w:val="00DC404F"/>
    <w:rsid w:val="00DC6A71"/>
    <w:rsid w:val="00DD0C5C"/>
    <w:rsid w:val="00DD0C87"/>
    <w:rsid w:val="00DD2796"/>
    <w:rsid w:val="00DD28DE"/>
    <w:rsid w:val="00DD5407"/>
    <w:rsid w:val="00DD546F"/>
    <w:rsid w:val="00DD57BF"/>
    <w:rsid w:val="00DE193D"/>
    <w:rsid w:val="00DE5B46"/>
    <w:rsid w:val="00DF215E"/>
    <w:rsid w:val="00DF255E"/>
    <w:rsid w:val="00DF2DA2"/>
    <w:rsid w:val="00DF41DA"/>
    <w:rsid w:val="00DF5972"/>
    <w:rsid w:val="00DF5B20"/>
    <w:rsid w:val="00DF733B"/>
    <w:rsid w:val="00E0357D"/>
    <w:rsid w:val="00E04D70"/>
    <w:rsid w:val="00E11BA2"/>
    <w:rsid w:val="00E13180"/>
    <w:rsid w:val="00E1333E"/>
    <w:rsid w:val="00E15170"/>
    <w:rsid w:val="00E175AE"/>
    <w:rsid w:val="00E205FE"/>
    <w:rsid w:val="00E20806"/>
    <w:rsid w:val="00E247F9"/>
    <w:rsid w:val="00E24EC2"/>
    <w:rsid w:val="00E25797"/>
    <w:rsid w:val="00E27F26"/>
    <w:rsid w:val="00E360FF"/>
    <w:rsid w:val="00E44C95"/>
    <w:rsid w:val="00E5032C"/>
    <w:rsid w:val="00E5770E"/>
    <w:rsid w:val="00E57F12"/>
    <w:rsid w:val="00E57F64"/>
    <w:rsid w:val="00E61A61"/>
    <w:rsid w:val="00E663BC"/>
    <w:rsid w:val="00E763E9"/>
    <w:rsid w:val="00E76FE2"/>
    <w:rsid w:val="00E85A03"/>
    <w:rsid w:val="00E871AF"/>
    <w:rsid w:val="00E87D65"/>
    <w:rsid w:val="00E9252F"/>
    <w:rsid w:val="00E968D6"/>
    <w:rsid w:val="00E96D01"/>
    <w:rsid w:val="00E970FC"/>
    <w:rsid w:val="00EB1B84"/>
    <w:rsid w:val="00EB618E"/>
    <w:rsid w:val="00EC318C"/>
    <w:rsid w:val="00EC3BEE"/>
    <w:rsid w:val="00EC40DC"/>
    <w:rsid w:val="00EC641D"/>
    <w:rsid w:val="00ED1064"/>
    <w:rsid w:val="00ED2F04"/>
    <w:rsid w:val="00ED45C1"/>
    <w:rsid w:val="00ED4756"/>
    <w:rsid w:val="00ED6DB1"/>
    <w:rsid w:val="00EE26C1"/>
    <w:rsid w:val="00EF4BC2"/>
    <w:rsid w:val="00F02321"/>
    <w:rsid w:val="00F14E1B"/>
    <w:rsid w:val="00F16A61"/>
    <w:rsid w:val="00F22D89"/>
    <w:rsid w:val="00F240BB"/>
    <w:rsid w:val="00F24C8B"/>
    <w:rsid w:val="00F32196"/>
    <w:rsid w:val="00F326F3"/>
    <w:rsid w:val="00F40E76"/>
    <w:rsid w:val="00F412B7"/>
    <w:rsid w:val="00F46724"/>
    <w:rsid w:val="00F46A61"/>
    <w:rsid w:val="00F504A5"/>
    <w:rsid w:val="00F56C2E"/>
    <w:rsid w:val="00F57FED"/>
    <w:rsid w:val="00F61644"/>
    <w:rsid w:val="00F6378F"/>
    <w:rsid w:val="00F7473E"/>
    <w:rsid w:val="00F919EF"/>
    <w:rsid w:val="00F91C09"/>
    <w:rsid w:val="00F91C76"/>
    <w:rsid w:val="00F92668"/>
    <w:rsid w:val="00F9310F"/>
    <w:rsid w:val="00F932B6"/>
    <w:rsid w:val="00FA28F7"/>
    <w:rsid w:val="00FA3CE8"/>
    <w:rsid w:val="00FB189A"/>
    <w:rsid w:val="00FB2443"/>
    <w:rsid w:val="00FB555D"/>
    <w:rsid w:val="00FC10C7"/>
    <w:rsid w:val="00FC56E5"/>
    <w:rsid w:val="00FC6DC1"/>
    <w:rsid w:val="00FD1007"/>
    <w:rsid w:val="00FD1B59"/>
    <w:rsid w:val="00FE10E5"/>
    <w:rsid w:val="00FE1E3E"/>
    <w:rsid w:val="00FF01E7"/>
    <w:rsid w:val="00FF3ECC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0D0480E"/>
  <w15:chartTrackingRefBased/>
  <w15:docId w15:val="{A4CBA701-A820-4092-B75B-42AEA9C14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footer" w:uiPriority="99"/>
    <w:lsdException w:name="caption" w:semiHidden="1" w:unhideWhenUsed="1" w:qFormat="1"/>
    <w:lsdException w:name="footnote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D1DB5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uiPriority w:val="3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rsid w:val="00700D7C"/>
    <w:pPr>
      <w:suppressAutoHyphens/>
      <w:spacing w:after="120" w:line="480" w:lineRule="auto"/>
    </w:pPr>
    <w:rPr>
      <w:rFonts w:ascii="Times New Roman" w:hAnsi="Times New Roman"/>
      <w:sz w:val="24"/>
      <w:lang w:val="sl-SI" w:eastAsia="ar-SA"/>
    </w:rPr>
  </w:style>
  <w:style w:type="character" w:styleId="Krepko">
    <w:name w:val="Strong"/>
    <w:qFormat/>
    <w:rsid w:val="00DD2796"/>
    <w:rPr>
      <w:b/>
      <w:bCs/>
    </w:rPr>
  </w:style>
  <w:style w:type="paragraph" w:styleId="Navadensplet">
    <w:name w:val="Normal (Web)"/>
    <w:basedOn w:val="Navaden"/>
    <w:uiPriority w:val="99"/>
    <w:rsid w:val="00B17F39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character" w:styleId="SledenaHiperpovezava">
    <w:name w:val="FollowedHyperlink"/>
    <w:rsid w:val="004A08A2"/>
    <w:rPr>
      <w:color w:val="800080"/>
      <w:u w:val="single"/>
    </w:rPr>
  </w:style>
  <w:style w:type="paragraph" w:styleId="HTML-oblikovano">
    <w:name w:val="HTML Preformatted"/>
    <w:basedOn w:val="Navaden"/>
    <w:rsid w:val="002418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Cs w:val="20"/>
      <w:lang w:val="sl-SI" w:eastAsia="sl-SI"/>
    </w:rPr>
  </w:style>
  <w:style w:type="character" w:styleId="tevilkastrani">
    <w:name w:val="page number"/>
    <w:basedOn w:val="Privzetapisavaodstavka"/>
    <w:rsid w:val="00CD17BF"/>
  </w:style>
  <w:style w:type="character" w:styleId="Pripombasklic">
    <w:name w:val="annotation reference"/>
    <w:rsid w:val="00DD5407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DD5407"/>
    <w:rPr>
      <w:szCs w:val="20"/>
    </w:rPr>
  </w:style>
  <w:style w:type="paragraph" w:styleId="Zadevapripombe">
    <w:name w:val="annotation subject"/>
    <w:basedOn w:val="Pripombabesedilo"/>
    <w:next w:val="Pripombabesedilo"/>
    <w:semiHidden/>
    <w:rsid w:val="00DD5407"/>
    <w:rPr>
      <w:b/>
      <w:bCs/>
    </w:rPr>
  </w:style>
  <w:style w:type="paragraph" w:styleId="Besedilooblaka">
    <w:name w:val="Balloon Text"/>
    <w:basedOn w:val="Navaden"/>
    <w:semiHidden/>
    <w:rsid w:val="00DD5407"/>
    <w:rPr>
      <w:rFonts w:ascii="Tahoma" w:hAnsi="Tahoma" w:cs="Tahoma"/>
      <w:sz w:val="16"/>
      <w:szCs w:val="16"/>
    </w:rPr>
  </w:style>
  <w:style w:type="paragraph" w:styleId="Odstavekseznama">
    <w:name w:val="List Paragraph"/>
    <w:aliases w:val="naslov 1,Bullet 1,Bullet Points,Bullet layer,Colorful List - Accent 11,Dot pt,F5 List Paragraph,Indicator Text,Issue Action POC,List Paragraph Char Char Char,List Paragraph2,MAIN CONTENT,No Spacing1,Normal numbered,3,numbered list,Bulle"/>
    <w:basedOn w:val="Navaden"/>
    <w:link w:val="OdstavekseznamaZnak"/>
    <w:uiPriority w:val="99"/>
    <w:qFormat/>
    <w:rsid w:val="00900C1E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qFormat/>
    <w:rsid w:val="000168A5"/>
    <w:pPr>
      <w:spacing w:line="240" w:lineRule="auto"/>
    </w:pPr>
    <w:rPr>
      <w:szCs w:val="20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0168A5"/>
    <w:rPr>
      <w:rFonts w:ascii="Arial" w:hAnsi="Arial"/>
      <w:lang w:val="en-US" w:eastAsia="en-US"/>
    </w:rPr>
  </w:style>
  <w:style w:type="character" w:styleId="Sprotnaopomba-sklic">
    <w:name w:val="footnote reference"/>
    <w:aliases w:val="Footnote symbol,Fussnota,Footnote reference number,note TESI,SUPERS,EN Footnote Reference,-E Fußnotenzeichen,number,Times 10 Point,Exposant 3 Point,Footnote Reference_LVL6,Footnote Reference_LVL61,Footnote Reference_LVL62,Footnote"/>
    <w:basedOn w:val="Privzetapisavaodstavka"/>
    <w:uiPriority w:val="99"/>
    <w:qFormat/>
    <w:rsid w:val="000168A5"/>
    <w:rPr>
      <w:vertAlign w:val="superscript"/>
    </w:rPr>
  </w:style>
  <w:style w:type="character" w:styleId="Nerazreenaomemba">
    <w:name w:val="Unresolved Mention"/>
    <w:basedOn w:val="Privzetapisavaodstavka"/>
    <w:uiPriority w:val="99"/>
    <w:semiHidden/>
    <w:unhideWhenUsed/>
    <w:rsid w:val="0037278F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naslov 1 Znak,Bullet 1 Znak,Bullet Points Znak,Bullet layer Znak,Colorful List - Accent 11 Znak,Dot pt Znak,F5 List Paragraph Znak,Indicator Text Znak,Issue Action POC Znak,List Paragraph Char Char Char Znak,List Paragraph2 Znak"/>
    <w:link w:val="Odstavekseznama"/>
    <w:uiPriority w:val="99"/>
    <w:qFormat/>
    <w:locked/>
    <w:rsid w:val="00132D81"/>
    <w:rPr>
      <w:rFonts w:ascii="Arial" w:hAnsi="Arial"/>
      <w:szCs w:val="24"/>
      <w:lang w:val="en-US" w:eastAsia="en-US"/>
    </w:rPr>
  </w:style>
  <w:style w:type="character" w:customStyle="1" w:styleId="NogaZnak">
    <w:name w:val="Noga Znak"/>
    <w:link w:val="Noga"/>
    <w:uiPriority w:val="99"/>
    <w:rsid w:val="003B6991"/>
    <w:rPr>
      <w:rFonts w:ascii="Arial" w:hAnsi="Arial"/>
      <w:szCs w:val="24"/>
      <w:lang w:val="en-US" w:eastAsia="en-US"/>
    </w:rPr>
  </w:style>
  <w:style w:type="paragraph" w:customStyle="1" w:styleId="SlogSlogNaslov2Pred24ptSestavljen11pt">
    <w:name w:val="Slog Slog Naslov 2 + Pred:  24 pt + (Sestavljen) 11 pt"/>
    <w:basedOn w:val="Navaden"/>
    <w:rsid w:val="00CA4C7F"/>
    <w:pPr>
      <w:keepNext/>
      <w:numPr>
        <w:ilvl w:val="1"/>
        <w:numId w:val="4"/>
      </w:numPr>
      <w:spacing w:before="240" w:after="120" w:line="240" w:lineRule="auto"/>
      <w:outlineLvl w:val="1"/>
    </w:pPr>
    <w:rPr>
      <w:rFonts w:cs="Arial"/>
      <w:b/>
      <w:bCs/>
      <w:iCs/>
      <w:sz w:val="24"/>
      <w:szCs w:val="22"/>
      <w:lang w:val="sl-SI"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891B2B"/>
    <w:rPr>
      <w:rFonts w:ascii="Arial" w:hAnsi="Arial"/>
      <w:lang w:val="en-US" w:eastAsia="en-US"/>
    </w:rPr>
  </w:style>
  <w:style w:type="paragraph" w:styleId="Revizija">
    <w:name w:val="Revision"/>
    <w:hidden/>
    <w:uiPriority w:val="99"/>
    <w:semiHidden/>
    <w:rsid w:val="007051E3"/>
    <w:rPr>
      <w:rFonts w:ascii="Arial" w:hAnsi="Arial"/>
      <w:szCs w:val="24"/>
      <w:lang w:val="en-US" w:eastAsia="en-US"/>
    </w:rPr>
  </w:style>
  <w:style w:type="paragraph" w:customStyle="1" w:styleId="Default">
    <w:name w:val="Default"/>
    <w:rsid w:val="00A02F88"/>
    <w:pPr>
      <w:autoSpaceDE w:val="0"/>
      <w:autoSpaceDN w:val="0"/>
      <w:adjustRightInd w:val="0"/>
    </w:pPr>
    <w:rPr>
      <w:rFonts w:ascii="Republika" w:eastAsiaTheme="minorHAnsi" w:hAnsi="Republika" w:cs="Republika"/>
      <w:color w:val="000000"/>
      <w:sz w:val="24"/>
      <w:szCs w:val="24"/>
      <w:lang w:eastAsia="en-US"/>
    </w:rPr>
  </w:style>
  <w:style w:type="paragraph" w:styleId="Telobesedila">
    <w:name w:val="Body Text"/>
    <w:basedOn w:val="Navaden"/>
    <w:link w:val="TelobesedilaZnak"/>
    <w:rsid w:val="00686E2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686E2F"/>
    <w:rPr>
      <w:rFonts w:ascii="Arial" w:hAnsi="Arial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40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98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08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67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5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5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0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43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40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75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883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5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62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48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80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30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66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6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54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36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5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26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376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43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2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38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63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60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9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60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5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94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94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39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50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38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6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42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22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0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07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6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MP\notes49E518\MPJU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19DFF32-5BAD-46C7-8D6F-E6A51BEA0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MPJU</Template>
  <TotalTime>2</TotalTime>
  <Pages>1</Pages>
  <Words>80</Words>
  <Characters>503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582</CharactersWithSpaces>
  <SharedDoc>false</SharedDoc>
  <HLinks>
    <vt:vector size="24" baseType="variant">
      <vt:variant>
        <vt:i4>2687040</vt:i4>
      </vt:variant>
      <vt:variant>
        <vt:i4>12</vt:i4>
      </vt:variant>
      <vt:variant>
        <vt:i4>0</vt:i4>
      </vt:variant>
      <vt:variant>
        <vt:i4>5</vt:i4>
      </vt:variant>
      <vt:variant>
        <vt:lpwstr>mailto:gp.mju@gov.si</vt:lpwstr>
      </vt:variant>
      <vt:variant>
        <vt:lpwstr/>
      </vt:variant>
      <vt:variant>
        <vt:i4>2687040</vt:i4>
      </vt:variant>
      <vt:variant>
        <vt:i4>9</vt:i4>
      </vt:variant>
      <vt:variant>
        <vt:i4>0</vt:i4>
      </vt:variant>
      <vt:variant>
        <vt:i4>5</vt:i4>
      </vt:variant>
      <vt:variant>
        <vt:lpwstr>mailto:gp.mju@gov.si</vt:lpwstr>
      </vt:variant>
      <vt:variant>
        <vt:lpwstr/>
      </vt:variant>
      <vt:variant>
        <vt:i4>2687040</vt:i4>
      </vt:variant>
      <vt:variant>
        <vt:i4>6</vt:i4>
      </vt:variant>
      <vt:variant>
        <vt:i4>0</vt:i4>
      </vt:variant>
      <vt:variant>
        <vt:i4>5</vt:i4>
      </vt:variant>
      <vt:variant>
        <vt:lpwstr>mailto:gp.mju@gov.si</vt:lpwstr>
      </vt:variant>
      <vt:variant>
        <vt:lpwstr/>
      </vt:variant>
      <vt:variant>
        <vt:i4>2687040</vt:i4>
      </vt:variant>
      <vt:variant>
        <vt:i4>3</vt:i4>
      </vt:variant>
      <vt:variant>
        <vt:i4>0</vt:i4>
      </vt:variant>
      <vt:variant>
        <vt:i4>5</vt:i4>
      </vt:variant>
      <vt:variant>
        <vt:lpwstr>mailto:gp.mju@gov.si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cp:keywords/>
  <cp:lastPrinted>2018-08-29T09:16:00Z</cp:lastPrinted>
  <dcterms:created xsi:type="dcterms:W3CDTF">2025-12-23T14:09:00Z</dcterms:created>
  <dcterms:modified xsi:type="dcterms:W3CDTF">2025-12-24T10:47:00Z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542aebf6cdf7b70987ad1a5252b1772220d1a47da7a5b9785a29d2952558bef7</vt:lpwstr>
  </property>
</Properties>
</file>