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79A54656" w14:textId="6F04E324" w:rsidR="00A436C9" w:rsidRDefault="00A436C9" w:rsidP="00A436C9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Številka: 4301-00</w:t>
      </w:r>
      <w:r w:rsidR="00D9465C">
        <w:rPr>
          <w:rFonts w:cs="Arial"/>
        </w:rPr>
        <w:t>29</w:t>
      </w:r>
      <w:r w:rsidRPr="1CE53556">
        <w:rPr>
          <w:rFonts w:cs="Arial"/>
        </w:rPr>
        <w:t>/202</w:t>
      </w:r>
      <w:r w:rsidR="00D9465C">
        <w:rPr>
          <w:rFonts w:cs="Arial"/>
        </w:rPr>
        <w:t>5</w:t>
      </w:r>
    </w:p>
    <w:p w14:paraId="54885BDC" w14:textId="54676E59" w:rsidR="00A436C9" w:rsidRDefault="00A436C9" w:rsidP="1CE53556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JN BR: 202</w:t>
      </w:r>
      <w:r w:rsidR="00D9465C">
        <w:rPr>
          <w:rFonts w:cs="Arial"/>
        </w:rPr>
        <w:t>5</w:t>
      </w:r>
      <w:r w:rsidRPr="1CE53556">
        <w:rPr>
          <w:rFonts w:cs="Arial"/>
        </w:rPr>
        <w:t>-</w:t>
      </w:r>
      <w:r w:rsidR="00FC32B8">
        <w:rPr>
          <w:rFonts w:cs="Arial"/>
        </w:rPr>
        <w:t>452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543CFB52" w14:textId="5F5E9EAC" w:rsidR="001B4703" w:rsidRDefault="001B4703" w:rsidP="7903AA79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4E0A7E3F" w14:textId="77777777" w:rsidR="001E3A32" w:rsidRDefault="001E3A32" w:rsidP="00E81DF5">
      <w:pPr>
        <w:jc w:val="both"/>
        <w:rPr>
          <w:rFonts w:cs="Arial"/>
          <w:i/>
        </w:rPr>
      </w:pPr>
    </w:p>
    <w:p w14:paraId="18BF8984" w14:textId="7E102FE6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77B99EA1" w:rsidR="00C0552D" w:rsidRPr="000E02BD" w:rsidRDefault="001D1171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 - BLAGO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4340064">
    <w:abstractNumId w:val="3"/>
  </w:num>
  <w:num w:numId="2" w16cid:durableId="462425468">
    <w:abstractNumId w:val="5"/>
  </w:num>
  <w:num w:numId="3" w16cid:durableId="979001293">
    <w:abstractNumId w:val="2"/>
  </w:num>
  <w:num w:numId="4" w16cid:durableId="1525558947">
    <w:abstractNumId w:val="1"/>
  </w:num>
  <w:num w:numId="5" w16cid:durableId="1290280789">
    <w:abstractNumId w:val="4"/>
  </w:num>
  <w:num w:numId="6" w16cid:durableId="68700276">
    <w:abstractNumId w:val="0"/>
  </w:num>
  <w:num w:numId="7" w16cid:durableId="910580454">
    <w:abstractNumId w:val="7"/>
  </w:num>
  <w:num w:numId="8" w16cid:durableId="1340038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E3A32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29EC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09F0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1999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7725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9465C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32B8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Props1.xml><?xml version="1.0" encoding="utf-8"?>
<ds:datastoreItem xmlns:ds="http://schemas.openxmlformats.org/officeDocument/2006/customXml" ds:itemID="{AE5C611C-7FB3-4968-915A-920E708AD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639E7B-0976-4AD0-A34C-A2638E7B9A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D9BC1-D21A-4935-A518-B44829EE2056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68c5f5d4-aadc-499c-975b-051170a396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</TotalTime>
  <Pages>1</Pages>
  <Words>48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15</cp:revision>
  <cp:lastPrinted>2024-01-12T09:53:00Z</cp:lastPrinted>
  <dcterms:created xsi:type="dcterms:W3CDTF">2022-03-25T11:59:00Z</dcterms:created>
  <dcterms:modified xsi:type="dcterms:W3CDTF">2026-01-06T10:31:00Z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