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4E" w:rsidRDefault="00AC4B4E" w:rsidP="00AC4B4E">
      <w:pPr>
        <w:rPr>
          <w:b/>
          <w:bCs/>
        </w:rPr>
      </w:pPr>
      <w:r w:rsidRPr="003172EE">
        <w:rPr>
          <w:b/>
          <w:bCs/>
        </w:rPr>
        <w:t xml:space="preserve">PODATKI O </w:t>
      </w:r>
      <w:r w:rsidRPr="003172EE">
        <w:rPr>
          <w:b/>
          <w:bCs/>
          <w:caps/>
        </w:rPr>
        <w:t>terEnski fotogrametrični</w:t>
      </w:r>
      <w:r w:rsidRPr="003172EE">
        <w:rPr>
          <w:b/>
          <w:bCs/>
        </w:rPr>
        <w:t xml:space="preserve"> TOČKI</w:t>
      </w:r>
    </w:p>
    <w:p w:rsidR="00CF662A" w:rsidRPr="003172EE" w:rsidRDefault="00CF662A" w:rsidP="00AC4B4E"/>
    <w:p w:rsidR="00AC4B4E" w:rsidRPr="003172EE" w:rsidRDefault="00AC4B4E" w:rsidP="00AC4B4E">
      <w:r w:rsidRPr="003172EE">
        <w:t>Projekt:</w:t>
      </w:r>
      <w:r w:rsidRPr="003172EE">
        <w:tab/>
      </w:r>
      <w:r w:rsidRPr="003172EE">
        <w:tab/>
      </w:r>
      <w:r w:rsidRPr="003172EE">
        <w:tab/>
      </w:r>
      <w:r w:rsidRPr="003172EE">
        <w:tab/>
      </w:r>
      <w:r w:rsidR="007C659D">
        <w:tab/>
      </w:r>
      <w:r w:rsidR="00CF662A">
        <w:tab/>
      </w:r>
      <w:r w:rsidRPr="003172EE">
        <w:t>Št. pogodbe:</w:t>
      </w:r>
    </w:p>
    <w:p w:rsidR="00AC4B4E" w:rsidRPr="003172EE" w:rsidRDefault="00AC4B4E" w:rsidP="00AC4B4E">
      <w:r w:rsidRPr="003172EE">
        <w:t xml:space="preserve">Naročnik: </w:t>
      </w:r>
      <w:r w:rsidRPr="003172EE">
        <w:tab/>
      </w:r>
      <w:r w:rsidRPr="003172EE">
        <w:tab/>
      </w:r>
      <w:r w:rsidRPr="003172EE">
        <w:tab/>
      </w:r>
      <w:r w:rsidRPr="003172EE">
        <w:tab/>
      </w:r>
      <w:r w:rsidR="00CF662A">
        <w:tab/>
      </w:r>
      <w:r w:rsidRPr="003172EE">
        <w:t>Izvajalec:</w:t>
      </w:r>
    </w:p>
    <w:p w:rsidR="007C659D" w:rsidRDefault="00BD4CC2" w:rsidP="00AC4B4E">
      <w:r>
        <w:t>Tip točke:</w:t>
      </w:r>
      <w:r>
        <w:tab/>
      </w:r>
      <w:r w:rsidR="00AC4B4E" w:rsidRPr="003172EE">
        <w:t>OT, KT</w:t>
      </w:r>
    </w:p>
    <w:p w:rsidR="00AC4B4E" w:rsidRPr="003172EE" w:rsidRDefault="00AC4B4E" w:rsidP="007C659D">
      <w:pPr>
        <w:jc w:val="left"/>
      </w:pPr>
      <w:r w:rsidRPr="003172EE">
        <w:t>Stara št. točke:</w:t>
      </w:r>
      <w:r w:rsidRPr="003172EE">
        <w:tab/>
      </w:r>
      <w:r w:rsidRPr="003172EE">
        <w:tab/>
      </w:r>
      <w:r w:rsidRPr="003172EE">
        <w:tab/>
      </w:r>
      <w:r w:rsidRPr="003172EE">
        <w:tab/>
      </w:r>
      <w:r w:rsidR="00CF662A">
        <w:tab/>
      </w:r>
      <w:bookmarkStart w:id="0" w:name="_GoBack"/>
      <w:bookmarkEnd w:id="0"/>
      <w:r w:rsidRPr="003172EE">
        <w:t>Nova št. točke:</w:t>
      </w:r>
    </w:p>
    <w:p w:rsidR="007C659D" w:rsidRDefault="007C659D" w:rsidP="00AC4B4E"/>
    <w:p w:rsidR="00AC4B4E" w:rsidRPr="005253A5" w:rsidRDefault="00AC4B4E" w:rsidP="00AC4B4E">
      <w:r w:rsidRPr="003172EE">
        <w:t>Koordinate</w:t>
      </w:r>
      <w:r w:rsidR="007C659D">
        <w:t xml:space="preserve"> v </w:t>
      </w:r>
      <w:r w:rsidRPr="003172EE">
        <w:t>D96/TM</w:t>
      </w:r>
      <w:r w:rsidR="007C659D">
        <w:t xml:space="preserve"> in ocenjena natančnost</w:t>
      </w:r>
      <w:r w:rsidR="00BD4CC2">
        <w:t>:</w:t>
      </w:r>
    </w:p>
    <w:p w:rsidR="007C659D" w:rsidRDefault="007C659D" w:rsidP="00AC4B4E"/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1720"/>
        <w:gridCol w:w="1721"/>
      </w:tblGrid>
      <w:tr w:rsidR="007C659D" w:rsidTr="007C659D"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  <w:r>
              <w:t>n</w:t>
            </w:r>
            <w:r w:rsidRPr="005253A5">
              <w:sym w:font="Symbol" w:char="F05B"/>
            </w:r>
            <w:r w:rsidRPr="005253A5">
              <w:t>m</w:t>
            </w:r>
            <w:r w:rsidRPr="005253A5">
              <w:sym w:font="Symbol" w:char="F05D"/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  <w:r>
              <w:t>e</w:t>
            </w:r>
            <w:r w:rsidRPr="005253A5">
              <w:sym w:font="Symbol" w:char="F05B"/>
            </w:r>
            <w:r w:rsidRPr="005253A5">
              <w:t>m</w:t>
            </w:r>
            <w:r w:rsidRPr="005253A5">
              <w:sym w:font="Symbol" w:char="F05D"/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  <w:proofErr w:type="spellStart"/>
            <w:r w:rsidRPr="005253A5">
              <w:t>OrtoH</w:t>
            </w:r>
            <w:proofErr w:type="spellEnd"/>
            <w:r w:rsidRPr="005253A5">
              <w:sym w:font="Symbol" w:char="F05B"/>
            </w:r>
            <w:r w:rsidRPr="005253A5">
              <w:t>m</w:t>
            </w:r>
            <w:r w:rsidRPr="005253A5">
              <w:sym w:font="Symbol" w:char="F05D"/>
            </w:r>
          </w:p>
        </w:tc>
      </w:tr>
      <w:tr w:rsidR="007C659D" w:rsidTr="007C659D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</w:tr>
      <w:tr w:rsidR="007C659D" w:rsidTr="007C659D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9D" w:rsidRDefault="007C659D" w:rsidP="007C659D">
            <w:pPr>
              <w:jc w:val="center"/>
            </w:pPr>
          </w:p>
        </w:tc>
      </w:tr>
    </w:tbl>
    <w:p w:rsidR="007C659D" w:rsidRDefault="007C659D" w:rsidP="00AC4B4E"/>
    <w:p w:rsidR="007C659D" w:rsidRDefault="00AC4B4E" w:rsidP="00AC4B4E">
      <w:r w:rsidRPr="003172EE">
        <w:t>Način določitve:</w:t>
      </w:r>
    </w:p>
    <w:p w:rsidR="007C659D" w:rsidRDefault="007C659D" w:rsidP="00AC4B4E"/>
    <w:tbl>
      <w:tblPr>
        <w:tblStyle w:val="Tabelamrea"/>
        <w:tblW w:w="9212" w:type="dxa"/>
        <w:tblInd w:w="108" w:type="dxa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C659D" w:rsidTr="007C659D">
        <w:tc>
          <w:tcPr>
            <w:tcW w:w="3070" w:type="dxa"/>
          </w:tcPr>
          <w:p w:rsidR="007C659D" w:rsidRDefault="007C659D" w:rsidP="007C659D">
            <w:r>
              <w:t>1 –</w:t>
            </w:r>
            <w:r>
              <w:t xml:space="preserve"> </w:t>
            </w:r>
            <w:r w:rsidRPr="003172EE">
              <w:t>GNSS</w:t>
            </w:r>
            <w:r>
              <w:t xml:space="preserve"> RTK izmera</w:t>
            </w:r>
          </w:p>
        </w:tc>
        <w:tc>
          <w:tcPr>
            <w:tcW w:w="3071" w:type="dxa"/>
          </w:tcPr>
          <w:p w:rsidR="007C659D" w:rsidRDefault="007C659D" w:rsidP="007C659D">
            <w:r>
              <w:t>2</w:t>
            </w:r>
            <w:r w:rsidRPr="003172EE">
              <w:t xml:space="preserve"> – </w:t>
            </w:r>
            <w:r>
              <w:t>hitra statična GNSS izmera</w:t>
            </w:r>
          </w:p>
        </w:tc>
        <w:tc>
          <w:tcPr>
            <w:tcW w:w="3071" w:type="dxa"/>
          </w:tcPr>
          <w:p w:rsidR="007C659D" w:rsidRDefault="007C659D" w:rsidP="00AC4B4E">
            <w:r>
              <w:t>3 – kombinirana izmera</w:t>
            </w:r>
          </w:p>
        </w:tc>
      </w:tr>
    </w:tbl>
    <w:p w:rsidR="007C659D" w:rsidRDefault="007C659D" w:rsidP="00AC4B4E"/>
    <w:p w:rsidR="00BD4CC2" w:rsidRDefault="00BD4CC2"/>
    <w:p w:rsidR="00BD4CC2" w:rsidRDefault="00BD4CC2">
      <w:pPr>
        <w:sectPr w:rsidR="00BD4CC2" w:rsidSect="00CF662A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tbl>
      <w:tblPr>
        <w:tblStyle w:val="Tabelamrea"/>
        <w:tblpPr w:leftFromText="141" w:rightFromText="141" w:vertAnchor="text" w:horzAnchor="margin" w:tblpY="-75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BD4CC2" w:rsidTr="00BD4CC2">
        <w:trPr>
          <w:trHeight w:val="2685"/>
        </w:trPr>
        <w:tc>
          <w:tcPr>
            <w:tcW w:w="6771" w:type="dxa"/>
            <w:tcBorders>
              <w:right w:val="single" w:sz="4" w:space="0" w:color="auto"/>
            </w:tcBorders>
          </w:tcPr>
          <w:p w:rsidR="00BD4CC2" w:rsidRDefault="00BD4CC2" w:rsidP="00BD4CC2"/>
          <w:p w:rsidR="00BD4CC2" w:rsidRDefault="00BD4CC2" w:rsidP="00BD4CC2">
            <w:r>
              <w:t xml:space="preserve">Označena približna lokacija OT ali KT na skici listov in/ali sklopov listov (npr. TTN5 in </w:t>
            </w:r>
            <w:proofErr w:type="spellStart"/>
            <w:r>
              <w:t>trig</w:t>
            </w:r>
            <w:proofErr w:type="spellEnd"/>
            <w:r>
              <w:t xml:space="preserve">. </w:t>
            </w:r>
            <w:r w:rsidR="00CF662A">
              <w:t>s</w:t>
            </w:r>
            <w:r>
              <w:t xml:space="preserve">ekcije) in na izseku iz </w:t>
            </w:r>
            <w:r w:rsidR="00CF662A">
              <w:t>D</w:t>
            </w:r>
            <w:r>
              <w:t>TK</w:t>
            </w:r>
            <w:r w:rsidR="00CF662A">
              <w:t>50</w:t>
            </w:r>
            <w:r>
              <w:t xml:space="preserve"> zaradi lažje orientacije.</w:t>
            </w:r>
          </w:p>
          <w:p w:rsidR="00BD4CC2" w:rsidRDefault="00BD4CC2" w:rsidP="00BD4CC2"/>
        </w:tc>
      </w:tr>
      <w:tr w:rsidR="00BD4CC2" w:rsidTr="00BD4CC2">
        <w:trPr>
          <w:trHeight w:val="230"/>
        </w:trPr>
        <w:tc>
          <w:tcPr>
            <w:tcW w:w="6771" w:type="dxa"/>
            <w:vMerge w:val="restart"/>
            <w:tcBorders>
              <w:right w:val="single" w:sz="4" w:space="0" w:color="auto"/>
            </w:tcBorders>
          </w:tcPr>
          <w:p w:rsidR="00BD4CC2" w:rsidRDefault="00BD4CC2" w:rsidP="00BD4CC2"/>
          <w:p w:rsidR="00BD4CC2" w:rsidRDefault="00BD4CC2" w:rsidP="00BD4CC2">
            <w:r>
              <w:t xml:space="preserve">Označena lokacija OT ali KT na </w:t>
            </w:r>
            <w:r w:rsidR="00CF662A">
              <w:t>večjem izseku</w:t>
            </w:r>
            <w:r>
              <w:t xml:space="preserve"> </w:t>
            </w:r>
            <w:proofErr w:type="spellStart"/>
            <w:r>
              <w:t>aero</w:t>
            </w:r>
            <w:r w:rsidR="00CF662A">
              <w:t>fotografiije</w:t>
            </w:r>
            <w:proofErr w:type="spellEnd"/>
            <w:r>
              <w:t xml:space="preserve"> zadnjega </w:t>
            </w:r>
            <w:proofErr w:type="spellStart"/>
            <w:r>
              <w:t>aerofotografiranja</w:t>
            </w:r>
            <w:proofErr w:type="spellEnd"/>
            <w:r>
              <w:t>.</w:t>
            </w:r>
          </w:p>
          <w:p w:rsidR="00BD4CC2" w:rsidRDefault="00BD4CC2" w:rsidP="00BD4CC2"/>
        </w:tc>
      </w:tr>
      <w:tr w:rsidR="00BD4CC2" w:rsidTr="00CF662A">
        <w:trPr>
          <w:trHeight w:val="3294"/>
        </w:trPr>
        <w:tc>
          <w:tcPr>
            <w:tcW w:w="6771" w:type="dxa"/>
            <w:vMerge/>
            <w:tcBorders>
              <w:right w:val="single" w:sz="4" w:space="0" w:color="auto"/>
            </w:tcBorders>
          </w:tcPr>
          <w:p w:rsidR="00BD4CC2" w:rsidRDefault="00BD4CC2" w:rsidP="00BD4CC2"/>
        </w:tc>
      </w:tr>
      <w:tr w:rsidR="00BD4CC2" w:rsidTr="00CF662A">
        <w:trPr>
          <w:trHeight w:val="3666"/>
        </w:trPr>
        <w:tc>
          <w:tcPr>
            <w:tcW w:w="6771" w:type="dxa"/>
            <w:tcBorders>
              <w:right w:val="single" w:sz="4" w:space="0" w:color="auto"/>
            </w:tcBorders>
          </w:tcPr>
          <w:p w:rsidR="00BD4CC2" w:rsidRDefault="00BD4CC2" w:rsidP="00BD4CC2">
            <w:r>
              <w:t>Označena lokacija OT ali KT na detajlu izseka iz aero</w:t>
            </w:r>
            <w:r w:rsidR="00CF662A">
              <w:t>fotografije</w:t>
            </w:r>
            <w:r>
              <w:t xml:space="preserve"> zadnjega </w:t>
            </w:r>
            <w:proofErr w:type="spellStart"/>
            <w:r>
              <w:t>aerofotografiranja</w:t>
            </w:r>
            <w:proofErr w:type="spellEnd"/>
            <w:r>
              <w:t>.</w:t>
            </w:r>
          </w:p>
          <w:p w:rsidR="00BD4CC2" w:rsidRDefault="00BD4CC2" w:rsidP="00BD4CC2"/>
        </w:tc>
      </w:tr>
    </w:tbl>
    <w:tbl>
      <w:tblPr>
        <w:tblStyle w:val="Tabelamrea"/>
        <w:tblpPr w:leftFromText="141" w:rightFromText="141" w:vertAnchor="text" w:horzAnchor="margin" w:tblpXSpec="right" w:tblpY="-65"/>
        <w:tblW w:w="2205" w:type="dxa"/>
        <w:tblLook w:val="04A0" w:firstRow="1" w:lastRow="0" w:firstColumn="1" w:lastColumn="0" w:noHBand="0" w:noVBand="1"/>
      </w:tblPr>
      <w:tblGrid>
        <w:gridCol w:w="2205"/>
      </w:tblGrid>
      <w:tr w:rsidR="00BD4CC2" w:rsidTr="00CF662A">
        <w:trPr>
          <w:trHeight w:val="3391"/>
        </w:trPr>
        <w:tc>
          <w:tcPr>
            <w:tcW w:w="2205" w:type="dxa"/>
            <w:tcBorders>
              <w:left w:val="single" w:sz="4" w:space="0" w:color="auto"/>
            </w:tcBorders>
          </w:tcPr>
          <w:p w:rsidR="00CF662A" w:rsidRDefault="00CF662A" w:rsidP="00BD4CC2"/>
          <w:p w:rsidR="00CF662A" w:rsidRDefault="00BD4CC2" w:rsidP="00BD4CC2">
            <w:r>
              <w:t>Nomenklatura št. lista ter ime in nome</w:t>
            </w:r>
            <w:r w:rsidR="00CF662A">
              <w:t>nklatura večjega sklopa listov:</w:t>
            </w:r>
          </w:p>
          <w:p w:rsidR="00CF662A" w:rsidRDefault="00CF662A" w:rsidP="00BD4CC2"/>
          <w:p w:rsidR="00CF662A" w:rsidRDefault="00BD4CC2" w:rsidP="00BD4CC2">
            <w:r>
              <w:t>(npr.:</w:t>
            </w:r>
          </w:p>
          <w:p w:rsidR="00BD4CC2" w:rsidRDefault="00BD4CC2" w:rsidP="00BD4CC2">
            <w:r>
              <w:t>List TTN5:</w:t>
            </w:r>
            <w:r w:rsidR="00CF662A">
              <w:t xml:space="preserve"> A0103)</w:t>
            </w:r>
          </w:p>
          <w:p w:rsidR="00CF662A" w:rsidRDefault="00CF662A" w:rsidP="00BD4CC2"/>
          <w:p w:rsidR="00BD4CC2" w:rsidRDefault="00BD4CC2" w:rsidP="00BD4CC2">
            <w:r>
              <w:t>Ime in nomenklatura lista TK25.</w:t>
            </w:r>
          </w:p>
          <w:p w:rsidR="00BD4CC2" w:rsidRDefault="00BD4CC2" w:rsidP="00BD4CC2">
            <w:r>
              <w:t>(npr.:</w:t>
            </w:r>
            <w:r w:rsidR="00CF662A">
              <w:t xml:space="preserve"> </w:t>
            </w:r>
            <w:r>
              <w:t>List TK25:</w:t>
            </w:r>
          </w:p>
          <w:p w:rsidR="00BD4CC2" w:rsidRDefault="00BD4CC2" w:rsidP="00BD4CC2">
            <w:r>
              <w:t>Piran (003)</w:t>
            </w:r>
          </w:p>
          <w:p w:rsidR="00BD4CC2" w:rsidRDefault="00BD4CC2" w:rsidP="00BD4CC2"/>
        </w:tc>
      </w:tr>
      <w:tr w:rsidR="00BD4CC2" w:rsidTr="00CF662A">
        <w:trPr>
          <w:trHeight w:val="2391"/>
        </w:trPr>
        <w:tc>
          <w:tcPr>
            <w:tcW w:w="2205" w:type="dxa"/>
            <w:tcBorders>
              <w:left w:val="single" w:sz="4" w:space="0" w:color="auto"/>
            </w:tcBorders>
          </w:tcPr>
          <w:p w:rsidR="00CF662A" w:rsidRDefault="00CF662A" w:rsidP="00BD4CC2"/>
          <w:p w:rsidR="00BD4CC2" w:rsidRDefault="00BD4CC2" w:rsidP="00BD4CC2">
            <w:r>
              <w:t>CAS letnica:</w:t>
            </w:r>
          </w:p>
          <w:p w:rsidR="00BD4CC2" w:rsidRDefault="00BD4CC2" w:rsidP="00BD4CC2">
            <w:r>
              <w:t>Št. OAF:</w:t>
            </w:r>
          </w:p>
          <w:p w:rsidR="00BD4CC2" w:rsidRDefault="00BD4CC2" w:rsidP="00BD4CC2"/>
          <w:p w:rsidR="00BD4CC2" w:rsidRDefault="00BD4CC2" w:rsidP="00BD4CC2">
            <w:r>
              <w:t>Ime OAF:</w:t>
            </w:r>
          </w:p>
          <w:p w:rsidR="00BD4CC2" w:rsidRDefault="00BD4CC2" w:rsidP="00BD4CC2"/>
          <w:p w:rsidR="00BD4CC2" w:rsidRDefault="00CF662A" w:rsidP="00CF662A">
            <w:r>
              <w:t>Oznake</w:t>
            </w:r>
            <w:r w:rsidR="00BD4CC2">
              <w:t xml:space="preserve"> </w:t>
            </w:r>
            <w:r>
              <w:t>a</w:t>
            </w:r>
            <w:r w:rsidR="00BD4CC2">
              <w:t>erofotografij:</w:t>
            </w:r>
          </w:p>
          <w:p w:rsidR="00CF662A" w:rsidRDefault="00CF662A" w:rsidP="00CF662A"/>
        </w:tc>
      </w:tr>
      <w:tr w:rsidR="00BD4CC2" w:rsidTr="00CF662A">
        <w:trPr>
          <w:trHeight w:val="1559"/>
        </w:trPr>
        <w:tc>
          <w:tcPr>
            <w:tcW w:w="2205" w:type="dxa"/>
            <w:tcBorders>
              <w:left w:val="single" w:sz="4" w:space="0" w:color="auto"/>
            </w:tcBorders>
          </w:tcPr>
          <w:p w:rsidR="00CF662A" w:rsidRDefault="00CF662A" w:rsidP="00BD4CC2"/>
          <w:p w:rsidR="00BD4CC2" w:rsidRDefault="00BD4CC2" w:rsidP="00BD4CC2">
            <w:r>
              <w:t>Komentar o izbranem detajlu (npr. vogal strehe)</w:t>
            </w:r>
          </w:p>
          <w:p w:rsidR="00BD4CC2" w:rsidRDefault="00BD4CC2" w:rsidP="00BD4CC2"/>
        </w:tc>
      </w:tr>
      <w:tr w:rsidR="00BD4CC2" w:rsidTr="00CF662A">
        <w:trPr>
          <w:trHeight w:val="2107"/>
        </w:trPr>
        <w:tc>
          <w:tcPr>
            <w:tcW w:w="2205" w:type="dxa"/>
            <w:tcBorders>
              <w:left w:val="single" w:sz="4" w:space="0" w:color="auto"/>
            </w:tcBorders>
          </w:tcPr>
          <w:p w:rsidR="00CF662A" w:rsidRDefault="00CF662A" w:rsidP="00BD4CC2"/>
          <w:p w:rsidR="00BD4CC2" w:rsidRDefault="00BD4CC2" w:rsidP="00BD4CC2">
            <w:r>
              <w:t>Izvajalec meritev na terenu:</w:t>
            </w:r>
          </w:p>
          <w:p w:rsidR="00BD4CC2" w:rsidRDefault="00BD4CC2" w:rsidP="00BD4CC2"/>
          <w:p w:rsidR="00BD4CC2" w:rsidRDefault="00BD4CC2" w:rsidP="00BD4CC2">
            <w:r>
              <w:t>Podpis:</w:t>
            </w:r>
          </w:p>
          <w:p w:rsidR="00BD4CC2" w:rsidRDefault="00BD4CC2" w:rsidP="00BD4CC2"/>
          <w:p w:rsidR="00BD4CC2" w:rsidRDefault="00BD4CC2" w:rsidP="00BD4CC2"/>
          <w:p w:rsidR="00BD4CC2" w:rsidRDefault="00BD4CC2" w:rsidP="00BD4CC2">
            <w:r>
              <w:t>Komentar:</w:t>
            </w:r>
          </w:p>
          <w:p w:rsidR="00BD4CC2" w:rsidRDefault="00BD4CC2" w:rsidP="00BD4CC2"/>
        </w:tc>
      </w:tr>
    </w:tbl>
    <w:p w:rsidR="00726434" w:rsidRDefault="00726434" w:rsidP="007C659D"/>
    <w:sectPr w:rsidR="00726434" w:rsidSect="00BD4CC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4E"/>
    <w:rsid w:val="00077400"/>
    <w:rsid w:val="00083A5F"/>
    <w:rsid w:val="001450AF"/>
    <w:rsid w:val="00211808"/>
    <w:rsid w:val="004422AE"/>
    <w:rsid w:val="004C1AF9"/>
    <w:rsid w:val="00557CD4"/>
    <w:rsid w:val="005C6C8C"/>
    <w:rsid w:val="0072444A"/>
    <w:rsid w:val="00726434"/>
    <w:rsid w:val="007C659D"/>
    <w:rsid w:val="008A3BCA"/>
    <w:rsid w:val="00A97B98"/>
    <w:rsid w:val="00AB77E0"/>
    <w:rsid w:val="00AC07AD"/>
    <w:rsid w:val="00AC4B4E"/>
    <w:rsid w:val="00B11104"/>
    <w:rsid w:val="00B1666B"/>
    <w:rsid w:val="00B96033"/>
    <w:rsid w:val="00BC0336"/>
    <w:rsid w:val="00BD4CC2"/>
    <w:rsid w:val="00C607FB"/>
    <w:rsid w:val="00CF662A"/>
    <w:rsid w:val="00D050F7"/>
    <w:rsid w:val="00E81B08"/>
    <w:rsid w:val="00E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AC4B4E"/>
    <w:pPr>
      <w:jc w:val="both"/>
    </w:pPr>
    <w:rPr>
      <w:rFonts w:ascii="Arial" w:hAnsi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03Mednaslov">
    <w:name w:val="03 Mednaslov"/>
    <w:basedOn w:val="Navaden"/>
    <w:rsid w:val="00AC4B4E"/>
    <w:pPr>
      <w:jc w:val="center"/>
    </w:pPr>
    <w:rPr>
      <w:sz w:val="24"/>
    </w:rPr>
  </w:style>
  <w:style w:type="character" w:styleId="Pripombasklic">
    <w:name w:val="annotation reference"/>
    <w:rsid w:val="00AC4B4E"/>
    <w:rPr>
      <w:sz w:val="16"/>
    </w:rPr>
  </w:style>
  <w:style w:type="paragraph" w:styleId="Pripombabesedilo">
    <w:name w:val="annotation text"/>
    <w:basedOn w:val="Navaden"/>
    <w:link w:val="PripombabesediloZnak"/>
    <w:rsid w:val="00AC4B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16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AC4B4E"/>
    <w:rPr>
      <w:sz w:val="16"/>
    </w:rPr>
  </w:style>
  <w:style w:type="paragraph" w:styleId="Besedilooblaka">
    <w:name w:val="Balloon Text"/>
    <w:basedOn w:val="Navaden"/>
    <w:link w:val="BesedilooblakaZnak"/>
    <w:rsid w:val="00AC4B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C4B4E"/>
    <w:rPr>
      <w:rFonts w:ascii="Tahoma" w:hAnsi="Tahoma" w:cs="Tahoma"/>
      <w:sz w:val="16"/>
      <w:szCs w:val="16"/>
      <w:lang w:eastAsia="en-US"/>
    </w:rPr>
  </w:style>
  <w:style w:type="table" w:styleId="Tabelamrea">
    <w:name w:val="Table Grid"/>
    <w:basedOn w:val="Navadnatabela"/>
    <w:rsid w:val="007C6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AC4B4E"/>
    <w:pPr>
      <w:jc w:val="both"/>
    </w:pPr>
    <w:rPr>
      <w:rFonts w:ascii="Arial" w:hAnsi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03Mednaslov">
    <w:name w:val="03 Mednaslov"/>
    <w:basedOn w:val="Navaden"/>
    <w:rsid w:val="00AC4B4E"/>
    <w:pPr>
      <w:jc w:val="center"/>
    </w:pPr>
    <w:rPr>
      <w:sz w:val="24"/>
    </w:rPr>
  </w:style>
  <w:style w:type="character" w:styleId="Pripombasklic">
    <w:name w:val="annotation reference"/>
    <w:rsid w:val="00AC4B4E"/>
    <w:rPr>
      <w:sz w:val="16"/>
    </w:rPr>
  </w:style>
  <w:style w:type="paragraph" w:styleId="Pripombabesedilo">
    <w:name w:val="annotation text"/>
    <w:basedOn w:val="Navaden"/>
    <w:link w:val="PripombabesediloZnak"/>
    <w:rsid w:val="00AC4B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16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AC4B4E"/>
    <w:rPr>
      <w:sz w:val="16"/>
    </w:rPr>
  </w:style>
  <w:style w:type="paragraph" w:styleId="Besedilooblaka">
    <w:name w:val="Balloon Text"/>
    <w:basedOn w:val="Navaden"/>
    <w:link w:val="BesedilooblakaZnak"/>
    <w:rsid w:val="00AC4B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C4B4E"/>
    <w:rPr>
      <w:rFonts w:ascii="Tahoma" w:hAnsi="Tahoma" w:cs="Tahoma"/>
      <w:sz w:val="16"/>
      <w:szCs w:val="16"/>
      <w:lang w:eastAsia="en-US"/>
    </w:rPr>
  </w:style>
  <w:style w:type="table" w:styleId="Tabelamrea">
    <w:name w:val="Table Grid"/>
    <w:basedOn w:val="Navadnatabela"/>
    <w:rsid w:val="007C6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06810-9494-4FB7-937B-BF719058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C775BC12.dotm</Template>
  <TotalTime>34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ppreseren</dc:creator>
  <cp:lastModifiedBy>ppreseren</cp:lastModifiedBy>
  <cp:revision>2</cp:revision>
  <dcterms:created xsi:type="dcterms:W3CDTF">2016-11-22T13:18:00Z</dcterms:created>
  <dcterms:modified xsi:type="dcterms:W3CDTF">2016-11-22T13:54:00Z</dcterms:modified>
</cp:coreProperties>
</file>