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6BC51" w14:textId="77777777" w:rsidR="00DE1EF7" w:rsidRDefault="00DE1EF7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21543152" w14:textId="77777777" w:rsidR="00273B9D" w:rsidRPr="00273B9D" w:rsidRDefault="00273B9D" w:rsidP="00273B9D"/>
    <w:p w14:paraId="70B9468E" w14:textId="6E00046D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042C961D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5F5CA0" w:rsidRPr="005F5CA0">
        <w:rPr>
          <w:rFonts w:ascii="Arial" w:hAnsi="Arial" w:cs="Arial"/>
          <w:sz w:val="20"/>
          <w:szCs w:val="20"/>
        </w:rPr>
        <w:t>Ministrstvo za digitalno preobrazbo, Davčna ulica 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BC8037" w14:textId="7C966C4C" w:rsidR="003345DC" w:rsidRPr="003345DC" w:rsidRDefault="006467D8" w:rsidP="003345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273B9D" w:rsidRPr="00273B9D">
        <w:rPr>
          <w:rFonts w:ascii="Arial" w:hAnsi="Arial" w:cs="Arial"/>
          <w:i/>
          <w:sz w:val="20"/>
          <w:szCs w:val="20"/>
        </w:rPr>
        <w:t>JN-2/2026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883FF9">
        <w:rPr>
          <w:rFonts w:ascii="Arial" w:hAnsi="Arial" w:cs="Arial"/>
          <w:i/>
          <w:sz w:val="20"/>
          <w:szCs w:val="20"/>
        </w:rPr>
        <w:t>»</w:t>
      </w:r>
      <w:bookmarkStart w:id="0" w:name="_Hlk165369769"/>
      <w:r w:rsidR="00273B9D" w:rsidRPr="00273B9D">
        <w:rPr>
          <w:rFonts w:ascii="Arial" w:hAnsi="Arial" w:cs="Arial"/>
          <w:i/>
          <w:iCs/>
          <w:color w:val="000000"/>
          <w:sz w:val="20"/>
          <w:szCs w:val="20"/>
        </w:rPr>
        <w:t>Nadgradnja in vzdrževanje centralnega informacijskega sistema za avtentikacijo SI-CAS in z njim povezanih mobilnih aplikacij</w:t>
      </w:r>
      <w:r w:rsidR="00273B9D">
        <w:rPr>
          <w:rFonts w:ascii="Arial" w:hAnsi="Arial" w:cs="Arial"/>
          <w:i/>
          <w:iCs/>
          <w:color w:val="000000"/>
          <w:sz w:val="20"/>
          <w:szCs w:val="20"/>
        </w:rPr>
        <w:t>«</w:t>
      </w:r>
      <w:r w:rsidR="003345DC" w:rsidRPr="003345DC">
        <w:rPr>
          <w:rFonts w:ascii="Arial" w:hAnsi="Arial" w:cs="Arial"/>
          <w:i/>
          <w:iCs/>
          <w:color w:val="000000"/>
          <w:sz w:val="20"/>
          <w:szCs w:val="20"/>
        </w:rPr>
        <w:t>)</w:t>
      </w:r>
    </w:p>
    <w:bookmarkEnd w:id="0"/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2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459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7AED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73B9D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45DC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5639B"/>
    <w:rsid w:val="00560335"/>
    <w:rsid w:val="0056568F"/>
    <w:rsid w:val="00571DC9"/>
    <w:rsid w:val="00582F45"/>
    <w:rsid w:val="0059066D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6356B"/>
    <w:rsid w:val="00865920"/>
    <w:rsid w:val="00881721"/>
    <w:rsid w:val="00883FF9"/>
    <w:rsid w:val="00885CBA"/>
    <w:rsid w:val="008A1E79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385"/>
    <w:rsid w:val="00A05486"/>
    <w:rsid w:val="00A164A1"/>
    <w:rsid w:val="00A45574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56AA5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854B9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0347"/>
    <w:rsid w:val="00D71855"/>
    <w:rsid w:val="00D745E1"/>
    <w:rsid w:val="00D754F1"/>
    <w:rsid w:val="00D9016D"/>
    <w:rsid w:val="00D97C5D"/>
    <w:rsid w:val="00DE08D9"/>
    <w:rsid w:val="00DE15F3"/>
    <w:rsid w:val="00DE1EF7"/>
    <w:rsid w:val="00DF0D53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8</TotalTime>
  <Pages>1</Pages>
  <Words>431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Blaž Flis</cp:lastModifiedBy>
  <cp:revision>13</cp:revision>
  <cp:lastPrinted>2013-10-09T05:57:00Z</cp:lastPrinted>
  <dcterms:created xsi:type="dcterms:W3CDTF">2024-01-04T10:57:00Z</dcterms:created>
  <dcterms:modified xsi:type="dcterms:W3CDTF">2026-01-27T12:16:00Z</dcterms:modified>
</cp:coreProperties>
</file>