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38A6403F"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w:t>
            </w:r>
            <w:r w:rsidR="005B640C">
              <w:rPr>
                <w:rFonts w:cs="Arial"/>
                <w:b/>
                <w:lang w:eastAsia="en-US"/>
              </w:rPr>
              <w:t>09</w:t>
            </w:r>
            <w:r w:rsidR="00EE0A3A">
              <w:rPr>
                <w:rFonts w:cs="Arial"/>
                <w:b/>
                <w:lang w:eastAsia="en-US"/>
              </w:rPr>
              <w:t>/202</w:t>
            </w:r>
            <w:r w:rsidR="005B640C">
              <w:rPr>
                <w:rFonts w:cs="Arial"/>
                <w:b/>
                <w:lang w:eastAsia="en-US"/>
              </w:rPr>
              <w:t>6</w:t>
            </w:r>
          </w:p>
          <w:p w14:paraId="5CDA07B8" w14:textId="64FD6828"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w:t>
            </w:r>
            <w:r w:rsidR="00900B05">
              <w:rPr>
                <w:rFonts w:cs="Arial"/>
                <w:b/>
                <w:lang w:eastAsia="en-US"/>
              </w:rPr>
              <w:t>07</w:t>
            </w:r>
            <w:r>
              <w:rPr>
                <w:rFonts w:cs="Arial"/>
                <w:b/>
                <w:lang w:eastAsia="en-US"/>
              </w:rPr>
              <w:t>/202</w:t>
            </w:r>
            <w:r w:rsidR="00900B05">
              <w:rPr>
                <w:rFonts w:cs="Arial"/>
                <w:b/>
                <w:lang w:eastAsia="en-US"/>
              </w:rPr>
              <w:t>6</w:t>
            </w:r>
            <w:r>
              <w:rPr>
                <w:rFonts w:cs="Arial"/>
                <w:b/>
                <w:lang w:eastAsia="en-US"/>
              </w:rPr>
              <w:t>-N</w:t>
            </w:r>
          </w:p>
          <w:p w14:paraId="19CE503A" w14:textId="7CB427B5" w:rsidR="00C0714E" w:rsidRPr="00E62CD5" w:rsidRDefault="004E0985" w:rsidP="004E0985">
            <w:pPr>
              <w:rPr>
                <w:rFonts w:cs="Arial"/>
                <w:lang w:eastAsia="en-US"/>
              </w:rPr>
            </w:pPr>
            <w:r w:rsidRPr="008436A5">
              <w:rPr>
                <w:rFonts w:cs="Arial"/>
                <w:lang w:eastAsia="en-US"/>
              </w:rPr>
              <w:t xml:space="preserve">Datum:  </w:t>
            </w:r>
            <w:r w:rsidR="00BC0572">
              <w:rPr>
                <w:rFonts w:cs="Arial"/>
                <w:b/>
                <w:bCs/>
                <w:lang w:eastAsia="en-US"/>
              </w:rPr>
              <w:t>1</w:t>
            </w:r>
            <w:r w:rsidR="00B42FE9">
              <w:rPr>
                <w:rFonts w:cs="Arial"/>
                <w:b/>
                <w:bCs/>
                <w:lang w:eastAsia="en-US"/>
              </w:rPr>
              <w:t>8</w:t>
            </w:r>
            <w:r w:rsidR="00310530">
              <w:rPr>
                <w:rFonts w:cs="Arial"/>
                <w:b/>
                <w:bCs/>
                <w:lang w:eastAsia="en-US"/>
              </w:rPr>
              <w:t>. 2. 2026</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109010FD" w14:textId="77777777" w:rsidR="006A3150" w:rsidRDefault="006A3150" w:rsidP="00E85890">
      <w:pPr>
        <w:rPr>
          <w:rFonts w:cs="Arial"/>
          <w:color w:val="auto"/>
          <w:sz w:val="20"/>
          <w:szCs w:val="20"/>
        </w:rPr>
      </w:pPr>
    </w:p>
    <w:p w14:paraId="04C73A6B" w14:textId="77777777" w:rsidR="00645107" w:rsidRDefault="00645107" w:rsidP="00E85890">
      <w:pPr>
        <w:rPr>
          <w:rFonts w:cs="Arial"/>
          <w:color w:val="auto"/>
          <w:sz w:val="20"/>
          <w:szCs w:val="20"/>
        </w:rPr>
      </w:pPr>
    </w:p>
    <w:p w14:paraId="50A7CC8B" w14:textId="77777777" w:rsidR="001201DD" w:rsidRDefault="001201DD" w:rsidP="00E85890">
      <w:pPr>
        <w:rPr>
          <w:rFonts w:cs="Arial"/>
          <w:color w:val="auto"/>
          <w:sz w:val="20"/>
          <w:szCs w:val="20"/>
        </w:rPr>
      </w:pPr>
    </w:p>
    <w:p w14:paraId="5E6B6396" w14:textId="77777777" w:rsidR="001201DD" w:rsidRDefault="001201DD" w:rsidP="00E85890">
      <w:pPr>
        <w:rPr>
          <w:rFonts w:cs="Arial"/>
          <w:color w:val="auto"/>
          <w:sz w:val="20"/>
          <w:szCs w:val="20"/>
        </w:rPr>
      </w:pPr>
    </w:p>
    <w:p w14:paraId="7FC5AB68" w14:textId="77777777" w:rsidR="001201DD" w:rsidRDefault="001201DD"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495329B3" w:rsidR="00E85890" w:rsidRPr="008436A5" w:rsidRDefault="007D6358"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9BB8B5A" w14:textId="515DB1DB" w:rsidR="00A25952" w:rsidRDefault="00EE0A3A" w:rsidP="005F4CB0">
      <w:pPr>
        <w:jc w:val="center"/>
        <w:rPr>
          <w:rFonts w:cs="Arial"/>
          <w:sz w:val="20"/>
          <w:szCs w:val="20"/>
        </w:rPr>
      </w:pPr>
      <w:r>
        <w:rPr>
          <w:rFonts w:cs="Arial"/>
          <w:b/>
          <w:sz w:val="28"/>
          <w:szCs w:val="28"/>
        </w:rPr>
        <w:t>Nabava novih osnovnih sredstev v skladu s planom nabav</w:t>
      </w:r>
    </w:p>
    <w:p w14:paraId="59796700" w14:textId="77777777" w:rsidR="00E62CD5" w:rsidRDefault="00E62CD5" w:rsidP="00E85890">
      <w:pPr>
        <w:rPr>
          <w:rFonts w:cs="Arial"/>
          <w:sz w:val="20"/>
          <w:szCs w:val="20"/>
        </w:rPr>
      </w:pPr>
    </w:p>
    <w:p w14:paraId="4CF12CBD" w14:textId="77777777" w:rsidR="00A25952" w:rsidRDefault="00A25952"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30D5F7B6" w:rsidR="00E62CD5" w:rsidRDefault="00EE0A3A" w:rsidP="004E0985">
      <w:pPr>
        <w:jc w:val="center"/>
        <w:rPr>
          <w:rFonts w:cs="Arial"/>
          <w:sz w:val="20"/>
          <w:szCs w:val="20"/>
        </w:rPr>
      </w:pPr>
      <w:r>
        <w:rPr>
          <w:rFonts w:cs="Arial"/>
          <w:color w:val="auto"/>
        </w:rPr>
        <w:t>JN-00</w:t>
      </w:r>
      <w:r w:rsidR="005B640C">
        <w:rPr>
          <w:rFonts w:cs="Arial"/>
          <w:color w:val="auto"/>
        </w:rPr>
        <w:t>09</w:t>
      </w:r>
      <w:r>
        <w:rPr>
          <w:rFonts w:cs="Arial"/>
          <w:color w:val="auto"/>
        </w:rPr>
        <w:t>/202</w:t>
      </w:r>
      <w:r w:rsidR="005B640C">
        <w:rPr>
          <w:rFonts w:cs="Arial"/>
          <w:color w:val="auto"/>
        </w:rPr>
        <w:t>6</w:t>
      </w:r>
    </w:p>
    <w:p w14:paraId="1B9C32D8" w14:textId="77777777" w:rsidR="001201DD" w:rsidRDefault="001201DD" w:rsidP="00E85890">
      <w:pPr>
        <w:rPr>
          <w:rFonts w:cs="Arial"/>
          <w:sz w:val="20"/>
          <w:szCs w:val="20"/>
        </w:rPr>
      </w:pPr>
    </w:p>
    <w:p w14:paraId="0FFA8623" w14:textId="77777777" w:rsidR="00D95F9C" w:rsidRPr="00E62CD5" w:rsidRDefault="00D95F9C" w:rsidP="00E85890">
      <w:pPr>
        <w:rPr>
          <w:rFonts w:cs="Arial"/>
          <w:sz w:val="20"/>
          <w:szCs w:val="20"/>
        </w:rPr>
      </w:pPr>
    </w:p>
    <w:p w14:paraId="21424130" w14:textId="69B255D9" w:rsidR="001201DD"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A25952" w:rsidRPr="00A25952">
        <w:rPr>
          <w:rFonts w:cs="Arial"/>
        </w:rPr>
        <w:t>Nabava novih osnovnih sredstev v skladu s planom naba</w:t>
      </w:r>
      <w:r w:rsidR="005F4CB0">
        <w:rPr>
          <w:rFonts w:cs="Arial"/>
        </w:rPr>
        <w:t>v</w:t>
      </w:r>
      <w:r w:rsidR="00E85890" w:rsidRPr="00E62CD5">
        <w:rPr>
          <w:rFonts w:cs="Arial"/>
        </w:rPr>
        <w:t xml:space="preserve">« na osnovi pooblastila št. </w:t>
      </w:r>
      <w:r w:rsidR="004E0985" w:rsidRPr="004E0985">
        <w:rPr>
          <w:rFonts w:cs="Arial"/>
        </w:rPr>
        <w:t>JN-P-</w:t>
      </w:r>
      <w:r w:rsidR="007563CD">
        <w:rPr>
          <w:rFonts w:cs="Arial"/>
        </w:rPr>
        <w:t>07</w:t>
      </w:r>
      <w:r w:rsidR="004E0985" w:rsidRPr="004E0985">
        <w:rPr>
          <w:rFonts w:cs="Arial"/>
        </w:rPr>
        <w:t>/202</w:t>
      </w:r>
      <w:r w:rsidR="007563CD">
        <w:rPr>
          <w:rFonts w:cs="Arial"/>
        </w:rPr>
        <w:t>6</w:t>
      </w:r>
      <w:r w:rsidR="004E0985" w:rsidRPr="004E0985">
        <w:rPr>
          <w:rFonts w:cs="Arial"/>
        </w:rPr>
        <w:t>-N</w:t>
      </w:r>
      <w:r>
        <w:rPr>
          <w:rFonts w:cs="Arial"/>
        </w:rPr>
        <w:t>,</w:t>
      </w:r>
      <w:r w:rsidR="00E85890" w:rsidRPr="00E62CD5">
        <w:rPr>
          <w:rFonts w:cs="Arial"/>
        </w:rPr>
        <w:t xml:space="preserve"> izdanega s strani podjetja </w:t>
      </w:r>
      <w:r w:rsidR="00F8002E" w:rsidRPr="00F8002E">
        <w:rPr>
          <w:rFonts w:cs="Arial"/>
        </w:rPr>
        <w:t>Javno podjetje Nigrad, komunalno podjetje, d. o. o</w:t>
      </w:r>
      <w:r w:rsidR="00F8002E">
        <w:rPr>
          <w:rFonts w:cs="Arial"/>
        </w:rPr>
        <w:t>.</w:t>
      </w:r>
    </w:p>
    <w:p w14:paraId="3B122F73" w14:textId="483BE67B" w:rsidR="00E85890" w:rsidRPr="00E62CD5" w:rsidRDefault="001201DD" w:rsidP="007D6358">
      <w:pPr>
        <w:spacing w:line="240" w:lineRule="auto"/>
        <w:rPr>
          <w:rFonts w:cs="Arial"/>
        </w:rPr>
      </w:pPr>
      <w:r>
        <w:rPr>
          <w:rFonts w:cs="Arial"/>
        </w:rPr>
        <w:br w:type="page"/>
      </w:r>
      <w:r w:rsidR="00DC2F22">
        <w:rPr>
          <w:rFonts w:cs="Arial"/>
        </w:rPr>
        <w:lastRenderedPageBreak/>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59901660" w:rsidR="00E85890" w:rsidRPr="00E62CD5" w:rsidRDefault="00E85890" w:rsidP="00E85890">
      <w:pPr>
        <w:rPr>
          <w:rFonts w:cs="Arial"/>
        </w:rPr>
      </w:pPr>
      <w:r w:rsidRPr="00E62CD5">
        <w:rPr>
          <w:rFonts w:cs="Arial"/>
        </w:rPr>
        <w:t xml:space="preserve">Na osnovi javnega naročila št. </w:t>
      </w:r>
      <w:r w:rsidR="005B640C" w:rsidRPr="00015881">
        <w:rPr>
          <w:rFonts w:cs="Arial"/>
          <w:lang w:eastAsia="en-US"/>
        </w:rPr>
        <w:t>JN-00</w:t>
      </w:r>
      <w:r w:rsidR="005B640C">
        <w:rPr>
          <w:rFonts w:cs="Arial"/>
          <w:lang w:eastAsia="en-US"/>
        </w:rPr>
        <w:t>09</w:t>
      </w:r>
      <w:r w:rsidR="005B640C" w:rsidRPr="00015881">
        <w:rPr>
          <w:rFonts w:cs="Arial"/>
          <w:lang w:eastAsia="en-US"/>
        </w:rPr>
        <w:t>/202</w:t>
      </w:r>
      <w:r w:rsidR="005B640C">
        <w:rPr>
          <w:rFonts w:cs="Arial"/>
          <w:lang w:eastAsia="en-US"/>
        </w:rPr>
        <w:t xml:space="preserve">6 </w:t>
      </w:r>
      <w:r w:rsidRPr="00E62CD5">
        <w:rPr>
          <w:rFonts w:cs="Arial"/>
        </w:rPr>
        <w:t>po odprtem postopku, za »</w:t>
      </w:r>
      <w:r w:rsidR="00A25952" w:rsidRPr="00A25952">
        <w:rPr>
          <w:rFonts w:cs="Arial"/>
        </w:rPr>
        <w:t>Nabava novih osnovnih sredstev v skladu s planom nabav</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Default="009A42AF" w:rsidP="009A42AF">
      <w:pPr>
        <w:numPr>
          <w:ilvl w:val="0"/>
          <w:numId w:val="71"/>
        </w:numPr>
        <w:spacing w:line="240" w:lineRule="auto"/>
        <w:jc w:val="both"/>
        <w:rPr>
          <w:rFonts w:cs="Arial"/>
        </w:rPr>
      </w:pPr>
      <w:r w:rsidRPr="00B350D9">
        <w:rPr>
          <w:rFonts w:cs="Arial"/>
        </w:rPr>
        <w:t>Na celotno javno naročilo;</w:t>
      </w:r>
    </w:p>
    <w:p w14:paraId="19957284" w14:textId="78BD9974" w:rsidR="007533DE" w:rsidRPr="007533DE" w:rsidRDefault="007533DE" w:rsidP="007533DE">
      <w:pPr>
        <w:numPr>
          <w:ilvl w:val="0"/>
          <w:numId w:val="71"/>
        </w:numPr>
        <w:spacing w:line="240" w:lineRule="auto"/>
        <w:jc w:val="both"/>
        <w:rPr>
          <w:rFonts w:cs="Arial"/>
        </w:rPr>
      </w:pPr>
      <w:r w:rsidRPr="00B350D9">
        <w:rPr>
          <w:rFonts w:cs="Arial"/>
        </w:rPr>
        <w:t>Na posamezen sklop št. __________</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439D7AD3"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5B640C" w:rsidRPr="00015881">
        <w:rPr>
          <w:rFonts w:cs="Arial"/>
          <w:lang w:eastAsia="en-US"/>
        </w:rPr>
        <w:t>JN-00</w:t>
      </w:r>
      <w:r w:rsidR="005B640C">
        <w:rPr>
          <w:rFonts w:cs="Arial"/>
          <w:lang w:eastAsia="en-US"/>
        </w:rPr>
        <w:t>09</w:t>
      </w:r>
      <w:r w:rsidR="005B640C" w:rsidRPr="00015881">
        <w:rPr>
          <w:rFonts w:cs="Arial"/>
          <w:lang w:eastAsia="en-US"/>
        </w:rPr>
        <w:t>/202</w:t>
      </w:r>
      <w:r w:rsidR="005B640C">
        <w:rPr>
          <w:rFonts w:cs="Arial"/>
          <w:lang w:eastAsia="en-US"/>
        </w:rPr>
        <w:t>6</w:t>
      </w:r>
      <w:r w:rsidR="005B640C" w:rsidRPr="00EE770A">
        <w:rPr>
          <w:rFonts w:cs="Arial"/>
        </w:rPr>
        <w:t xml:space="preserve"> </w:t>
      </w:r>
      <w:r w:rsidRPr="00EE770A">
        <w:rPr>
          <w:rFonts w:cs="Arial"/>
        </w:rPr>
        <w:t>»</w:t>
      </w:r>
      <w:r w:rsidR="00A25952" w:rsidRPr="00A25952">
        <w:rPr>
          <w:rFonts w:cs="Arial"/>
        </w:rPr>
        <w:t>Nabava novih osnovnih sredstev v skladu s planom nabav</w:t>
      </w:r>
      <w:r w:rsidR="005F4CB0">
        <w:rPr>
          <w:rFonts w:cs="Arial"/>
        </w:rP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2"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2"/>
          </w:p>
        </w:tc>
      </w:tr>
    </w:tbl>
    <w:p w14:paraId="62D86780" w14:textId="77777777" w:rsidR="00967B16" w:rsidRPr="00E732A0" w:rsidRDefault="00967B16"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3"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3"/>
    </w:p>
    <w:p w14:paraId="6D04E53C" w14:textId="0464A726" w:rsidR="00867DE6" w:rsidRDefault="00A25952" w:rsidP="00F213FA">
      <w:pPr>
        <w:jc w:val="center"/>
      </w:pPr>
      <w:r w:rsidRPr="00A25952">
        <w:rPr>
          <w:b/>
          <w:bCs/>
          <w:color w:val="auto"/>
          <w:sz w:val="24"/>
          <w:szCs w:val="24"/>
        </w:rPr>
        <w:t>Nabava novih osnovnih sredstev v skladu s planom nabav</w:t>
      </w:r>
    </w:p>
    <w:p w14:paraId="073EAA05" w14:textId="77777777" w:rsidR="00F213FA" w:rsidRDefault="00F213FA">
      <w:pPr>
        <w:spacing w:line="240" w:lineRule="auto"/>
      </w:pPr>
    </w:p>
    <w:p w14:paraId="45C4304F" w14:textId="77777777" w:rsidR="00F213FA" w:rsidRDefault="00F213FA">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7533DE" w:rsidRPr="002261C3" w14:paraId="7DDD5828" w14:textId="77777777" w:rsidTr="006C6791">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2D2EF798" w14:textId="39AB7178" w:rsidR="007533DE" w:rsidRPr="00B42C91" w:rsidRDefault="007533DE" w:rsidP="00B42C91">
            <w:pPr>
              <w:ind w:left="94" w:hanging="61"/>
              <w:jc w:val="center"/>
              <w:rPr>
                <w:b/>
                <w:bCs/>
              </w:rPr>
            </w:pPr>
            <w:r w:rsidRPr="002261C3">
              <w:rPr>
                <w:b/>
                <w:bCs/>
              </w:rPr>
              <w:t xml:space="preserve">SKLOP </w:t>
            </w:r>
            <w:r w:rsidR="00B42C91">
              <w:rPr>
                <w:b/>
                <w:bCs/>
              </w:rPr>
              <w:t>1</w:t>
            </w:r>
            <w:r w:rsidRPr="002261C3">
              <w:rPr>
                <w:b/>
                <w:bCs/>
              </w:rPr>
              <w:t xml:space="preserve">: </w:t>
            </w:r>
            <w:r w:rsidR="00B42C91" w:rsidRPr="00B42C91">
              <w:rPr>
                <w:b/>
                <w:bCs/>
              </w:rPr>
              <w:t xml:space="preserve">Pick up vozilo z dvojno kabino in povišanim podvozjem </w:t>
            </w:r>
          </w:p>
        </w:tc>
      </w:tr>
      <w:tr w:rsidR="007533DE" w:rsidRPr="002261C3" w14:paraId="363C0120"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8C03D9" w14:textId="77777777" w:rsidR="007533DE" w:rsidRPr="002261C3" w:rsidRDefault="007533DE" w:rsidP="006C6791">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297C657D" w14:textId="77777777" w:rsidR="007533DE" w:rsidRPr="002261C3" w:rsidRDefault="007533DE" w:rsidP="006C679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244E3518"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67579489"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25EA3C2A"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2612DC6B"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3C9EC173"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317024AE" w14:textId="77777777" w:rsidR="007533DE" w:rsidRPr="0076209C" w:rsidRDefault="007533DE" w:rsidP="006C6791">
            <w:pPr>
              <w:spacing w:before="60" w:after="60" w:line="240" w:lineRule="auto"/>
              <w:ind w:left="94" w:hanging="94"/>
              <w:jc w:val="center"/>
              <w:rPr>
                <w:b/>
                <w:bCs/>
                <w:color w:val="auto"/>
                <w:sz w:val="20"/>
                <w:szCs w:val="20"/>
              </w:rPr>
            </w:pPr>
            <w:r>
              <w:rPr>
                <w:b/>
                <w:bCs/>
                <w:color w:val="auto"/>
                <w:sz w:val="20"/>
                <w:szCs w:val="20"/>
              </w:rPr>
              <w:t>ČISTO LAHKO VOZILO:</w:t>
            </w:r>
            <w:r>
              <w:rPr>
                <w:rStyle w:val="Sprotnaopomba-sklic"/>
                <w:b/>
                <w:bCs/>
                <w:color w:val="auto"/>
                <w:sz w:val="20"/>
                <w:szCs w:val="20"/>
              </w:rPr>
              <w:footnoteReference w:id="2"/>
            </w:r>
          </w:p>
        </w:tc>
      </w:tr>
      <w:tr w:rsidR="007533DE" w:rsidRPr="002261C3" w14:paraId="19C81698"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040144" w14:textId="77777777" w:rsidR="007533DE" w:rsidRPr="002261C3" w:rsidRDefault="007533DE" w:rsidP="006C6791">
            <w:pPr>
              <w:spacing w:before="60" w:after="60" w:line="240" w:lineRule="auto"/>
              <w:ind w:left="34"/>
              <w:rPr>
                <w:b/>
                <w:color w:val="auto"/>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2FB162F9"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432EB90F"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727E3CAD"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6FEABCF2"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1B5F72BF" w14:textId="77777777" w:rsidR="007533DE" w:rsidRPr="002261C3" w:rsidRDefault="00330E28" w:rsidP="006C6791">
            <w:pPr>
              <w:spacing w:before="60" w:after="60" w:line="240" w:lineRule="auto"/>
              <w:ind w:left="94" w:hanging="94"/>
              <w:jc w:val="center"/>
              <w:rPr>
                <w:bCs/>
                <w:color w:val="auto"/>
                <w:sz w:val="20"/>
                <w:szCs w:val="20"/>
              </w:rPr>
            </w:pPr>
            <w:sdt>
              <w:sdtPr>
                <w:rPr>
                  <w:bCs/>
                  <w:color w:val="auto"/>
                  <w:sz w:val="20"/>
                  <w:szCs w:val="20"/>
                </w:rPr>
                <w:id w:val="1306434150"/>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DA</w:t>
            </w:r>
          </w:p>
          <w:p w14:paraId="37C1D357" w14:textId="77777777" w:rsidR="007533DE" w:rsidRPr="002261C3" w:rsidRDefault="00330E28" w:rsidP="006C6791">
            <w:pPr>
              <w:spacing w:before="60" w:after="60" w:line="240" w:lineRule="auto"/>
              <w:ind w:left="94" w:hanging="94"/>
              <w:jc w:val="center"/>
              <w:rPr>
                <w:bCs/>
                <w:color w:val="auto"/>
                <w:sz w:val="20"/>
                <w:szCs w:val="20"/>
              </w:rPr>
            </w:pPr>
            <w:sdt>
              <w:sdtPr>
                <w:rPr>
                  <w:bCs/>
                  <w:color w:val="auto"/>
                  <w:sz w:val="20"/>
                  <w:szCs w:val="20"/>
                </w:rPr>
                <w:id w:val="-1895507227"/>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NE</w:t>
            </w:r>
          </w:p>
          <w:p w14:paraId="21D59529" w14:textId="77777777" w:rsidR="007533DE" w:rsidRPr="002261C3" w:rsidRDefault="007533DE" w:rsidP="006C6791">
            <w:pPr>
              <w:spacing w:before="60" w:after="60" w:line="240" w:lineRule="auto"/>
              <w:ind w:left="94" w:hanging="94"/>
              <w:jc w:val="center"/>
              <w:rPr>
                <w:bCs/>
                <w:color w:val="auto"/>
                <w:sz w:val="20"/>
                <w:szCs w:val="20"/>
              </w:rPr>
            </w:pPr>
            <w:r w:rsidRPr="0076209C">
              <w:rPr>
                <w:bCs/>
                <w:color w:val="auto"/>
                <w:sz w:val="16"/>
                <w:szCs w:val="16"/>
              </w:rPr>
              <w:t>(ustrezno označiti)</w:t>
            </w:r>
          </w:p>
        </w:tc>
      </w:tr>
    </w:tbl>
    <w:p w14:paraId="2AED3FB4" w14:textId="77777777" w:rsidR="00B42C91" w:rsidRDefault="00B42C91">
      <w:pPr>
        <w:spacing w:line="240" w:lineRule="auto"/>
      </w:pPr>
    </w:p>
    <w:p w14:paraId="3A8B2FD9" w14:textId="77777777" w:rsidR="00F213FA" w:rsidRDefault="00F213FA">
      <w:pPr>
        <w:spacing w:line="240" w:lineRule="auto"/>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020"/>
        <w:gridCol w:w="1134"/>
        <w:gridCol w:w="1984"/>
        <w:gridCol w:w="1985"/>
      </w:tblGrid>
      <w:tr w:rsidR="00B42C91" w:rsidRPr="002261C3" w14:paraId="586DF749" w14:textId="77777777" w:rsidTr="00DB7DEA">
        <w:trPr>
          <w:trHeight w:val="562"/>
          <w:jc w:val="center"/>
        </w:trPr>
        <w:tc>
          <w:tcPr>
            <w:tcW w:w="10371"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73993AB4" w14:textId="20713AC6" w:rsidR="00B42C91" w:rsidRPr="002261C3" w:rsidRDefault="00B42C91" w:rsidP="00DB7DEA">
            <w:pPr>
              <w:ind w:left="94" w:hanging="61"/>
              <w:jc w:val="center"/>
              <w:rPr>
                <w:b/>
                <w:bCs/>
                <w:sz w:val="20"/>
                <w:szCs w:val="20"/>
              </w:rPr>
            </w:pPr>
            <w:r w:rsidRPr="001F3FFA">
              <w:rPr>
                <w:b/>
                <w:bCs/>
              </w:rPr>
              <w:t xml:space="preserve">SKLOP </w:t>
            </w:r>
            <w:r>
              <w:rPr>
                <w:b/>
                <w:bCs/>
              </w:rPr>
              <w:t>2:</w:t>
            </w:r>
            <w:r w:rsidRPr="001F3FFA">
              <w:rPr>
                <w:b/>
                <w:bCs/>
              </w:rPr>
              <w:t xml:space="preserve"> </w:t>
            </w:r>
            <w:r w:rsidRPr="00B42C91">
              <w:rPr>
                <w:b/>
                <w:bCs/>
              </w:rPr>
              <w:t>Greder</w:t>
            </w:r>
          </w:p>
        </w:tc>
      </w:tr>
      <w:tr w:rsidR="00B42C91" w:rsidRPr="002261C3" w14:paraId="0A890BCF" w14:textId="77777777" w:rsidTr="00F213FA">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0DB49AF1" w14:textId="77777777" w:rsidR="00B42C91" w:rsidRPr="002261C3" w:rsidRDefault="00B42C91" w:rsidP="00DB7DEA">
            <w:pPr>
              <w:spacing w:before="60" w:after="60" w:line="240" w:lineRule="auto"/>
              <w:ind w:left="94" w:hanging="94"/>
              <w:jc w:val="center"/>
              <w:rPr>
                <w:b/>
                <w:color w:val="auto"/>
                <w:sz w:val="20"/>
                <w:szCs w:val="20"/>
              </w:rPr>
            </w:pPr>
            <w:r w:rsidRPr="002261C3">
              <w:rPr>
                <w:b/>
                <w:color w:val="auto"/>
                <w:sz w:val="20"/>
                <w:szCs w:val="20"/>
              </w:rPr>
              <w:t>PREDMET</w:t>
            </w:r>
          </w:p>
        </w:tc>
        <w:tc>
          <w:tcPr>
            <w:tcW w:w="1020" w:type="dxa"/>
            <w:tcBorders>
              <w:top w:val="single" w:sz="4" w:space="0" w:color="auto"/>
              <w:left w:val="single" w:sz="4" w:space="0" w:color="auto"/>
              <w:bottom w:val="single" w:sz="4" w:space="0" w:color="auto"/>
              <w:right w:val="single" w:sz="4" w:space="0" w:color="auto"/>
            </w:tcBorders>
            <w:vAlign w:val="center"/>
          </w:tcPr>
          <w:p w14:paraId="64A8C6D9" w14:textId="77777777" w:rsidR="00B42C91" w:rsidRPr="002261C3" w:rsidRDefault="00B42C91" w:rsidP="00DB7DEA">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39E14E9F" w14:textId="77777777" w:rsidR="00B42C91" w:rsidRPr="002261C3" w:rsidRDefault="00B42C91" w:rsidP="00DB7DEA">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1391F0CC" w14:textId="77777777" w:rsidR="00B42C91" w:rsidRPr="002261C3" w:rsidRDefault="00B42C91" w:rsidP="00DB7DEA">
            <w:pPr>
              <w:spacing w:before="60" w:after="60" w:line="240" w:lineRule="auto"/>
              <w:ind w:left="94" w:hanging="94"/>
              <w:jc w:val="center"/>
              <w:rPr>
                <w:b/>
                <w:bCs/>
                <w:color w:val="auto"/>
                <w:sz w:val="20"/>
                <w:szCs w:val="20"/>
              </w:rPr>
            </w:pPr>
            <w:r w:rsidRPr="002261C3">
              <w:rPr>
                <w:b/>
                <w:bCs/>
                <w:color w:val="auto"/>
                <w:sz w:val="20"/>
                <w:szCs w:val="20"/>
              </w:rPr>
              <w:t>VREDNOST/ENOTO</w:t>
            </w:r>
          </w:p>
          <w:p w14:paraId="60CF7D14" w14:textId="77777777" w:rsidR="00B42C91" w:rsidRPr="002261C3" w:rsidRDefault="00B42C91" w:rsidP="00DB7DEA">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12FE403C" w14:textId="77777777" w:rsidR="00B42C91" w:rsidRPr="002261C3" w:rsidRDefault="00B42C91" w:rsidP="00DB7DEA">
            <w:pPr>
              <w:spacing w:before="60" w:after="60" w:line="240" w:lineRule="auto"/>
              <w:ind w:left="94" w:hanging="94"/>
              <w:jc w:val="center"/>
              <w:rPr>
                <w:b/>
                <w:bCs/>
                <w:color w:val="auto"/>
                <w:sz w:val="20"/>
                <w:szCs w:val="20"/>
              </w:rPr>
            </w:pPr>
            <w:r w:rsidRPr="002261C3">
              <w:rPr>
                <w:b/>
                <w:bCs/>
                <w:color w:val="auto"/>
                <w:sz w:val="20"/>
                <w:szCs w:val="20"/>
              </w:rPr>
              <w:t>VREDNOST/ENOTO</w:t>
            </w:r>
          </w:p>
          <w:p w14:paraId="3EF2FAB7" w14:textId="77777777" w:rsidR="00B42C91" w:rsidRPr="002261C3" w:rsidRDefault="00B42C91" w:rsidP="00DB7DEA">
            <w:pPr>
              <w:spacing w:before="60" w:after="60" w:line="240" w:lineRule="auto"/>
              <w:ind w:left="94" w:hanging="94"/>
              <w:jc w:val="center"/>
              <w:rPr>
                <w:b/>
                <w:bCs/>
                <w:color w:val="auto"/>
                <w:sz w:val="20"/>
                <w:szCs w:val="20"/>
              </w:rPr>
            </w:pPr>
            <w:r w:rsidRPr="002261C3">
              <w:rPr>
                <w:b/>
                <w:bCs/>
                <w:color w:val="auto"/>
                <w:sz w:val="20"/>
                <w:szCs w:val="20"/>
              </w:rPr>
              <w:t>v EUR z DDV</w:t>
            </w:r>
          </w:p>
        </w:tc>
      </w:tr>
      <w:tr w:rsidR="00B42C91" w:rsidRPr="002261C3" w14:paraId="4709AE89" w14:textId="77777777" w:rsidTr="00F213FA">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696C90F" w14:textId="77777777" w:rsidR="00B42C91" w:rsidRPr="00D10761" w:rsidRDefault="00B42C91" w:rsidP="00DB7DEA">
            <w:pPr>
              <w:spacing w:before="60" w:after="60" w:line="240" w:lineRule="auto"/>
              <w:rPr>
                <w:b/>
                <w:bCs/>
                <w:sz w:val="20"/>
                <w:szCs w:val="20"/>
              </w:rPr>
            </w:pPr>
            <w:r>
              <w:rPr>
                <w:b/>
                <w:bCs/>
                <w:sz w:val="20"/>
                <w:szCs w:val="20"/>
              </w:rPr>
              <w:t>PROIZVAJALEC, MODEL</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1020" w:type="dxa"/>
            <w:tcBorders>
              <w:top w:val="single" w:sz="4" w:space="0" w:color="auto"/>
              <w:left w:val="single" w:sz="4" w:space="0" w:color="auto"/>
              <w:bottom w:val="single" w:sz="4" w:space="0" w:color="auto"/>
              <w:right w:val="single" w:sz="4" w:space="0" w:color="auto"/>
            </w:tcBorders>
            <w:vAlign w:val="center"/>
          </w:tcPr>
          <w:p w14:paraId="21AC1B85" w14:textId="77777777" w:rsidR="00B42C91" w:rsidRPr="002261C3" w:rsidRDefault="00B42C91" w:rsidP="00DB7DEA">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62A87357" w14:textId="77777777" w:rsidR="00B42C91" w:rsidRPr="002261C3" w:rsidRDefault="00B42C91" w:rsidP="00DB7DEA">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735DA905" w14:textId="77777777" w:rsidR="00B42C91" w:rsidRPr="002261C3" w:rsidRDefault="00B42C91" w:rsidP="00DB7DE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6B2A0B8A" w14:textId="77777777" w:rsidR="00B42C91" w:rsidRPr="002261C3" w:rsidRDefault="00B42C91" w:rsidP="00DB7DE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F213FA" w:rsidRPr="002261C3" w14:paraId="079D3E47" w14:textId="77777777" w:rsidTr="00B03E29">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76AB0CE" w14:textId="66E395C6" w:rsidR="00F213FA" w:rsidRPr="006C6079" w:rsidRDefault="00F213FA" w:rsidP="00F213FA">
            <w:pPr>
              <w:spacing w:before="60" w:after="60" w:line="240" w:lineRule="auto"/>
              <w:ind w:left="94" w:hanging="94"/>
              <w:jc w:val="right"/>
              <w:rPr>
                <w:b/>
                <w:bCs/>
                <w:color w:val="auto"/>
                <w:sz w:val="20"/>
                <w:szCs w:val="20"/>
              </w:rPr>
            </w:pPr>
            <w:r w:rsidRPr="006C6079">
              <w:rPr>
                <w:b/>
                <w:bCs/>
                <w:color w:val="auto"/>
                <w:sz w:val="20"/>
                <w:szCs w:val="20"/>
              </w:rPr>
              <w:t>Ponujen dobavni rok</w:t>
            </w:r>
            <w:r>
              <w:rPr>
                <w:b/>
                <w:bCs/>
                <w:color w:val="auto"/>
                <w:sz w:val="20"/>
                <w:szCs w:val="20"/>
              </w:rPr>
              <w:t>:</w:t>
            </w:r>
          </w:p>
        </w:tc>
        <w:tc>
          <w:tcPr>
            <w:tcW w:w="6123" w:type="dxa"/>
            <w:gridSpan w:val="4"/>
            <w:tcBorders>
              <w:top w:val="single" w:sz="4" w:space="0" w:color="auto"/>
              <w:left w:val="single" w:sz="4" w:space="0" w:color="auto"/>
              <w:bottom w:val="single" w:sz="4" w:space="0" w:color="auto"/>
              <w:right w:val="single" w:sz="4" w:space="0" w:color="auto"/>
            </w:tcBorders>
            <w:vAlign w:val="center"/>
          </w:tcPr>
          <w:p w14:paraId="09F00F42" w14:textId="77777777" w:rsidR="00F213FA" w:rsidRDefault="00F213FA" w:rsidP="006C6079">
            <w:pPr>
              <w:spacing w:before="60" w:after="60" w:line="240" w:lineRule="auto"/>
              <w:ind w:left="94" w:hanging="94"/>
              <w:jc w:val="center"/>
              <w:rPr>
                <w:color w:val="auto"/>
                <w:sz w:val="20"/>
                <w:szCs w:val="20"/>
              </w:rPr>
            </w:pPr>
            <w:r w:rsidRPr="006C6079">
              <w:rPr>
                <w:b/>
                <w:bCs/>
                <w:color w:val="auto"/>
                <w:sz w:val="20"/>
                <w:szCs w:val="20"/>
              </w:rPr>
              <w:fldChar w:fldCharType="begin">
                <w:ffData>
                  <w:name w:val="Besedilo14"/>
                  <w:enabled/>
                  <w:calcOnExit w:val="0"/>
                  <w:textInput/>
                </w:ffData>
              </w:fldChar>
            </w:r>
            <w:r w:rsidRPr="006C6079">
              <w:rPr>
                <w:b/>
                <w:bCs/>
                <w:color w:val="auto"/>
                <w:sz w:val="20"/>
                <w:szCs w:val="20"/>
              </w:rPr>
              <w:instrText xml:space="preserve"> FORMTEXT </w:instrText>
            </w:r>
            <w:r w:rsidRPr="006C6079">
              <w:rPr>
                <w:b/>
                <w:bCs/>
                <w:color w:val="auto"/>
                <w:sz w:val="20"/>
                <w:szCs w:val="20"/>
              </w:rPr>
            </w:r>
            <w:r w:rsidRPr="006C6079">
              <w:rPr>
                <w:b/>
                <w:bCs/>
                <w:color w:val="auto"/>
                <w:sz w:val="20"/>
                <w:szCs w:val="20"/>
              </w:rPr>
              <w:fldChar w:fldCharType="separate"/>
            </w:r>
            <w:r w:rsidRPr="006C6079">
              <w:rPr>
                <w:b/>
                <w:bCs/>
                <w:noProof/>
                <w:color w:val="auto"/>
                <w:sz w:val="20"/>
                <w:szCs w:val="20"/>
              </w:rPr>
              <w:t> </w:t>
            </w:r>
            <w:r w:rsidRPr="006C6079">
              <w:rPr>
                <w:b/>
                <w:bCs/>
                <w:noProof/>
                <w:color w:val="auto"/>
                <w:sz w:val="20"/>
                <w:szCs w:val="20"/>
              </w:rPr>
              <w:t> </w:t>
            </w:r>
            <w:r w:rsidRPr="006C6079">
              <w:rPr>
                <w:b/>
                <w:bCs/>
                <w:noProof/>
                <w:color w:val="auto"/>
                <w:sz w:val="20"/>
                <w:szCs w:val="20"/>
              </w:rPr>
              <w:t> </w:t>
            </w:r>
            <w:r w:rsidRPr="006C6079">
              <w:rPr>
                <w:b/>
                <w:bCs/>
                <w:noProof/>
                <w:color w:val="auto"/>
                <w:sz w:val="20"/>
                <w:szCs w:val="20"/>
              </w:rPr>
              <w:t> </w:t>
            </w:r>
            <w:r w:rsidRPr="006C6079">
              <w:rPr>
                <w:b/>
                <w:bCs/>
                <w:noProof/>
                <w:color w:val="auto"/>
                <w:sz w:val="20"/>
                <w:szCs w:val="20"/>
              </w:rPr>
              <w:t> </w:t>
            </w:r>
            <w:r w:rsidRPr="006C6079">
              <w:rPr>
                <w:b/>
                <w:bCs/>
                <w:color w:val="auto"/>
                <w:sz w:val="20"/>
                <w:szCs w:val="20"/>
              </w:rPr>
              <w:fldChar w:fldCharType="end"/>
            </w:r>
            <w:r>
              <w:rPr>
                <w:color w:val="auto"/>
                <w:sz w:val="20"/>
                <w:szCs w:val="20"/>
              </w:rPr>
              <w:t xml:space="preserve"> dni od podpisa pogodbe</w:t>
            </w:r>
          </w:p>
          <w:p w14:paraId="26683A9C" w14:textId="12ACA5E3" w:rsidR="00F213FA" w:rsidRPr="006C6079" w:rsidRDefault="00F213FA" w:rsidP="006C6079">
            <w:pPr>
              <w:spacing w:before="60" w:after="60" w:line="240" w:lineRule="auto"/>
              <w:ind w:left="94" w:hanging="94"/>
              <w:jc w:val="center"/>
              <w:rPr>
                <w:b/>
                <w:bCs/>
                <w:color w:val="auto"/>
                <w:sz w:val="20"/>
                <w:szCs w:val="20"/>
              </w:rPr>
            </w:pPr>
            <w:r>
              <w:rPr>
                <w:color w:val="auto"/>
                <w:sz w:val="16"/>
                <w:szCs w:val="16"/>
              </w:rPr>
              <w:t>(</w:t>
            </w:r>
            <w:r w:rsidRPr="006C6079">
              <w:rPr>
                <w:color w:val="auto"/>
                <w:sz w:val="16"/>
                <w:szCs w:val="16"/>
              </w:rPr>
              <w:t>največ 120 dni od podpisa pogodbe)</w:t>
            </w:r>
          </w:p>
        </w:tc>
      </w:tr>
    </w:tbl>
    <w:p w14:paraId="1FB2FD5D" w14:textId="77777777" w:rsidR="005B3AE4" w:rsidRDefault="005B3AE4">
      <w:pPr>
        <w:spacing w:line="240" w:lineRule="auto"/>
      </w:pPr>
    </w:p>
    <w:p w14:paraId="7CD09059" w14:textId="77777777" w:rsidR="00F213FA" w:rsidRDefault="00F213FA">
      <w:pPr>
        <w:spacing w:line="240" w:lineRule="auto"/>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6"/>
        <w:gridCol w:w="992"/>
        <w:gridCol w:w="1134"/>
        <w:gridCol w:w="1984"/>
        <w:gridCol w:w="1985"/>
      </w:tblGrid>
      <w:tr w:rsidR="00D10761" w:rsidRPr="002261C3" w14:paraId="2FD464A6" w14:textId="77777777" w:rsidTr="001F581F">
        <w:trPr>
          <w:trHeight w:val="562"/>
          <w:jc w:val="center"/>
        </w:trPr>
        <w:tc>
          <w:tcPr>
            <w:tcW w:w="10371"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53D1B9DE" w14:textId="0F6AB24A" w:rsidR="00D10761" w:rsidRPr="002261C3" w:rsidRDefault="00D10761" w:rsidP="001F581F">
            <w:pPr>
              <w:ind w:left="94" w:hanging="61"/>
              <w:jc w:val="center"/>
              <w:rPr>
                <w:b/>
                <w:bCs/>
                <w:sz w:val="20"/>
                <w:szCs w:val="20"/>
              </w:rPr>
            </w:pPr>
            <w:r>
              <w:rPr>
                <w:b/>
                <w:bCs/>
              </w:rPr>
              <w:t xml:space="preserve">SKLOP </w:t>
            </w:r>
            <w:r w:rsidR="000B259C">
              <w:rPr>
                <w:b/>
                <w:bCs/>
              </w:rPr>
              <w:t>7</w:t>
            </w:r>
            <w:r>
              <w:rPr>
                <w:b/>
                <w:bCs/>
              </w:rPr>
              <w:t xml:space="preserve">: </w:t>
            </w:r>
            <w:r w:rsidR="00B42C91" w:rsidRPr="00B42C91">
              <w:rPr>
                <w:b/>
                <w:bCs/>
              </w:rPr>
              <w:t>GPS vodena robotska kosilnica s polnilno postajo</w:t>
            </w:r>
          </w:p>
        </w:tc>
      </w:tr>
      <w:tr w:rsidR="00D10761" w:rsidRPr="002261C3" w14:paraId="1AF1AECF" w14:textId="77777777" w:rsidTr="001F581F">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0225F678" w14:textId="77777777" w:rsidR="00D10761" w:rsidRPr="002261C3" w:rsidRDefault="00D10761" w:rsidP="001F581F">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056D1BFC" w14:textId="77777777" w:rsidR="00D10761" w:rsidRPr="002261C3" w:rsidRDefault="00D10761" w:rsidP="001F581F">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45D7437A"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6E44813D"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551F0196"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218CBE39"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2F6A454F"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z DDV</w:t>
            </w:r>
          </w:p>
        </w:tc>
      </w:tr>
      <w:tr w:rsidR="00D10761" w:rsidRPr="002261C3" w14:paraId="0D1D767F" w14:textId="77777777" w:rsidTr="001F581F">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44CBFD23" w14:textId="437B74F9" w:rsidR="00D10761" w:rsidRPr="002261C3" w:rsidRDefault="00B42C91" w:rsidP="001F581F">
            <w:pPr>
              <w:spacing w:before="60" w:after="60" w:line="240" w:lineRule="auto"/>
              <w:rPr>
                <w:b/>
                <w:color w:val="auto"/>
                <w:sz w:val="20"/>
                <w:szCs w:val="20"/>
              </w:rPr>
            </w:pPr>
            <w:r w:rsidRPr="00B42C91">
              <w:rPr>
                <w:b/>
                <w:bCs/>
              </w:rPr>
              <w:t>GPS vodena robotska kosilnica s polnilno postajo</w:t>
            </w:r>
          </w:p>
        </w:tc>
        <w:tc>
          <w:tcPr>
            <w:tcW w:w="992" w:type="dxa"/>
            <w:tcBorders>
              <w:top w:val="single" w:sz="4" w:space="0" w:color="auto"/>
              <w:left w:val="single" w:sz="4" w:space="0" w:color="auto"/>
              <w:bottom w:val="single" w:sz="4" w:space="0" w:color="auto"/>
              <w:right w:val="single" w:sz="4" w:space="0" w:color="auto"/>
            </w:tcBorders>
            <w:vAlign w:val="center"/>
          </w:tcPr>
          <w:p w14:paraId="60BAFB8F" w14:textId="77777777" w:rsidR="00D10761" w:rsidRPr="002261C3" w:rsidRDefault="00D10761" w:rsidP="001F581F">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0051809C" w14:textId="77777777" w:rsidR="00D10761" w:rsidRPr="002261C3" w:rsidRDefault="00D10761" w:rsidP="001F581F">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1BF841D"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3B3C2328"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5C04BECF" w14:textId="4D1E1909" w:rsidR="005B3AE4" w:rsidRDefault="005B3AE4">
      <w:pPr>
        <w:spacing w:line="240" w:lineRule="auto"/>
      </w:pPr>
    </w:p>
    <w:p w14:paraId="76EDAB53" w14:textId="77777777" w:rsidR="00F213FA" w:rsidRDefault="00F213FA">
      <w:pPr>
        <w:spacing w:line="240" w:lineRule="auto"/>
      </w:pPr>
    </w:p>
    <w:p w14:paraId="37137386" w14:textId="5591EA6F" w:rsidR="00D10761" w:rsidRDefault="00D10761" w:rsidP="00D10761">
      <w:pPr>
        <w:ind w:left="-426"/>
      </w:pPr>
      <w:r>
        <w:t>Ponudbeni pogoji:</w:t>
      </w:r>
    </w:p>
    <w:p w14:paraId="1F3FEE2A" w14:textId="6DC7CD4B" w:rsidR="001259BA" w:rsidRPr="00226D83" w:rsidRDefault="001259BA" w:rsidP="00D10761">
      <w:pPr>
        <w:numPr>
          <w:ilvl w:val="0"/>
          <w:numId w:val="47"/>
        </w:numPr>
        <w:ind w:left="142"/>
        <w:jc w:val="both"/>
      </w:pPr>
      <w:r w:rsidRPr="00226D83">
        <w:t xml:space="preserve">Ponujena cena zajema vse popuste in stroške v zvezi z izvedbo javnega </w:t>
      </w:r>
      <w:r w:rsidRPr="00226D83">
        <w:rPr>
          <w:color w:val="auto"/>
        </w:rPr>
        <w:t>naročila</w:t>
      </w:r>
      <w:r w:rsidR="00563A47" w:rsidRPr="00226D83">
        <w:rPr>
          <w:color w:val="auto"/>
        </w:rPr>
        <w:t>.</w:t>
      </w:r>
    </w:p>
    <w:p w14:paraId="1976857E" w14:textId="215E1117" w:rsidR="00150F41" w:rsidRPr="00226D83" w:rsidRDefault="000E0DE5" w:rsidP="00D10761">
      <w:pPr>
        <w:pStyle w:val="Odstavekseznama"/>
        <w:numPr>
          <w:ilvl w:val="0"/>
          <w:numId w:val="47"/>
        </w:numPr>
        <w:spacing w:line="276" w:lineRule="auto"/>
        <w:ind w:left="142" w:hanging="357"/>
        <w:rPr>
          <w:rFonts w:ascii="Titillium Web" w:hAnsi="Titillium Web" w:cs="Calibri"/>
          <w:color w:val="000000"/>
          <w:szCs w:val="22"/>
        </w:rPr>
      </w:pPr>
      <w:r w:rsidRPr="00226D83">
        <w:rPr>
          <w:rFonts w:ascii="Titillium Web" w:hAnsi="Titillium Web" w:cs="Calibri"/>
          <w:color w:val="000000"/>
          <w:szCs w:val="22"/>
        </w:rPr>
        <w:t>Ponujen</w:t>
      </w:r>
      <w:r w:rsidR="00A12FBB">
        <w:rPr>
          <w:rFonts w:ascii="Titillium Web" w:hAnsi="Titillium Web" w:cs="Calibri"/>
          <w:color w:val="000000"/>
          <w:szCs w:val="22"/>
        </w:rPr>
        <w:t xml:space="preserve">o blago </w:t>
      </w:r>
      <w:r w:rsidR="00D10761">
        <w:rPr>
          <w:rFonts w:ascii="Titillium Web" w:hAnsi="Titillium Web" w:cs="Calibri"/>
          <w:color w:val="000000"/>
          <w:szCs w:val="22"/>
        </w:rPr>
        <w:t>je nov</w:t>
      </w:r>
      <w:r w:rsidR="00A12FBB">
        <w:rPr>
          <w:rFonts w:ascii="Titillium Web" w:hAnsi="Titillium Web" w:cs="Calibri"/>
          <w:color w:val="000000"/>
          <w:szCs w:val="22"/>
        </w:rPr>
        <w:t>o</w:t>
      </w:r>
      <w:r w:rsidR="006C6079">
        <w:rPr>
          <w:rFonts w:ascii="Titillium Web" w:hAnsi="Titillium Web" w:cs="Calibri"/>
          <w:color w:val="000000"/>
          <w:szCs w:val="22"/>
        </w:rPr>
        <w:t xml:space="preserve"> in </w:t>
      </w:r>
      <w:r w:rsidRPr="00226D83">
        <w:rPr>
          <w:rFonts w:ascii="Titillium Web" w:hAnsi="Titillium Web" w:cs="Calibri"/>
          <w:color w:val="000000"/>
          <w:szCs w:val="22"/>
        </w:rPr>
        <w:t>tehnično brezhib</w:t>
      </w:r>
      <w:r w:rsidR="00A12FBB">
        <w:rPr>
          <w:rFonts w:ascii="Titillium Web" w:hAnsi="Titillium Web" w:cs="Calibri"/>
          <w:color w:val="000000"/>
          <w:szCs w:val="22"/>
        </w:rPr>
        <w:t>no</w:t>
      </w:r>
      <w:r w:rsidRPr="00226D83">
        <w:rPr>
          <w:rFonts w:ascii="Titillium Web" w:hAnsi="Titillium Web" w:cs="Calibri"/>
          <w:color w:val="000000"/>
          <w:szCs w:val="22"/>
        </w:rPr>
        <w:t xml:space="preserve"> ter v celoti ustreza zahtevam, določenim v dokumentaciji v zvezi z oddajo javnega naročila</w:t>
      </w:r>
      <w:r w:rsidR="00563A47" w:rsidRPr="00226D83">
        <w:rPr>
          <w:rFonts w:ascii="Titillium Web" w:hAnsi="Titillium Web" w:cs="Calibri"/>
          <w:color w:val="000000"/>
          <w:szCs w:val="22"/>
        </w:rPr>
        <w:t>.</w:t>
      </w:r>
      <w:r w:rsidR="00150F41" w:rsidRPr="00226D83">
        <w:rPr>
          <w:rFonts w:ascii="Titillium Web" w:hAnsi="Titillium Web" w:cs="Calibri"/>
          <w:color w:val="000000"/>
          <w:szCs w:val="22"/>
        </w:rPr>
        <w:t xml:space="preserve"> </w:t>
      </w:r>
    </w:p>
    <w:p w14:paraId="273F4DE0" w14:textId="2E5B8202" w:rsidR="005B3AE4" w:rsidRPr="005B3AE4" w:rsidRDefault="00E74E35" w:rsidP="0048134D">
      <w:pPr>
        <w:numPr>
          <w:ilvl w:val="0"/>
          <w:numId w:val="47"/>
        </w:numPr>
        <w:ind w:left="142" w:hanging="357"/>
        <w:jc w:val="both"/>
      </w:pPr>
      <w:r w:rsidRPr="00226D83">
        <w:t xml:space="preserve">Ob prevzemu je potrebno </w:t>
      </w:r>
      <w:r w:rsidRPr="00226D83">
        <w:rPr>
          <w:rFonts w:cs="Arial"/>
        </w:rPr>
        <w:t xml:space="preserve">predložiti </w:t>
      </w:r>
      <w:r w:rsidR="00563A47" w:rsidRPr="00226D83">
        <w:t>vso</w:t>
      </w:r>
      <w:r w:rsidR="00563A47">
        <w:t xml:space="preserve">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3240D00B"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Default="002155B4" w:rsidP="002155B4">
      <w:pPr>
        <w:spacing w:line="240" w:lineRule="auto"/>
        <w:ind w:left="360"/>
        <w:contextualSpacing/>
        <w:jc w:val="both"/>
      </w:pPr>
    </w:p>
    <w:p w14:paraId="02F7B0CF" w14:textId="77777777" w:rsidR="001D52BB" w:rsidRPr="002155B4" w:rsidRDefault="001D52BB"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150F41" w14:paraId="7A21A758" w14:textId="77777777" w:rsidTr="00226D83">
        <w:tc>
          <w:tcPr>
            <w:tcW w:w="2989" w:type="dxa"/>
            <w:hideMark/>
          </w:tcPr>
          <w:p w14:paraId="0278FC02"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Kraj in datum:</w:t>
            </w:r>
          </w:p>
        </w:tc>
        <w:tc>
          <w:tcPr>
            <w:tcW w:w="1741" w:type="dxa"/>
          </w:tcPr>
          <w:p w14:paraId="0BEE8891" w14:textId="77777777" w:rsidR="00150F41" w:rsidRDefault="00150F41" w:rsidP="00FC3549">
            <w:pPr>
              <w:widowControl w:val="0"/>
              <w:tabs>
                <w:tab w:val="left" w:pos="5580"/>
              </w:tabs>
              <w:autoSpaceDE w:val="0"/>
              <w:autoSpaceDN w:val="0"/>
              <w:adjustRightInd w:val="0"/>
              <w:spacing w:before="48"/>
              <w:jc w:val="center"/>
              <w:rPr>
                <w:rFonts w:cs="Arial"/>
              </w:rPr>
            </w:pPr>
          </w:p>
        </w:tc>
        <w:tc>
          <w:tcPr>
            <w:tcW w:w="1741" w:type="dxa"/>
          </w:tcPr>
          <w:p w14:paraId="76689AF6" w14:textId="596828B5" w:rsidR="00150F41" w:rsidRDefault="00150F41" w:rsidP="00FC3549">
            <w:pPr>
              <w:widowControl w:val="0"/>
              <w:tabs>
                <w:tab w:val="left" w:pos="5580"/>
              </w:tabs>
              <w:autoSpaceDE w:val="0"/>
              <w:autoSpaceDN w:val="0"/>
              <w:adjustRightInd w:val="0"/>
              <w:spacing w:before="48"/>
              <w:jc w:val="center"/>
              <w:rPr>
                <w:rFonts w:cs="Arial"/>
              </w:rPr>
            </w:pPr>
          </w:p>
        </w:tc>
        <w:tc>
          <w:tcPr>
            <w:tcW w:w="3168" w:type="dxa"/>
            <w:hideMark/>
          </w:tcPr>
          <w:p w14:paraId="260DCA96"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150F41" w14:paraId="5BC3C699" w14:textId="77777777" w:rsidTr="00226D83">
        <w:tc>
          <w:tcPr>
            <w:tcW w:w="2989" w:type="dxa"/>
            <w:tcBorders>
              <w:top w:val="nil"/>
              <w:left w:val="nil"/>
              <w:bottom w:val="single" w:sz="4" w:space="0" w:color="auto"/>
              <w:right w:val="nil"/>
            </w:tcBorders>
          </w:tcPr>
          <w:p w14:paraId="781DC66A" w14:textId="77777777" w:rsidR="00150F41" w:rsidRDefault="00150F41" w:rsidP="00FC3549">
            <w:pPr>
              <w:widowControl w:val="0"/>
              <w:tabs>
                <w:tab w:val="left" w:pos="5580"/>
              </w:tabs>
              <w:autoSpaceDE w:val="0"/>
              <w:autoSpaceDN w:val="0"/>
              <w:adjustRightInd w:val="0"/>
              <w:spacing w:before="48"/>
              <w:jc w:val="both"/>
              <w:rPr>
                <w:rFonts w:cs="Arial"/>
              </w:rPr>
            </w:pPr>
          </w:p>
          <w:p w14:paraId="2951BCA2"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01C1FD0E"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3FBE4A86" w14:textId="58F9C9DD" w:rsidR="00150F41" w:rsidRDefault="00150F41" w:rsidP="00FC3549">
            <w:pPr>
              <w:widowControl w:val="0"/>
              <w:tabs>
                <w:tab w:val="left" w:pos="5580"/>
              </w:tabs>
              <w:autoSpaceDE w:val="0"/>
              <w:autoSpaceDN w:val="0"/>
              <w:adjustRightInd w:val="0"/>
              <w:spacing w:before="48"/>
              <w:jc w:val="both"/>
              <w:rPr>
                <w:rFonts w:cs="Arial"/>
              </w:rPr>
            </w:pPr>
          </w:p>
        </w:tc>
        <w:tc>
          <w:tcPr>
            <w:tcW w:w="3168" w:type="dxa"/>
            <w:tcBorders>
              <w:top w:val="nil"/>
              <w:left w:val="nil"/>
              <w:bottom w:val="single" w:sz="4" w:space="0" w:color="auto"/>
              <w:right w:val="nil"/>
            </w:tcBorders>
          </w:tcPr>
          <w:p w14:paraId="023DCEF3" w14:textId="77777777" w:rsidR="00150F41" w:rsidRDefault="00150F41" w:rsidP="00FC3549">
            <w:pPr>
              <w:widowControl w:val="0"/>
              <w:tabs>
                <w:tab w:val="left" w:pos="5580"/>
              </w:tabs>
              <w:autoSpaceDE w:val="0"/>
              <w:autoSpaceDN w:val="0"/>
              <w:adjustRightInd w:val="0"/>
              <w:spacing w:before="48"/>
              <w:jc w:val="both"/>
              <w:rPr>
                <w:rFonts w:cs="Arial"/>
              </w:rPr>
            </w:pPr>
          </w:p>
          <w:p w14:paraId="1838F2B5" w14:textId="77777777" w:rsidR="00150F41" w:rsidRDefault="00150F41"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lastRenderedPageBreak/>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0BB54C05"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w:t>
      </w:r>
      <w:r w:rsidR="005B640C">
        <w:rPr>
          <w:rFonts w:cs="Arial"/>
          <w:lang w:eastAsia="en-US"/>
        </w:rPr>
        <w:t>09</w:t>
      </w:r>
      <w:r w:rsidR="00CF2542" w:rsidRPr="00CF2542">
        <w:rPr>
          <w:rFonts w:cs="Arial"/>
          <w:lang w:eastAsia="en-US"/>
        </w:rPr>
        <w:t>-202</w:t>
      </w:r>
      <w:r w:rsidR="005B640C">
        <w:rPr>
          <w:rFonts w:cs="Arial"/>
          <w:lang w:eastAsia="en-US"/>
        </w:rPr>
        <w:t>6</w:t>
      </w:r>
      <w:r w:rsidR="00CF2542" w:rsidRPr="00CF2542">
        <w:rPr>
          <w:rFonts w:cs="Arial"/>
          <w:lang w:eastAsia="en-US"/>
        </w:rPr>
        <w:t>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F671359" w:rsidR="004A23A3" w:rsidRDefault="004A23A3" w:rsidP="00FC3549">
            <w:pPr>
              <w:rPr>
                <w:rFonts w:cs="Times New Roman"/>
                <w:b/>
              </w:rPr>
            </w:pPr>
            <w:bookmarkStart w:id="4" w:name="_Hlk129257107"/>
            <w:r>
              <w:rPr>
                <w:b/>
              </w:rPr>
              <w:t xml:space="preserve">Obrazec št. </w:t>
            </w:r>
            <w:r w:rsidR="00E64748">
              <w:rPr>
                <w:b/>
              </w:rPr>
              <w:t>5</w:t>
            </w:r>
          </w:p>
        </w:tc>
      </w:tr>
      <w:bookmarkEnd w:id="4"/>
    </w:tbl>
    <w:p w14:paraId="69AF675D" w14:textId="77777777" w:rsidR="00E5494A" w:rsidRDefault="00E5494A" w:rsidP="004A23A3">
      <w:pPr>
        <w:rPr>
          <w:sz w:val="20"/>
          <w:lang w:eastAsia="en-US"/>
        </w:rPr>
      </w:pPr>
    </w:p>
    <w:p w14:paraId="763276CD" w14:textId="77777777" w:rsidR="00E5494A" w:rsidRDefault="00E5494A" w:rsidP="00E5494A">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090489DE" w14:textId="77777777" w:rsidR="00E5494A" w:rsidRDefault="00E5494A" w:rsidP="00E5494A">
      <w:pPr>
        <w:rPr>
          <w:sz w:val="20"/>
          <w:szCs w:val="20"/>
        </w:rPr>
      </w:pPr>
    </w:p>
    <w:p w14:paraId="0E29B2A3" w14:textId="77777777" w:rsidR="00E5494A" w:rsidRDefault="00E5494A" w:rsidP="00E5494A">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0B6D866" w14:textId="77777777" w:rsidR="00E5494A" w:rsidRDefault="00E5494A" w:rsidP="00E5494A">
      <w:pPr>
        <w:rPr>
          <w:sz w:val="20"/>
          <w:szCs w:val="20"/>
        </w:rPr>
      </w:pPr>
    </w:p>
    <w:p w14:paraId="3198C24F" w14:textId="77777777" w:rsidR="00E5494A" w:rsidRDefault="00E5494A" w:rsidP="00E5494A">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C6310EA" w14:textId="77777777" w:rsidR="00E5494A" w:rsidRDefault="00E5494A" w:rsidP="00E5494A">
      <w:pPr>
        <w:spacing w:before="120" w:after="120"/>
        <w:rPr>
          <w:sz w:val="16"/>
          <w:szCs w:val="16"/>
        </w:rPr>
      </w:pPr>
    </w:p>
    <w:p w14:paraId="0F8CAE0A" w14:textId="77777777" w:rsidR="00E5494A" w:rsidRPr="000E2BD0" w:rsidRDefault="00E5494A" w:rsidP="00E5494A">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E5494A" w:rsidRPr="00365609" w14:paraId="580E7AC4" w14:textId="77777777" w:rsidTr="00D00DA7">
        <w:trPr>
          <w:trHeight w:val="1023"/>
        </w:trPr>
        <w:tc>
          <w:tcPr>
            <w:tcW w:w="5983" w:type="dxa"/>
            <w:vAlign w:val="center"/>
          </w:tcPr>
          <w:p w14:paraId="22FD5E9F" w14:textId="77777777" w:rsidR="00E5494A" w:rsidRPr="00365609" w:rsidRDefault="00E5494A" w:rsidP="00D17906">
            <w:pPr>
              <w:jc w:val="center"/>
              <w:rPr>
                <w:b/>
                <w:bCs/>
                <w:sz w:val="20"/>
                <w:szCs w:val="20"/>
              </w:rPr>
            </w:pPr>
            <w:r w:rsidRPr="00365609">
              <w:rPr>
                <w:b/>
                <w:bCs/>
                <w:sz w:val="20"/>
                <w:szCs w:val="20"/>
              </w:rPr>
              <w:t>Predmet naročila:</w:t>
            </w:r>
          </w:p>
        </w:tc>
        <w:tc>
          <w:tcPr>
            <w:tcW w:w="2126" w:type="dxa"/>
            <w:vAlign w:val="center"/>
          </w:tcPr>
          <w:p w14:paraId="0EC7D72B" w14:textId="6BB3CAF3" w:rsidR="00E5494A" w:rsidRPr="00365609" w:rsidRDefault="00E5494A" w:rsidP="00B34CFB">
            <w:pPr>
              <w:jc w:val="center"/>
              <w:rPr>
                <w:b/>
                <w:bCs/>
                <w:sz w:val="20"/>
                <w:szCs w:val="20"/>
              </w:rPr>
            </w:pPr>
            <w:r w:rsidRPr="00365609">
              <w:rPr>
                <w:b/>
                <w:bCs/>
                <w:sz w:val="20"/>
                <w:szCs w:val="20"/>
              </w:rPr>
              <w:t>Število</w:t>
            </w:r>
            <w:r w:rsidR="00B34CFB">
              <w:rPr>
                <w:b/>
                <w:bCs/>
                <w:sz w:val="20"/>
                <w:szCs w:val="20"/>
              </w:rPr>
              <w:t xml:space="preserve"> artiklov (kosilnic)</w:t>
            </w:r>
            <w:r w:rsidRPr="00365609">
              <w:rPr>
                <w:b/>
                <w:bCs/>
                <w:sz w:val="20"/>
                <w:szCs w:val="20"/>
              </w:rPr>
              <w:t>:</w:t>
            </w:r>
          </w:p>
        </w:tc>
        <w:tc>
          <w:tcPr>
            <w:tcW w:w="1670" w:type="dxa"/>
            <w:vAlign w:val="center"/>
          </w:tcPr>
          <w:p w14:paraId="23964CD6" w14:textId="77777777" w:rsidR="00E5494A" w:rsidRPr="00365609" w:rsidRDefault="00E5494A" w:rsidP="00D17906">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E5494A" w:rsidRPr="00365609" w14:paraId="00C7F982" w14:textId="77777777" w:rsidTr="00D00DA7">
        <w:trPr>
          <w:trHeight w:val="2084"/>
        </w:trPr>
        <w:tc>
          <w:tcPr>
            <w:tcW w:w="5983" w:type="dxa"/>
            <w:vAlign w:val="center"/>
          </w:tcPr>
          <w:p w14:paraId="246E163F" w14:textId="6F720B04" w:rsidR="00E5494A" w:rsidRPr="00D00DA7" w:rsidRDefault="00037B6D" w:rsidP="00D00DA7">
            <w:pPr>
              <w:autoSpaceDE w:val="0"/>
              <w:autoSpaceDN w:val="0"/>
              <w:adjustRightInd w:val="0"/>
              <w:spacing w:line="240" w:lineRule="auto"/>
              <w:contextualSpacing/>
              <w:rPr>
                <w:sz w:val="20"/>
              </w:rPr>
            </w:pPr>
            <w:r>
              <w:rPr>
                <w:b/>
                <w:sz w:val="20"/>
              </w:rPr>
              <w:t>Dobav</w:t>
            </w:r>
            <w:r w:rsidR="008A583E">
              <w:rPr>
                <w:b/>
                <w:sz w:val="20"/>
              </w:rPr>
              <w:t>a</w:t>
            </w:r>
            <w:r>
              <w:rPr>
                <w:b/>
                <w:sz w:val="20"/>
              </w:rPr>
              <w:t xml:space="preserve"> in montaža profesionalne </w:t>
            </w:r>
            <w:r w:rsidR="00D00DA7">
              <w:rPr>
                <w:b/>
                <w:sz w:val="20"/>
              </w:rPr>
              <w:t>GPS voden</w:t>
            </w:r>
            <w:r>
              <w:rPr>
                <w:b/>
                <w:sz w:val="20"/>
              </w:rPr>
              <w:t xml:space="preserve">e </w:t>
            </w:r>
            <w:r w:rsidR="00D00DA7">
              <w:rPr>
                <w:b/>
                <w:sz w:val="20"/>
              </w:rPr>
              <w:t>b</w:t>
            </w:r>
            <w:r w:rsidR="00D00DA7" w:rsidRPr="00D00DA7">
              <w:rPr>
                <w:b/>
                <w:sz w:val="20"/>
              </w:rPr>
              <w:t>aterijsk</w:t>
            </w:r>
            <w:r>
              <w:rPr>
                <w:b/>
                <w:sz w:val="20"/>
              </w:rPr>
              <w:t>e r</w:t>
            </w:r>
            <w:r w:rsidR="00D00DA7" w:rsidRPr="00D00DA7">
              <w:rPr>
                <w:b/>
                <w:sz w:val="20"/>
              </w:rPr>
              <w:t>obotsk</w:t>
            </w:r>
            <w:r>
              <w:rPr>
                <w:b/>
                <w:sz w:val="20"/>
              </w:rPr>
              <w:t>e</w:t>
            </w:r>
            <w:r w:rsidR="00D00DA7" w:rsidRPr="00D00DA7">
              <w:rPr>
                <w:b/>
                <w:sz w:val="20"/>
              </w:rPr>
              <w:t xml:space="preserve"> kosilnic</w:t>
            </w:r>
            <w:r>
              <w:rPr>
                <w:b/>
                <w:sz w:val="20"/>
              </w:rPr>
              <w:t>e</w:t>
            </w:r>
            <w:r w:rsidR="00D00DA7" w:rsidRPr="00D00DA7">
              <w:rPr>
                <w:b/>
                <w:sz w:val="20"/>
              </w:rPr>
              <w:t xml:space="preserve"> za obvladovanje velikih površin min. 45.000 m2 v enem operativnem ciklu</w:t>
            </w:r>
            <w:r w:rsidR="00D74383">
              <w:rPr>
                <w:b/>
                <w:sz w:val="20"/>
              </w:rPr>
              <w:t xml:space="preserve"> (48 ur)</w:t>
            </w:r>
          </w:p>
        </w:tc>
        <w:tc>
          <w:tcPr>
            <w:tcW w:w="2126" w:type="dxa"/>
            <w:vAlign w:val="center"/>
          </w:tcPr>
          <w:p w14:paraId="08F3FB63" w14:textId="77777777" w:rsidR="00E5494A" w:rsidRPr="002261C3" w:rsidRDefault="00330E28" w:rsidP="00D17906">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1</w:t>
            </w:r>
          </w:p>
          <w:p w14:paraId="12FFC5C8" w14:textId="77777777" w:rsidR="00E5494A" w:rsidRDefault="00330E28" w:rsidP="00D17906">
            <w:pPr>
              <w:spacing w:before="60" w:after="60" w:line="240" w:lineRule="auto"/>
              <w:ind w:left="94" w:hanging="94"/>
              <w:jc w:val="center"/>
              <w:rPr>
                <w:b/>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2</w:t>
            </w:r>
          </w:p>
          <w:p w14:paraId="2046D7C4" w14:textId="387B1FDD" w:rsidR="00D00DA7" w:rsidRPr="002261C3" w:rsidRDefault="00330E28" w:rsidP="00D00DA7">
            <w:pPr>
              <w:spacing w:before="60" w:after="60" w:line="240" w:lineRule="auto"/>
              <w:ind w:left="94" w:hanging="94"/>
              <w:jc w:val="center"/>
              <w:rPr>
                <w:bCs/>
                <w:color w:val="auto"/>
                <w:sz w:val="20"/>
                <w:szCs w:val="20"/>
              </w:rPr>
            </w:pPr>
            <w:sdt>
              <w:sdtPr>
                <w:rPr>
                  <w:bCs/>
                  <w:color w:val="auto"/>
                  <w:sz w:val="20"/>
                  <w:szCs w:val="20"/>
                </w:rPr>
                <w:id w:val="1899781964"/>
                <w14:checkbox>
                  <w14:checked w14:val="0"/>
                  <w14:checkedState w14:val="2612" w14:font="MS Gothic"/>
                  <w14:uncheckedState w14:val="2610" w14:font="MS Gothic"/>
                </w14:checkbox>
              </w:sdtPr>
              <w:sdtEndPr/>
              <w:sdtContent>
                <w:r w:rsidR="00D00DA7">
                  <w:rPr>
                    <w:rFonts w:ascii="MS Gothic" w:eastAsia="MS Gothic" w:hAnsi="MS Gothic" w:hint="eastAsia"/>
                    <w:bCs/>
                    <w:color w:val="auto"/>
                    <w:sz w:val="20"/>
                    <w:szCs w:val="20"/>
                  </w:rPr>
                  <w:t>☐</w:t>
                </w:r>
              </w:sdtContent>
            </w:sdt>
            <w:r w:rsidR="00D00DA7" w:rsidRPr="002261C3">
              <w:rPr>
                <w:bCs/>
                <w:color w:val="auto"/>
                <w:sz w:val="20"/>
                <w:szCs w:val="20"/>
              </w:rPr>
              <w:t xml:space="preserve"> </w:t>
            </w:r>
            <w:r w:rsidR="00D00DA7" w:rsidRPr="00D00DA7">
              <w:rPr>
                <w:b/>
                <w:color w:val="auto"/>
                <w:sz w:val="20"/>
                <w:szCs w:val="20"/>
              </w:rPr>
              <w:t>3</w:t>
            </w:r>
          </w:p>
          <w:p w14:paraId="795341B3" w14:textId="5FE88FAF" w:rsidR="00E5494A" w:rsidRPr="00D00DA7" w:rsidRDefault="00330E28" w:rsidP="00D00DA7">
            <w:pPr>
              <w:spacing w:before="60" w:after="60" w:line="240" w:lineRule="auto"/>
              <w:ind w:left="94" w:hanging="94"/>
              <w:jc w:val="center"/>
              <w:rPr>
                <w:bCs/>
                <w:color w:val="auto"/>
                <w:sz w:val="20"/>
                <w:szCs w:val="20"/>
              </w:rPr>
            </w:pPr>
            <w:sdt>
              <w:sdtPr>
                <w:rPr>
                  <w:bCs/>
                  <w:color w:val="auto"/>
                  <w:sz w:val="20"/>
                  <w:szCs w:val="20"/>
                </w:rPr>
                <w:id w:val="1054974851"/>
                <w14:checkbox>
                  <w14:checked w14:val="0"/>
                  <w14:checkedState w14:val="2612" w14:font="MS Gothic"/>
                  <w14:uncheckedState w14:val="2610" w14:font="MS Gothic"/>
                </w14:checkbox>
              </w:sdtPr>
              <w:sdtEndPr/>
              <w:sdtContent>
                <w:r w:rsidR="00D00DA7">
                  <w:rPr>
                    <w:rFonts w:ascii="MS Gothic" w:eastAsia="MS Gothic" w:hAnsi="MS Gothic" w:hint="eastAsia"/>
                    <w:bCs/>
                    <w:color w:val="auto"/>
                    <w:sz w:val="20"/>
                    <w:szCs w:val="20"/>
                  </w:rPr>
                  <w:t>☐</w:t>
                </w:r>
              </w:sdtContent>
            </w:sdt>
            <w:r w:rsidR="00D00DA7" w:rsidRPr="002261C3">
              <w:rPr>
                <w:bCs/>
                <w:color w:val="auto"/>
                <w:sz w:val="20"/>
                <w:szCs w:val="20"/>
              </w:rPr>
              <w:t xml:space="preserve"> </w:t>
            </w:r>
            <w:r w:rsidR="00D00DA7" w:rsidRPr="00D00DA7">
              <w:rPr>
                <w:b/>
                <w:color w:val="auto"/>
                <w:sz w:val="20"/>
                <w:szCs w:val="20"/>
              </w:rPr>
              <w:t>4</w:t>
            </w:r>
          </w:p>
        </w:tc>
        <w:tc>
          <w:tcPr>
            <w:tcW w:w="1670" w:type="dxa"/>
            <w:vAlign w:val="center"/>
          </w:tcPr>
          <w:p w14:paraId="0A0C6B23" w14:textId="77777777" w:rsidR="00E5494A" w:rsidRPr="00365609" w:rsidRDefault="00E5494A" w:rsidP="00D17906">
            <w:pPr>
              <w:rPr>
                <w:b/>
                <w:sz w:val="20"/>
                <w:szCs w:val="20"/>
              </w:rPr>
            </w:pPr>
            <w:r>
              <w:rPr>
                <w:b/>
                <w:sz w:val="20"/>
                <w:szCs w:val="20"/>
              </w:rPr>
              <w:fldChar w:fldCharType="begin">
                <w:ffData>
                  <w:name w:val="Besedilo473"/>
                  <w:enabled/>
                  <w:calcOnExit w:val="0"/>
                  <w:textInput/>
                </w:ffData>
              </w:fldChar>
            </w:r>
            <w:bookmarkStart w:id="5" w:name="Besedilo473"/>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5"/>
          </w:p>
          <w:p w14:paraId="1976E1FA" w14:textId="77777777" w:rsidR="00E5494A" w:rsidRPr="00365609" w:rsidRDefault="00E5494A" w:rsidP="00D17906">
            <w:pPr>
              <w:rPr>
                <w:b/>
                <w:sz w:val="20"/>
                <w:szCs w:val="20"/>
              </w:rPr>
            </w:pPr>
          </w:p>
        </w:tc>
      </w:tr>
    </w:tbl>
    <w:p w14:paraId="12BBA0DC" w14:textId="77777777" w:rsidR="00E5494A" w:rsidRDefault="00E5494A" w:rsidP="00E5494A">
      <w:pPr>
        <w:pStyle w:val="Telobesedila"/>
        <w:spacing w:before="60" w:after="60"/>
        <w:rPr>
          <w:rFonts w:ascii="Titillium Web" w:hAnsi="Titillium Web" w:cs="Arial"/>
          <w:bCs/>
        </w:rPr>
      </w:pPr>
    </w:p>
    <w:p w14:paraId="4316C6FA"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5BDC4CDB"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7D6299"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E3C56C8" w14:textId="77777777" w:rsidR="00E5494A" w:rsidRDefault="00E5494A" w:rsidP="00E5494A">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BDA1046" w14:textId="77777777" w:rsidR="00E5494A" w:rsidRDefault="00E5494A" w:rsidP="00E5494A">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494A" w14:paraId="4D7C5946" w14:textId="77777777" w:rsidTr="00D17906">
        <w:tc>
          <w:tcPr>
            <w:tcW w:w="3430" w:type="dxa"/>
            <w:hideMark/>
          </w:tcPr>
          <w:p w14:paraId="67AF0A32"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12705EB"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p>
        </w:tc>
        <w:tc>
          <w:tcPr>
            <w:tcW w:w="3573" w:type="dxa"/>
            <w:hideMark/>
          </w:tcPr>
          <w:p w14:paraId="111AD57A"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E5494A" w14:paraId="63D3DAAB" w14:textId="77777777" w:rsidTr="00D17906">
        <w:tc>
          <w:tcPr>
            <w:tcW w:w="3430" w:type="dxa"/>
            <w:tcBorders>
              <w:top w:val="nil"/>
              <w:left w:val="nil"/>
              <w:bottom w:val="single" w:sz="4" w:space="0" w:color="auto"/>
              <w:right w:val="nil"/>
            </w:tcBorders>
          </w:tcPr>
          <w:p w14:paraId="3679B5DC"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p w14:paraId="7642942E"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c>
          <w:tcPr>
            <w:tcW w:w="2067" w:type="dxa"/>
          </w:tcPr>
          <w:p w14:paraId="733BB20D"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42A9AFA"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p w14:paraId="01884536"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r>
    </w:tbl>
    <w:p w14:paraId="5178B8D9" w14:textId="77777777" w:rsidR="00E5494A" w:rsidRDefault="00E5494A" w:rsidP="00E5494A">
      <w:pPr>
        <w:autoSpaceDE w:val="0"/>
        <w:autoSpaceDN w:val="0"/>
        <w:adjustRightInd w:val="0"/>
        <w:rPr>
          <w:rFonts w:cs="Arial"/>
          <w:b/>
          <w:bCs/>
          <w:iCs/>
          <w:sz w:val="18"/>
          <w:szCs w:val="18"/>
        </w:rPr>
      </w:pPr>
    </w:p>
    <w:p w14:paraId="1F584343" w14:textId="77777777" w:rsidR="00E5494A" w:rsidRDefault="00E5494A" w:rsidP="00E5494A">
      <w:pPr>
        <w:autoSpaceDE w:val="0"/>
        <w:autoSpaceDN w:val="0"/>
        <w:adjustRightInd w:val="0"/>
        <w:rPr>
          <w:rFonts w:cs="Arial"/>
          <w:b/>
          <w:bCs/>
          <w:iCs/>
          <w:sz w:val="18"/>
          <w:szCs w:val="18"/>
        </w:rPr>
      </w:pPr>
    </w:p>
    <w:p w14:paraId="1819206F" w14:textId="77777777" w:rsidR="00E5494A" w:rsidRDefault="00E5494A" w:rsidP="00E5494A">
      <w:pPr>
        <w:autoSpaceDE w:val="0"/>
        <w:autoSpaceDN w:val="0"/>
        <w:adjustRightInd w:val="0"/>
        <w:rPr>
          <w:rFonts w:cs="Arial"/>
          <w:b/>
          <w:bCs/>
          <w:iCs/>
          <w:sz w:val="18"/>
          <w:szCs w:val="18"/>
        </w:rPr>
      </w:pPr>
    </w:p>
    <w:p w14:paraId="16FDF38E" w14:textId="77777777" w:rsidR="00E5494A" w:rsidRDefault="00E5494A" w:rsidP="00E5494A">
      <w:pPr>
        <w:autoSpaceDE w:val="0"/>
        <w:autoSpaceDN w:val="0"/>
        <w:adjustRightInd w:val="0"/>
        <w:rPr>
          <w:rFonts w:cs="Arial"/>
          <w:color w:val="auto"/>
          <w:sz w:val="18"/>
          <w:szCs w:val="18"/>
        </w:rPr>
      </w:pPr>
      <w:r>
        <w:rPr>
          <w:rFonts w:cs="Arial"/>
          <w:b/>
          <w:bCs/>
          <w:iCs/>
          <w:sz w:val="18"/>
          <w:szCs w:val="18"/>
        </w:rPr>
        <w:t xml:space="preserve">Navodila: </w:t>
      </w:r>
    </w:p>
    <w:p w14:paraId="27754F07" w14:textId="1FF709D9" w:rsidR="00E5494A" w:rsidRDefault="00E5494A" w:rsidP="00E5494A">
      <w:pPr>
        <w:numPr>
          <w:ilvl w:val="0"/>
          <w:numId w:val="19"/>
        </w:numPr>
        <w:autoSpaceDE w:val="0"/>
        <w:autoSpaceDN w:val="0"/>
        <w:adjustRightInd w:val="0"/>
        <w:ind w:hanging="218"/>
        <w:jc w:val="both"/>
        <w:rPr>
          <w:rFonts w:cs="Arial"/>
          <w:sz w:val="16"/>
          <w:szCs w:val="16"/>
        </w:rPr>
      </w:pPr>
      <w:r>
        <w:rPr>
          <w:sz w:val="18"/>
          <w:szCs w:val="18"/>
        </w:rPr>
        <w:t xml:space="preserve">Obrazca ni potrebno predložiti ob oddaji ponudbe. Naročnik bo predložitev obrazca zahteval pred oddajo javnega naročila od ponudnika, kateremu se je odločil oddati javno naročilo (velja za sklop </w:t>
      </w:r>
      <w:r w:rsidR="00F213FA">
        <w:rPr>
          <w:sz w:val="18"/>
          <w:szCs w:val="18"/>
        </w:rPr>
        <w:t>7</w:t>
      </w:r>
      <w:r>
        <w:rPr>
          <w:sz w:val="18"/>
          <w:szCs w:val="18"/>
        </w:rPr>
        <w:t>).</w:t>
      </w:r>
    </w:p>
    <w:p w14:paraId="40FCE9D9" w14:textId="5A657B1C" w:rsidR="00E5494A" w:rsidRPr="00E5494A" w:rsidRDefault="00E5494A" w:rsidP="00E5494A">
      <w:pPr>
        <w:numPr>
          <w:ilvl w:val="0"/>
          <w:numId w:val="19"/>
        </w:numPr>
        <w:autoSpaceDE w:val="0"/>
        <w:autoSpaceDN w:val="0"/>
        <w:adjustRightInd w:val="0"/>
        <w:ind w:hanging="218"/>
        <w:jc w:val="both"/>
        <w:rPr>
          <w:sz w:val="20"/>
          <w:lang w:eastAsia="en-US"/>
        </w:rPr>
      </w:pPr>
      <w:r w:rsidRPr="00911148">
        <w:rPr>
          <w:sz w:val="18"/>
          <w:szCs w:val="18"/>
        </w:rPr>
        <w:t>Obrazec se po potrebi fotokopira.</w:t>
      </w:r>
    </w:p>
    <w:p w14:paraId="3E710C76" w14:textId="11F7EC94" w:rsidR="00E5494A" w:rsidRDefault="00E5494A">
      <w:pPr>
        <w:spacing w:line="240" w:lineRule="auto"/>
        <w:rPr>
          <w:sz w:val="18"/>
          <w:szCs w:val="18"/>
        </w:rPr>
      </w:pPr>
      <w:r>
        <w:rPr>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494A" w14:paraId="0FC21292" w14:textId="77777777" w:rsidTr="00D17906">
        <w:tc>
          <w:tcPr>
            <w:tcW w:w="1740" w:type="dxa"/>
            <w:tcBorders>
              <w:top w:val="single" w:sz="4" w:space="0" w:color="000000"/>
              <w:left w:val="single" w:sz="4" w:space="0" w:color="000000"/>
              <w:bottom w:val="single" w:sz="4" w:space="0" w:color="000000"/>
              <w:right w:val="single" w:sz="4" w:space="0" w:color="000000"/>
            </w:tcBorders>
            <w:vAlign w:val="center"/>
            <w:hideMark/>
          </w:tcPr>
          <w:p w14:paraId="521F2458" w14:textId="08ED4E45" w:rsidR="00E5494A" w:rsidRDefault="00E5494A" w:rsidP="00D17906">
            <w:pPr>
              <w:rPr>
                <w:rFonts w:cs="Times New Roman"/>
                <w:b/>
              </w:rPr>
            </w:pPr>
            <w:r>
              <w:rPr>
                <w:b/>
              </w:rPr>
              <w:lastRenderedPageBreak/>
              <w:t>Obrazec št. 6</w:t>
            </w:r>
          </w:p>
        </w:tc>
      </w:tr>
    </w:tbl>
    <w:p w14:paraId="536A90F9" w14:textId="77777777" w:rsidR="00E5494A" w:rsidRDefault="00E5494A" w:rsidP="004A23A3">
      <w:pPr>
        <w:jc w:val="both"/>
      </w:pPr>
    </w:p>
    <w:p w14:paraId="682AF070" w14:textId="1EB2BF1E"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5B640C" w:rsidRPr="00015881">
        <w:rPr>
          <w:rFonts w:cs="Arial"/>
          <w:lang w:eastAsia="en-US"/>
        </w:rPr>
        <w:t>JN-00</w:t>
      </w:r>
      <w:r w:rsidR="005B640C">
        <w:rPr>
          <w:rFonts w:cs="Arial"/>
          <w:lang w:eastAsia="en-US"/>
        </w:rPr>
        <w:t>09</w:t>
      </w:r>
      <w:r w:rsidR="005B640C" w:rsidRPr="00015881">
        <w:rPr>
          <w:rFonts w:cs="Arial"/>
          <w:lang w:eastAsia="en-US"/>
        </w:rPr>
        <w:t>/202</w:t>
      </w:r>
      <w:r w:rsidR="005B640C">
        <w:rPr>
          <w:rFonts w:cs="Arial"/>
          <w:lang w:eastAsia="en-US"/>
        </w:rPr>
        <w:t>6</w:t>
      </w:r>
      <w:r w:rsidRPr="00EE770A">
        <w:t>, katerega predmet je »</w:t>
      </w:r>
      <w:r w:rsidR="00A25952" w:rsidRPr="00A25952">
        <w:rPr>
          <w:rFonts w:cs="Arial"/>
        </w:rPr>
        <w:t>Nabava novih osnovnih sredstev v skladu s planom nabav</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lastRenderedPageBreak/>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xml:space="preserve">, ki določa, da je pogodba v primeru lažne izjave ali </w:t>
      </w:r>
      <w:r w:rsidRPr="00EE770A">
        <w:rPr>
          <w:rFonts w:cs="Arial"/>
          <w:b/>
          <w:bCs/>
        </w:rPr>
        <w:lastRenderedPageBreak/>
        <w:t>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6"/>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43AE1423" w:rsidR="003E556A" w:rsidRPr="00E62CD5" w:rsidRDefault="003E556A">
            <w:pPr>
              <w:rPr>
                <w:b/>
                <w:color w:val="auto"/>
                <w:szCs w:val="24"/>
              </w:rPr>
            </w:pPr>
            <w:r w:rsidRPr="00E62CD5">
              <w:rPr>
                <w:b/>
              </w:rPr>
              <w:lastRenderedPageBreak/>
              <w:t xml:space="preserve">Obrazec št. </w:t>
            </w:r>
            <w:r w:rsidR="00E5494A">
              <w:rPr>
                <w:b/>
              </w:rPr>
              <w:t>7</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7"/>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8"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8"/>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4A5AAB1A" w:rsidR="003E556A" w:rsidRPr="00E62CD5" w:rsidRDefault="003E556A" w:rsidP="004A23A3">
      <w:pPr>
        <w:jc w:val="both"/>
        <w:rPr>
          <w:rFonts w:cs="Arial"/>
          <w:sz w:val="20"/>
          <w:lang w:eastAsia="en-US"/>
        </w:rPr>
      </w:pPr>
      <w:r w:rsidRPr="00E62CD5">
        <w:t>neposredno plačuje nam, kot podizvajalcu za javno naročilo »</w:t>
      </w:r>
      <w:r w:rsidR="00A25952" w:rsidRPr="00A25952">
        <w:rPr>
          <w:rFonts w:cs="Arial"/>
        </w:rPr>
        <w:t>Nabava novih osnovnih sredstev v skladu s planom nabav</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4"/>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1362F00C" w:rsidR="003E556A" w:rsidRPr="00E62CD5" w:rsidRDefault="003E556A" w:rsidP="004A23A3">
      <w:pPr>
        <w:jc w:val="both"/>
        <w:rPr>
          <w:rFonts w:cs="Arial"/>
          <w:szCs w:val="24"/>
        </w:rPr>
      </w:pPr>
      <w:r w:rsidRPr="00E62CD5">
        <w:rPr>
          <w:rFonts w:cs="Arial"/>
        </w:rPr>
        <w:t xml:space="preserve">Izjavljamo, da za izvajanje javnega naročila </w:t>
      </w:r>
      <w:r w:rsidR="00A25952" w:rsidRPr="00A25952">
        <w:rPr>
          <w:rFonts w:cs="Arial"/>
        </w:rPr>
        <w:t>Nabava novih osnovnih sredstev v skladu s planom nabav</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9"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vAlign w:val="center"/>
            <w:hideMark/>
          </w:tcPr>
          <w:p w14:paraId="07922673" w14:textId="325AE06B" w:rsidR="00C0184E" w:rsidRPr="006C4681" w:rsidRDefault="00C0184E" w:rsidP="00F75D10">
            <w:pPr>
              <w:rPr>
                <w:b/>
                <w:color w:val="auto"/>
                <w:szCs w:val="24"/>
                <w:lang w:eastAsia="en-US"/>
              </w:rPr>
            </w:pPr>
            <w:r w:rsidRPr="006C4681">
              <w:rPr>
                <w:b/>
                <w:lang w:eastAsia="en-US"/>
              </w:rPr>
              <w:lastRenderedPageBreak/>
              <w:t xml:space="preserve">Obrazec št. </w:t>
            </w:r>
            <w:r w:rsidR="00E5494A">
              <w:rPr>
                <w:b/>
                <w:lang w:eastAsia="en-US"/>
              </w:rPr>
              <w:t>8</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55202274" w:rsidR="00A30ACC" w:rsidRPr="00040A9B" w:rsidRDefault="00A30ACC" w:rsidP="00A30ACC">
      <w:pPr>
        <w:rPr>
          <w:rFonts w:cs="Arial"/>
          <w:color w:val="auto"/>
          <w:sz w:val="20"/>
          <w:szCs w:val="20"/>
        </w:rPr>
      </w:pPr>
      <w:r w:rsidRPr="00040A9B">
        <w:rPr>
          <w:rFonts w:cs="Arial"/>
          <w:color w:val="auto"/>
          <w:sz w:val="20"/>
          <w:szCs w:val="20"/>
        </w:rPr>
        <w:t>sklepa</w:t>
      </w:r>
      <w:r w:rsidR="00967B16">
        <w:rPr>
          <w:rFonts w:cs="Arial"/>
          <w:color w:val="auto"/>
          <w:sz w:val="20"/>
          <w:szCs w:val="20"/>
        </w:rPr>
        <w:t>ta</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037E6BF5"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5B640C" w:rsidRPr="005B640C">
        <w:rPr>
          <w:rFonts w:cs="Arial"/>
          <w:b/>
          <w:bCs/>
          <w:color w:val="auto"/>
          <w:sz w:val="24"/>
          <w:szCs w:val="24"/>
        </w:rPr>
        <w:t>JN-0009/2026</w:t>
      </w:r>
      <w:r w:rsidR="00694187">
        <w:rPr>
          <w:rFonts w:cs="Arial"/>
          <w:b/>
          <w:bCs/>
          <w:color w:val="auto"/>
          <w:sz w:val="24"/>
          <w:szCs w:val="24"/>
        </w:rPr>
        <w:t>-S</w:t>
      </w:r>
      <w:r w:rsidR="007533DE">
        <w:rPr>
          <w:rFonts w:cs="Arial"/>
          <w:b/>
          <w:bCs/>
          <w:color w:val="auto"/>
          <w:sz w:val="24"/>
          <w:szCs w:val="24"/>
        </w:rPr>
        <w:fldChar w:fldCharType="begin">
          <w:ffData>
            <w:name w:val="Besedilo497"/>
            <w:enabled/>
            <w:calcOnExit w:val="0"/>
            <w:textInput/>
          </w:ffData>
        </w:fldChar>
      </w:r>
      <w:bookmarkStart w:id="10" w:name="Besedilo497"/>
      <w:r w:rsidR="007533DE">
        <w:rPr>
          <w:rFonts w:cs="Arial"/>
          <w:b/>
          <w:bCs/>
          <w:color w:val="auto"/>
          <w:sz w:val="24"/>
          <w:szCs w:val="24"/>
        </w:rPr>
        <w:instrText xml:space="preserve"> FORMTEXT </w:instrText>
      </w:r>
      <w:r w:rsidR="007533DE">
        <w:rPr>
          <w:rFonts w:cs="Arial"/>
          <w:b/>
          <w:bCs/>
          <w:color w:val="auto"/>
          <w:sz w:val="24"/>
          <w:szCs w:val="24"/>
        </w:rPr>
      </w:r>
      <w:r w:rsidR="007533DE">
        <w:rPr>
          <w:rFonts w:cs="Arial"/>
          <w:b/>
          <w:bCs/>
          <w:color w:val="auto"/>
          <w:sz w:val="24"/>
          <w:szCs w:val="24"/>
        </w:rPr>
        <w:fldChar w:fldCharType="separate"/>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color w:val="auto"/>
          <w:sz w:val="24"/>
          <w:szCs w:val="24"/>
        </w:rPr>
        <w:fldChar w:fldCharType="end"/>
      </w:r>
      <w:bookmarkEnd w:id="10"/>
    </w:p>
    <w:p w14:paraId="7BFF508A" w14:textId="62C221EF"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7533DE">
        <w:rPr>
          <w:rFonts w:cs="Arial"/>
          <w:b/>
          <w:bCs/>
          <w:color w:val="auto"/>
          <w:sz w:val="24"/>
          <w:szCs w:val="24"/>
        </w:rPr>
        <w:fldChar w:fldCharType="begin">
          <w:ffData>
            <w:name w:val="Besedilo496"/>
            <w:enabled/>
            <w:calcOnExit w:val="0"/>
            <w:textInput/>
          </w:ffData>
        </w:fldChar>
      </w:r>
      <w:bookmarkStart w:id="11" w:name="Besedilo496"/>
      <w:r w:rsidR="007533DE">
        <w:rPr>
          <w:rFonts w:cs="Arial"/>
          <w:b/>
          <w:bCs/>
          <w:color w:val="auto"/>
          <w:sz w:val="24"/>
          <w:szCs w:val="24"/>
        </w:rPr>
        <w:instrText xml:space="preserve"> FORMTEXT </w:instrText>
      </w:r>
      <w:r w:rsidR="007533DE">
        <w:rPr>
          <w:rFonts w:cs="Arial"/>
          <w:b/>
          <w:bCs/>
          <w:color w:val="auto"/>
          <w:sz w:val="24"/>
          <w:szCs w:val="24"/>
        </w:rPr>
      </w:r>
      <w:r w:rsidR="007533DE">
        <w:rPr>
          <w:rFonts w:cs="Arial"/>
          <w:b/>
          <w:bCs/>
          <w:color w:val="auto"/>
          <w:sz w:val="24"/>
          <w:szCs w:val="24"/>
        </w:rPr>
        <w:fldChar w:fldCharType="separate"/>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color w:val="auto"/>
          <w:sz w:val="24"/>
          <w:szCs w:val="24"/>
        </w:rPr>
        <w:fldChar w:fldCharType="end"/>
      </w:r>
      <w:bookmarkEnd w:id="11"/>
      <w:r w:rsidR="007533DE">
        <w:rPr>
          <w:rFonts w:cs="Arial"/>
          <w:b/>
          <w:bCs/>
          <w:color w:val="auto"/>
          <w:sz w:val="24"/>
          <w:szCs w:val="24"/>
        </w:rPr>
        <w:t xml:space="preserve"> </w:t>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1517105A"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w:t>
      </w:r>
      <w:r w:rsidR="00900B05">
        <w:rPr>
          <w:rFonts w:cs="Arial"/>
          <w:bCs/>
          <w:iCs/>
          <w:color w:val="auto"/>
          <w:sz w:val="20"/>
          <w:szCs w:val="20"/>
        </w:rPr>
        <w:t>07</w:t>
      </w:r>
      <w:r w:rsidR="004E0985" w:rsidRPr="00040A9B">
        <w:rPr>
          <w:rFonts w:cs="Arial"/>
          <w:bCs/>
          <w:iCs/>
          <w:color w:val="auto"/>
          <w:sz w:val="20"/>
          <w:szCs w:val="20"/>
        </w:rPr>
        <w:t>/202</w:t>
      </w:r>
      <w:r w:rsidR="00900B05">
        <w:rPr>
          <w:rFonts w:cs="Arial"/>
          <w:bCs/>
          <w:iCs/>
          <w:color w:val="auto"/>
          <w:sz w:val="20"/>
          <w:szCs w:val="20"/>
        </w:rPr>
        <w:t>6</w:t>
      </w:r>
      <w:r w:rsidR="004E0985" w:rsidRPr="00040A9B">
        <w:rPr>
          <w:rFonts w:cs="Arial"/>
          <w:bCs/>
          <w:iCs/>
          <w:color w:val="auto"/>
          <w:sz w:val="20"/>
          <w:szCs w:val="20"/>
        </w:rPr>
        <w:t>-N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5B640C" w:rsidRPr="005B640C">
        <w:rPr>
          <w:rFonts w:cs="Arial"/>
          <w:color w:val="auto"/>
          <w:sz w:val="20"/>
          <w:szCs w:val="20"/>
        </w:rPr>
        <w:t>JN-0009/2026</w:t>
      </w:r>
      <w:r w:rsidR="004E0985" w:rsidRPr="00A12FBB">
        <w:rPr>
          <w:rFonts w:cs="Arial"/>
          <w:iCs/>
          <w:color w:val="auto"/>
          <w:sz w:val="20"/>
          <w:szCs w:val="20"/>
        </w:rPr>
        <w:t xml:space="preserve"> </w:t>
      </w:r>
      <w:r w:rsidR="00B229A3" w:rsidRPr="00A12FBB">
        <w:rPr>
          <w:rFonts w:cs="Arial"/>
          <w:iCs/>
          <w:color w:val="auto"/>
          <w:sz w:val="20"/>
          <w:szCs w:val="20"/>
        </w:rPr>
        <w:t>»</w:t>
      </w:r>
      <w:r w:rsidR="00A25952" w:rsidRPr="00A12FBB">
        <w:rPr>
          <w:rFonts w:cs="Arial"/>
          <w:sz w:val="20"/>
          <w:szCs w:val="20"/>
        </w:rPr>
        <w:t>Nabava novih osnovnih sredstev v skladu s planom nabav</w:t>
      </w:r>
      <w:r w:rsidR="00B229A3" w:rsidRPr="00A12FBB">
        <w:rPr>
          <w:rFonts w:cs="Arial"/>
          <w:iCs/>
          <w:color w:val="auto"/>
          <w:sz w:val="20"/>
          <w:szCs w:val="20"/>
        </w:rPr>
        <w:t>«</w:t>
      </w:r>
      <w:r w:rsidR="00AC7C35" w:rsidRPr="00A12FBB">
        <w:rPr>
          <w:rFonts w:cs="Arial"/>
          <w:iCs/>
          <w:color w:val="auto"/>
          <w:sz w:val="20"/>
          <w:szCs w:val="20"/>
        </w:rPr>
        <w:t xml:space="preserve"> </w:t>
      </w:r>
      <w:r w:rsidRPr="00A12FBB">
        <w:rPr>
          <w:rFonts w:cs="Arial"/>
          <w:color w:val="auto"/>
          <w:sz w:val="20"/>
          <w:szCs w:val="20"/>
        </w:rPr>
        <w:t xml:space="preserve">po odprtem postopku, v skladu s 40. členom Zakona o javnem naročanju </w:t>
      </w:r>
      <w:r w:rsidR="00DE72B9">
        <w:rPr>
          <w:rFonts w:cs="Arial"/>
          <w:color w:val="auto"/>
          <w:sz w:val="20"/>
          <w:szCs w:val="20"/>
        </w:rPr>
        <w:t>(</w:t>
      </w:r>
      <w:r w:rsidR="00DE72B9" w:rsidRPr="00DE72B9">
        <w:rPr>
          <w:rFonts w:cs="Arial"/>
          <w:color w:val="auto"/>
          <w:sz w:val="20"/>
          <w:szCs w:val="20"/>
        </w:rPr>
        <w:t xml:space="preserve">Uradni list RS, št. 91/15, 14/18, 121/21, 10/22, 74/22 – </w:t>
      </w:r>
      <w:proofErr w:type="spellStart"/>
      <w:r w:rsidR="00DE72B9" w:rsidRPr="00DE72B9">
        <w:rPr>
          <w:rFonts w:cs="Arial"/>
          <w:color w:val="auto"/>
          <w:sz w:val="20"/>
          <w:szCs w:val="20"/>
        </w:rPr>
        <w:t>odl</w:t>
      </w:r>
      <w:proofErr w:type="spellEnd"/>
      <w:r w:rsidR="00DE72B9" w:rsidRPr="00DE72B9">
        <w:rPr>
          <w:rFonts w:cs="Arial"/>
          <w:color w:val="auto"/>
          <w:sz w:val="20"/>
          <w:szCs w:val="20"/>
        </w:rPr>
        <w:t>. US, 100/22 – ZNUZSZS, 28/23, 88/23 – ZOPNN-F in 83/25 – ZOUL</w:t>
      </w:r>
      <w:r w:rsidRPr="00A12FBB">
        <w:rPr>
          <w:rFonts w:cs="Arial"/>
          <w:color w:val="auto"/>
          <w:sz w:val="20"/>
          <w:szCs w:val="20"/>
        </w:rPr>
        <w:t>; v nadaljevanju besedila</w:t>
      </w:r>
      <w:r w:rsidRPr="00040A9B">
        <w:rPr>
          <w:rFonts w:cs="Arial"/>
          <w:color w:val="auto"/>
          <w:sz w:val="20"/>
          <w:szCs w:val="20"/>
        </w:rPr>
        <w:t>: ZJN-3),</w:t>
      </w:r>
    </w:p>
    <w:p w14:paraId="1772959C" w14:textId="3727E67F"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5B640C" w:rsidRPr="005B640C">
        <w:rPr>
          <w:rFonts w:cs="Arial"/>
          <w:color w:val="auto"/>
          <w:sz w:val="20"/>
          <w:szCs w:val="20"/>
        </w:rPr>
        <w:t>JN-0009/2026</w:t>
      </w:r>
      <w:r w:rsidR="005B640C" w:rsidRPr="00A12FBB">
        <w:rPr>
          <w:rFonts w:cs="Arial"/>
          <w:iCs/>
          <w:color w:val="auto"/>
          <w:sz w:val="20"/>
          <w:szCs w:val="20"/>
        </w:rPr>
        <w:t xml:space="preserve"> </w:t>
      </w:r>
      <w:r w:rsidR="00B229A3" w:rsidRPr="00040A9B">
        <w:rPr>
          <w:rFonts w:cs="Arial"/>
          <w:iCs/>
          <w:color w:val="auto"/>
          <w:sz w:val="20"/>
          <w:szCs w:val="20"/>
        </w:rPr>
        <w:t>»</w:t>
      </w:r>
      <w:r w:rsidR="00A25952" w:rsidRPr="00A25952">
        <w:rPr>
          <w:color w:val="auto"/>
          <w:sz w:val="20"/>
          <w:szCs w:val="20"/>
        </w:rPr>
        <w:t xml:space="preserve">Nabava novih osnovnih sredstev v skladu s planom </w:t>
      </w:r>
      <w:r w:rsidR="005F4CB0">
        <w:rPr>
          <w:color w:val="auto"/>
          <w:sz w:val="20"/>
          <w:szCs w:val="20"/>
        </w:rPr>
        <w:t>nabav</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30600A9E" w14:textId="77777777" w:rsidR="007533DE" w:rsidRPr="00040A9B" w:rsidRDefault="007533DE" w:rsidP="007533DE">
      <w:pPr>
        <w:numPr>
          <w:ilvl w:val="0"/>
          <w:numId w:val="41"/>
        </w:numPr>
        <w:jc w:val="both"/>
        <w:rPr>
          <w:rFonts w:cs="Arial"/>
          <w:bCs/>
          <w:iCs/>
          <w:color w:val="auto"/>
          <w:sz w:val="20"/>
          <w:szCs w:val="20"/>
        </w:rPr>
      </w:pPr>
      <w:r w:rsidRPr="00040A9B">
        <w:rPr>
          <w:rFonts w:cs="Arial"/>
          <w:bCs/>
          <w:iCs/>
          <w:color w:val="auto"/>
          <w:sz w:val="20"/>
          <w:szCs w:val="20"/>
        </w:rPr>
        <w:lastRenderedPageBreak/>
        <w:t xml:space="preserve">je bil </w:t>
      </w:r>
      <w:r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 za izvedbo javnega naročila, in sicer za sklop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57D92346" w14:textId="39F838E8" w:rsidR="007533DE" w:rsidRPr="00040A9B" w:rsidRDefault="007533DE" w:rsidP="00DE72B9">
      <w:pPr>
        <w:jc w:val="both"/>
        <w:rPr>
          <w:rFonts w:cs="Arial"/>
          <w:b/>
          <w:i/>
          <w:color w:val="auto"/>
          <w:sz w:val="20"/>
          <w:szCs w:val="20"/>
        </w:rPr>
      </w:pPr>
      <w:r w:rsidRPr="00040A9B">
        <w:rPr>
          <w:rFonts w:cs="Arial"/>
          <w:sz w:val="20"/>
          <w:szCs w:val="20"/>
        </w:rPr>
        <w:t xml:space="preserve">Predmet pogodbe je dobava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00D45DDA" w:rsidRPr="00C26F97">
        <w:rPr>
          <w:rFonts w:cs="Arial"/>
          <w:b/>
          <w:iCs/>
          <w:color w:val="auto"/>
          <w:sz w:val="20"/>
          <w:szCs w:val="20"/>
        </w:rPr>
        <w:t>(</w:t>
      </w:r>
      <w:r w:rsidRPr="00C26F97">
        <w:rPr>
          <w:rFonts w:cs="Arial"/>
          <w:b/>
          <w:i/>
          <w:color w:val="auto"/>
          <w:sz w:val="20"/>
          <w:szCs w:val="20"/>
        </w:rPr>
        <w:t>opomba</w:t>
      </w:r>
      <w:r w:rsidRPr="00040A9B">
        <w:rPr>
          <w:rFonts w:cs="Arial"/>
          <w:b/>
          <w:i/>
          <w:color w:val="auto"/>
          <w:sz w:val="20"/>
          <w:szCs w:val="20"/>
        </w:rPr>
        <w:t>: navedba za sklop 1: »</w:t>
      </w:r>
      <w:r w:rsidR="00DE72B9" w:rsidRPr="00DE72B9">
        <w:rPr>
          <w:rFonts w:cs="Arial"/>
          <w:b/>
          <w:i/>
          <w:color w:val="auto"/>
          <w:sz w:val="20"/>
          <w:szCs w:val="20"/>
        </w:rPr>
        <w:t>Pick up vozil</w:t>
      </w:r>
      <w:r w:rsidR="00DE72B9">
        <w:rPr>
          <w:rFonts w:cs="Arial"/>
          <w:b/>
          <w:i/>
          <w:color w:val="auto"/>
          <w:sz w:val="20"/>
          <w:szCs w:val="20"/>
        </w:rPr>
        <w:t>a</w:t>
      </w:r>
      <w:r w:rsidR="00DE72B9" w:rsidRPr="00DE72B9">
        <w:rPr>
          <w:rFonts w:cs="Arial"/>
          <w:b/>
          <w:i/>
          <w:color w:val="auto"/>
          <w:sz w:val="20"/>
          <w:szCs w:val="20"/>
        </w:rPr>
        <w:t xml:space="preserve"> z dvojno kabino in povišanim </w:t>
      </w:r>
      <w:r w:rsidR="00DE72B9" w:rsidRPr="00DE72B9">
        <w:rPr>
          <w:rFonts w:cs="Arial"/>
          <w:b/>
          <w:iCs/>
          <w:color w:val="auto"/>
          <w:sz w:val="20"/>
          <w:szCs w:val="20"/>
        </w:rPr>
        <w:t>podvozjem«, sklop 2: »grederja</w:t>
      </w:r>
      <w:r w:rsidR="00DE72B9">
        <w:rPr>
          <w:rFonts w:cs="Arial"/>
          <w:b/>
          <w:i/>
          <w:color w:val="auto"/>
          <w:sz w:val="20"/>
          <w:szCs w:val="20"/>
        </w:rPr>
        <w:t>«, sklop 3: »</w:t>
      </w:r>
      <w:r w:rsidR="00DE72B9" w:rsidRPr="00DE72B9">
        <w:rPr>
          <w:rFonts w:cs="Arial"/>
          <w:b/>
          <w:i/>
          <w:color w:val="auto"/>
          <w:sz w:val="20"/>
          <w:szCs w:val="20"/>
        </w:rPr>
        <w:t>GPS voden</w:t>
      </w:r>
      <w:r w:rsidR="00DE72B9">
        <w:rPr>
          <w:rFonts w:cs="Arial"/>
          <w:b/>
          <w:i/>
          <w:color w:val="auto"/>
          <w:sz w:val="20"/>
          <w:szCs w:val="20"/>
        </w:rPr>
        <w:t>e</w:t>
      </w:r>
      <w:r w:rsidR="00DE72B9" w:rsidRPr="00DE72B9">
        <w:rPr>
          <w:rFonts w:cs="Arial"/>
          <w:b/>
          <w:i/>
          <w:color w:val="auto"/>
          <w:sz w:val="20"/>
          <w:szCs w:val="20"/>
        </w:rPr>
        <w:t xml:space="preserve"> robotsk</w:t>
      </w:r>
      <w:r w:rsidR="00DE72B9">
        <w:rPr>
          <w:rFonts w:cs="Arial"/>
          <w:b/>
          <w:i/>
          <w:color w:val="auto"/>
          <w:sz w:val="20"/>
          <w:szCs w:val="20"/>
        </w:rPr>
        <w:t>e</w:t>
      </w:r>
      <w:r w:rsidR="00DE72B9" w:rsidRPr="00DE72B9">
        <w:rPr>
          <w:rFonts w:cs="Arial"/>
          <w:b/>
          <w:i/>
          <w:color w:val="auto"/>
          <w:sz w:val="20"/>
          <w:szCs w:val="20"/>
        </w:rPr>
        <w:t xml:space="preserve"> kosilnic</w:t>
      </w:r>
      <w:r w:rsidR="00DE72B9">
        <w:rPr>
          <w:rFonts w:cs="Arial"/>
          <w:b/>
          <w:i/>
          <w:color w:val="auto"/>
          <w:sz w:val="20"/>
          <w:szCs w:val="20"/>
        </w:rPr>
        <w:t>e</w:t>
      </w:r>
      <w:r w:rsidR="00DE72B9" w:rsidRPr="00DE72B9">
        <w:rPr>
          <w:rFonts w:cs="Arial"/>
          <w:b/>
          <w:i/>
          <w:color w:val="auto"/>
          <w:sz w:val="20"/>
          <w:szCs w:val="20"/>
        </w:rPr>
        <w:t xml:space="preserve"> s polnilno postaj</w:t>
      </w:r>
      <w:r w:rsidR="00DE72B9">
        <w:rPr>
          <w:rFonts w:cs="Arial"/>
          <w:b/>
          <w:i/>
          <w:color w:val="auto"/>
          <w:sz w:val="20"/>
          <w:szCs w:val="20"/>
        </w:rPr>
        <w:t>o«</w:t>
      </w:r>
      <w:r w:rsidR="00C26F97">
        <w:rPr>
          <w:rFonts w:cs="Arial"/>
          <w:b/>
          <w:i/>
          <w:color w:val="auto"/>
          <w:sz w:val="20"/>
          <w:szCs w:val="20"/>
        </w:rPr>
        <w:t>)</w:t>
      </w:r>
      <w:r w:rsidR="00DE72B9">
        <w:rPr>
          <w:rFonts w:cs="Arial"/>
          <w:b/>
          <w:i/>
          <w:color w:val="auto"/>
          <w:sz w:val="20"/>
          <w:szCs w:val="20"/>
        </w:rPr>
        <w:t xml:space="preserve">, </w:t>
      </w:r>
      <w:r w:rsidRPr="0063118A">
        <w:rPr>
          <w:rFonts w:cs="Arial"/>
          <w:bCs/>
          <w:iCs/>
          <w:color w:val="auto"/>
          <w:sz w:val="20"/>
          <w:szCs w:val="20"/>
        </w:rPr>
        <w:t>proizvaja</w:t>
      </w:r>
      <w:r>
        <w:rPr>
          <w:rFonts w:cs="Arial"/>
          <w:bCs/>
          <w:iCs/>
          <w:color w:val="auto"/>
          <w:sz w:val="20"/>
          <w:szCs w:val="20"/>
        </w:rPr>
        <w:t>lca</w:t>
      </w:r>
      <w:r w:rsidRPr="0063118A">
        <w:rPr>
          <w:rFonts w:cs="Arial"/>
          <w:bCs/>
          <w:iCs/>
          <w:color w:val="auto"/>
          <w:sz w:val="20"/>
          <w:szCs w:val="20"/>
        </w:rPr>
        <w:t xml:space="preserve">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Pr>
          <w:rFonts w:cs="Arial"/>
          <w:bCs/>
          <w:iCs/>
          <w:color w:val="auto"/>
          <w:sz w:val="20"/>
          <w:szCs w:val="20"/>
        </w:rPr>
        <w:t xml:space="preserve">, model: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sidRPr="0063118A">
        <w:rPr>
          <w:rFonts w:cs="Arial"/>
          <w:bCs/>
          <w:iCs/>
          <w:color w:val="auto"/>
          <w:sz w:val="20"/>
          <w:szCs w:val="20"/>
        </w:rPr>
        <w:t xml:space="preserve">, </w:t>
      </w:r>
      <w:r w:rsidRPr="0063118A">
        <w:rPr>
          <w:rFonts w:cs="Arial"/>
          <w:iCs/>
          <w:sz w:val="20"/>
          <w:szCs w:val="20"/>
        </w:rPr>
        <w:t>skladno z določili razpisne dokumentacije (v nadaljevanju besedila: blago).</w:t>
      </w:r>
    </w:p>
    <w:p w14:paraId="38E96E63" w14:textId="77777777" w:rsidR="00A30ACC" w:rsidRPr="00040A9B" w:rsidRDefault="00A30ACC" w:rsidP="00A30ACC">
      <w:pPr>
        <w:jc w:val="both"/>
        <w:rPr>
          <w:rFonts w:cs="Arial"/>
          <w:iCs/>
          <w:sz w:val="20"/>
          <w:szCs w:val="20"/>
        </w:rPr>
      </w:pPr>
    </w:p>
    <w:p w14:paraId="69F1924D" w14:textId="4CD69F45" w:rsidR="00CE2C36"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lastRenderedPageBreak/>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13C2A82A"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C26F97" w:rsidRPr="00C26F97">
        <w:rPr>
          <w:rFonts w:cs="Arial"/>
          <w:b/>
          <w:iCs/>
          <w:color w:val="auto"/>
          <w:sz w:val="20"/>
          <w:szCs w:val="20"/>
        </w:rPr>
        <w:t>(</w:t>
      </w:r>
      <w:r w:rsidR="00C26F97" w:rsidRPr="00C26F97">
        <w:rPr>
          <w:rFonts w:cs="Arial"/>
          <w:b/>
          <w:i/>
          <w:color w:val="auto"/>
          <w:sz w:val="20"/>
          <w:szCs w:val="20"/>
        </w:rPr>
        <w:t>opomba</w:t>
      </w:r>
      <w:r w:rsidR="00C26F97" w:rsidRPr="00040A9B">
        <w:rPr>
          <w:rFonts w:cs="Arial"/>
          <w:b/>
          <w:i/>
          <w:color w:val="auto"/>
          <w:sz w:val="20"/>
          <w:szCs w:val="20"/>
        </w:rPr>
        <w:t>: navedba za sklop 1: »</w:t>
      </w:r>
      <w:r w:rsidR="00C26F97" w:rsidRPr="00DE72B9">
        <w:rPr>
          <w:rFonts w:cs="Arial"/>
          <w:b/>
          <w:i/>
          <w:color w:val="auto"/>
          <w:sz w:val="20"/>
          <w:szCs w:val="20"/>
        </w:rPr>
        <w:t></w:t>
      </w:r>
      <w:r w:rsidR="0063118A" w:rsidRPr="00C26F97">
        <w:rPr>
          <w:rFonts w:cs="Arial"/>
          <w:b/>
          <w:i/>
          <w:color w:val="auto"/>
          <w:sz w:val="20"/>
          <w:szCs w:val="20"/>
        </w:rPr>
        <w:t>stroški homologacije, stroški davka na motorna vozila</w:t>
      </w:r>
      <w:r w:rsidR="00C26F97" w:rsidRPr="00C26F97">
        <w:rPr>
          <w:rFonts w:cs="Arial"/>
          <w:b/>
          <w:i/>
          <w:color w:val="auto"/>
          <w:sz w:val="20"/>
          <w:szCs w:val="20"/>
        </w:rPr>
        <w:t>«)</w:t>
      </w:r>
      <w:r w:rsidR="0063118A">
        <w:rPr>
          <w:rFonts w:cs="Arial"/>
          <w:sz w:val="20"/>
          <w:szCs w:val="20"/>
        </w:rPr>
        <w:t xml:space="preserve">,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3009DCF4"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dobaviti v roku</w:t>
      </w:r>
      <w:r w:rsidR="00A12FBB">
        <w:rPr>
          <w:rFonts w:cs="Arial"/>
          <w:color w:val="auto"/>
          <w:sz w:val="20"/>
          <w:szCs w:val="20"/>
        </w:rPr>
        <w:t xml:space="preserve"> </w:t>
      </w:r>
      <w:r w:rsidR="00A12FBB">
        <w:rPr>
          <w:rFonts w:cs="Arial"/>
          <w:color w:val="auto"/>
          <w:sz w:val="20"/>
          <w:szCs w:val="20"/>
        </w:rPr>
        <w:fldChar w:fldCharType="begin">
          <w:ffData>
            <w:name w:val="Besedilo499"/>
            <w:enabled/>
            <w:calcOnExit w:val="0"/>
            <w:textInput/>
          </w:ffData>
        </w:fldChar>
      </w:r>
      <w:bookmarkStart w:id="12" w:name="Besedilo499"/>
      <w:r w:rsidR="00A12FBB">
        <w:rPr>
          <w:rFonts w:cs="Arial"/>
          <w:color w:val="auto"/>
          <w:sz w:val="20"/>
          <w:szCs w:val="20"/>
        </w:rPr>
        <w:instrText xml:space="preserve"> FORMTEXT </w:instrText>
      </w:r>
      <w:r w:rsidR="00A12FBB">
        <w:rPr>
          <w:rFonts w:cs="Arial"/>
          <w:color w:val="auto"/>
          <w:sz w:val="20"/>
          <w:szCs w:val="20"/>
        </w:rPr>
      </w:r>
      <w:r w:rsidR="00A12FBB">
        <w:rPr>
          <w:rFonts w:cs="Arial"/>
          <w:color w:val="auto"/>
          <w:sz w:val="20"/>
          <w:szCs w:val="20"/>
        </w:rPr>
        <w:fldChar w:fldCharType="separate"/>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color w:val="auto"/>
          <w:sz w:val="20"/>
          <w:szCs w:val="20"/>
        </w:rPr>
        <w:fldChar w:fldCharType="end"/>
      </w:r>
      <w:bookmarkEnd w:id="12"/>
      <w:r w:rsidR="001935B9" w:rsidRPr="00040A9B">
        <w:rPr>
          <w:rFonts w:cs="Arial"/>
          <w:color w:val="auto"/>
          <w:sz w:val="20"/>
          <w:szCs w:val="20"/>
        </w:rPr>
        <w:t>.</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226D83">
        <w:rPr>
          <w:rFonts w:cs="Arial"/>
          <w:iCs/>
          <w:color w:val="auto"/>
          <w:sz w:val="20"/>
          <w:szCs w:val="20"/>
        </w:rPr>
        <w:t xml:space="preserve">Naročnik prevzame </w:t>
      </w:r>
      <w:r w:rsidR="007A41C8" w:rsidRPr="00226D83">
        <w:rPr>
          <w:rFonts w:cs="Arial"/>
          <w:iCs/>
          <w:color w:val="auto"/>
          <w:sz w:val="20"/>
          <w:szCs w:val="20"/>
        </w:rPr>
        <w:t>blago</w:t>
      </w:r>
      <w:r w:rsidRPr="00226D83">
        <w:rPr>
          <w:rFonts w:cs="Arial"/>
          <w:iCs/>
          <w:color w:val="auto"/>
          <w:sz w:val="20"/>
          <w:szCs w:val="20"/>
        </w:rPr>
        <w:t xml:space="preserve"> pod pogojem, da je </w:t>
      </w:r>
      <w:r w:rsidR="007A41C8" w:rsidRPr="00226D83">
        <w:rPr>
          <w:rFonts w:cs="Arial"/>
          <w:iCs/>
          <w:color w:val="auto"/>
          <w:sz w:val="20"/>
          <w:szCs w:val="20"/>
        </w:rPr>
        <w:t xml:space="preserve">blago </w:t>
      </w:r>
      <w:r w:rsidRPr="00226D83">
        <w:rPr>
          <w:rFonts w:cs="Arial"/>
          <w:iCs/>
          <w:color w:val="auto"/>
          <w:sz w:val="20"/>
          <w:szCs w:val="20"/>
        </w:rPr>
        <w:t>novo,</w:t>
      </w:r>
      <w:r w:rsidR="00C43345" w:rsidRPr="00226D83">
        <w:rPr>
          <w:rFonts w:cs="Arial"/>
          <w:iCs/>
          <w:color w:val="auto"/>
          <w:sz w:val="20"/>
          <w:szCs w:val="20"/>
        </w:rPr>
        <w:t xml:space="preserve"> </w:t>
      </w:r>
      <w:r w:rsidRPr="00226D83">
        <w:rPr>
          <w:rFonts w:cs="Arial"/>
          <w:iCs/>
          <w:color w:val="auto"/>
          <w:sz w:val="20"/>
          <w:szCs w:val="20"/>
        </w:rPr>
        <w:t xml:space="preserve">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w:t>
      </w:r>
      <w:r w:rsidR="00ED2127" w:rsidRPr="00226D83">
        <w:rPr>
          <w:rFonts w:cs="Arial"/>
          <w:iCs/>
          <w:color w:val="auto"/>
          <w:sz w:val="20"/>
          <w:szCs w:val="20"/>
        </w:rPr>
        <w:t xml:space="preserve">da </w:t>
      </w:r>
      <w:r w:rsidR="002C3E9E" w:rsidRPr="00226D83">
        <w:rPr>
          <w:rFonts w:cs="Arial"/>
          <w:color w:val="auto"/>
          <w:sz w:val="20"/>
          <w:szCs w:val="20"/>
        </w:rPr>
        <w:t>dobavitelj</w:t>
      </w:r>
      <w:r w:rsidR="00ED2127" w:rsidRPr="00226D83">
        <w:rPr>
          <w:rFonts w:cs="Arial"/>
          <w:iCs/>
          <w:color w:val="auto"/>
          <w:sz w:val="20"/>
          <w:szCs w:val="20"/>
        </w:rPr>
        <w:t xml:space="preserve"> naročniku preda</w:t>
      </w:r>
      <w:r w:rsidR="007A41C8" w:rsidRPr="00226D83">
        <w:rPr>
          <w:rFonts w:cs="Arial"/>
          <w:iCs/>
          <w:color w:val="auto"/>
          <w:sz w:val="20"/>
          <w:szCs w:val="20"/>
        </w:rPr>
        <w:t xml:space="preserve"> vso</w:t>
      </w:r>
      <w:r w:rsidR="00ED2127" w:rsidRPr="00226D83">
        <w:rPr>
          <w:rFonts w:cs="Arial"/>
          <w:iCs/>
          <w:color w:val="auto"/>
          <w:sz w:val="20"/>
          <w:szCs w:val="20"/>
        </w:rPr>
        <w:t xml:space="preserve"> </w:t>
      </w:r>
      <w:r w:rsidR="00467650" w:rsidRPr="00226D83">
        <w:rPr>
          <w:rFonts w:cs="Arial"/>
          <w:iCs/>
          <w:color w:val="auto"/>
          <w:sz w:val="20"/>
          <w:szCs w:val="20"/>
        </w:rPr>
        <w:t>zahtevano</w:t>
      </w:r>
      <w:r w:rsidR="00B23CAC" w:rsidRPr="00226D83">
        <w:rPr>
          <w:rFonts w:cs="Arial"/>
          <w:iCs/>
          <w:color w:val="auto"/>
          <w:sz w:val="20"/>
          <w:szCs w:val="20"/>
        </w:rPr>
        <w:t xml:space="preserve"> </w:t>
      </w:r>
      <w:r w:rsidR="002C2346" w:rsidRPr="00226D83">
        <w:rPr>
          <w:rFonts w:cs="Arial"/>
          <w:iCs/>
          <w:color w:val="auto"/>
          <w:sz w:val="20"/>
          <w:szCs w:val="20"/>
        </w:rPr>
        <w:t>dokumentacijo</w:t>
      </w:r>
      <w:r w:rsidR="00467650" w:rsidRPr="00226D83">
        <w:rPr>
          <w:rFonts w:cs="Arial"/>
          <w:iCs/>
          <w:color w:val="auto"/>
          <w:sz w:val="20"/>
          <w:szCs w:val="20"/>
        </w:rPr>
        <w:t xml:space="preserve"> in opravi vse storitve, kot je to </w:t>
      </w:r>
      <w:r w:rsidR="00A02738" w:rsidRPr="00226D83">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2429BA30" w14:textId="77777777" w:rsidR="006227A1" w:rsidRPr="00040A9B" w:rsidRDefault="006227A1" w:rsidP="001935B9">
      <w:pPr>
        <w:jc w:val="both"/>
        <w:rPr>
          <w:rFonts w:cs="Arial"/>
          <w:iCs/>
          <w:color w:val="auto"/>
          <w:sz w:val="20"/>
          <w:szCs w:val="20"/>
        </w:rPr>
      </w:pPr>
    </w:p>
    <w:p w14:paraId="491B701A" w14:textId="34E6BB6B"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w:t>
      </w:r>
      <w:r w:rsidR="007A41C8" w:rsidRPr="00226D83">
        <w:rPr>
          <w:rFonts w:cs="Arial"/>
          <w:iCs/>
          <w:color w:val="auto"/>
          <w:sz w:val="20"/>
          <w:szCs w:val="20"/>
        </w:rPr>
        <w:t xml:space="preserve">predpisi </w:t>
      </w:r>
      <w:r w:rsidRPr="00226D83">
        <w:rPr>
          <w:rFonts w:cs="Arial"/>
          <w:iCs/>
          <w:color w:val="auto"/>
          <w:sz w:val="20"/>
          <w:szCs w:val="20"/>
        </w:rPr>
        <w:t>potrebna za takojšnjo registracijo ter nemoteno uporabo</w:t>
      </w:r>
      <w:r w:rsidR="008A3542" w:rsidRPr="00226D83">
        <w:rPr>
          <w:rFonts w:cs="Arial"/>
          <w:iCs/>
          <w:color w:val="auto"/>
          <w:sz w:val="20"/>
          <w:szCs w:val="20"/>
        </w:rPr>
        <w:t xml:space="preserve"> blaga</w:t>
      </w:r>
      <w:r w:rsidRPr="00226D83">
        <w:rPr>
          <w:rFonts w:cs="Arial"/>
          <w:iCs/>
          <w:color w:val="auto"/>
          <w:sz w:val="20"/>
          <w:szCs w:val="20"/>
        </w:rPr>
        <w:t>,</w:t>
      </w:r>
      <w:r w:rsidR="008A3542" w:rsidRPr="00226D83">
        <w:rPr>
          <w:rFonts w:cs="Arial"/>
          <w:iCs/>
          <w:color w:val="auto"/>
          <w:sz w:val="20"/>
          <w:szCs w:val="20"/>
        </w:rPr>
        <w:t xml:space="preserve"> </w:t>
      </w:r>
      <w:r w:rsidRPr="00226D83">
        <w:rPr>
          <w:rFonts w:cs="Arial"/>
          <w:iCs/>
          <w:color w:val="auto"/>
          <w:sz w:val="20"/>
          <w:szCs w:val="20"/>
        </w:rPr>
        <w:t xml:space="preserve">kar pogodbeni stranki oziroma njuna pooblaščena predstavnika potrdita s podpisom </w:t>
      </w:r>
      <w:r w:rsidR="005F5A36" w:rsidRPr="00226D83">
        <w:rPr>
          <w:rFonts w:cs="Arial"/>
          <w:iCs/>
          <w:color w:val="auto"/>
          <w:sz w:val="20"/>
          <w:szCs w:val="20"/>
        </w:rPr>
        <w:t xml:space="preserve">primopredajnega </w:t>
      </w:r>
      <w:r w:rsidRPr="00226D83">
        <w:rPr>
          <w:rFonts w:cs="Arial"/>
          <w:iCs/>
          <w:color w:val="auto"/>
          <w:sz w:val="20"/>
          <w:szCs w:val="20"/>
        </w:rPr>
        <w:t>zapisnika, ki postane priloga in sestavni del te pogodbe.</w:t>
      </w:r>
      <w:r w:rsidR="00911C12" w:rsidRPr="00226D83">
        <w:rPr>
          <w:rFonts w:cs="Arial"/>
          <w:iCs/>
          <w:color w:val="auto"/>
          <w:sz w:val="20"/>
          <w:szCs w:val="20"/>
        </w:rPr>
        <w:t xml:space="preserve"> Podpis prevzemnika</w:t>
      </w:r>
      <w:r w:rsidR="00911C12" w:rsidRPr="00911C12">
        <w:rPr>
          <w:rFonts w:cs="Arial"/>
          <w:iCs/>
          <w:color w:val="auto"/>
          <w:sz w:val="20"/>
          <w:szCs w:val="20"/>
        </w:rPr>
        <w:t xml:space="preserve">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73CA28CC" w14:textId="1D458F55" w:rsidR="00911C12" w:rsidRDefault="007A41C8" w:rsidP="00911C12">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r w:rsidR="00911C12">
        <w:rPr>
          <w:rFonts w:ascii="Titillium Web" w:hAnsi="Titillium Web"/>
          <w:sz w:val="20"/>
        </w:rPr>
        <w:t>.</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w:t>
      </w:r>
      <w:r w:rsidRPr="00F05D63">
        <w:rPr>
          <w:sz w:val="20"/>
          <w:szCs w:val="20"/>
        </w:rPr>
        <w:lastRenderedPageBreak/>
        <w:t>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02A4816F"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Dobavitelj mora na e-računu obvezno navesti številko pogodbe</w:t>
      </w:r>
      <w:r w:rsidR="00E16FDE">
        <w:rPr>
          <w:iCs/>
          <w:sz w:val="20"/>
          <w:szCs w:val="20"/>
        </w:rPr>
        <w:t xml:space="preserve"> </w:t>
      </w:r>
      <w:r w:rsidR="00EB5AEB" w:rsidRPr="00EB5AEB">
        <w:rPr>
          <w:iCs/>
          <w:sz w:val="20"/>
          <w:szCs w:val="20"/>
        </w:rPr>
        <w:t xml:space="preserve">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632991DA"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w:t>
      </w:r>
      <w:r w:rsidR="00D87442">
        <w:rPr>
          <w:rFonts w:eastAsia="Calibri" w:cs="Arial"/>
          <w:kern w:val="3"/>
          <w:sz w:val="20"/>
          <w:szCs w:val="20"/>
          <w:lang w:eastAsia="zh-CN"/>
        </w:rPr>
        <w:t xml:space="preserve">največ </w:t>
      </w:r>
      <w:r w:rsidRPr="00040A9B">
        <w:rPr>
          <w:rFonts w:eastAsia="Calibri" w:cs="Arial"/>
          <w:kern w:val="3"/>
          <w:sz w:val="20"/>
          <w:szCs w:val="20"/>
          <w:lang w:eastAsia="zh-CN"/>
        </w:rPr>
        <w:t xml:space="preserve">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6BA45025"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lastRenderedPageBreak/>
        <w:t xml:space="preserve">Garancijski rok </w:t>
      </w:r>
      <w:r w:rsidR="00EE0E6E">
        <w:rPr>
          <w:rFonts w:cs="Arial"/>
          <w:color w:val="auto"/>
          <w:sz w:val="20"/>
          <w:szCs w:val="20"/>
        </w:rPr>
        <w:t>znaša</w:t>
      </w:r>
      <w:r w:rsidR="00967B16">
        <w:rPr>
          <w:rFonts w:cs="Arial"/>
          <w:color w:val="auto"/>
          <w:sz w:val="20"/>
          <w:szCs w:val="20"/>
        </w:rPr>
        <w:t xml:space="preserve"> </w:t>
      </w:r>
      <w:r>
        <w:rPr>
          <w:rFonts w:cs="Arial"/>
          <w:color w:val="auto"/>
          <w:sz w:val="20"/>
          <w:szCs w:val="20"/>
        </w:rPr>
        <w:t xml:space="preserve"> </w:t>
      </w:r>
      <w:r w:rsidR="00967B16">
        <w:rPr>
          <w:rFonts w:cs="Arial"/>
          <w:color w:val="auto"/>
          <w:sz w:val="20"/>
          <w:szCs w:val="20"/>
        </w:rPr>
        <w:fldChar w:fldCharType="begin">
          <w:ffData>
            <w:name w:val="Besedilo492"/>
            <w:enabled/>
            <w:calcOnExit w:val="0"/>
            <w:textInput/>
          </w:ffData>
        </w:fldChar>
      </w:r>
      <w:r w:rsidR="00967B16">
        <w:rPr>
          <w:rFonts w:cs="Arial"/>
          <w:color w:val="auto"/>
          <w:sz w:val="20"/>
          <w:szCs w:val="20"/>
        </w:rPr>
        <w:instrText xml:space="preserve"> FORMTEXT </w:instrText>
      </w:r>
      <w:r w:rsidR="00967B16">
        <w:rPr>
          <w:rFonts w:cs="Arial"/>
          <w:color w:val="auto"/>
          <w:sz w:val="20"/>
          <w:szCs w:val="20"/>
        </w:rPr>
      </w:r>
      <w:r w:rsidR="00967B16">
        <w:rPr>
          <w:rFonts w:cs="Arial"/>
          <w:color w:val="auto"/>
          <w:sz w:val="20"/>
          <w:szCs w:val="20"/>
        </w:rPr>
        <w:fldChar w:fldCharType="separate"/>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color w:val="auto"/>
          <w:sz w:val="20"/>
          <w:szCs w:val="20"/>
        </w:rPr>
        <w:fldChar w:fldCharType="end"/>
      </w:r>
      <w:r w:rsidR="00967B16">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lastRenderedPageBreak/>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5"/>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6B76662D"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Dobavitelj je dolžan najkasneje v </w:t>
      </w:r>
      <w:r w:rsidR="00EE0E6E">
        <w:rPr>
          <w:rFonts w:eastAsia="Calibri"/>
          <w:sz w:val="20"/>
          <w:szCs w:val="20"/>
        </w:rPr>
        <w:t>desetih</w:t>
      </w:r>
      <w:r w:rsidRPr="00AE32F0">
        <w:rPr>
          <w:rFonts w:eastAsia="Calibri"/>
          <w:sz w:val="20"/>
          <w:szCs w:val="20"/>
        </w:rPr>
        <w:t xml:space="preserve"> (1</w:t>
      </w:r>
      <w:r w:rsidR="00EE0E6E">
        <w:rPr>
          <w:rFonts w:eastAsia="Calibri"/>
          <w:sz w:val="20"/>
          <w:szCs w:val="20"/>
        </w:rPr>
        <w:t>0)</w:t>
      </w:r>
      <w:r w:rsidRPr="00AE32F0">
        <w:rPr>
          <w:rFonts w:eastAsia="Calibri"/>
          <w:sz w:val="20"/>
          <w:szCs w:val="20"/>
        </w:rPr>
        <w:t xml:space="preserve">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lastRenderedPageBreak/>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6B0B1AEF"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w:t>
      </w:r>
      <w:r w:rsidR="00EE0E6E">
        <w:rPr>
          <w:rFonts w:eastAsia="Calibri"/>
          <w:sz w:val="20"/>
          <w:szCs w:val="20"/>
        </w:rPr>
        <w:t>desetih</w:t>
      </w:r>
      <w:r w:rsidRPr="00AE32F0">
        <w:rPr>
          <w:rFonts w:eastAsia="Calibri"/>
          <w:sz w:val="20"/>
          <w:szCs w:val="20"/>
        </w:rPr>
        <w:t xml:space="preserve"> (1</w:t>
      </w:r>
      <w:r w:rsidR="00EE0E6E">
        <w:rPr>
          <w:rFonts w:eastAsia="Calibri"/>
          <w:sz w:val="20"/>
          <w:szCs w:val="20"/>
        </w:rPr>
        <w:t>0</w:t>
      </w:r>
      <w:r w:rsidRPr="00AE32F0">
        <w:rPr>
          <w:rFonts w:eastAsia="Calibri"/>
          <w:sz w:val="20"/>
          <w:szCs w:val="20"/>
        </w:rPr>
        <w:t xml:space="preserve">)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9F8AF29" w14:textId="21BA6B85" w:rsidR="00CE2C36" w:rsidRPr="0011445D" w:rsidRDefault="00EB5AEB" w:rsidP="0011445D">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9728477" w14:textId="77777777" w:rsidR="00CE2C36" w:rsidRDefault="00CE2C36" w:rsidP="00A30ACC">
      <w:pPr>
        <w:jc w:val="both"/>
        <w:rPr>
          <w:rFonts w:cs="Arial"/>
          <w:sz w:val="20"/>
          <w:szCs w:val="20"/>
          <w:lang w:eastAsia="ar-SA"/>
        </w:rPr>
      </w:pPr>
    </w:p>
    <w:p w14:paraId="4068307C" w14:textId="77777777" w:rsidR="0011445D" w:rsidRPr="00040A9B" w:rsidRDefault="0011445D"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3" w:name="_Hlk95739917"/>
      <w:r w:rsidRPr="009D5DCE">
        <w:rPr>
          <w:rFonts w:cs="Arial"/>
          <w:b/>
          <w:bCs/>
          <w:color w:val="auto"/>
          <w:sz w:val="20"/>
          <w:szCs w:val="20"/>
        </w:rPr>
        <w:t>člen</w:t>
      </w:r>
    </w:p>
    <w:bookmarkEnd w:id="13"/>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lastRenderedPageBreak/>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4"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4"/>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lastRenderedPageBreak/>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lastRenderedPageBreak/>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w:t>
      </w:r>
      <w:proofErr w:type="spellStart"/>
      <w:r w:rsidR="00A30ACC" w:rsidRPr="00040A9B">
        <w:rPr>
          <w:sz w:val="20"/>
          <w:szCs w:val="20"/>
        </w:rPr>
        <w:t>podizvajanje</w:t>
      </w:r>
      <w:proofErr w:type="spellEnd"/>
      <w:r w:rsidR="00A30ACC" w:rsidRPr="00040A9B">
        <w:rPr>
          <w:sz w:val="20"/>
          <w:szCs w:val="20"/>
        </w:rPr>
        <w:t xml:space="preserv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Default="00A30ACC" w:rsidP="00A30ACC">
      <w:pPr>
        <w:keepNext/>
        <w:keepLines/>
        <w:jc w:val="both"/>
        <w:rPr>
          <w:rFonts w:cs="Arial"/>
          <w:color w:val="auto"/>
          <w:sz w:val="20"/>
          <w:szCs w:val="20"/>
        </w:rPr>
      </w:pPr>
    </w:p>
    <w:p w14:paraId="43950AB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da se pogodba ne podpiše elektronsko)</w:t>
      </w:r>
    </w:p>
    <w:p w14:paraId="47C8C94D" w14:textId="63750D03" w:rsidR="00CE6A25" w:rsidRPr="00CE6A25" w:rsidRDefault="00CE6A25" w:rsidP="00CE6A25">
      <w:pPr>
        <w:keepNext/>
        <w:keepLines/>
        <w:jc w:val="both"/>
        <w:rPr>
          <w:rFonts w:cs="Arial"/>
          <w:color w:val="auto"/>
          <w:sz w:val="20"/>
          <w:szCs w:val="20"/>
        </w:rPr>
      </w:pPr>
      <w:r w:rsidRPr="00CE6A25">
        <w:rPr>
          <w:rFonts w:cs="Arial"/>
          <w:color w:val="auto"/>
          <w:sz w:val="20"/>
          <w:szCs w:val="20"/>
        </w:rPr>
        <w:t xml:space="preserve">Pogodba je sestavljena in podpisana v dveh (2) enakih izvodih, od katerih prejme vsaka </w:t>
      </w:r>
      <w:r>
        <w:rPr>
          <w:rFonts w:eastAsia="Calibri" w:cs="Arial"/>
          <w:color w:val="auto"/>
          <w:sz w:val="20"/>
          <w:szCs w:val="20"/>
        </w:rPr>
        <w:t xml:space="preserve">pogodbena </w:t>
      </w:r>
      <w:r w:rsidRPr="00CE6A25">
        <w:rPr>
          <w:rFonts w:cs="Arial"/>
          <w:color w:val="auto"/>
          <w:sz w:val="20"/>
          <w:szCs w:val="20"/>
        </w:rPr>
        <w:t>stranka po en izvod.</w:t>
      </w:r>
    </w:p>
    <w:p w14:paraId="7CDF5900" w14:textId="77777777" w:rsidR="00CE6A25" w:rsidRPr="00CE6A25" w:rsidRDefault="00CE6A25" w:rsidP="00CE6A25">
      <w:pPr>
        <w:keepNext/>
        <w:keepLines/>
        <w:jc w:val="both"/>
        <w:rPr>
          <w:rFonts w:cs="Arial"/>
          <w:b/>
          <w:bCs/>
          <w:color w:val="auto"/>
          <w:sz w:val="20"/>
          <w:szCs w:val="20"/>
        </w:rPr>
      </w:pPr>
    </w:p>
    <w:p w14:paraId="1F66408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elektronskega podpisa pogodbe)</w:t>
      </w:r>
    </w:p>
    <w:p w14:paraId="30C62155" w14:textId="77777777" w:rsidR="00CE6A25" w:rsidRPr="00CE6A25" w:rsidRDefault="00CE6A25" w:rsidP="00CE6A25">
      <w:pPr>
        <w:keepNext/>
        <w:keepLines/>
        <w:jc w:val="both"/>
        <w:rPr>
          <w:rFonts w:cs="Arial"/>
          <w:color w:val="auto"/>
          <w:sz w:val="20"/>
          <w:szCs w:val="20"/>
        </w:rPr>
      </w:pPr>
      <w:r w:rsidRPr="00CE6A25">
        <w:rPr>
          <w:rFonts w:cs="Arial"/>
          <w:color w:val="auto"/>
          <w:sz w:val="20"/>
          <w:szCs w:val="20"/>
        </w:rPr>
        <w:t>Pogodba se podpiše elektronsko.</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Naročnik:</w:t>
            </w:r>
          </w:p>
        </w:tc>
        <w:tc>
          <w:tcPr>
            <w:tcW w:w="2355" w:type="dxa"/>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Dobavitelj</w:t>
            </w:r>
            <w:r w:rsidR="00446E47" w:rsidRPr="00040A9B">
              <w:rPr>
                <w:rFonts w:eastAsia="Calibri" w:cs="Arial"/>
                <w:color w:val="auto"/>
                <w:sz w:val="20"/>
                <w:szCs w:val="20"/>
              </w:rPr>
              <w:t>:</w:t>
            </w:r>
          </w:p>
        </w:tc>
      </w:tr>
      <w:tr w:rsidR="00DC29E6" w:rsidRPr="00040A9B" w14:paraId="4166A547" w14:textId="77777777" w:rsidTr="00F75D10">
        <w:tc>
          <w:tcPr>
            <w:tcW w:w="3423" w:type="dxa"/>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Javno podjetje Nigrad, komunalno podjetje, d. o. o.</w:t>
            </w:r>
          </w:p>
        </w:tc>
        <w:tc>
          <w:tcPr>
            <w:tcW w:w="2355" w:type="dxa"/>
          </w:tcPr>
          <w:p w14:paraId="00ACCC1C" w14:textId="77777777" w:rsidR="00A30ACC" w:rsidRPr="00040A9B" w:rsidRDefault="00A30ACC" w:rsidP="00F75D10">
            <w:pPr>
              <w:rPr>
                <w:rFonts w:eastAsia="Calibri" w:cs="Arial"/>
                <w:b/>
                <w:color w:val="auto"/>
                <w:sz w:val="20"/>
                <w:szCs w:val="20"/>
              </w:rPr>
            </w:pPr>
          </w:p>
        </w:tc>
        <w:tc>
          <w:tcPr>
            <w:tcW w:w="3409" w:type="dxa"/>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2CF89B15" w14:textId="77777777" w:rsidR="00A30ACC" w:rsidRPr="00040A9B" w:rsidRDefault="00A30ACC" w:rsidP="00F75D10">
            <w:pPr>
              <w:rPr>
                <w:rFonts w:eastAsia="Calibri" w:cs="Arial"/>
                <w:b/>
                <w:color w:val="auto"/>
                <w:sz w:val="20"/>
                <w:szCs w:val="20"/>
              </w:rPr>
            </w:pPr>
          </w:p>
        </w:tc>
        <w:tc>
          <w:tcPr>
            <w:tcW w:w="3409" w:type="dxa"/>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tcPr>
          <w:p w14:paraId="4A346ED2" w14:textId="77777777" w:rsidR="00A30ACC" w:rsidRPr="00040A9B" w:rsidRDefault="00A30ACC" w:rsidP="00F75D10">
            <w:pPr>
              <w:rPr>
                <w:rFonts w:eastAsia="Calibri" w:cs="Arial"/>
                <w:color w:val="auto"/>
                <w:sz w:val="20"/>
                <w:szCs w:val="20"/>
              </w:rPr>
            </w:pPr>
          </w:p>
        </w:tc>
        <w:tc>
          <w:tcPr>
            <w:tcW w:w="3409" w:type="dxa"/>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tcPr>
          <w:p w14:paraId="122CAB66" w14:textId="77777777" w:rsidR="00A30ACC" w:rsidRPr="00040A9B" w:rsidRDefault="00A30ACC" w:rsidP="00F75D10">
            <w:pPr>
              <w:rPr>
                <w:rFonts w:eastAsia="Calibri" w:cs="Arial"/>
                <w:color w:val="auto"/>
                <w:sz w:val="20"/>
                <w:szCs w:val="20"/>
              </w:rPr>
            </w:pPr>
          </w:p>
        </w:tc>
        <w:tc>
          <w:tcPr>
            <w:tcW w:w="3409" w:type="dxa"/>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2D26DCD" w14:textId="77777777" w:rsidR="00A30ACC" w:rsidRPr="00040A9B" w:rsidRDefault="00A30ACC" w:rsidP="00F75D10">
            <w:pPr>
              <w:rPr>
                <w:rFonts w:eastAsia="Calibri" w:cs="Arial"/>
                <w:color w:val="auto"/>
                <w:sz w:val="20"/>
                <w:szCs w:val="20"/>
              </w:rPr>
            </w:pPr>
          </w:p>
        </w:tc>
        <w:tc>
          <w:tcPr>
            <w:tcW w:w="3409" w:type="dxa"/>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7BFFD2E4" w14:textId="77777777" w:rsidR="007E46AC" w:rsidRPr="00040A9B" w:rsidRDefault="007E46AC" w:rsidP="00F75D10">
            <w:pPr>
              <w:rPr>
                <w:rFonts w:eastAsia="Calibri" w:cs="Arial"/>
                <w:color w:val="auto"/>
                <w:sz w:val="20"/>
                <w:szCs w:val="20"/>
              </w:rPr>
            </w:pPr>
          </w:p>
        </w:tc>
        <w:tc>
          <w:tcPr>
            <w:tcW w:w="3409" w:type="dxa"/>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5B8F53F0" w14:textId="77777777" w:rsidR="007E46AC" w:rsidRPr="00040A9B" w:rsidRDefault="007E46AC" w:rsidP="00F75D10">
            <w:pPr>
              <w:rPr>
                <w:rFonts w:eastAsia="Calibri" w:cs="Arial"/>
                <w:color w:val="auto"/>
                <w:sz w:val="20"/>
                <w:szCs w:val="20"/>
              </w:rPr>
            </w:pPr>
          </w:p>
        </w:tc>
        <w:tc>
          <w:tcPr>
            <w:tcW w:w="3409" w:type="dxa"/>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9"/>
    <w:p w14:paraId="4DCC9D4C" w14:textId="77777777" w:rsidR="00260F22" w:rsidRDefault="00260F22">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0F22" w:rsidRPr="00E62CD5" w14:paraId="1F4A1C02"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238FCE1" w14:textId="7C512FCA" w:rsidR="00260F22" w:rsidRPr="00E62CD5" w:rsidRDefault="00260F22" w:rsidP="004161AF">
            <w:pPr>
              <w:rPr>
                <w:rFonts w:cs="Times New Roman"/>
                <w:b/>
              </w:rPr>
            </w:pPr>
            <w:r w:rsidRPr="00E62CD5">
              <w:rPr>
                <w:b/>
              </w:rPr>
              <w:lastRenderedPageBreak/>
              <w:t xml:space="preserve">Obrazec št. </w:t>
            </w:r>
            <w:r w:rsidR="00E5494A">
              <w:rPr>
                <w:b/>
              </w:rPr>
              <w:t>9</w:t>
            </w:r>
          </w:p>
        </w:tc>
      </w:tr>
    </w:tbl>
    <w:p w14:paraId="79212B26" w14:textId="77777777" w:rsidR="00260F22" w:rsidRDefault="00260F22" w:rsidP="00260F22">
      <w:pPr>
        <w:widowControl w:val="0"/>
        <w:tabs>
          <w:tab w:val="left" w:pos="90"/>
          <w:tab w:val="left" w:pos="964"/>
        </w:tabs>
        <w:autoSpaceDE w:val="0"/>
        <w:autoSpaceDN w:val="0"/>
        <w:adjustRightInd w:val="0"/>
        <w:rPr>
          <w:rFonts w:cs="Arial"/>
          <w:sz w:val="20"/>
          <w:szCs w:val="20"/>
          <w:lang w:eastAsia="en-US"/>
        </w:rPr>
      </w:pPr>
    </w:p>
    <w:p w14:paraId="08815A60" w14:textId="77777777" w:rsidR="00260F22" w:rsidRDefault="00260F22" w:rsidP="00260F22">
      <w:pPr>
        <w:ind w:left="454" w:hanging="454"/>
        <w:jc w:val="center"/>
        <w:rPr>
          <w:rFonts w:cs="Arial"/>
          <w:b/>
          <w:sz w:val="20"/>
          <w:szCs w:val="20"/>
        </w:rPr>
      </w:pPr>
      <w:r>
        <w:rPr>
          <w:rFonts w:cs="Arial"/>
          <w:b/>
          <w:sz w:val="20"/>
          <w:szCs w:val="20"/>
        </w:rPr>
        <w:t>MENIČNA IZJAVA S POOBLASTILOM ZA IZPOLNITEV</w:t>
      </w:r>
    </w:p>
    <w:p w14:paraId="6574DB3B" w14:textId="77777777" w:rsidR="00260F22" w:rsidRDefault="00260F22" w:rsidP="00260F22">
      <w:pPr>
        <w:ind w:left="454" w:hanging="454"/>
        <w:jc w:val="center"/>
        <w:rPr>
          <w:rFonts w:cs="Arial"/>
          <w:b/>
          <w:sz w:val="20"/>
          <w:szCs w:val="20"/>
        </w:rPr>
      </w:pPr>
      <w:r>
        <w:rPr>
          <w:rFonts w:cs="Arial"/>
          <w:b/>
          <w:sz w:val="20"/>
          <w:szCs w:val="20"/>
        </w:rPr>
        <w:t>ZA RESNOST PONUDBE</w:t>
      </w:r>
    </w:p>
    <w:p w14:paraId="4F0B55C7" w14:textId="77777777" w:rsidR="00260F22" w:rsidRDefault="00260F22" w:rsidP="00260F22">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260F22" w14:paraId="1FDC172A" w14:textId="77777777" w:rsidTr="004161AF">
        <w:tc>
          <w:tcPr>
            <w:tcW w:w="1106" w:type="dxa"/>
            <w:hideMark/>
          </w:tcPr>
          <w:p w14:paraId="00E689FD" w14:textId="77777777" w:rsidR="00260F22" w:rsidRDefault="00260F22" w:rsidP="004161AF">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7486875"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5"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59717040" w14:textId="77777777" w:rsidR="00260F22" w:rsidRDefault="00260F22" w:rsidP="00260F22">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260F22" w14:paraId="0888714B" w14:textId="77777777" w:rsidTr="004161AF">
        <w:tc>
          <w:tcPr>
            <w:tcW w:w="4503" w:type="dxa"/>
            <w:hideMark/>
          </w:tcPr>
          <w:p w14:paraId="6FEC1C1B" w14:textId="77777777" w:rsidR="00260F22" w:rsidRDefault="00260F22" w:rsidP="004161AF">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FFF19AA"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6"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bl>
    <w:p w14:paraId="756EF840" w14:textId="371DACC2" w:rsidR="00260F22" w:rsidRDefault="00260F22" w:rsidP="00260F22">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00A25952" w:rsidRPr="00A25952">
        <w:rPr>
          <w:sz w:val="20"/>
          <w:szCs w:val="20"/>
        </w:rPr>
        <w:t>Nabava novih osnovnih sredstev v skladu s planom naba</w:t>
      </w:r>
      <w:r w:rsidR="005F4CB0">
        <w:rPr>
          <w:sz w:val="20"/>
          <w:szCs w:val="20"/>
        </w:rPr>
        <w:t>v</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3D369D52" w14:textId="77777777" w:rsidR="00260F22" w:rsidRDefault="00260F22" w:rsidP="00260F22">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733E262E"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na poziv naročnika ne podpiše pogodbe,</w:t>
      </w:r>
    </w:p>
    <w:p w14:paraId="324BB949"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1E0FE1B0" w14:textId="5963440E" w:rsidR="00260F22" w:rsidRDefault="00260F22" w:rsidP="00260F22">
      <w:pPr>
        <w:jc w:val="both"/>
        <w:rPr>
          <w:rFonts w:cs="Arial"/>
          <w:sz w:val="20"/>
          <w:szCs w:val="20"/>
        </w:rPr>
      </w:pPr>
      <w:r>
        <w:rPr>
          <w:rFonts w:cs="Arial"/>
          <w:sz w:val="20"/>
          <w:szCs w:val="20"/>
        </w:rPr>
        <w:t xml:space="preserve">brez poprejšnjega obvestila izpolni v vseh neizpolnjenih delih za znesek v višini </w:t>
      </w:r>
      <w:r w:rsidR="0013739E">
        <w:rPr>
          <w:sz w:val="20"/>
          <w:szCs w:val="20"/>
        </w:rPr>
        <w:fldChar w:fldCharType="begin">
          <w:ffData>
            <w:name w:val="Besedilo498"/>
            <w:enabled/>
            <w:calcOnExit w:val="0"/>
            <w:textInput/>
          </w:ffData>
        </w:fldChar>
      </w:r>
      <w:bookmarkStart w:id="17" w:name="Besedilo498"/>
      <w:r w:rsidR="0013739E">
        <w:rPr>
          <w:sz w:val="20"/>
          <w:szCs w:val="20"/>
        </w:rPr>
        <w:instrText xml:space="preserve"> FORMTEXT </w:instrText>
      </w:r>
      <w:r w:rsidR="0013739E">
        <w:rPr>
          <w:sz w:val="20"/>
          <w:szCs w:val="20"/>
        </w:rPr>
      </w:r>
      <w:r w:rsidR="0013739E">
        <w:rPr>
          <w:sz w:val="20"/>
          <w:szCs w:val="20"/>
        </w:rPr>
        <w:fldChar w:fldCharType="separate"/>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sz w:val="20"/>
          <w:szCs w:val="20"/>
        </w:rPr>
        <w:fldChar w:fldCharType="end"/>
      </w:r>
      <w:bookmarkEnd w:id="17"/>
      <w:r w:rsidR="0013739E">
        <w:rPr>
          <w:sz w:val="20"/>
          <w:szCs w:val="20"/>
        </w:rPr>
        <w:t xml:space="preserve"> </w:t>
      </w:r>
      <w:r>
        <w:rPr>
          <w:sz w:val="20"/>
          <w:szCs w:val="20"/>
        </w:rPr>
        <w:t>EUR.</w:t>
      </w:r>
    </w:p>
    <w:p w14:paraId="6251F14E" w14:textId="77777777" w:rsidR="00260F22" w:rsidRDefault="00260F22" w:rsidP="00260F22">
      <w:pPr>
        <w:jc w:val="both"/>
        <w:rPr>
          <w:rFonts w:cs="Arial"/>
          <w:sz w:val="20"/>
          <w:szCs w:val="20"/>
        </w:rPr>
      </w:pPr>
    </w:p>
    <w:p w14:paraId="7CA32B67" w14:textId="77777777" w:rsidR="00260F22" w:rsidRDefault="00260F22" w:rsidP="00260F22">
      <w:pPr>
        <w:jc w:val="both"/>
        <w:rPr>
          <w:rFonts w:cs="Arial"/>
          <w:sz w:val="20"/>
          <w:szCs w:val="20"/>
        </w:rPr>
      </w:pPr>
      <w:r>
        <w:rPr>
          <w:rFonts w:cs="Arial"/>
          <w:sz w:val="20"/>
          <w:szCs w:val="20"/>
        </w:rPr>
        <w:t>Ponudnik se odreka vsem ugovorom proti tako izpolnjeni menici in se zavezuje menico plačati, ko dospe, v gotovini.</w:t>
      </w:r>
    </w:p>
    <w:p w14:paraId="1AC5081B" w14:textId="77777777" w:rsidR="00260F22" w:rsidRDefault="00260F22" w:rsidP="00260F22">
      <w:pPr>
        <w:jc w:val="both"/>
        <w:rPr>
          <w:rFonts w:cs="Arial"/>
          <w:sz w:val="20"/>
          <w:szCs w:val="20"/>
        </w:rPr>
      </w:pPr>
    </w:p>
    <w:p w14:paraId="13D4A6B0" w14:textId="77777777" w:rsidR="00260F22" w:rsidRDefault="00260F22" w:rsidP="00260F22">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00B6E39" w14:textId="77777777" w:rsidR="00260F22" w:rsidRDefault="00260F22" w:rsidP="00260F22">
      <w:pPr>
        <w:jc w:val="both"/>
        <w:rPr>
          <w:rFonts w:cs="Arial"/>
          <w:sz w:val="20"/>
          <w:szCs w:val="20"/>
        </w:rPr>
      </w:pPr>
    </w:p>
    <w:p w14:paraId="31907B11" w14:textId="77777777" w:rsidR="00260F22" w:rsidRDefault="00260F22" w:rsidP="00260F22">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ECE0668" w14:textId="77777777" w:rsidR="00260F22" w:rsidRDefault="00260F22" w:rsidP="00260F22">
      <w:pPr>
        <w:jc w:val="both"/>
        <w:rPr>
          <w:rFonts w:cs="Arial"/>
          <w:sz w:val="20"/>
          <w:szCs w:val="20"/>
        </w:rPr>
      </w:pPr>
    </w:p>
    <w:p w14:paraId="10D88559" w14:textId="77777777" w:rsidR="00260F22" w:rsidRDefault="00260F22" w:rsidP="00260F22">
      <w:pPr>
        <w:jc w:val="both"/>
        <w:rPr>
          <w:rFonts w:cs="Arial"/>
          <w:sz w:val="20"/>
          <w:szCs w:val="20"/>
        </w:rPr>
      </w:pPr>
      <w:r>
        <w:rPr>
          <w:rFonts w:cs="Arial"/>
          <w:sz w:val="20"/>
          <w:szCs w:val="20"/>
        </w:rPr>
        <w:t>Tako dajem nalog za plačilo oziroma pooblastilo vsem spodaj navedenim bankam iz naslednjih mojih računov:</w:t>
      </w:r>
    </w:p>
    <w:p w14:paraId="5D805855" w14:textId="77777777" w:rsidR="00260F22" w:rsidRDefault="00260F22" w:rsidP="00260F22">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260F22" w14:paraId="17040603" w14:textId="77777777" w:rsidTr="004161AF">
        <w:tc>
          <w:tcPr>
            <w:tcW w:w="9107" w:type="dxa"/>
            <w:tcBorders>
              <w:top w:val="nil"/>
              <w:left w:val="nil"/>
              <w:bottom w:val="single" w:sz="4" w:space="0" w:color="auto"/>
              <w:right w:val="nil"/>
            </w:tcBorders>
            <w:hideMark/>
          </w:tcPr>
          <w:p w14:paraId="1FC9AD24" w14:textId="77777777" w:rsidR="00260F22" w:rsidRDefault="00260F22" w:rsidP="004161AF">
            <w:pPr>
              <w:rPr>
                <w:rFonts w:cs="Arial"/>
                <w:sz w:val="20"/>
                <w:szCs w:val="20"/>
              </w:rPr>
            </w:pPr>
          </w:p>
        </w:tc>
      </w:tr>
      <w:tr w:rsidR="00260F22" w14:paraId="694BF784" w14:textId="77777777" w:rsidTr="004161AF">
        <w:tc>
          <w:tcPr>
            <w:tcW w:w="9107" w:type="dxa"/>
            <w:tcBorders>
              <w:top w:val="nil"/>
              <w:left w:val="nil"/>
              <w:bottom w:val="single" w:sz="4" w:space="0" w:color="auto"/>
              <w:right w:val="nil"/>
            </w:tcBorders>
            <w:hideMark/>
          </w:tcPr>
          <w:p w14:paraId="106762F4"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5B02515D" w14:textId="77777777" w:rsidTr="004161AF">
        <w:tc>
          <w:tcPr>
            <w:tcW w:w="9107" w:type="dxa"/>
            <w:tcBorders>
              <w:top w:val="nil"/>
              <w:left w:val="nil"/>
              <w:bottom w:val="single" w:sz="4" w:space="0" w:color="auto"/>
              <w:right w:val="nil"/>
            </w:tcBorders>
            <w:hideMark/>
          </w:tcPr>
          <w:p w14:paraId="22636ABB"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075FE949" w14:textId="77777777" w:rsidTr="004161AF">
        <w:tc>
          <w:tcPr>
            <w:tcW w:w="9107" w:type="dxa"/>
            <w:tcBorders>
              <w:top w:val="nil"/>
              <w:left w:val="nil"/>
              <w:bottom w:val="single" w:sz="4" w:space="0" w:color="auto"/>
              <w:right w:val="nil"/>
            </w:tcBorders>
            <w:hideMark/>
          </w:tcPr>
          <w:p w14:paraId="02F836EE"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05853811" w14:textId="77777777" w:rsidR="00260F22" w:rsidRDefault="00260F22" w:rsidP="00260F22">
      <w:pPr>
        <w:jc w:val="both"/>
        <w:rPr>
          <w:rFonts w:cs="Arial"/>
          <w:sz w:val="20"/>
          <w:szCs w:val="20"/>
        </w:rPr>
      </w:pPr>
    </w:p>
    <w:p w14:paraId="62C4A487" w14:textId="77777777" w:rsidR="00260F22" w:rsidRDefault="00260F22" w:rsidP="00260F22">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CE8C11D" w14:textId="77777777" w:rsidR="00260F22" w:rsidRDefault="00260F22" w:rsidP="00260F22">
      <w:pPr>
        <w:jc w:val="both"/>
        <w:rPr>
          <w:rFonts w:cs="Arial"/>
          <w:sz w:val="20"/>
          <w:szCs w:val="20"/>
        </w:rPr>
      </w:pPr>
    </w:p>
    <w:p w14:paraId="784541F5" w14:textId="77777777" w:rsidR="00260F22" w:rsidRDefault="00260F22" w:rsidP="00260F22">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14005EB3" w14:textId="77777777" w:rsidR="00260F22" w:rsidRDefault="00260F22" w:rsidP="00260F22">
      <w:pPr>
        <w:jc w:val="both"/>
        <w:rPr>
          <w:rFonts w:cs="Arial"/>
          <w:sz w:val="20"/>
          <w:szCs w:val="20"/>
        </w:rPr>
      </w:pPr>
    </w:p>
    <w:p w14:paraId="6D3DB4E5" w14:textId="77777777" w:rsidR="00260F22" w:rsidRDefault="00260F22" w:rsidP="00260F22">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60F22" w14:paraId="4BA3F7FE" w14:textId="77777777" w:rsidTr="004161AF">
        <w:tc>
          <w:tcPr>
            <w:tcW w:w="3430" w:type="dxa"/>
            <w:hideMark/>
          </w:tcPr>
          <w:p w14:paraId="7351940C"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1BA98F11"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hideMark/>
          </w:tcPr>
          <w:p w14:paraId="52E238A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260F22" w14:paraId="2A6E6621" w14:textId="77777777" w:rsidTr="004161AF">
        <w:tc>
          <w:tcPr>
            <w:tcW w:w="3430" w:type="dxa"/>
          </w:tcPr>
          <w:p w14:paraId="6C6DB43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47A8C11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Pr>
          <w:p w14:paraId="3004278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r w:rsidR="00260F22" w14:paraId="02C11E55" w14:textId="77777777" w:rsidTr="004161AF">
        <w:tc>
          <w:tcPr>
            <w:tcW w:w="3430" w:type="dxa"/>
            <w:tcBorders>
              <w:top w:val="nil"/>
              <w:left w:val="nil"/>
              <w:bottom w:val="single" w:sz="4" w:space="0" w:color="auto"/>
              <w:right w:val="nil"/>
            </w:tcBorders>
          </w:tcPr>
          <w:p w14:paraId="6850B6E9"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7B85E7F3"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205747"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bl>
    <w:p w14:paraId="45B546B2" w14:textId="77777777" w:rsidR="00260F22" w:rsidRDefault="00260F22" w:rsidP="00260F22">
      <w:pPr>
        <w:pStyle w:val="Telobesedila"/>
        <w:rPr>
          <w:rFonts w:ascii="Titillium Web" w:hAnsi="Titillium Web"/>
        </w:rPr>
      </w:pPr>
    </w:p>
    <w:p w14:paraId="5665EDC3" w14:textId="77777777" w:rsidR="00260F22" w:rsidRDefault="00260F22" w:rsidP="00260F22">
      <w:pPr>
        <w:rPr>
          <w:rFonts w:cs="Arial"/>
          <w:color w:val="auto"/>
          <w:sz w:val="20"/>
          <w:szCs w:val="20"/>
        </w:rPr>
      </w:pPr>
    </w:p>
    <w:p w14:paraId="7E885C69" w14:textId="6210C56B" w:rsidR="00EB5AEB" w:rsidRPr="00260F22"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3CC1B18C" w:rsidR="00EB5AEB" w:rsidRDefault="00EB5AEB" w:rsidP="00E8565A">
            <w:pPr>
              <w:rPr>
                <w:rFonts w:cs="Times New Roman"/>
                <w:b/>
                <w:sz w:val="20"/>
                <w:szCs w:val="20"/>
              </w:rPr>
            </w:pPr>
            <w:r>
              <w:rPr>
                <w:b/>
                <w:sz w:val="20"/>
                <w:szCs w:val="20"/>
              </w:rPr>
              <w:lastRenderedPageBreak/>
              <w:t xml:space="preserve">Obrazec št. </w:t>
            </w:r>
            <w:r w:rsidR="00E5494A">
              <w:rPr>
                <w:b/>
                <w:sz w:val="20"/>
                <w:szCs w:val="20"/>
              </w:rPr>
              <w:t>10</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8"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08795E94" w:rsidR="00EB5AEB" w:rsidRPr="00D87442"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A25952" w:rsidRPr="00A25952">
        <w:rPr>
          <w:sz w:val="20"/>
          <w:szCs w:val="20"/>
        </w:rPr>
        <w:t>Nabava novih osnovnih sredstev v skladu s planom nabav</w:t>
      </w:r>
      <w:r w:rsidRPr="000473E4">
        <w:rPr>
          <w:sz w:val="20"/>
          <w:szCs w:val="20"/>
        </w:rPr>
        <w:t xml:space="preserve">«, </w:t>
      </w:r>
      <w:r w:rsidRPr="000473E4">
        <w:rPr>
          <w:rFonts w:cs="Arial"/>
          <w:sz w:val="20"/>
          <w:szCs w:val="20"/>
        </w:rPr>
        <w:t>skladno</w:t>
      </w:r>
      <w:r w:rsidR="00B9021F" w:rsidRPr="000473E4">
        <w:rPr>
          <w:rFonts w:cs="Arial"/>
          <w:sz w:val="20"/>
          <w:szCs w:val="20"/>
        </w:rPr>
        <w:t xml:space="preserve"> s pogodbo št. </w:t>
      </w:r>
      <w:r w:rsidR="00B9021F" w:rsidRPr="000473E4">
        <w:rPr>
          <w:sz w:val="20"/>
          <w:szCs w:val="20"/>
        </w:rPr>
        <w:fldChar w:fldCharType="begin">
          <w:ffData>
            <w:name w:val="Besedilo495"/>
            <w:enabled/>
            <w:calcOnExit w:val="0"/>
            <w:textInput/>
          </w:ffData>
        </w:fldChar>
      </w:r>
      <w:r w:rsidR="00B9021F" w:rsidRPr="000473E4">
        <w:rPr>
          <w:sz w:val="20"/>
          <w:szCs w:val="20"/>
        </w:rPr>
        <w:instrText xml:space="preserve"> FORMTEXT </w:instrText>
      </w:r>
      <w:r w:rsidR="00B9021F" w:rsidRPr="000473E4">
        <w:rPr>
          <w:sz w:val="20"/>
          <w:szCs w:val="20"/>
        </w:rPr>
      </w:r>
      <w:r w:rsidR="00B9021F" w:rsidRPr="000473E4">
        <w:rPr>
          <w:sz w:val="20"/>
          <w:szCs w:val="20"/>
        </w:rPr>
        <w:fldChar w:fldCharType="separate"/>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sz w:val="20"/>
          <w:szCs w:val="20"/>
        </w:rPr>
        <w:fldChar w:fldCharType="end"/>
      </w:r>
      <w:r w:rsidR="00B9021F" w:rsidRPr="000473E4">
        <w:rPr>
          <w:sz w:val="20"/>
          <w:szCs w:val="20"/>
        </w:rPr>
        <w:t xml:space="preserve"> 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Pr="00D87442">
        <w:rPr>
          <w:rFonts w:cs="Arial"/>
          <w:sz w:val="20"/>
          <w:szCs w:val="20"/>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lastRenderedPageBreak/>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5E9B70FA" w:rsidR="00B9021F"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3F79AF64" w:rsidR="00EB5AEB" w:rsidRDefault="00EB5AEB" w:rsidP="00E8565A">
            <w:pPr>
              <w:rPr>
                <w:rFonts w:cs="Times New Roman"/>
                <w:b/>
                <w:sz w:val="20"/>
                <w:szCs w:val="20"/>
              </w:rPr>
            </w:pPr>
            <w:r>
              <w:rPr>
                <w:b/>
                <w:sz w:val="20"/>
                <w:szCs w:val="20"/>
              </w:rPr>
              <w:lastRenderedPageBreak/>
              <w:t xml:space="preserve">Obrazec št. </w:t>
            </w:r>
            <w:r w:rsidR="00775383">
              <w:rPr>
                <w:b/>
                <w:sz w:val="20"/>
                <w:szCs w:val="20"/>
              </w:rPr>
              <w:t>1</w:t>
            </w:r>
            <w:r w:rsidR="00E5494A">
              <w:rPr>
                <w:b/>
                <w:sz w:val="20"/>
                <w:szCs w:val="20"/>
              </w:rPr>
              <w:t>1</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70B2A5B9" w14:textId="08D87BB0" w:rsidR="00D87442"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A25952" w:rsidRPr="00A25952">
        <w:rPr>
          <w:sz w:val="20"/>
          <w:szCs w:val="20"/>
        </w:rPr>
        <w:t>Nabava novih osnovnih sredstev v skladu s planom nabav</w:t>
      </w:r>
      <w:r w:rsidRPr="000473E4">
        <w:rPr>
          <w:sz w:val="20"/>
          <w:szCs w:val="20"/>
        </w:rPr>
        <w:t xml:space="preserve">«, </w:t>
      </w:r>
      <w:r w:rsidR="00B9021F" w:rsidRPr="000473E4">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00D87442" w:rsidRPr="00D87442">
        <w:rPr>
          <w:rFonts w:cs="Arial"/>
          <w:sz w:val="20"/>
          <w:szCs w:val="20"/>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4FE0FB1D" w:rsidR="00775383"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738249A" w14:textId="1CC60676" w:rsidR="00EB5AEB" w:rsidRDefault="00EB5AEB" w:rsidP="00483FC6">
      <w:pPr>
        <w:spacing w:line="240" w:lineRule="auto"/>
        <w:rPr>
          <w:sz w:val="20"/>
          <w:szCs w:val="20"/>
        </w:rPr>
      </w:pPr>
    </w:p>
    <w:sectPr w:rsidR="00EB5AEB"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54EB" w14:textId="77777777" w:rsidR="00330E28" w:rsidRDefault="00330E28" w:rsidP="00CA17AB">
      <w:pPr>
        <w:spacing w:line="240" w:lineRule="auto"/>
      </w:pPr>
      <w:r>
        <w:separator/>
      </w:r>
    </w:p>
  </w:endnote>
  <w:endnote w:type="continuationSeparator" w:id="0">
    <w:p w14:paraId="7BC7E0CA" w14:textId="77777777" w:rsidR="00330E28" w:rsidRDefault="00330E2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sap">
    <w:altName w:val="Calibri"/>
    <w:charset w:val="EE"/>
    <w:family w:val="swiss"/>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728" w14:textId="77777777" w:rsidR="00DC2F22" w:rsidRPr="00B000BE" w:rsidRDefault="00DC2F22" w:rsidP="00DC2F22">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7AF7" w14:textId="77777777" w:rsidR="00330E28" w:rsidRDefault="00330E28" w:rsidP="00CA17AB">
      <w:pPr>
        <w:spacing w:line="240" w:lineRule="auto"/>
      </w:pPr>
      <w:r>
        <w:separator/>
      </w:r>
    </w:p>
  </w:footnote>
  <w:footnote w:type="continuationSeparator" w:id="0">
    <w:p w14:paraId="472B316C" w14:textId="77777777" w:rsidR="00330E28" w:rsidRDefault="00330E28"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C1790BF" w14:textId="7FBFACE9" w:rsidR="007533DE" w:rsidRPr="00E10378" w:rsidRDefault="007533DE" w:rsidP="007533DE">
      <w:pPr>
        <w:pStyle w:val="Sprotnaopomba-besedilo"/>
        <w:jc w:val="both"/>
        <w:rPr>
          <w:rFonts w:ascii="Titillium Web" w:hAnsi="Titillium Web"/>
          <w:sz w:val="18"/>
          <w:szCs w:val="18"/>
        </w:rPr>
      </w:pPr>
      <w:r>
        <w:rPr>
          <w:rStyle w:val="Sprotnaopomba-sklic"/>
        </w:rPr>
        <w:footnoteRef/>
      </w:r>
      <w:r>
        <w:t xml:space="preserve"> </w:t>
      </w:r>
      <w:r w:rsidRPr="00B838D4">
        <w:rPr>
          <w:rFonts w:ascii="Titillium Web" w:hAnsi="Titillium Web"/>
          <w:sz w:val="18"/>
          <w:szCs w:val="18"/>
        </w:rPr>
        <w:t>Čisto lahko vozilo pomeni vozilo kategorije N1 z največjimi izpušnimi emisijami, izraženimi v CO</w:t>
      </w:r>
      <w:r w:rsidRPr="00185A35">
        <w:rPr>
          <w:rFonts w:ascii="Titillium Web" w:hAnsi="Titillium Web"/>
          <w:sz w:val="18"/>
          <w:szCs w:val="18"/>
          <w:vertAlign w:val="subscript"/>
        </w:rPr>
        <w:t>2</w:t>
      </w:r>
      <w:r w:rsidRPr="00B838D4">
        <w:rPr>
          <w:rFonts w:ascii="Titillium Web" w:hAnsi="Titillium Web"/>
          <w:sz w:val="18"/>
          <w:szCs w:val="18"/>
        </w:rPr>
        <w:t xml:space="preserve"> g/km, in emisijami onesnaževal pri dejanski vožnji pod odstotkom veljavnih mejnih vrednosti emisij iz Tabele 2 </w:t>
      </w:r>
      <w:hyperlink r:id="rId1" w:history="1">
        <w:r w:rsidR="00B602EE">
          <w:rPr>
            <w:rStyle w:val="Hiperpovezava"/>
            <w:rFonts w:ascii="Titillium Web" w:hAnsi="Titillium Web"/>
            <w:sz w:val="18"/>
            <w:szCs w:val="18"/>
          </w:rPr>
          <w:t>Priloge 2</w:t>
        </w:r>
      </w:hyperlink>
      <w:r w:rsidR="00B602EE">
        <w:rPr>
          <w:rFonts w:ascii="Titillium Web" w:hAnsi="Titillium Web"/>
          <w:sz w:val="18"/>
          <w:szCs w:val="18"/>
        </w:rPr>
        <w:t xml:space="preserve"> </w:t>
      </w:r>
      <w:r w:rsidRPr="00B838D4">
        <w:rPr>
          <w:rFonts w:ascii="Titillium Web" w:hAnsi="Titillium Web"/>
          <w:sz w:val="18"/>
          <w:szCs w:val="18"/>
        </w:rPr>
        <w:t>Uredbe o zelenem javnem naročanju (Uradni list RS, št. 51/17, 64/19, 121/21 in 132/23).</w:t>
      </w:r>
      <w:r>
        <w:rPr>
          <w:rFonts w:ascii="Titillium Web" w:hAnsi="Titillium Web"/>
          <w:sz w:val="18"/>
          <w:szCs w:val="18"/>
        </w:rPr>
        <w:t xml:space="preserve"> </w:t>
      </w:r>
      <w:r w:rsidRPr="00630CD0">
        <w:rPr>
          <w:rFonts w:ascii="Titillium Web" w:hAnsi="Titillium Web"/>
          <w:sz w:val="18"/>
          <w:szCs w:val="18"/>
          <w:u w:val="single"/>
        </w:rPr>
        <w:t>Ponudnik mora k ponudbi predložiti ustrezna dokazila, iz katerih izhaja, da je ponujeno vozilo čisto lahko vozilo.</w:t>
      </w:r>
    </w:p>
    <w:p w14:paraId="1F18CCD3" w14:textId="77777777" w:rsidR="007533DE" w:rsidRDefault="007533DE" w:rsidP="007533DE">
      <w:pPr>
        <w:pStyle w:val="Sprotnaopomba-besedilo"/>
      </w:pPr>
    </w:p>
  </w:footnote>
  <w:footnote w:id="3">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5881"/>
    <w:rsid w:val="00017585"/>
    <w:rsid w:val="00017C8D"/>
    <w:rsid w:val="0002403E"/>
    <w:rsid w:val="00032A92"/>
    <w:rsid w:val="00033470"/>
    <w:rsid w:val="000342ED"/>
    <w:rsid w:val="00037B6D"/>
    <w:rsid w:val="00040A9B"/>
    <w:rsid w:val="000414DA"/>
    <w:rsid w:val="00041F6B"/>
    <w:rsid w:val="0004667D"/>
    <w:rsid w:val="000473E4"/>
    <w:rsid w:val="000525F3"/>
    <w:rsid w:val="000529FC"/>
    <w:rsid w:val="0006279B"/>
    <w:rsid w:val="00062B66"/>
    <w:rsid w:val="00064A67"/>
    <w:rsid w:val="000667AE"/>
    <w:rsid w:val="00073EC6"/>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59C"/>
    <w:rsid w:val="000B2B80"/>
    <w:rsid w:val="000B32BA"/>
    <w:rsid w:val="000B65D3"/>
    <w:rsid w:val="000B6884"/>
    <w:rsid w:val="000B7D0A"/>
    <w:rsid w:val="000C078B"/>
    <w:rsid w:val="000C160A"/>
    <w:rsid w:val="000C1ABE"/>
    <w:rsid w:val="000D532C"/>
    <w:rsid w:val="000D7C78"/>
    <w:rsid w:val="000E0DE5"/>
    <w:rsid w:val="000E1703"/>
    <w:rsid w:val="000E27DF"/>
    <w:rsid w:val="000E2BD0"/>
    <w:rsid w:val="000E2C93"/>
    <w:rsid w:val="000E4338"/>
    <w:rsid w:val="000E493F"/>
    <w:rsid w:val="000E6CD9"/>
    <w:rsid w:val="000E6E8E"/>
    <w:rsid w:val="000F0260"/>
    <w:rsid w:val="000F259B"/>
    <w:rsid w:val="001006BA"/>
    <w:rsid w:val="001028E6"/>
    <w:rsid w:val="00102E2E"/>
    <w:rsid w:val="001049C2"/>
    <w:rsid w:val="00104BD3"/>
    <w:rsid w:val="00106BE7"/>
    <w:rsid w:val="00111965"/>
    <w:rsid w:val="0011445D"/>
    <w:rsid w:val="001201DD"/>
    <w:rsid w:val="001224F3"/>
    <w:rsid w:val="00124110"/>
    <w:rsid w:val="001259BA"/>
    <w:rsid w:val="00131F21"/>
    <w:rsid w:val="00133A73"/>
    <w:rsid w:val="001364CB"/>
    <w:rsid w:val="0013739E"/>
    <w:rsid w:val="00141D67"/>
    <w:rsid w:val="001462FC"/>
    <w:rsid w:val="00150F41"/>
    <w:rsid w:val="00155363"/>
    <w:rsid w:val="0015547D"/>
    <w:rsid w:val="00155F39"/>
    <w:rsid w:val="00156BE2"/>
    <w:rsid w:val="00157342"/>
    <w:rsid w:val="00157E7C"/>
    <w:rsid w:val="00162AAD"/>
    <w:rsid w:val="001636C6"/>
    <w:rsid w:val="001649CC"/>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B64E9"/>
    <w:rsid w:val="001C196E"/>
    <w:rsid w:val="001C4393"/>
    <w:rsid w:val="001C7B8F"/>
    <w:rsid w:val="001D0D7E"/>
    <w:rsid w:val="001D358A"/>
    <w:rsid w:val="001D3E95"/>
    <w:rsid w:val="001D4718"/>
    <w:rsid w:val="001D52BB"/>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6206"/>
    <w:rsid w:val="002229B3"/>
    <w:rsid w:val="00222A75"/>
    <w:rsid w:val="00222D31"/>
    <w:rsid w:val="002261C3"/>
    <w:rsid w:val="00226D8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0F22"/>
    <w:rsid w:val="00265053"/>
    <w:rsid w:val="00266A57"/>
    <w:rsid w:val="0026767B"/>
    <w:rsid w:val="002836C9"/>
    <w:rsid w:val="00293DCE"/>
    <w:rsid w:val="002941CD"/>
    <w:rsid w:val="00295BD2"/>
    <w:rsid w:val="002A1BF3"/>
    <w:rsid w:val="002A2D9B"/>
    <w:rsid w:val="002A7EEB"/>
    <w:rsid w:val="002B1084"/>
    <w:rsid w:val="002B2A82"/>
    <w:rsid w:val="002B3E66"/>
    <w:rsid w:val="002B7E42"/>
    <w:rsid w:val="002C052E"/>
    <w:rsid w:val="002C119F"/>
    <w:rsid w:val="002C2346"/>
    <w:rsid w:val="002C3C5A"/>
    <w:rsid w:val="002C3E9E"/>
    <w:rsid w:val="002C40EB"/>
    <w:rsid w:val="002C6D4D"/>
    <w:rsid w:val="002E08B6"/>
    <w:rsid w:val="002E3D4F"/>
    <w:rsid w:val="002F1A1A"/>
    <w:rsid w:val="002F23EF"/>
    <w:rsid w:val="002F29FD"/>
    <w:rsid w:val="002F3356"/>
    <w:rsid w:val="003013B9"/>
    <w:rsid w:val="00301DDB"/>
    <w:rsid w:val="003024D3"/>
    <w:rsid w:val="00302E0A"/>
    <w:rsid w:val="003074D5"/>
    <w:rsid w:val="00307B51"/>
    <w:rsid w:val="00307BCA"/>
    <w:rsid w:val="00310530"/>
    <w:rsid w:val="00310807"/>
    <w:rsid w:val="00314040"/>
    <w:rsid w:val="00315E8C"/>
    <w:rsid w:val="00322F1A"/>
    <w:rsid w:val="00330414"/>
    <w:rsid w:val="00330E28"/>
    <w:rsid w:val="003332E7"/>
    <w:rsid w:val="00344083"/>
    <w:rsid w:val="0034454F"/>
    <w:rsid w:val="00344CD8"/>
    <w:rsid w:val="003521AA"/>
    <w:rsid w:val="003528EB"/>
    <w:rsid w:val="00352FCD"/>
    <w:rsid w:val="00355119"/>
    <w:rsid w:val="00365609"/>
    <w:rsid w:val="003667DA"/>
    <w:rsid w:val="003716DC"/>
    <w:rsid w:val="00371E9D"/>
    <w:rsid w:val="00372201"/>
    <w:rsid w:val="00385231"/>
    <w:rsid w:val="00392E2E"/>
    <w:rsid w:val="0039455A"/>
    <w:rsid w:val="003971B0"/>
    <w:rsid w:val="003A0C6A"/>
    <w:rsid w:val="003A0E06"/>
    <w:rsid w:val="003A2281"/>
    <w:rsid w:val="003A5DE4"/>
    <w:rsid w:val="003A7255"/>
    <w:rsid w:val="003A7AE6"/>
    <w:rsid w:val="003B3FA7"/>
    <w:rsid w:val="003C1236"/>
    <w:rsid w:val="003C2BF4"/>
    <w:rsid w:val="003D11AB"/>
    <w:rsid w:val="003D42C0"/>
    <w:rsid w:val="003E4555"/>
    <w:rsid w:val="003E556A"/>
    <w:rsid w:val="003E7C5E"/>
    <w:rsid w:val="003F1FF6"/>
    <w:rsid w:val="003F3F70"/>
    <w:rsid w:val="003F41EE"/>
    <w:rsid w:val="00400C64"/>
    <w:rsid w:val="004044B6"/>
    <w:rsid w:val="00421BEB"/>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54677"/>
    <w:rsid w:val="00460A42"/>
    <w:rsid w:val="00461AB2"/>
    <w:rsid w:val="00462B2A"/>
    <w:rsid w:val="00466C6A"/>
    <w:rsid w:val="00467650"/>
    <w:rsid w:val="0047194C"/>
    <w:rsid w:val="004719B3"/>
    <w:rsid w:val="00471FB9"/>
    <w:rsid w:val="0047204E"/>
    <w:rsid w:val="00472EFB"/>
    <w:rsid w:val="00473F4E"/>
    <w:rsid w:val="00477EAF"/>
    <w:rsid w:val="0048134D"/>
    <w:rsid w:val="00482875"/>
    <w:rsid w:val="00483FC6"/>
    <w:rsid w:val="0048727A"/>
    <w:rsid w:val="00490E84"/>
    <w:rsid w:val="00494128"/>
    <w:rsid w:val="004A1A55"/>
    <w:rsid w:val="004A23A3"/>
    <w:rsid w:val="004A49C6"/>
    <w:rsid w:val="004B712B"/>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06CF2"/>
    <w:rsid w:val="00512D47"/>
    <w:rsid w:val="0052051D"/>
    <w:rsid w:val="005210AD"/>
    <w:rsid w:val="00523BCC"/>
    <w:rsid w:val="00526605"/>
    <w:rsid w:val="00527E9F"/>
    <w:rsid w:val="005322D0"/>
    <w:rsid w:val="00534F02"/>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5954"/>
    <w:rsid w:val="00597972"/>
    <w:rsid w:val="005A38F6"/>
    <w:rsid w:val="005A6C52"/>
    <w:rsid w:val="005B3AE4"/>
    <w:rsid w:val="005B615F"/>
    <w:rsid w:val="005B640C"/>
    <w:rsid w:val="005C0D29"/>
    <w:rsid w:val="005C45DD"/>
    <w:rsid w:val="005C6DC0"/>
    <w:rsid w:val="005D23B4"/>
    <w:rsid w:val="005D2525"/>
    <w:rsid w:val="005D4C90"/>
    <w:rsid w:val="005D73D5"/>
    <w:rsid w:val="005E1146"/>
    <w:rsid w:val="005E25B9"/>
    <w:rsid w:val="005E2C80"/>
    <w:rsid w:val="005E35F0"/>
    <w:rsid w:val="005F08C8"/>
    <w:rsid w:val="005F27C4"/>
    <w:rsid w:val="005F4CB0"/>
    <w:rsid w:val="005F54E9"/>
    <w:rsid w:val="005F5A36"/>
    <w:rsid w:val="005F5D25"/>
    <w:rsid w:val="006045E3"/>
    <w:rsid w:val="006045F2"/>
    <w:rsid w:val="00613197"/>
    <w:rsid w:val="0061466C"/>
    <w:rsid w:val="006152AB"/>
    <w:rsid w:val="00621FA8"/>
    <w:rsid w:val="006227A1"/>
    <w:rsid w:val="00623219"/>
    <w:rsid w:val="00624A3D"/>
    <w:rsid w:val="0062739C"/>
    <w:rsid w:val="00630CD0"/>
    <w:rsid w:val="0063118A"/>
    <w:rsid w:val="00633D07"/>
    <w:rsid w:val="00645107"/>
    <w:rsid w:val="006456CD"/>
    <w:rsid w:val="00647AE7"/>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94187"/>
    <w:rsid w:val="006A2CC8"/>
    <w:rsid w:val="006A3150"/>
    <w:rsid w:val="006C027F"/>
    <w:rsid w:val="006C0C7D"/>
    <w:rsid w:val="006C50B8"/>
    <w:rsid w:val="006C6079"/>
    <w:rsid w:val="006D084F"/>
    <w:rsid w:val="006D12C7"/>
    <w:rsid w:val="006D48B7"/>
    <w:rsid w:val="006E057E"/>
    <w:rsid w:val="006E1F7F"/>
    <w:rsid w:val="006E2020"/>
    <w:rsid w:val="006F182D"/>
    <w:rsid w:val="006F2926"/>
    <w:rsid w:val="006F3E28"/>
    <w:rsid w:val="00703D83"/>
    <w:rsid w:val="007054F5"/>
    <w:rsid w:val="00706301"/>
    <w:rsid w:val="0071053C"/>
    <w:rsid w:val="00710D35"/>
    <w:rsid w:val="00711AFC"/>
    <w:rsid w:val="00712517"/>
    <w:rsid w:val="007154BD"/>
    <w:rsid w:val="00716E1A"/>
    <w:rsid w:val="00720142"/>
    <w:rsid w:val="00720977"/>
    <w:rsid w:val="00721A97"/>
    <w:rsid w:val="00722F15"/>
    <w:rsid w:val="00723BEE"/>
    <w:rsid w:val="007248FC"/>
    <w:rsid w:val="00724D28"/>
    <w:rsid w:val="00727DB5"/>
    <w:rsid w:val="00727E2F"/>
    <w:rsid w:val="00730432"/>
    <w:rsid w:val="0073249E"/>
    <w:rsid w:val="00732934"/>
    <w:rsid w:val="00733834"/>
    <w:rsid w:val="007341A7"/>
    <w:rsid w:val="007355C6"/>
    <w:rsid w:val="0073579A"/>
    <w:rsid w:val="00737794"/>
    <w:rsid w:val="007479FD"/>
    <w:rsid w:val="00750E5D"/>
    <w:rsid w:val="00751DF0"/>
    <w:rsid w:val="007533DE"/>
    <w:rsid w:val="007563CD"/>
    <w:rsid w:val="00756F43"/>
    <w:rsid w:val="00757FF0"/>
    <w:rsid w:val="007612F7"/>
    <w:rsid w:val="0076209C"/>
    <w:rsid w:val="00763842"/>
    <w:rsid w:val="00764DFA"/>
    <w:rsid w:val="00766DEF"/>
    <w:rsid w:val="007722D1"/>
    <w:rsid w:val="00773B48"/>
    <w:rsid w:val="00775383"/>
    <w:rsid w:val="007831AA"/>
    <w:rsid w:val="007903AE"/>
    <w:rsid w:val="00792BA8"/>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D6358"/>
    <w:rsid w:val="007E25F5"/>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20335"/>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5471"/>
    <w:rsid w:val="008973CD"/>
    <w:rsid w:val="008A0D23"/>
    <w:rsid w:val="008A12BD"/>
    <w:rsid w:val="008A160D"/>
    <w:rsid w:val="008A3126"/>
    <w:rsid w:val="008A3542"/>
    <w:rsid w:val="008A583E"/>
    <w:rsid w:val="008B0B2B"/>
    <w:rsid w:val="008C15B3"/>
    <w:rsid w:val="008C5302"/>
    <w:rsid w:val="008C5996"/>
    <w:rsid w:val="008C61F2"/>
    <w:rsid w:val="008C6891"/>
    <w:rsid w:val="008D1519"/>
    <w:rsid w:val="008D1755"/>
    <w:rsid w:val="008D2B72"/>
    <w:rsid w:val="008D4863"/>
    <w:rsid w:val="008D589F"/>
    <w:rsid w:val="008D6A53"/>
    <w:rsid w:val="008E03EE"/>
    <w:rsid w:val="008E0CEA"/>
    <w:rsid w:val="008E6923"/>
    <w:rsid w:val="008F1DAE"/>
    <w:rsid w:val="008F4D2C"/>
    <w:rsid w:val="008F7F7A"/>
    <w:rsid w:val="00900292"/>
    <w:rsid w:val="00900B05"/>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621E5"/>
    <w:rsid w:val="009631DE"/>
    <w:rsid w:val="00963E5E"/>
    <w:rsid w:val="00967B16"/>
    <w:rsid w:val="0097046F"/>
    <w:rsid w:val="00977FC4"/>
    <w:rsid w:val="009809F1"/>
    <w:rsid w:val="00984A69"/>
    <w:rsid w:val="009859C9"/>
    <w:rsid w:val="009A2726"/>
    <w:rsid w:val="009A374D"/>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12FBB"/>
    <w:rsid w:val="00A17564"/>
    <w:rsid w:val="00A21FF9"/>
    <w:rsid w:val="00A25952"/>
    <w:rsid w:val="00A26718"/>
    <w:rsid w:val="00A30ACC"/>
    <w:rsid w:val="00A353E5"/>
    <w:rsid w:val="00A406FC"/>
    <w:rsid w:val="00A438B3"/>
    <w:rsid w:val="00A439CF"/>
    <w:rsid w:val="00A43B17"/>
    <w:rsid w:val="00A44A39"/>
    <w:rsid w:val="00A53FBD"/>
    <w:rsid w:val="00A576C9"/>
    <w:rsid w:val="00A671F0"/>
    <w:rsid w:val="00A70FF5"/>
    <w:rsid w:val="00A82BA8"/>
    <w:rsid w:val="00A840AB"/>
    <w:rsid w:val="00A86984"/>
    <w:rsid w:val="00A87077"/>
    <w:rsid w:val="00A90698"/>
    <w:rsid w:val="00A93FA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E6AD1"/>
    <w:rsid w:val="00AF551E"/>
    <w:rsid w:val="00AF5596"/>
    <w:rsid w:val="00B007C8"/>
    <w:rsid w:val="00B03CD5"/>
    <w:rsid w:val="00B07750"/>
    <w:rsid w:val="00B15348"/>
    <w:rsid w:val="00B21CD5"/>
    <w:rsid w:val="00B229A3"/>
    <w:rsid w:val="00B23CAC"/>
    <w:rsid w:val="00B24B7A"/>
    <w:rsid w:val="00B263CE"/>
    <w:rsid w:val="00B27CE5"/>
    <w:rsid w:val="00B30468"/>
    <w:rsid w:val="00B34CFB"/>
    <w:rsid w:val="00B361D1"/>
    <w:rsid w:val="00B36D3F"/>
    <w:rsid w:val="00B41A1D"/>
    <w:rsid w:val="00B42C91"/>
    <w:rsid w:val="00B42FE9"/>
    <w:rsid w:val="00B43573"/>
    <w:rsid w:val="00B447BC"/>
    <w:rsid w:val="00B45A5D"/>
    <w:rsid w:val="00B51C54"/>
    <w:rsid w:val="00B52A83"/>
    <w:rsid w:val="00B53903"/>
    <w:rsid w:val="00B602EE"/>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572"/>
    <w:rsid w:val="00BC08CA"/>
    <w:rsid w:val="00BC3FAD"/>
    <w:rsid w:val="00BC5724"/>
    <w:rsid w:val="00BC6BD8"/>
    <w:rsid w:val="00BD2C0F"/>
    <w:rsid w:val="00BD37C5"/>
    <w:rsid w:val="00BD4396"/>
    <w:rsid w:val="00BD5E41"/>
    <w:rsid w:val="00BD6912"/>
    <w:rsid w:val="00BE24C5"/>
    <w:rsid w:val="00BE2B97"/>
    <w:rsid w:val="00BE52DD"/>
    <w:rsid w:val="00BE5DAF"/>
    <w:rsid w:val="00BE7EB0"/>
    <w:rsid w:val="00BF1D84"/>
    <w:rsid w:val="00C0184E"/>
    <w:rsid w:val="00C03F7A"/>
    <w:rsid w:val="00C05277"/>
    <w:rsid w:val="00C06417"/>
    <w:rsid w:val="00C0714E"/>
    <w:rsid w:val="00C17797"/>
    <w:rsid w:val="00C227E4"/>
    <w:rsid w:val="00C22B75"/>
    <w:rsid w:val="00C26F97"/>
    <w:rsid w:val="00C30709"/>
    <w:rsid w:val="00C3670F"/>
    <w:rsid w:val="00C3793F"/>
    <w:rsid w:val="00C4121C"/>
    <w:rsid w:val="00C43345"/>
    <w:rsid w:val="00C447E8"/>
    <w:rsid w:val="00C46026"/>
    <w:rsid w:val="00C466C1"/>
    <w:rsid w:val="00C47D0B"/>
    <w:rsid w:val="00C500F3"/>
    <w:rsid w:val="00C52A40"/>
    <w:rsid w:val="00C55200"/>
    <w:rsid w:val="00C55276"/>
    <w:rsid w:val="00C558F2"/>
    <w:rsid w:val="00C57175"/>
    <w:rsid w:val="00C61DD5"/>
    <w:rsid w:val="00C62D10"/>
    <w:rsid w:val="00C64AC1"/>
    <w:rsid w:val="00C676D3"/>
    <w:rsid w:val="00C7055F"/>
    <w:rsid w:val="00C72F20"/>
    <w:rsid w:val="00C8214C"/>
    <w:rsid w:val="00C914B4"/>
    <w:rsid w:val="00C946A1"/>
    <w:rsid w:val="00C94BF4"/>
    <w:rsid w:val="00C97A73"/>
    <w:rsid w:val="00CA17AB"/>
    <w:rsid w:val="00CA5ACB"/>
    <w:rsid w:val="00CA5E22"/>
    <w:rsid w:val="00CB260D"/>
    <w:rsid w:val="00CB4648"/>
    <w:rsid w:val="00CB75E9"/>
    <w:rsid w:val="00CC7912"/>
    <w:rsid w:val="00CD03AA"/>
    <w:rsid w:val="00CD0ED5"/>
    <w:rsid w:val="00CD263C"/>
    <w:rsid w:val="00CD3FFD"/>
    <w:rsid w:val="00CD5831"/>
    <w:rsid w:val="00CD7BAD"/>
    <w:rsid w:val="00CD7C81"/>
    <w:rsid w:val="00CE2C36"/>
    <w:rsid w:val="00CE6A25"/>
    <w:rsid w:val="00CF2542"/>
    <w:rsid w:val="00CF2A7D"/>
    <w:rsid w:val="00CF332C"/>
    <w:rsid w:val="00CF3F40"/>
    <w:rsid w:val="00D00AF7"/>
    <w:rsid w:val="00D00DA7"/>
    <w:rsid w:val="00D0241A"/>
    <w:rsid w:val="00D03DFB"/>
    <w:rsid w:val="00D103E4"/>
    <w:rsid w:val="00D10761"/>
    <w:rsid w:val="00D12567"/>
    <w:rsid w:val="00D1339C"/>
    <w:rsid w:val="00D137A2"/>
    <w:rsid w:val="00D13E1E"/>
    <w:rsid w:val="00D205C6"/>
    <w:rsid w:val="00D21E01"/>
    <w:rsid w:val="00D220E8"/>
    <w:rsid w:val="00D27829"/>
    <w:rsid w:val="00D32338"/>
    <w:rsid w:val="00D339CD"/>
    <w:rsid w:val="00D45DDA"/>
    <w:rsid w:val="00D471F9"/>
    <w:rsid w:val="00D60603"/>
    <w:rsid w:val="00D60881"/>
    <w:rsid w:val="00D659C6"/>
    <w:rsid w:val="00D66072"/>
    <w:rsid w:val="00D70A88"/>
    <w:rsid w:val="00D74383"/>
    <w:rsid w:val="00D772C9"/>
    <w:rsid w:val="00D77B15"/>
    <w:rsid w:val="00D77B64"/>
    <w:rsid w:val="00D85AC0"/>
    <w:rsid w:val="00D87442"/>
    <w:rsid w:val="00D87B37"/>
    <w:rsid w:val="00D93E5E"/>
    <w:rsid w:val="00D95C30"/>
    <w:rsid w:val="00D95F9C"/>
    <w:rsid w:val="00D9693B"/>
    <w:rsid w:val="00D96FAF"/>
    <w:rsid w:val="00D97A12"/>
    <w:rsid w:val="00DA1135"/>
    <w:rsid w:val="00DA4253"/>
    <w:rsid w:val="00DA4FBD"/>
    <w:rsid w:val="00DA60B6"/>
    <w:rsid w:val="00DA7A85"/>
    <w:rsid w:val="00DB0835"/>
    <w:rsid w:val="00DB1FC3"/>
    <w:rsid w:val="00DB2C01"/>
    <w:rsid w:val="00DB37A0"/>
    <w:rsid w:val="00DB4A9D"/>
    <w:rsid w:val="00DC29E6"/>
    <w:rsid w:val="00DC2F22"/>
    <w:rsid w:val="00DC4910"/>
    <w:rsid w:val="00DC6933"/>
    <w:rsid w:val="00DD2617"/>
    <w:rsid w:val="00DD376D"/>
    <w:rsid w:val="00DD463C"/>
    <w:rsid w:val="00DD6378"/>
    <w:rsid w:val="00DD7C9C"/>
    <w:rsid w:val="00DE4092"/>
    <w:rsid w:val="00DE72B9"/>
    <w:rsid w:val="00DF12D6"/>
    <w:rsid w:val="00DF301D"/>
    <w:rsid w:val="00E02182"/>
    <w:rsid w:val="00E0342E"/>
    <w:rsid w:val="00E0624D"/>
    <w:rsid w:val="00E10378"/>
    <w:rsid w:val="00E11FD9"/>
    <w:rsid w:val="00E13036"/>
    <w:rsid w:val="00E14D49"/>
    <w:rsid w:val="00E15431"/>
    <w:rsid w:val="00E163FD"/>
    <w:rsid w:val="00E16FDE"/>
    <w:rsid w:val="00E27490"/>
    <w:rsid w:val="00E373A7"/>
    <w:rsid w:val="00E456A3"/>
    <w:rsid w:val="00E464B6"/>
    <w:rsid w:val="00E5494A"/>
    <w:rsid w:val="00E61FC1"/>
    <w:rsid w:val="00E62CD5"/>
    <w:rsid w:val="00E64748"/>
    <w:rsid w:val="00E70FB9"/>
    <w:rsid w:val="00E732A0"/>
    <w:rsid w:val="00E7485A"/>
    <w:rsid w:val="00E74E35"/>
    <w:rsid w:val="00E85890"/>
    <w:rsid w:val="00E8740E"/>
    <w:rsid w:val="00E87840"/>
    <w:rsid w:val="00E90E76"/>
    <w:rsid w:val="00E911DC"/>
    <w:rsid w:val="00E92308"/>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695"/>
    <w:rsid w:val="00EE0A3A"/>
    <w:rsid w:val="00EE0E6E"/>
    <w:rsid w:val="00EE3591"/>
    <w:rsid w:val="00EE3D70"/>
    <w:rsid w:val="00EE4188"/>
    <w:rsid w:val="00EF1AFD"/>
    <w:rsid w:val="00EF630E"/>
    <w:rsid w:val="00F03582"/>
    <w:rsid w:val="00F03A21"/>
    <w:rsid w:val="00F05D63"/>
    <w:rsid w:val="00F070DC"/>
    <w:rsid w:val="00F07FDA"/>
    <w:rsid w:val="00F14A14"/>
    <w:rsid w:val="00F1617F"/>
    <w:rsid w:val="00F210C8"/>
    <w:rsid w:val="00F213FA"/>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54F"/>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B66DD"/>
    <w:rsid w:val="00FC0215"/>
    <w:rsid w:val="00FC0DDF"/>
    <w:rsid w:val="00FC0F7B"/>
    <w:rsid w:val="00FC3549"/>
    <w:rsid w:val="00FC6679"/>
    <w:rsid w:val="00FD0B64"/>
    <w:rsid w:val="00FD1345"/>
    <w:rsid w:val="00FD5855"/>
    <w:rsid w:val="00FE61E2"/>
    <w:rsid w:val="00FE6331"/>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21AA"/>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isrs.si/api/datoteke/integracije/3587954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544</TotalTime>
  <Pages>37</Pages>
  <Words>8410</Words>
  <Characters>47938</Characters>
  <Application>Microsoft Office Word</Application>
  <DocSecurity>0</DocSecurity>
  <Lines>399</Lines>
  <Paragraphs>112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56236</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122</cp:revision>
  <cp:lastPrinted>2025-09-09T06:37:00Z</cp:lastPrinted>
  <dcterms:created xsi:type="dcterms:W3CDTF">2025-04-11T05:17:00Z</dcterms:created>
  <dcterms:modified xsi:type="dcterms:W3CDTF">2026-02-18T13:22:00Z</dcterms:modified>
</cp:coreProperties>
</file>