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E1725" w14:textId="77777777" w:rsidR="00DD4D78" w:rsidRDefault="00DD4D78" w:rsidP="00DC4D07">
      <w:pPr>
        <w:tabs>
          <w:tab w:val="left" w:pos="993"/>
          <w:tab w:val="left" w:pos="1134"/>
        </w:tabs>
        <w:rPr>
          <w:rFonts w:cs="Arial"/>
        </w:rPr>
      </w:pPr>
    </w:p>
    <w:p w14:paraId="341AAE8C" w14:textId="262A4A27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1E20C850">
        <w:rPr>
          <w:rFonts w:cs="Arial"/>
        </w:rPr>
        <w:t xml:space="preserve">Številka: </w:t>
      </w:r>
      <w:r w:rsidR="00487798">
        <w:rPr>
          <w:rFonts w:cs="Arial"/>
        </w:rPr>
        <w:t>92.2026</w:t>
      </w:r>
    </w:p>
    <w:p w14:paraId="7EA6FFE8" w14:textId="6D1F10E9" w:rsidR="00C450D0" w:rsidRDefault="00991A7F" w:rsidP="00AB7B5B">
      <w:pPr>
        <w:rPr>
          <w:rFonts w:cs="Arial"/>
        </w:rPr>
      </w:pPr>
      <w:r w:rsidRPr="39EA8497">
        <w:rPr>
          <w:rFonts w:cs="Arial"/>
        </w:rPr>
        <w:t>Datum:</w:t>
      </w:r>
      <w:r w:rsidR="008F6010" w:rsidRPr="39EA8497">
        <w:rPr>
          <w:rFonts w:cs="Arial"/>
        </w:rPr>
        <w:t xml:space="preserve"> </w:t>
      </w:r>
      <w:r w:rsidR="00487798">
        <w:rPr>
          <w:rFonts w:cs="Arial"/>
        </w:rPr>
        <w:t>20. 4. 2026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6BBA35DD" w14:textId="5B3AC356" w:rsidR="007039AD" w:rsidRPr="007039AD" w:rsidRDefault="001E6373" w:rsidP="007039AD">
      <w:pPr>
        <w:jc w:val="both"/>
        <w:rPr>
          <w:rFonts w:cs="Arial"/>
        </w:rPr>
      </w:pPr>
      <w:r w:rsidRPr="001E6373">
        <w:rPr>
          <w:rFonts w:cs="Arial"/>
        </w:rPr>
        <w:t>Naročnik vas na podlagi izvedbe odprtega postopka za oddajo javnega naročila storitev »Izvedba terenskega zbiranja podatkov v okviru raziskave Ocenjevanje spretnosti odraslih PIAAC 2025–2030« vljudno vabi k predložitvi ponudbe.</w:t>
      </w:r>
    </w:p>
    <w:p w14:paraId="487D19AD" w14:textId="77777777" w:rsidR="001E6373" w:rsidRDefault="001E6373" w:rsidP="007039AD">
      <w:pPr>
        <w:jc w:val="both"/>
        <w:rPr>
          <w:rFonts w:cs="Arial"/>
        </w:rPr>
      </w:pPr>
    </w:p>
    <w:p w14:paraId="104B5390" w14:textId="7864A78F" w:rsidR="001645A8" w:rsidRPr="00831559" w:rsidRDefault="007039AD" w:rsidP="007039AD">
      <w:pPr>
        <w:jc w:val="both"/>
        <w:rPr>
          <w:rFonts w:cs="Arial"/>
        </w:rPr>
      </w:pPr>
      <w:r w:rsidRPr="007039AD">
        <w:rPr>
          <w:rFonts w:cs="Arial"/>
        </w:rPr>
        <w:t>Ponudbo pripravite v skladu z Navodili ponudnikom za izdelavo ponudbe ter drugo razpisno dokumentacijo.</w:t>
      </w: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p w14:paraId="14273CD3" w14:textId="0465AE2D" w:rsidR="7565F921" w:rsidRDefault="7565F921"/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60906014">
        <w:trPr>
          <w:trHeight w:val="632"/>
        </w:trPr>
        <w:tc>
          <w:tcPr>
            <w:tcW w:w="4553" w:type="dxa"/>
            <w:hideMark/>
          </w:tcPr>
          <w:p w14:paraId="001CD2CF" w14:textId="1C42C88D" w:rsidR="009A0CCF" w:rsidRDefault="00B37349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Nacionalna k</w:t>
            </w:r>
            <w:r w:rsidR="00DD4D78" w:rsidRPr="00DD4D78">
              <w:rPr>
                <w:rFonts w:cs="Arial"/>
                <w:lang w:val="sl-SI" w:eastAsia="en-US"/>
              </w:rPr>
              <w:t xml:space="preserve">oordinatorica </w:t>
            </w:r>
            <w:r w:rsidR="2E99AC00" w:rsidRPr="00DD4D78">
              <w:rPr>
                <w:rFonts w:cs="Arial"/>
                <w:lang w:val="sl-SI" w:eastAsia="en-US"/>
              </w:rPr>
              <w:t>projekta</w:t>
            </w:r>
          </w:p>
          <w:p w14:paraId="24D41610" w14:textId="667FBA04" w:rsidR="00DD4D78" w:rsidRPr="00831559" w:rsidRDefault="00DD4D78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mag. Estera Možina</w:t>
            </w:r>
          </w:p>
        </w:tc>
        <w:tc>
          <w:tcPr>
            <w:tcW w:w="4517" w:type="dxa"/>
            <w:hideMark/>
          </w:tcPr>
          <w:p w14:paraId="775F34CF" w14:textId="1698AEE6" w:rsidR="009A0CCF" w:rsidRPr="00BF3788" w:rsidRDefault="008F6010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="00BF3788" w:rsidRPr="00BF3788">
              <w:rPr>
                <w:rFonts w:cs="Arial"/>
                <w:lang w:val="sl-SI" w:eastAsia="en-US"/>
              </w:rPr>
              <w:t>Nataša POTOČNIK</w:t>
            </w:r>
          </w:p>
          <w:p w14:paraId="1A79D09A" w14:textId="68B9B9FB" w:rsidR="009A0CCF" w:rsidRPr="003A6531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F32B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B7B8" w14:textId="77777777" w:rsidR="000E060C" w:rsidRDefault="000E060C">
      <w:r>
        <w:separator/>
      </w:r>
    </w:p>
  </w:endnote>
  <w:endnote w:type="continuationSeparator" w:id="0">
    <w:p w14:paraId="2A841A84" w14:textId="77777777" w:rsidR="000E060C" w:rsidRDefault="000E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15EC" w14:textId="77777777" w:rsidR="001E6373" w:rsidRDefault="001E63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15C0" w14:textId="3D9EC4BD" w:rsidR="000B023A" w:rsidRPr="00001218" w:rsidRDefault="00DD49E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>
      <w:rPr>
        <w:rStyle w:val="tevilkastrani"/>
        <w:sz w:val="20"/>
        <w:szCs w:val="20"/>
      </w:rPr>
      <w:t xml:space="preserve">                                     </w:t>
    </w:r>
    <w:r>
      <w:rPr>
        <w:rStyle w:val="tevilkastrani"/>
        <w:sz w:val="20"/>
        <w:szCs w:val="20"/>
      </w:rPr>
      <w:tab/>
      <w:t xml:space="preserve">        </w:t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PAGE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  <w:r w:rsidR="000B023A" w:rsidRPr="00001218">
      <w:rPr>
        <w:rStyle w:val="tevilkastrani"/>
        <w:sz w:val="20"/>
        <w:szCs w:val="20"/>
      </w:rPr>
      <w:t xml:space="preserve"> / </w:t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NUMPAGES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60382B2E" w14:textId="7322A6A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0AB10" w14:textId="77777777" w:rsidR="000E060C" w:rsidRDefault="000E060C">
      <w:r>
        <w:separator/>
      </w:r>
    </w:p>
  </w:footnote>
  <w:footnote w:type="continuationSeparator" w:id="0">
    <w:p w14:paraId="63FACA70" w14:textId="77777777" w:rsidR="000E060C" w:rsidRDefault="000E0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A8B2" w14:textId="77777777" w:rsidR="001E6373" w:rsidRDefault="001E63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0" w:type="dxa"/>
      <w:tblLayout w:type="fixed"/>
      <w:tblLook w:val="06A0" w:firstRow="1" w:lastRow="0" w:firstColumn="1" w:lastColumn="0" w:noHBand="1" w:noVBand="1"/>
    </w:tblPr>
    <w:tblGrid>
      <w:gridCol w:w="38"/>
      <w:gridCol w:w="2982"/>
      <w:gridCol w:w="1057"/>
      <w:gridCol w:w="1418"/>
      <w:gridCol w:w="545"/>
      <w:gridCol w:w="3020"/>
      <w:gridCol w:w="210"/>
    </w:tblGrid>
    <w:tr w:rsidR="43C725D6" w14:paraId="2F51C313" w14:textId="77777777" w:rsidTr="00DD4D78">
      <w:trPr>
        <w:gridAfter w:val="1"/>
        <w:wAfter w:w="210" w:type="dxa"/>
        <w:trHeight w:val="300"/>
      </w:trPr>
      <w:tc>
        <w:tcPr>
          <w:tcW w:w="3020" w:type="dxa"/>
          <w:gridSpan w:val="2"/>
        </w:tcPr>
        <w:p w14:paraId="1D907657" w14:textId="6E04E54A" w:rsidR="43C725D6" w:rsidRDefault="00262D2F" w:rsidP="43C725D6">
          <w:pPr>
            <w:ind w:left="-115"/>
          </w:pPr>
          <w:r>
            <w:rPr>
              <w:noProof/>
            </w:rPr>
            <w:drawing>
              <wp:inline distT="0" distB="0" distL="0" distR="0" wp14:anchorId="4CDD4922" wp14:editId="604B83ED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gridSpan w:val="3"/>
        </w:tcPr>
        <w:p w14:paraId="2EFB638E" w14:textId="12CF3D65" w:rsidR="43C725D6" w:rsidRDefault="43C725D6" w:rsidP="43C725D6">
          <w:pPr>
            <w:jc w:val="center"/>
          </w:pPr>
        </w:p>
      </w:tc>
      <w:tc>
        <w:tcPr>
          <w:tcW w:w="3020" w:type="dxa"/>
        </w:tcPr>
        <w:p w14:paraId="5D20F320" w14:textId="7994668B" w:rsidR="43C725D6" w:rsidRDefault="43C725D6" w:rsidP="43C725D6">
          <w:pPr>
            <w:ind w:right="-115"/>
            <w:jc w:val="right"/>
          </w:pPr>
        </w:p>
      </w:tc>
    </w:tr>
    <w:tr w:rsidR="00DD4D78" w:rsidRPr="00DD4D78" w14:paraId="331A7995" w14:textId="77777777" w:rsidTr="00DD4D78">
      <w:tblPrEx>
        <w:tblLook w:val="01E0" w:firstRow="1" w:lastRow="1" w:firstColumn="1" w:lastColumn="1" w:noHBand="0" w:noVBand="0"/>
      </w:tblPrEx>
      <w:trPr>
        <w:gridBefore w:val="1"/>
        <w:wBefore w:w="38" w:type="dxa"/>
      </w:trPr>
      <w:tc>
        <w:tcPr>
          <w:tcW w:w="4039" w:type="dxa"/>
          <w:gridSpan w:val="2"/>
          <w:tcBorders>
            <w:bottom w:val="single" w:sz="4" w:space="0" w:color="auto"/>
          </w:tcBorders>
        </w:tcPr>
        <w:p w14:paraId="57EC0268" w14:textId="77777777" w:rsidR="00DD4D78" w:rsidRPr="00DD4D78" w:rsidRDefault="00DD4D78" w:rsidP="00DD4D78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4253B88" w14:textId="77777777" w:rsidR="00DD4D78" w:rsidRPr="00DD4D78" w:rsidRDefault="00DD4D78" w:rsidP="00DD4D78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gridSpan w:val="3"/>
          <w:tcBorders>
            <w:bottom w:val="single" w:sz="4" w:space="0" w:color="auto"/>
          </w:tcBorders>
          <w:vAlign w:val="bottom"/>
        </w:tcPr>
        <w:p w14:paraId="73698B86" w14:textId="77777777" w:rsidR="00DD4D78" w:rsidRPr="00DD4D78" w:rsidRDefault="00DD4D78" w:rsidP="00DD4D78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D4D78" w:rsidRPr="00DD4D78" w14:paraId="113FADB1" w14:textId="77777777" w:rsidTr="00DD4D78">
      <w:tblPrEx>
        <w:tblLook w:val="01E0" w:firstRow="1" w:lastRow="1" w:firstColumn="1" w:lastColumn="1" w:noHBand="0" w:noVBand="0"/>
      </w:tblPrEx>
      <w:trPr>
        <w:gridBefore w:val="1"/>
        <w:wBefore w:w="38" w:type="dxa"/>
      </w:trPr>
      <w:tc>
        <w:tcPr>
          <w:tcW w:w="4039" w:type="dxa"/>
          <w:gridSpan w:val="2"/>
          <w:tcBorders>
            <w:top w:val="single" w:sz="4" w:space="0" w:color="auto"/>
          </w:tcBorders>
        </w:tcPr>
        <w:p w14:paraId="19B7242B" w14:textId="77777777" w:rsidR="00DD4D78" w:rsidRPr="00DD4D78" w:rsidRDefault="00DD4D78" w:rsidP="00DD4D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D4D78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21F353B3" w14:textId="77777777" w:rsidR="00DD4D78" w:rsidRPr="00DD4D78" w:rsidRDefault="00DD4D78" w:rsidP="00DD4D78">
          <w:pPr>
            <w:rPr>
              <w:rFonts w:cs="Arial"/>
              <w:color w:val="000000"/>
            </w:rPr>
          </w:pPr>
        </w:p>
      </w:tc>
      <w:tc>
        <w:tcPr>
          <w:tcW w:w="3775" w:type="dxa"/>
          <w:gridSpan w:val="3"/>
          <w:tcBorders>
            <w:top w:val="single" w:sz="4" w:space="0" w:color="auto"/>
          </w:tcBorders>
        </w:tcPr>
        <w:p w14:paraId="0EDEB7D9" w14:textId="6F15DE9E" w:rsidR="00DD4D78" w:rsidRPr="00DD4D78" w:rsidRDefault="00DD4D78" w:rsidP="00DD4D78">
          <w:pPr>
            <w:jc w:val="right"/>
            <w:rPr>
              <w:rFonts w:cs="Arial"/>
              <w:sz w:val="16"/>
              <w:szCs w:val="16"/>
            </w:rPr>
          </w:pPr>
          <w:r w:rsidRPr="00DD4D78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576DFA04" w14:textId="0A9C046C" w:rsidR="43C725D6" w:rsidRDefault="43C725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7E4F" w14:textId="3C7474EE" w:rsidR="009A0CCF" w:rsidRDefault="009A0CCF" w:rsidP="60906014">
    <w:pPr>
      <w:jc w:val="center"/>
    </w:pPr>
  </w:p>
  <w:p w14:paraId="04BE5B53" w14:textId="38D43C6F" w:rsidR="009A0CCF" w:rsidRDefault="009A0CCF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300738">
    <w:abstractNumId w:val="8"/>
  </w:num>
  <w:num w:numId="2" w16cid:durableId="204021769">
    <w:abstractNumId w:val="14"/>
  </w:num>
  <w:num w:numId="3" w16cid:durableId="255098850">
    <w:abstractNumId w:val="12"/>
  </w:num>
  <w:num w:numId="4" w16cid:durableId="124011405">
    <w:abstractNumId w:val="7"/>
  </w:num>
  <w:num w:numId="5" w16cid:durableId="496657937">
    <w:abstractNumId w:val="15"/>
  </w:num>
  <w:num w:numId="6" w16cid:durableId="1222331096">
    <w:abstractNumId w:val="16"/>
  </w:num>
  <w:num w:numId="7" w16cid:durableId="1106730084">
    <w:abstractNumId w:val="2"/>
  </w:num>
  <w:num w:numId="8" w16cid:durableId="1543592180">
    <w:abstractNumId w:val="1"/>
  </w:num>
  <w:num w:numId="9" w16cid:durableId="1920478826">
    <w:abstractNumId w:val="4"/>
  </w:num>
  <w:num w:numId="10" w16cid:durableId="1860968565">
    <w:abstractNumId w:val="11"/>
  </w:num>
  <w:num w:numId="11" w16cid:durableId="594097267">
    <w:abstractNumId w:val="3"/>
  </w:num>
  <w:num w:numId="12" w16cid:durableId="637221375">
    <w:abstractNumId w:val="9"/>
  </w:num>
  <w:num w:numId="13" w16cid:durableId="1693267225">
    <w:abstractNumId w:val="17"/>
  </w:num>
  <w:num w:numId="14" w16cid:durableId="1329794313">
    <w:abstractNumId w:val="5"/>
  </w:num>
  <w:num w:numId="15" w16cid:durableId="12221743">
    <w:abstractNumId w:val="10"/>
  </w:num>
  <w:num w:numId="16" w16cid:durableId="253327057">
    <w:abstractNumId w:val="0"/>
  </w:num>
  <w:num w:numId="17" w16cid:durableId="917833733">
    <w:abstractNumId w:val="13"/>
  </w:num>
  <w:num w:numId="18" w16cid:durableId="1404644361">
    <w:abstractNumId w:val="18"/>
  </w:num>
  <w:num w:numId="19" w16cid:durableId="12609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1559"/>
    <w:rsid w:val="00065AD6"/>
    <w:rsid w:val="00067E1F"/>
    <w:rsid w:val="00070AA5"/>
    <w:rsid w:val="00075944"/>
    <w:rsid w:val="000840FA"/>
    <w:rsid w:val="0009528C"/>
    <w:rsid w:val="00096243"/>
    <w:rsid w:val="00096BE4"/>
    <w:rsid w:val="000A2154"/>
    <w:rsid w:val="000A238C"/>
    <w:rsid w:val="000A26BC"/>
    <w:rsid w:val="000A5647"/>
    <w:rsid w:val="000B023A"/>
    <w:rsid w:val="000B1B0C"/>
    <w:rsid w:val="000B3AA1"/>
    <w:rsid w:val="000B3FAB"/>
    <w:rsid w:val="000B7C8E"/>
    <w:rsid w:val="000C23A5"/>
    <w:rsid w:val="000C4583"/>
    <w:rsid w:val="000C55ED"/>
    <w:rsid w:val="000D76C2"/>
    <w:rsid w:val="000E060C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4247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86C8C"/>
    <w:rsid w:val="00191CE2"/>
    <w:rsid w:val="001962A2"/>
    <w:rsid w:val="00196625"/>
    <w:rsid w:val="001A192F"/>
    <w:rsid w:val="001A483E"/>
    <w:rsid w:val="001A7BD0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3F38"/>
    <w:rsid w:val="001E4367"/>
    <w:rsid w:val="001E6373"/>
    <w:rsid w:val="001F2554"/>
    <w:rsid w:val="001F6F0F"/>
    <w:rsid w:val="0020233B"/>
    <w:rsid w:val="00211F83"/>
    <w:rsid w:val="002122BF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2D2F"/>
    <w:rsid w:val="002649D2"/>
    <w:rsid w:val="002655AC"/>
    <w:rsid w:val="002711AE"/>
    <w:rsid w:val="00272F75"/>
    <w:rsid w:val="00273761"/>
    <w:rsid w:val="00273C44"/>
    <w:rsid w:val="00276386"/>
    <w:rsid w:val="00277706"/>
    <w:rsid w:val="002806F5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42D4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4C76"/>
    <w:rsid w:val="00395B61"/>
    <w:rsid w:val="003A6531"/>
    <w:rsid w:val="003A6F1F"/>
    <w:rsid w:val="003B36FC"/>
    <w:rsid w:val="003B72E2"/>
    <w:rsid w:val="003C0B6A"/>
    <w:rsid w:val="003C485B"/>
    <w:rsid w:val="003D1272"/>
    <w:rsid w:val="003D5677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1AAC"/>
    <w:rsid w:val="00445049"/>
    <w:rsid w:val="00450747"/>
    <w:rsid w:val="00452677"/>
    <w:rsid w:val="004527D6"/>
    <w:rsid w:val="004545E5"/>
    <w:rsid w:val="00455EB9"/>
    <w:rsid w:val="00470A09"/>
    <w:rsid w:val="004720C5"/>
    <w:rsid w:val="0047643E"/>
    <w:rsid w:val="004766D6"/>
    <w:rsid w:val="004801D0"/>
    <w:rsid w:val="00487798"/>
    <w:rsid w:val="004A0508"/>
    <w:rsid w:val="004A5FBB"/>
    <w:rsid w:val="004B065E"/>
    <w:rsid w:val="004B0B60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630A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262B5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BA8"/>
    <w:rsid w:val="00662D8F"/>
    <w:rsid w:val="0066332D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39AD"/>
    <w:rsid w:val="00704B26"/>
    <w:rsid w:val="00716534"/>
    <w:rsid w:val="007345D8"/>
    <w:rsid w:val="00741092"/>
    <w:rsid w:val="00741DF3"/>
    <w:rsid w:val="00743912"/>
    <w:rsid w:val="007463BF"/>
    <w:rsid w:val="00750F05"/>
    <w:rsid w:val="007511A5"/>
    <w:rsid w:val="007537B2"/>
    <w:rsid w:val="00753DF6"/>
    <w:rsid w:val="00756C32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0F4"/>
    <w:rsid w:val="00870D7B"/>
    <w:rsid w:val="00870F22"/>
    <w:rsid w:val="00871D03"/>
    <w:rsid w:val="00873537"/>
    <w:rsid w:val="00882006"/>
    <w:rsid w:val="00885FEC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010"/>
    <w:rsid w:val="008F6479"/>
    <w:rsid w:val="008F6D75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045C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2D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308"/>
    <w:rsid w:val="009C5AA6"/>
    <w:rsid w:val="009C6284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A7150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37349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0686"/>
    <w:rsid w:val="00B86392"/>
    <w:rsid w:val="00B87D99"/>
    <w:rsid w:val="00B9309E"/>
    <w:rsid w:val="00B930C3"/>
    <w:rsid w:val="00B93191"/>
    <w:rsid w:val="00BA0C29"/>
    <w:rsid w:val="00BA2C4A"/>
    <w:rsid w:val="00BB3625"/>
    <w:rsid w:val="00BB3939"/>
    <w:rsid w:val="00BB5494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3788"/>
    <w:rsid w:val="00BF78A7"/>
    <w:rsid w:val="00C03C9F"/>
    <w:rsid w:val="00C052DE"/>
    <w:rsid w:val="00C0552D"/>
    <w:rsid w:val="00C06BC8"/>
    <w:rsid w:val="00C10FE1"/>
    <w:rsid w:val="00C11D52"/>
    <w:rsid w:val="00C124CB"/>
    <w:rsid w:val="00C147E1"/>
    <w:rsid w:val="00C16A39"/>
    <w:rsid w:val="00C16B81"/>
    <w:rsid w:val="00C20CCD"/>
    <w:rsid w:val="00C25BF4"/>
    <w:rsid w:val="00C2689D"/>
    <w:rsid w:val="00C30957"/>
    <w:rsid w:val="00C3299A"/>
    <w:rsid w:val="00C32A23"/>
    <w:rsid w:val="00C44BB7"/>
    <w:rsid w:val="00C450D0"/>
    <w:rsid w:val="00C465EE"/>
    <w:rsid w:val="00C468BF"/>
    <w:rsid w:val="00C47167"/>
    <w:rsid w:val="00C509C6"/>
    <w:rsid w:val="00C55300"/>
    <w:rsid w:val="00C565DD"/>
    <w:rsid w:val="00C62566"/>
    <w:rsid w:val="00C647C3"/>
    <w:rsid w:val="00C64A95"/>
    <w:rsid w:val="00C65799"/>
    <w:rsid w:val="00C71713"/>
    <w:rsid w:val="00C82B34"/>
    <w:rsid w:val="00C82BE4"/>
    <w:rsid w:val="00C86FB8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524B"/>
    <w:rsid w:val="00CE751D"/>
    <w:rsid w:val="00CF0E35"/>
    <w:rsid w:val="00CF12FC"/>
    <w:rsid w:val="00CF173B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4C6E"/>
    <w:rsid w:val="00D46A72"/>
    <w:rsid w:val="00D56CF4"/>
    <w:rsid w:val="00D579F3"/>
    <w:rsid w:val="00D57EBE"/>
    <w:rsid w:val="00D61B20"/>
    <w:rsid w:val="00D679E2"/>
    <w:rsid w:val="00D707B4"/>
    <w:rsid w:val="00D71D3C"/>
    <w:rsid w:val="00D7309B"/>
    <w:rsid w:val="00D75E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B6F5F"/>
    <w:rsid w:val="00DC4D07"/>
    <w:rsid w:val="00DD18CB"/>
    <w:rsid w:val="00DD49E5"/>
    <w:rsid w:val="00DD4D78"/>
    <w:rsid w:val="00DD643C"/>
    <w:rsid w:val="00DE3017"/>
    <w:rsid w:val="00DF116B"/>
    <w:rsid w:val="00DF3D50"/>
    <w:rsid w:val="00DF792B"/>
    <w:rsid w:val="00E0033A"/>
    <w:rsid w:val="00E029F3"/>
    <w:rsid w:val="00E02C2C"/>
    <w:rsid w:val="00E0340C"/>
    <w:rsid w:val="00E20DBF"/>
    <w:rsid w:val="00E25D48"/>
    <w:rsid w:val="00E3300C"/>
    <w:rsid w:val="00E43C3D"/>
    <w:rsid w:val="00E455A1"/>
    <w:rsid w:val="00E45B74"/>
    <w:rsid w:val="00E46986"/>
    <w:rsid w:val="00E550C0"/>
    <w:rsid w:val="00E55D6C"/>
    <w:rsid w:val="00E61921"/>
    <w:rsid w:val="00E676C3"/>
    <w:rsid w:val="00E67728"/>
    <w:rsid w:val="00E749F2"/>
    <w:rsid w:val="00E808B3"/>
    <w:rsid w:val="00E932C8"/>
    <w:rsid w:val="00E93FA3"/>
    <w:rsid w:val="00E95B73"/>
    <w:rsid w:val="00E95DE4"/>
    <w:rsid w:val="00E9600A"/>
    <w:rsid w:val="00EA7B9C"/>
    <w:rsid w:val="00EB0DA9"/>
    <w:rsid w:val="00EB2934"/>
    <w:rsid w:val="00EB50EB"/>
    <w:rsid w:val="00EC30D3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2BB4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3D8A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27DB"/>
    <w:rsid w:val="00FF7112"/>
    <w:rsid w:val="061D54D5"/>
    <w:rsid w:val="0FF24728"/>
    <w:rsid w:val="11CE4CBB"/>
    <w:rsid w:val="1695E3F5"/>
    <w:rsid w:val="1E20C850"/>
    <w:rsid w:val="287DA556"/>
    <w:rsid w:val="2E99AC00"/>
    <w:rsid w:val="2FE454C7"/>
    <w:rsid w:val="330BC2F0"/>
    <w:rsid w:val="39EA8497"/>
    <w:rsid w:val="43C725D6"/>
    <w:rsid w:val="562B5951"/>
    <w:rsid w:val="5AD7134E"/>
    <w:rsid w:val="60906014"/>
    <w:rsid w:val="7565F921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5D214C-3C66-4B01-A38A-99A33AB75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AAF32-B453-4BD4-8FA4-34D62DFB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79</Words>
  <Characters>453</Characters>
  <Application>Microsoft Office Word</Application>
  <DocSecurity>0</DocSecurity>
  <Lines>3</Lines>
  <Paragraphs>1</Paragraphs>
  <ScaleCrop>false</ScaleCrop>
  <Company>ZRSBR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57</cp:revision>
  <cp:lastPrinted>2018-06-15T07:59:00Z</cp:lastPrinted>
  <dcterms:created xsi:type="dcterms:W3CDTF">2021-11-11T10:17:00Z</dcterms:created>
  <dcterms:modified xsi:type="dcterms:W3CDTF">2026-04-20T11:13:00Z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