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69F691EB" w14:textId="399A18D0" w:rsidR="0049728D" w:rsidRDefault="00F040CB" w:rsidP="00EA565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DOBAVA VODOVODNEGA IN KANALIZACIJSKEGA MATERIALA TER VODOMEROV</w:t>
      </w:r>
    </w:p>
    <w:p w14:paraId="5054FD8E" w14:textId="77777777" w:rsidR="00EA5653" w:rsidRPr="00EA5653" w:rsidRDefault="00EA5653" w:rsidP="00EA5653">
      <w:pPr>
        <w:jc w:val="center"/>
        <w:rPr>
          <w:b/>
          <w:bCs/>
          <w:sz w:val="24"/>
          <w:szCs w:val="24"/>
        </w:rPr>
      </w:pPr>
    </w:p>
    <w:p w14:paraId="48E393BB" w14:textId="345AB4D0" w:rsidR="0067400E" w:rsidRDefault="0067400E" w:rsidP="00BD6D17">
      <w:pPr>
        <w:pStyle w:val="Naslov1"/>
      </w:pPr>
      <w:r>
        <w:t>pon</w:t>
      </w:r>
      <w:r w:rsidR="00EA5653">
        <w:t>U</w:t>
      </w:r>
      <w:r>
        <w:t>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42810DB8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324FCB24" w14:textId="77777777" w:rsidR="00F6321E" w:rsidRDefault="00F6321E" w:rsidP="00BD6D17"/>
    <w:p w14:paraId="1C3785E9" w14:textId="77777777" w:rsidR="00EA5653" w:rsidRDefault="00EA5653" w:rsidP="00BD6D17"/>
    <w:p w14:paraId="7DD40E17" w14:textId="77777777" w:rsidR="007A5312" w:rsidRDefault="007A5312" w:rsidP="007A5312">
      <w:r>
        <w:t>Ponudbo oddajamo za naslednje sklope (se označi z X):</w:t>
      </w:r>
    </w:p>
    <w:p w14:paraId="4B2D88DB" w14:textId="77777777" w:rsidR="007A5312" w:rsidRDefault="007A5312" w:rsidP="007A5312"/>
    <w:p w14:paraId="2CE8272E" w14:textId="77777777" w:rsidR="007A5312" w:rsidRDefault="007A5312" w:rsidP="007A5312">
      <w:r>
        <w:rPr>
          <w:rFonts w:ascii="MS Gothic" w:eastAsia="MS Gothic" w:hAnsi="MS Gothic" w:hint="eastAsia"/>
        </w:rPr>
        <w:t>☐</w:t>
      </w:r>
      <w:r>
        <w:t xml:space="preserve"> Vse sklope</w:t>
      </w:r>
    </w:p>
    <w:p w14:paraId="6133DF95" w14:textId="77777777" w:rsidR="007A5312" w:rsidRDefault="007A5312" w:rsidP="007A5312"/>
    <w:p w14:paraId="72CC49FC" w14:textId="3C67FA7D" w:rsidR="00F040CB" w:rsidRDefault="007A5312" w:rsidP="00BD6D17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  <w:r w:rsidR="00A72376">
        <w:rPr>
          <w:rFonts w:ascii="MS Gothic" w:eastAsia="MS Gothic" w:hAnsi="MS Gothic" w:hint="eastAsia"/>
        </w:rPr>
        <w:t>☐</w:t>
      </w:r>
      <w:r w:rsidR="00A72376">
        <w:t xml:space="preserve"> Sklop 3</w:t>
      </w:r>
      <w:r w:rsidR="00A72376">
        <w:tab/>
      </w:r>
      <w:r w:rsidR="00A72376">
        <w:rPr>
          <w:rFonts w:ascii="MS Gothic" w:eastAsia="MS Gothic" w:hAnsi="MS Gothic" w:hint="eastAsia"/>
        </w:rPr>
        <w:t>☐</w:t>
      </w:r>
      <w:r w:rsidR="00A72376">
        <w:t xml:space="preserve"> Sklop 4    </w:t>
      </w:r>
      <w:r w:rsidR="00F040CB">
        <w:rPr>
          <w:rFonts w:ascii="MS Gothic" w:eastAsia="MS Gothic" w:hAnsi="MS Gothic" w:hint="eastAsia"/>
        </w:rPr>
        <w:t>☐</w:t>
      </w:r>
      <w:r w:rsidR="00F040CB">
        <w:t xml:space="preserve"> Sklop 5</w:t>
      </w:r>
      <w:r w:rsidR="00F040CB">
        <w:tab/>
      </w:r>
      <w:r w:rsidR="00F040CB">
        <w:tab/>
      </w:r>
    </w:p>
    <w:p w14:paraId="71AE55DF" w14:textId="77777777" w:rsidR="00F040CB" w:rsidRDefault="00F040CB" w:rsidP="00BD6D17"/>
    <w:p w14:paraId="066578B3" w14:textId="24B4A07A" w:rsidR="007A5312" w:rsidRPr="00A27367" w:rsidRDefault="00F040CB" w:rsidP="00BD6D17">
      <w:r>
        <w:rPr>
          <w:rFonts w:ascii="MS Gothic" w:eastAsia="MS Gothic" w:hAnsi="MS Gothic" w:hint="eastAsia"/>
        </w:rPr>
        <w:t>☐</w:t>
      </w:r>
      <w:r>
        <w:t xml:space="preserve"> Sklop 6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7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8 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9</w:t>
      </w:r>
      <w:r>
        <w:tab/>
      </w:r>
    </w:p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080BF375" w14:textId="77777777" w:rsidR="00E40242" w:rsidRDefault="00E40242" w:rsidP="00BD6D17">
      <w:pPr>
        <w:rPr>
          <w:i/>
        </w:rPr>
      </w:pPr>
    </w:p>
    <w:p w14:paraId="63B87D58" w14:textId="77777777" w:rsidR="00E40242" w:rsidRDefault="00E40242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0D13B64B" w14:textId="77777777" w:rsidTr="00624504">
        <w:tc>
          <w:tcPr>
            <w:tcW w:w="826" w:type="dxa"/>
            <w:vAlign w:val="center"/>
          </w:tcPr>
          <w:p w14:paraId="6430736C" w14:textId="38A64611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6. </w:t>
            </w:r>
          </w:p>
        </w:tc>
        <w:tc>
          <w:tcPr>
            <w:tcW w:w="1890" w:type="dxa"/>
            <w:vAlign w:val="center"/>
          </w:tcPr>
          <w:p w14:paraId="31C8D4DF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09B324D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E56BCB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86530F3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238DC92A" w14:textId="77777777" w:rsidTr="00624504">
        <w:tc>
          <w:tcPr>
            <w:tcW w:w="826" w:type="dxa"/>
            <w:vAlign w:val="center"/>
          </w:tcPr>
          <w:p w14:paraId="6C15D683" w14:textId="6207C3A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7. </w:t>
            </w:r>
          </w:p>
        </w:tc>
        <w:tc>
          <w:tcPr>
            <w:tcW w:w="1890" w:type="dxa"/>
            <w:vAlign w:val="center"/>
          </w:tcPr>
          <w:p w14:paraId="1CD35A0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73316A8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9D0886C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00E66E2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E40242" w:rsidRPr="00633D94" w14:paraId="12E19350" w14:textId="77777777" w:rsidTr="00624504">
        <w:tc>
          <w:tcPr>
            <w:tcW w:w="826" w:type="dxa"/>
            <w:vAlign w:val="center"/>
          </w:tcPr>
          <w:p w14:paraId="3BA2AA92" w14:textId="51512B8E" w:rsidR="00E40242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8.</w:t>
            </w:r>
          </w:p>
        </w:tc>
        <w:tc>
          <w:tcPr>
            <w:tcW w:w="1890" w:type="dxa"/>
            <w:vAlign w:val="center"/>
          </w:tcPr>
          <w:p w14:paraId="6A7664E6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B09BECB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FE95986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561C331C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E40242" w:rsidRPr="00633D94" w14:paraId="5F68A7BB" w14:textId="77777777" w:rsidTr="00624504">
        <w:tc>
          <w:tcPr>
            <w:tcW w:w="826" w:type="dxa"/>
            <w:vAlign w:val="center"/>
          </w:tcPr>
          <w:p w14:paraId="7E5F8E65" w14:textId="63D430E5" w:rsidR="00E40242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9.</w:t>
            </w:r>
          </w:p>
        </w:tc>
        <w:tc>
          <w:tcPr>
            <w:tcW w:w="1890" w:type="dxa"/>
            <w:vAlign w:val="center"/>
          </w:tcPr>
          <w:p w14:paraId="32E6A590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56A5C4E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C63F1C0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513E55A6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E40242" w:rsidRPr="00633D94" w14:paraId="5803970E" w14:textId="77777777" w:rsidTr="00624504">
        <w:tc>
          <w:tcPr>
            <w:tcW w:w="826" w:type="dxa"/>
            <w:vAlign w:val="center"/>
          </w:tcPr>
          <w:p w14:paraId="7F7B245B" w14:textId="372ECD86" w:rsidR="00E40242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10.</w:t>
            </w:r>
          </w:p>
        </w:tc>
        <w:tc>
          <w:tcPr>
            <w:tcW w:w="1890" w:type="dxa"/>
            <w:vAlign w:val="center"/>
          </w:tcPr>
          <w:p w14:paraId="322EB4B7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44D79B7C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74B712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7E9FEAE7" w14:textId="77777777" w:rsidR="00E40242" w:rsidRPr="00633D94" w:rsidRDefault="00E40242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2A9AF4C7" w14:textId="77777777" w:rsidR="0033337C" w:rsidRDefault="0033337C" w:rsidP="00BD6D17"/>
    <w:p w14:paraId="3241988C" w14:textId="77777777" w:rsidR="0033337C" w:rsidRDefault="0033337C" w:rsidP="00BD6D17"/>
    <w:p w14:paraId="42D66C69" w14:textId="77777777" w:rsidR="0033337C" w:rsidRDefault="0033337C" w:rsidP="00BD6D17"/>
    <w:p w14:paraId="0CD79CDE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986B83F" w14:textId="1C5C5E23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6057014E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AA3D30">
        <w:trPr>
          <w:trHeight w:val="170"/>
        </w:trPr>
        <w:tc>
          <w:tcPr>
            <w:tcW w:w="4432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520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AA3D30">
        <w:trPr>
          <w:trHeight w:val="170"/>
        </w:trPr>
        <w:tc>
          <w:tcPr>
            <w:tcW w:w="4432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520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AA3D30">
        <w:trPr>
          <w:trHeight w:val="170"/>
        </w:trPr>
        <w:tc>
          <w:tcPr>
            <w:tcW w:w="4432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520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AA3D30">
        <w:trPr>
          <w:trHeight w:val="170"/>
        </w:trPr>
        <w:tc>
          <w:tcPr>
            <w:tcW w:w="4432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0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AA3D30">
        <w:trPr>
          <w:trHeight w:val="170"/>
        </w:trPr>
        <w:tc>
          <w:tcPr>
            <w:tcW w:w="4432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520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AA3D30">
        <w:trPr>
          <w:trHeight w:val="170"/>
        </w:trPr>
        <w:tc>
          <w:tcPr>
            <w:tcW w:w="4432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0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AA3D30">
        <w:trPr>
          <w:trHeight w:val="170"/>
        </w:trPr>
        <w:tc>
          <w:tcPr>
            <w:tcW w:w="4432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520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AA3D30">
        <w:trPr>
          <w:trHeight w:val="170"/>
        </w:trPr>
        <w:tc>
          <w:tcPr>
            <w:tcW w:w="4432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520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AA3D30">
        <w:trPr>
          <w:trHeight w:val="170"/>
        </w:trPr>
        <w:tc>
          <w:tcPr>
            <w:tcW w:w="4432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520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lastRenderedPageBreak/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71ACC67C" w14:textId="77777777" w:rsidR="00240501" w:rsidRDefault="00240501" w:rsidP="00716764"/>
    <w:p w14:paraId="49A974CE" w14:textId="180E24F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2ABD2B74" w14:textId="77777777" w:rsidR="00240501" w:rsidRDefault="00240501" w:rsidP="007A741F"/>
    <w:p w14:paraId="39F9F19D" w14:textId="77777777" w:rsidR="00240501" w:rsidRDefault="00240501" w:rsidP="007A741F"/>
    <w:p w14:paraId="35DC7628" w14:textId="3638BEBC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27885" w14:textId="77777777" w:rsidR="00075F78" w:rsidRDefault="00075F78" w:rsidP="00107834">
      <w:pPr>
        <w:spacing w:line="240" w:lineRule="auto"/>
      </w:pPr>
      <w:r>
        <w:separator/>
      </w:r>
    </w:p>
  </w:endnote>
  <w:endnote w:type="continuationSeparator" w:id="0">
    <w:p w14:paraId="4DF4C09D" w14:textId="77777777" w:rsidR="00075F78" w:rsidRDefault="00075F78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DEF6" w14:textId="027B0226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C51552">
      <w:rPr>
        <w:rFonts w:cs="Arial"/>
        <w:sz w:val="16"/>
        <w:szCs w:val="16"/>
      </w:rPr>
      <w:t>3Ša</w:t>
    </w:r>
    <w:r>
      <w:rPr>
        <w:rFonts w:cs="Arial"/>
        <w:sz w:val="16"/>
        <w:szCs w:val="16"/>
      </w:rPr>
      <w:t>/202</w:t>
    </w:r>
    <w:r w:rsidR="007A5312">
      <w:rPr>
        <w:rFonts w:cs="Arial"/>
        <w:sz w:val="16"/>
        <w:szCs w:val="16"/>
      </w:rPr>
      <w:t>6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DD2F9" w14:textId="77777777" w:rsidR="00075F78" w:rsidRDefault="00075F78" w:rsidP="00107834">
      <w:pPr>
        <w:spacing w:line="240" w:lineRule="auto"/>
      </w:pPr>
      <w:r>
        <w:separator/>
      </w:r>
    </w:p>
  </w:footnote>
  <w:footnote w:type="continuationSeparator" w:id="0">
    <w:p w14:paraId="017F5D5E" w14:textId="77777777" w:rsidR="00075F78" w:rsidRDefault="00075F78" w:rsidP="00107834">
      <w:pPr>
        <w:spacing w:line="240" w:lineRule="auto"/>
      </w:pPr>
      <w:r>
        <w:continuationSeparator/>
      </w:r>
    </w:p>
  </w:footnote>
  <w:footnote w:id="1">
    <w:p w14:paraId="1AC778BA" w14:textId="014044EF" w:rsidR="004C1A9A" w:rsidRPr="00E8183C" w:rsidRDefault="004C1A9A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33DFD759" w:rsidR="009E410F" w:rsidRPr="00E8183C" w:rsidRDefault="009E410F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  <w:footnote w:id="3">
    <w:p w14:paraId="2AC86CDD" w14:textId="40E3DB73" w:rsidR="003E4EE3" w:rsidRPr="00E8183C" w:rsidRDefault="003E4EE3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0878"/>
    <w:rsid w:val="00064B1A"/>
    <w:rsid w:val="00072514"/>
    <w:rsid w:val="000757BF"/>
    <w:rsid w:val="00075F78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57598"/>
    <w:rsid w:val="0019468F"/>
    <w:rsid w:val="001A1504"/>
    <w:rsid w:val="001A6646"/>
    <w:rsid w:val="00205ED9"/>
    <w:rsid w:val="00210205"/>
    <w:rsid w:val="002154CE"/>
    <w:rsid w:val="00220C1F"/>
    <w:rsid w:val="00224601"/>
    <w:rsid w:val="00225862"/>
    <w:rsid w:val="00240501"/>
    <w:rsid w:val="002760F5"/>
    <w:rsid w:val="002B1500"/>
    <w:rsid w:val="002B3C9E"/>
    <w:rsid w:val="002B5236"/>
    <w:rsid w:val="002B75AF"/>
    <w:rsid w:val="002C3508"/>
    <w:rsid w:val="002C6F44"/>
    <w:rsid w:val="002E46CF"/>
    <w:rsid w:val="002E4C52"/>
    <w:rsid w:val="002E6BF5"/>
    <w:rsid w:val="002F7F9C"/>
    <w:rsid w:val="00314BF0"/>
    <w:rsid w:val="0033337C"/>
    <w:rsid w:val="00344797"/>
    <w:rsid w:val="00382AAE"/>
    <w:rsid w:val="003960A2"/>
    <w:rsid w:val="003973E7"/>
    <w:rsid w:val="003A2683"/>
    <w:rsid w:val="003C340B"/>
    <w:rsid w:val="003C4092"/>
    <w:rsid w:val="003C4BBB"/>
    <w:rsid w:val="003C7DB9"/>
    <w:rsid w:val="003E3E9E"/>
    <w:rsid w:val="003E4EE3"/>
    <w:rsid w:val="003E7930"/>
    <w:rsid w:val="003F6854"/>
    <w:rsid w:val="00415FE8"/>
    <w:rsid w:val="00431E63"/>
    <w:rsid w:val="00434385"/>
    <w:rsid w:val="00455702"/>
    <w:rsid w:val="00455CB9"/>
    <w:rsid w:val="00455F3B"/>
    <w:rsid w:val="0047685B"/>
    <w:rsid w:val="004959B9"/>
    <w:rsid w:val="0049728D"/>
    <w:rsid w:val="004B50EE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5F3C66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5315"/>
    <w:rsid w:val="006F5D72"/>
    <w:rsid w:val="00701D0F"/>
    <w:rsid w:val="00716764"/>
    <w:rsid w:val="00723A1A"/>
    <w:rsid w:val="00735F0A"/>
    <w:rsid w:val="0074755C"/>
    <w:rsid w:val="007731D9"/>
    <w:rsid w:val="00797FD8"/>
    <w:rsid w:val="007A04F6"/>
    <w:rsid w:val="007A5312"/>
    <w:rsid w:val="007A741F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712B0"/>
    <w:rsid w:val="00994371"/>
    <w:rsid w:val="009A0CEA"/>
    <w:rsid w:val="009A584E"/>
    <w:rsid w:val="009B72F8"/>
    <w:rsid w:val="009C5AF3"/>
    <w:rsid w:val="009D2386"/>
    <w:rsid w:val="009D24CD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66860"/>
    <w:rsid w:val="00A71C46"/>
    <w:rsid w:val="00A72376"/>
    <w:rsid w:val="00A84CFE"/>
    <w:rsid w:val="00A85A11"/>
    <w:rsid w:val="00A92B8E"/>
    <w:rsid w:val="00AA2551"/>
    <w:rsid w:val="00AA3D30"/>
    <w:rsid w:val="00AB6E35"/>
    <w:rsid w:val="00AB7DF3"/>
    <w:rsid w:val="00AE0D23"/>
    <w:rsid w:val="00AE287E"/>
    <w:rsid w:val="00B144D9"/>
    <w:rsid w:val="00B26FAF"/>
    <w:rsid w:val="00B51631"/>
    <w:rsid w:val="00B52993"/>
    <w:rsid w:val="00B6087C"/>
    <w:rsid w:val="00B775C0"/>
    <w:rsid w:val="00B8153D"/>
    <w:rsid w:val="00B820BD"/>
    <w:rsid w:val="00B9494D"/>
    <w:rsid w:val="00B9508F"/>
    <w:rsid w:val="00B97798"/>
    <w:rsid w:val="00BD15D6"/>
    <w:rsid w:val="00BD605A"/>
    <w:rsid w:val="00BD6D17"/>
    <w:rsid w:val="00BF4E57"/>
    <w:rsid w:val="00C20791"/>
    <w:rsid w:val="00C5155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0242"/>
    <w:rsid w:val="00E47DFF"/>
    <w:rsid w:val="00E52A0D"/>
    <w:rsid w:val="00E7577B"/>
    <w:rsid w:val="00E8183C"/>
    <w:rsid w:val="00EA5653"/>
    <w:rsid w:val="00EB6425"/>
    <w:rsid w:val="00EF0D79"/>
    <w:rsid w:val="00EF5B17"/>
    <w:rsid w:val="00F014F4"/>
    <w:rsid w:val="00F040CB"/>
    <w:rsid w:val="00F047FD"/>
    <w:rsid w:val="00F20662"/>
    <w:rsid w:val="00F25705"/>
    <w:rsid w:val="00F40D14"/>
    <w:rsid w:val="00F6321E"/>
    <w:rsid w:val="00F74A7F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103</TotalTime>
  <Pages>5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48</cp:revision>
  <cp:lastPrinted>2023-06-09T08:10:00Z</cp:lastPrinted>
  <dcterms:created xsi:type="dcterms:W3CDTF">2022-02-04T06:53:00Z</dcterms:created>
  <dcterms:modified xsi:type="dcterms:W3CDTF">2026-04-14T10:37:00Z</dcterms:modified>
</cp:coreProperties>
</file>