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9468E" w14:textId="6B3EE1F5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0ED4B7E4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119F5483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2879DF49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677C81D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485A36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85A36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85A36" w:rsidRPr="00D24153">
        <w:rPr>
          <w:rFonts w:ascii="Arial" w:hAnsi="Arial" w:cs="Arial"/>
          <w:sz w:val="20"/>
          <w:szCs w:val="20"/>
        </w:rPr>
      </w:r>
      <w:r w:rsidR="00485A36" w:rsidRPr="00D24153">
        <w:rPr>
          <w:rFonts w:ascii="Arial" w:hAnsi="Arial" w:cs="Arial"/>
          <w:sz w:val="20"/>
          <w:szCs w:val="20"/>
        </w:rPr>
        <w:fldChar w:fldCharType="separate"/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sz w:val="20"/>
          <w:szCs w:val="20"/>
        </w:rPr>
        <w:fldChar w:fldCharType="end"/>
      </w:r>
    </w:p>
    <w:p w14:paraId="1C44DD26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18E4C1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EA303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54816F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A657B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804B6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DDA215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43DB56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66515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164A832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95D970" w14:textId="042C961D" w:rsidR="006467D8" w:rsidRPr="00E10504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5F5CA0" w:rsidRPr="005F5CA0">
        <w:rPr>
          <w:rFonts w:ascii="Arial" w:hAnsi="Arial" w:cs="Arial"/>
          <w:sz w:val="20"/>
          <w:szCs w:val="20"/>
        </w:rPr>
        <w:t>Ministrstvo za digitalno preobrazbo, Davčna ulica 1, 1000 Ljubljana</w:t>
      </w:r>
      <w:r w:rsidR="00E10504">
        <w:rPr>
          <w:rFonts w:ascii="Arial" w:hAnsi="Arial" w:cs="Arial"/>
          <w:iCs/>
          <w:sz w:val="20"/>
          <w:szCs w:val="20"/>
        </w:rPr>
        <w:t>.</w:t>
      </w:r>
    </w:p>
    <w:p w14:paraId="66C383F6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6EDBAB9" w14:textId="370A4C5E" w:rsidR="00AF3888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oznako </w:t>
      </w:r>
      <w:r w:rsidR="00865920">
        <w:rPr>
          <w:rFonts w:ascii="Arial" w:hAnsi="Arial" w:cs="Arial"/>
          <w:i/>
          <w:sz w:val="20"/>
          <w:szCs w:val="20"/>
        </w:rPr>
        <w:t>OD</w:t>
      </w:r>
      <w:r w:rsidR="0089528E">
        <w:rPr>
          <w:rFonts w:ascii="Arial" w:hAnsi="Arial" w:cs="Arial"/>
          <w:i/>
          <w:sz w:val="20"/>
          <w:szCs w:val="20"/>
        </w:rPr>
        <w:t>SMS</w:t>
      </w:r>
      <w:r w:rsidR="003756C5">
        <w:rPr>
          <w:rFonts w:ascii="Arial" w:hAnsi="Arial" w:cs="Arial"/>
          <w:i/>
          <w:sz w:val="20"/>
          <w:szCs w:val="20"/>
        </w:rPr>
        <w:t>-</w:t>
      </w:r>
      <w:r w:rsidR="0089528E">
        <w:rPr>
          <w:rFonts w:ascii="Arial" w:hAnsi="Arial" w:cs="Arial"/>
          <w:i/>
          <w:sz w:val="20"/>
          <w:szCs w:val="20"/>
        </w:rPr>
        <w:t>8</w:t>
      </w:r>
      <w:r w:rsidR="00865920">
        <w:rPr>
          <w:rFonts w:ascii="Arial" w:hAnsi="Arial" w:cs="Arial"/>
          <w:i/>
          <w:sz w:val="20"/>
          <w:szCs w:val="20"/>
        </w:rPr>
        <w:t>/202</w:t>
      </w:r>
      <w:r w:rsidR="00975094">
        <w:rPr>
          <w:rFonts w:ascii="Arial" w:hAnsi="Arial" w:cs="Arial"/>
          <w:i/>
          <w:sz w:val="20"/>
          <w:szCs w:val="20"/>
        </w:rPr>
        <w:t>6</w:t>
      </w:r>
      <w:r w:rsidR="002208D7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DF2F68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DF2F68">
        <w:rPr>
          <w:rFonts w:ascii="Arial" w:hAnsi="Arial" w:cs="Arial"/>
          <w:i/>
          <w:sz w:val="20"/>
          <w:szCs w:val="20"/>
        </w:rPr>
        <w:t>»</w:t>
      </w:r>
      <w:r w:rsidR="0089528E">
        <w:rPr>
          <w:rFonts w:ascii="Arial" w:hAnsi="Arial" w:cs="Arial"/>
          <w:i/>
          <w:sz w:val="20"/>
          <w:szCs w:val="20"/>
        </w:rPr>
        <w:t>Zakup enosmernih sporočil za 3 leta 2026</w:t>
      </w:r>
      <w:r w:rsidR="00DF2F68">
        <w:rPr>
          <w:rFonts w:ascii="Arial" w:hAnsi="Arial" w:cs="Arial"/>
          <w:i/>
          <w:sz w:val="20"/>
          <w:szCs w:val="20"/>
        </w:rPr>
        <w:t>«).</w:t>
      </w:r>
    </w:p>
    <w:p w14:paraId="39AF168D" w14:textId="77777777" w:rsidR="00DF2F68" w:rsidRPr="00AF3888" w:rsidRDefault="00DF2F6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09210AF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3AEBC0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708D58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05EB4E4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F269D1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77651DA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D3030A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C7DA3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A0BAF45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0D4FDFDB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4B9CB7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BC7EF40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0322AC4" w14:textId="1C1B454E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="00563DB8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563DB8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563DB8" w:rsidRPr="005921D2">
        <w:rPr>
          <w:rFonts w:ascii="Arial" w:hAnsi="Arial" w:cs="Arial"/>
          <w:sz w:val="20"/>
          <w:szCs w:val="19"/>
        </w:rPr>
      </w:r>
      <w:r w:rsidR="00563DB8" w:rsidRPr="005921D2">
        <w:rPr>
          <w:rFonts w:ascii="Arial" w:hAnsi="Arial" w:cs="Arial"/>
          <w:sz w:val="20"/>
          <w:szCs w:val="19"/>
        </w:rPr>
        <w:fldChar w:fldCharType="separate"/>
      </w:r>
      <w:r w:rsidR="00563DB8" w:rsidRPr="005921D2">
        <w:rPr>
          <w:rFonts w:ascii="Arial" w:hAnsi="Arial" w:cs="Arial"/>
          <w:noProof/>
          <w:sz w:val="20"/>
          <w:szCs w:val="19"/>
        </w:rPr>
        <w:t>DD. MM. LLLL</w:t>
      </w:r>
      <w:r w:rsidR="00563DB8" w:rsidRPr="005921D2">
        <w:rPr>
          <w:rFonts w:ascii="Arial" w:hAnsi="Arial" w:cs="Arial"/>
          <w:sz w:val="20"/>
          <w:szCs w:val="19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F9F63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C22E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48DA397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8C9ABA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BC9F5D0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4DE7FA7D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78163A7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9D8DA22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F350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FCF361F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B5BF83C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424EFFBF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B6163B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437FB917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15EC7150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33E63650" w14:textId="21821495" w:rsidR="007D6338" w:rsidRP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7D6338" w:rsidRPr="00185A2C" w:rsidSect="00D164BB">
      <w:footerReference w:type="default" r:id="rId7"/>
      <w:headerReference w:type="first" r:id="rId8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A00D0" w14:textId="77777777" w:rsidR="00FC65B2" w:rsidRDefault="00FC65B2">
      <w:r>
        <w:separator/>
      </w:r>
    </w:p>
  </w:endnote>
  <w:endnote w:type="continuationSeparator" w:id="0">
    <w:p w14:paraId="31EFDC4F" w14:textId="77777777" w:rsidR="00FC65B2" w:rsidRDefault="00FC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5BAC1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E6698" w14:textId="77777777" w:rsidR="00FC65B2" w:rsidRDefault="00FC65B2">
      <w:r>
        <w:separator/>
      </w:r>
    </w:p>
  </w:footnote>
  <w:footnote w:type="continuationSeparator" w:id="0">
    <w:p w14:paraId="657CE020" w14:textId="77777777" w:rsidR="00FC65B2" w:rsidRDefault="00FC6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C7818" w14:textId="1290C7C8" w:rsidR="00130651" w:rsidRDefault="00130651" w:rsidP="003756C5">
    <w:pPr>
      <w:pStyle w:val="Glava"/>
    </w:pPr>
    <w:bookmarkStart w:id="0" w:name="_Hlk183096320"/>
    <w:bookmarkStart w:id="1" w:name="_Hlk183096321"/>
  </w:p>
  <w:bookmarkEnd w:id="0"/>
  <w:bookmarkEnd w:id="1"/>
  <w:p w14:paraId="25BAC266" w14:textId="36571BAC" w:rsidR="003756C5" w:rsidRDefault="003756C5" w:rsidP="003756C5">
    <w:pPr>
      <w:pStyle w:val="Glava"/>
    </w:pPr>
  </w:p>
  <w:p w14:paraId="1EDCF184" w14:textId="77777777" w:rsidR="003756C5" w:rsidRDefault="003756C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4596854">
    <w:abstractNumId w:val="2"/>
  </w:num>
  <w:num w:numId="2" w16cid:durableId="450324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4598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7AED"/>
    <w:rsid w:val="00087185"/>
    <w:rsid w:val="00092427"/>
    <w:rsid w:val="000C4BED"/>
    <w:rsid w:val="000D4C48"/>
    <w:rsid w:val="000E0EE7"/>
    <w:rsid w:val="000E7EC9"/>
    <w:rsid w:val="00101D0E"/>
    <w:rsid w:val="001104A6"/>
    <w:rsid w:val="00121554"/>
    <w:rsid w:val="00130651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B2BCB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2F2DC4"/>
    <w:rsid w:val="0030635E"/>
    <w:rsid w:val="00317102"/>
    <w:rsid w:val="0032161C"/>
    <w:rsid w:val="00324E2B"/>
    <w:rsid w:val="0032770A"/>
    <w:rsid w:val="003345DC"/>
    <w:rsid w:val="00337354"/>
    <w:rsid w:val="003630AA"/>
    <w:rsid w:val="00366A81"/>
    <w:rsid w:val="0037207A"/>
    <w:rsid w:val="00374F89"/>
    <w:rsid w:val="003756C5"/>
    <w:rsid w:val="00380DDB"/>
    <w:rsid w:val="00380F58"/>
    <w:rsid w:val="0038521C"/>
    <w:rsid w:val="00390873"/>
    <w:rsid w:val="00392015"/>
    <w:rsid w:val="00392EF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4431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D7112"/>
    <w:rsid w:val="004E5C63"/>
    <w:rsid w:val="004F7C2D"/>
    <w:rsid w:val="00503527"/>
    <w:rsid w:val="00504C72"/>
    <w:rsid w:val="005119EB"/>
    <w:rsid w:val="005121F5"/>
    <w:rsid w:val="00514A26"/>
    <w:rsid w:val="0052428E"/>
    <w:rsid w:val="005304A9"/>
    <w:rsid w:val="00533BF9"/>
    <w:rsid w:val="00560335"/>
    <w:rsid w:val="00563DB8"/>
    <w:rsid w:val="0056568F"/>
    <w:rsid w:val="00571DC9"/>
    <w:rsid w:val="00582F45"/>
    <w:rsid w:val="0059066D"/>
    <w:rsid w:val="005907D1"/>
    <w:rsid w:val="005A53AE"/>
    <w:rsid w:val="005B3D5B"/>
    <w:rsid w:val="005C14C3"/>
    <w:rsid w:val="005D4AD6"/>
    <w:rsid w:val="005D69D7"/>
    <w:rsid w:val="005E451A"/>
    <w:rsid w:val="005F2E04"/>
    <w:rsid w:val="005F5CA0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C293A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2B95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3816"/>
    <w:rsid w:val="008049C1"/>
    <w:rsid w:val="00820F6A"/>
    <w:rsid w:val="008345D6"/>
    <w:rsid w:val="0084534E"/>
    <w:rsid w:val="008477E5"/>
    <w:rsid w:val="0086356B"/>
    <w:rsid w:val="00865920"/>
    <w:rsid w:val="00881721"/>
    <w:rsid w:val="00883FF9"/>
    <w:rsid w:val="00885CBA"/>
    <w:rsid w:val="0089528E"/>
    <w:rsid w:val="0089691C"/>
    <w:rsid w:val="008C05AB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1DC4"/>
    <w:rsid w:val="00975094"/>
    <w:rsid w:val="009763F3"/>
    <w:rsid w:val="00980795"/>
    <w:rsid w:val="009857F7"/>
    <w:rsid w:val="00987165"/>
    <w:rsid w:val="009A768D"/>
    <w:rsid w:val="009C679A"/>
    <w:rsid w:val="009D726A"/>
    <w:rsid w:val="00A05486"/>
    <w:rsid w:val="00A164A1"/>
    <w:rsid w:val="00A574DF"/>
    <w:rsid w:val="00A80119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56AA5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0E80"/>
    <w:rsid w:val="00C55903"/>
    <w:rsid w:val="00C8474A"/>
    <w:rsid w:val="00C931EC"/>
    <w:rsid w:val="00C93D81"/>
    <w:rsid w:val="00C94309"/>
    <w:rsid w:val="00C96878"/>
    <w:rsid w:val="00CA21E2"/>
    <w:rsid w:val="00CB098B"/>
    <w:rsid w:val="00CB35CB"/>
    <w:rsid w:val="00CB5A39"/>
    <w:rsid w:val="00CC1B2B"/>
    <w:rsid w:val="00CE0FC4"/>
    <w:rsid w:val="00D053A3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0347"/>
    <w:rsid w:val="00D71855"/>
    <w:rsid w:val="00D745E1"/>
    <w:rsid w:val="00D754F1"/>
    <w:rsid w:val="00D9016D"/>
    <w:rsid w:val="00D97C5D"/>
    <w:rsid w:val="00DE08D9"/>
    <w:rsid w:val="00DE15F3"/>
    <w:rsid w:val="00DF0D53"/>
    <w:rsid w:val="00DF2F68"/>
    <w:rsid w:val="00E03EFF"/>
    <w:rsid w:val="00E10504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5187B"/>
    <w:rsid w:val="00F66718"/>
    <w:rsid w:val="00F75DF7"/>
    <w:rsid w:val="00F804DE"/>
    <w:rsid w:val="00FA245B"/>
    <w:rsid w:val="00FA7EFB"/>
    <w:rsid w:val="00FC5EA5"/>
    <w:rsid w:val="00FC65B2"/>
    <w:rsid w:val="00FC68B9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D459BB"/>
  <w15:chartTrackingRefBased/>
  <w15:docId w15:val="{B77479D1-078E-4BBA-81C1-C4FB014F0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</TotalTime>
  <Pages>1</Pages>
  <Words>425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>Ministrstvo za javno upravo</Company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Maja Štepec Govednik</cp:lastModifiedBy>
  <cp:revision>3</cp:revision>
  <cp:lastPrinted>2013-10-09T05:57:00Z</cp:lastPrinted>
  <dcterms:created xsi:type="dcterms:W3CDTF">2026-04-10T09:02:00Z</dcterms:created>
  <dcterms:modified xsi:type="dcterms:W3CDTF">2026-04-10T09:04:00Z</dcterms:modified>
</cp:coreProperties>
</file>