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6BC51" w14:textId="77777777" w:rsidR="00DE1EF7" w:rsidRDefault="00DE1EF7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21543152" w14:textId="77777777" w:rsidR="00273B9D" w:rsidRPr="00273B9D" w:rsidRDefault="00273B9D" w:rsidP="00273B9D"/>
    <w:p w14:paraId="70B9468E" w14:textId="6E00046D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BC8037" w14:textId="5809E754" w:rsidR="003345DC" w:rsidRPr="003345DC" w:rsidRDefault="006467D8" w:rsidP="003345D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273B9D" w:rsidRPr="00273B9D">
        <w:rPr>
          <w:rFonts w:ascii="Arial" w:hAnsi="Arial" w:cs="Arial"/>
          <w:i/>
          <w:sz w:val="20"/>
          <w:szCs w:val="20"/>
        </w:rPr>
        <w:t>JN-</w:t>
      </w:r>
      <w:r w:rsidR="004F7A06">
        <w:rPr>
          <w:rFonts w:ascii="Arial" w:hAnsi="Arial" w:cs="Arial"/>
          <w:i/>
          <w:sz w:val="20"/>
          <w:szCs w:val="20"/>
        </w:rPr>
        <w:t>9</w:t>
      </w:r>
      <w:r w:rsidR="00273B9D" w:rsidRPr="00273B9D">
        <w:rPr>
          <w:rFonts w:ascii="Arial" w:hAnsi="Arial" w:cs="Arial"/>
          <w:i/>
          <w:sz w:val="20"/>
          <w:szCs w:val="20"/>
        </w:rPr>
        <w:t>/2026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883FF9">
        <w:rPr>
          <w:rFonts w:ascii="Arial" w:hAnsi="Arial" w:cs="Arial"/>
          <w:i/>
          <w:sz w:val="20"/>
          <w:szCs w:val="20"/>
        </w:rPr>
        <w:t>»</w:t>
      </w:r>
      <w:bookmarkStart w:id="0" w:name="_Hlk165369769"/>
      <w:r w:rsidR="00FF0562" w:rsidRPr="00FF0562">
        <w:rPr>
          <w:rFonts w:ascii="Arial" w:hAnsi="Arial" w:cs="Arial"/>
          <w:i/>
          <w:iCs/>
          <w:color w:val="000000"/>
          <w:sz w:val="20"/>
          <w:szCs w:val="20"/>
        </w:rPr>
        <w:t>Najem, namestitev ter vzdrževanje informacijskega sistema za upravljanje s tveganji</w:t>
      </w:r>
      <w:r w:rsidR="00273B9D">
        <w:rPr>
          <w:rFonts w:ascii="Arial" w:hAnsi="Arial" w:cs="Arial"/>
          <w:i/>
          <w:iCs/>
          <w:color w:val="000000"/>
          <w:sz w:val="20"/>
          <w:szCs w:val="20"/>
        </w:rPr>
        <w:t>«</w:t>
      </w:r>
      <w:r w:rsidR="003345DC" w:rsidRPr="003345DC">
        <w:rPr>
          <w:rFonts w:ascii="Arial" w:hAnsi="Arial" w:cs="Arial"/>
          <w:i/>
          <w:iCs/>
          <w:color w:val="000000"/>
          <w:sz w:val="20"/>
          <w:szCs w:val="20"/>
        </w:rPr>
        <w:t>)</w:t>
      </w:r>
    </w:p>
    <w:bookmarkEnd w:id="0"/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2730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73B9D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45DC"/>
    <w:rsid w:val="00337354"/>
    <w:rsid w:val="003630AA"/>
    <w:rsid w:val="00366A81"/>
    <w:rsid w:val="0037207A"/>
    <w:rsid w:val="00374F89"/>
    <w:rsid w:val="00380DDB"/>
    <w:rsid w:val="00380F58"/>
    <w:rsid w:val="0038521C"/>
    <w:rsid w:val="00390844"/>
    <w:rsid w:val="00390873"/>
    <w:rsid w:val="003A28E5"/>
    <w:rsid w:val="003A36F2"/>
    <w:rsid w:val="003D0104"/>
    <w:rsid w:val="003D54CB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86632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A06"/>
    <w:rsid w:val="004F7C2D"/>
    <w:rsid w:val="00503527"/>
    <w:rsid w:val="00504C72"/>
    <w:rsid w:val="005121F5"/>
    <w:rsid w:val="00514A26"/>
    <w:rsid w:val="0052428E"/>
    <w:rsid w:val="005304A9"/>
    <w:rsid w:val="00533BF9"/>
    <w:rsid w:val="0055639B"/>
    <w:rsid w:val="00560335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A1E79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385"/>
    <w:rsid w:val="00A05486"/>
    <w:rsid w:val="00A164A1"/>
    <w:rsid w:val="00A45574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13D9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854B9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E1EF7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2C5"/>
    <w:rsid w:val="00FC65B2"/>
    <w:rsid w:val="00FC68B9"/>
    <w:rsid w:val="00FD12FA"/>
    <w:rsid w:val="00FE3BF1"/>
    <w:rsid w:val="00FE6CD1"/>
    <w:rsid w:val="00FF0562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11</TotalTime>
  <Pages>1</Pages>
  <Words>426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Miran Stefanović</cp:lastModifiedBy>
  <cp:revision>16</cp:revision>
  <cp:lastPrinted>2013-10-09T05:57:00Z</cp:lastPrinted>
  <dcterms:created xsi:type="dcterms:W3CDTF">2024-01-04T10:57:00Z</dcterms:created>
  <dcterms:modified xsi:type="dcterms:W3CDTF">2026-04-24T03:26:00Z</dcterms:modified>
</cp:coreProperties>
</file>