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447470" w14:textId="77777777" w:rsidR="00137C23" w:rsidRDefault="00137C23" w:rsidP="008F7996">
      <w:pPr>
        <w:jc w:val="center"/>
        <w:rPr>
          <w:rFonts w:cs="Arial"/>
          <w:b/>
          <w:bCs/>
          <w:sz w:val="28"/>
          <w:szCs w:val="36"/>
          <w:lang w:val="sl-SI"/>
        </w:rPr>
      </w:pPr>
    </w:p>
    <w:p w14:paraId="0F1F83D2" w14:textId="690EB5BE" w:rsidR="003E5A81" w:rsidRDefault="003E5A81" w:rsidP="008F7996">
      <w:pPr>
        <w:jc w:val="center"/>
        <w:rPr>
          <w:rFonts w:cs="Arial"/>
          <w:b/>
          <w:bCs/>
          <w:sz w:val="28"/>
          <w:szCs w:val="36"/>
          <w:lang w:val="sl-SI"/>
        </w:rPr>
      </w:pPr>
      <w:bookmarkStart w:id="0" w:name="_Hlk123114924"/>
      <w:r w:rsidRPr="00434A54">
        <w:rPr>
          <w:noProof/>
          <w:lang w:val="sl-SI" w:eastAsia="sl-SI"/>
        </w:rPr>
        <w:drawing>
          <wp:inline distT="0" distB="0" distL="0" distR="0" wp14:anchorId="745F39EC" wp14:editId="043E1543">
            <wp:extent cx="2314575" cy="45848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115" cy="463539"/>
                    </a:xfrm>
                    <a:prstGeom prst="rect">
                      <a:avLst/>
                    </a:prstGeom>
                    <a:noFill/>
                  </pic:spPr>
                </pic:pic>
              </a:graphicData>
            </a:graphic>
          </wp:inline>
        </w:drawing>
      </w:r>
      <w:bookmarkEnd w:id="0"/>
    </w:p>
    <w:p w14:paraId="26D04E18" w14:textId="77777777" w:rsidR="003E5A81" w:rsidRDefault="003E5A81" w:rsidP="008F7996">
      <w:pPr>
        <w:jc w:val="center"/>
        <w:rPr>
          <w:rFonts w:cs="Arial"/>
          <w:b/>
          <w:bCs/>
          <w:sz w:val="28"/>
          <w:szCs w:val="36"/>
          <w:lang w:val="sl-SI"/>
        </w:rPr>
      </w:pPr>
    </w:p>
    <w:p w14:paraId="52177691" w14:textId="77777777" w:rsidR="003E5A81" w:rsidRDefault="003E5A81" w:rsidP="008F7996">
      <w:pPr>
        <w:jc w:val="center"/>
        <w:rPr>
          <w:rFonts w:cs="Arial"/>
          <w:b/>
          <w:bCs/>
          <w:sz w:val="28"/>
          <w:szCs w:val="36"/>
          <w:lang w:val="sl-SI"/>
        </w:rPr>
      </w:pPr>
    </w:p>
    <w:p w14:paraId="2A595CA6" w14:textId="2050AD5C" w:rsidR="00B135F0" w:rsidRPr="008F7996" w:rsidRDefault="008F7996" w:rsidP="008F7996">
      <w:pPr>
        <w:jc w:val="center"/>
        <w:rPr>
          <w:rFonts w:cs="Arial"/>
          <w:b/>
          <w:bCs/>
          <w:sz w:val="28"/>
          <w:szCs w:val="36"/>
          <w:lang w:val="sl-SI"/>
        </w:rPr>
      </w:pPr>
      <w:r w:rsidRPr="008F7996">
        <w:rPr>
          <w:rFonts w:cs="Arial"/>
          <w:b/>
          <w:bCs/>
          <w:sz w:val="28"/>
          <w:szCs w:val="36"/>
          <w:lang w:val="sl-SI"/>
        </w:rPr>
        <w:t>OSNUTEK POGODBE</w:t>
      </w:r>
      <w:r w:rsidR="00AA076F">
        <w:rPr>
          <w:rFonts w:cs="Arial"/>
          <w:b/>
          <w:bCs/>
          <w:sz w:val="28"/>
          <w:szCs w:val="36"/>
          <w:lang w:val="sl-SI"/>
        </w:rPr>
        <w:t xml:space="preserve"> ZA DOBAVO OPREME</w:t>
      </w: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70"/>
        <w:gridCol w:w="4384"/>
      </w:tblGrid>
      <w:tr w:rsidR="00F26449" w:rsidRPr="00B64497" w14:paraId="173BCD80" w14:textId="77777777" w:rsidTr="00E75AEA">
        <w:trPr>
          <w:trHeight w:val="2149"/>
        </w:trPr>
        <w:tc>
          <w:tcPr>
            <w:tcW w:w="4673" w:type="dxa"/>
          </w:tcPr>
          <w:p w14:paraId="43314979" w14:textId="77777777" w:rsidR="00F26449" w:rsidRPr="009A7EDB" w:rsidRDefault="00F26449" w:rsidP="00E75AE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E75AEA">
            <w:pPr>
              <w:spacing w:line="260" w:lineRule="exact"/>
              <w:ind w:right="1"/>
              <w:rPr>
                <w:b/>
                <w:bCs/>
                <w:szCs w:val="20"/>
                <w:lang w:val="sl-SI"/>
              </w:rPr>
            </w:pPr>
            <w:r w:rsidRPr="009A7EDB">
              <w:rPr>
                <w:b/>
                <w:bCs/>
                <w:szCs w:val="20"/>
                <w:lang w:val="sl-SI"/>
              </w:rPr>
              <w:t>RS, MINISTRSTVO ZA ZDRAVJE</w:t>
            </w:r>
          </w:p>
          <w:p w14:paraId="2C1D6594" w14:textId="1AF83CF6" w:rsidR="00F26449" w:rsidRPr="009A7EDB" w:rsidRDefault="00F26449" w:rsidP="00E75AEA">
            <w:pPr>
              <w:spacing w:line="260" w:lineRule="exact"/>
              <w:ind w:right="1"/>
              <w:rPr>
                <w:b/>
                <w:bCs/>
                <w:szCs w:val="20"/>
                <w:lang w:val="sl-SI"/>
              </w:rPr>
            </w:pPr>
            <w:r w:rsidRPr="009A7EDB">
              <w:rPr>
                <w:b/>
                <w:bCs/>
                <w:szCs w:val="20"/>
                <w:lang w:val="sl-SI"/>
              </w:rPr>
              <w:t>URAD REPUBLIKE SLOVENIJE ZA INVESTICIJE V ZDRAVSTVU</w:t>
            </w:r>
          </w:p>
          <w:p w14:paraId="7ECE9768" w14:textId="77777777" w:rsidR="00F26449" w:rsidRPr="009A7EDB" w:rsidRDefault="00F26449" w:rsidP="00E75AE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062BE9CA" w:rsidR="00F26449" w:rsidRPr="009A7EDB" w:rsidRDefault="00F26449" w:rsidP="00E75AEA">
            <w:pPr>
              <w:spacing w:line="260" w:lineRule="exact"/>
              <w:ind w:right="1"/>
              <w:rPr>
                <w:bCs/>
                <w:szCs w:val="20"/>
                <w:lang w:val="sl-SI"/>
              </w:rPr>
            </w:pPr>
            <w:r w:rsidRPr="009A7EDB">
              <w:rPr>
                <w:bCs/>
                <w:szCs w:val="20"/>
                <w:lang w:val="sl-SI"/>
              </w:rPr>
              <w:t>ki ga zastopa Ivan Osrečki,</w:t>
            </w:r>
            <w:r w:rsidR="000B5326">
              <w:rPr>
                <w:bCs/>
                <w:szCs w:val="20"/>
                <w:lang w:val="sl-SI"/>
              </w:rPr>
              <w:t xml:space="preserve"> </w:t>
            </w:r>
            <w:r w:rsidR="000B5326" w:rsidRPr="00A17749">
              <w:rPr>
                <w:szCs w:val="20"/>
                <w:lang w:val="sl-SI"/>
              </w:rPr>
              <w:t>direktor</w:t>
            </w:r>
            <w:r w:rsidRPr="00A17749">
              <w:rPr>
                <w:bCs/>
                <w:szCs w:val="20"/>
                <w:lang w:val="sl-SI"/>
              </w:rPr>
              <w:t xml:space="preserve"> </w:t>
            </w:r>
          </w:p>
          <w:p w14:paraId="7339B015" w14:textId="77777777" w:rsidR="00F26449" w:rsidRPr="009A7EDB" w:rsidRDefault="00F26449" w:rsidP="00E75AE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011EAE95" w14:textId="77777777" w:rsidR="00F26449" w:rsidRDefault="00F26449" w:rsidP="00E75AE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p w14:paraId="072504AD" w14:textId="4D5324DE" w:rsidR="004647A8" w:rsidRPr="009A7EDB" w:rsidRDefault="004647A8" w:rsidP="00E75AEA">
            <w:pPr>
              <w:spacing w:line="260" w:lineRule="exact"/>
              <w:ind w:right="1"/>
              <w:rPr>
                <w:szCs w:val="20"/>
                <w:lang w:val="sl-SI"/>
              </w:rPr>
            </w:pPr>
            <w:r>
              <w:rPr>
                <w:szCs w:val="20"/>
                <w:lang w:val="sl-SI"/>
              </w:rPr>
              <w:t xml:space="preserve">E-naslov: </w:t>
            </w:r>
            <w:hyperlink r:id="rId13" w:history="1">
              <w:r w:rsidRPr="00DF5285">
                <w:rPr>
                  <w:rStyle w:val="Hiperpovezava"/>
                  <w:szCs w:val="20"/>
                  <w:lang w:val="sl-SI"/>
                </w:rPr>
                <w:t>gp.uiz@gov.si</w:t>
              </w:r>
            </w:hyperlink>
            <w:r>
              <w:rPr>
                <w:szCs w:val="20"/>
                <w:lang w:val="sl-SI"/>
              </w:rPr>
              <w:t xml:space="preserve"> </w:t>
            </w:r>
          </w:p>
        </w:tc>
        <w:tc>
          <w:tcPr>
            <w:tcW w:w="4389" w:type="dxa"/>
          </w:tcPr>
          <w:p w14:paraId="56CD261B" w14:textId="044DE8BE" w:rsidR="00F26449" w:rsidRPr="009A7EDB" w:rsidRDefault="000B5326" w:rsidP="00E75AEA">
            <w:pPr>
              <w:spacing w:line="260" w:lineRule="exact"/>
              <w:ind w:right="1"/>
              <w:rPr>
                <w:szCs w:val="20"/>
                <w:lang w:val="sl-SI"/>
              </w:rPr>
            </w:pPr>
            <w:r w:rsidRPr="00A17749">
              <w:rPr>
                <w:szCs w:val="20"/>
                <w:lang w:val="sl-SI"/>
              </w:rPr>
              <w:t xml:space="preserve"> </w:t>
            </w: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69"/>
        <w:gridCol w:w="4385"/>
      </w:tblGrid>
      <w:tr w:rsidR="00FF6C2C" w:rsidRPr="00B64497" w14:paraId="7179D549" w14:textId="77777777" w:rsidTr="00E75AEA">
        <w:trPr>
          <w:trHeight w:val="2015"/>
        </w:trPr>
        <w:tc>
          <w:tcPr>
            <w:tcW w:w="4673" w:type="dxa"/>
          </w:tcPr>
          <w:p w14:paraId="63E1C144" w14:textId="77777777" w:rsidR="00F26449" w:rsidRPr="00FF6C2C" w:rsidRDefault="00F26449" w:rsidP="00E75AEA">
            <w:pPr>
              <w:spacing w:line="260" w:lineRule="exact"/>
              <w:ind w:right="1"/>
              <w:rPr>
                <w:b/>
                <w:szCs w:val="20"/>
                <w:lang w:val="sl-SI"/>
              </w:rPr>
            </w:pPr>
            <w:bookmarkStart w:id="1" w:name="_Hlk199319726"/>
            <w:r w:rsidRPr="00FF6C2C">
              <w:rPr>
                <w:b/>
                <w:szCs w:val="20"/>
                <w:u w:val="single"/>
                <w:lang w:val="sl-SI"/>
              </w:rPr>
              <w:t>Uporabnik</w:t>
            </w:r>
            <w:r w:rsidRPr="00FF6C2C">
              <w:rPr>
                <w:b/>
                <w:szCs w:val="20"/>
                <w:lang w:val="sl-SI"/>
              </w:rPr>
              <w:t>:</w:t>
            </w:r>
          </w:p>
          <w:p w14:paraId="0772A3E9" w14:textId="669B6CED" w:rsidR="00F26449" w:rsidRPr="00137C23" w:rsidRDefault="004647A8" w:rsidP="00E75AEA">
            <w:pPr>
              <w:spacing w:line="260" w:lineRule="exact"/>
              <w:ind w:right="1"/>
              <w:rPr>
                <w:b/>
                <w:bCs/>
                <w:szCs w:val="20"/>
                <w:lang w:val="sl-SI"/>
              </w:rPr>
            </w:pPr>
            <w:r w:rsidRPr="004647A8">
              <w:rPr>
                <w:b/>
                <w:bCs/>
                <w:szCs w:val="20"/>
                <w:lang w:val="sl-SI"/>
              </w:rPr>
              <w:t>UNIVERZITETNI KLINIČNI CENTER MARIBOR</w:t>
            </w:r>
          </w:p>
          <w:p w14:paraId="756C0926" w14:textId="6932E3B4" w:rsidR="00F26449" w:rsidRPr="00FF6C2C" w:rsidRDefault="008B529D" w:rsidP="00E75AEA">
            <w:pPr>
              <w:spacing w:line="260" w:lineRule="exact"/>
              <w:ind w:right="1"/>
              <w:rPr>
                <w:szCs w:val="20"/>
                <w:lang w:val="sl-SI"/>
              </w:rPr>
            </w:pPr>
            <w:r w:rsidRPr="00FF6C2C">
              <w:rPr>
                <w:szCs w:val="20"/>
                <w:lang w:val="sl-SI"/>
              </w:rPr>
              <w:t>Ljubljanska ulica 5, 2000 Maribor,</w:t>
            </w:r>
          </w:p>
          <w:p w14:paraId="4CA7DD3B" w14:textId="78565D1C" w:rsidR="00F26449" w:rsidRPr="00FF6C2C" w:rsidRDefault="00F26449" w:rsidP="00E75AEA">
            <w:pPr>
              <w:spacing w:line="260" w:lineRule="exact"/>
              <w:ind w:right="1"/>
              <w:rPr>
                <w:szCs w:val="20"/>
                <w:lang w:val="sl-SI"/>
              </w:rPr>
            </w:pPr>
            <w:r w:rsidRPr="00FF6C2C">
              <w:rPr>
                <w:bCs/>
                <w:szCs w:val="20"/>
                <w:lang w:val="sl-SI"/>
              </w:rPr>
              <w:t xml:space="preserve">ki ga zastopa </w:t>
            </w:r>
            <w:r w:rsidR="008B529D" w:rsidRPr="00FF6C2C">
              <w:rPr>
                <w:bCs/>
                <w:szCs w:val="20"/>
                <w:lang w:val="sl-SI"/>
              </w:rPr>
              <w:t>prof. dr. Vojko Flis, dr. med., generalni direktor</w:t>
            </w:r>
            <w:r w:rsidR="00137C23">
              <w:rPr>
                <w:bCs/>
                <w:szCs w:val="20"/>
                <w:lang w:val="sl-SI"/>
              </w:rPr>
              <w:t xml:space="preserve"> </w:t>
            </w:r>
            <w:r w:rsidR="00137C23" w:rsidRPr="003E5A81">
              <w:rPr>
                <w:bCs/>
                <w:szCs w:val="20"/>
                <w:lang w:val="sl-SI"/>
              </w:rPr>
              <w:t>UKC</w:t>
            </w:r>
          </w:p>
          <w:p w14:paraId="5EDF05F6" w14:textId="0D6A945E" w:rsidR="00F26449" w:rsidRPr="004647A8" w:rsidRDefault="00F26449" w:rsidP="00E75AEA">
            <w:pPr>
              <w:spacing w:line="260" w:lineRule="exact"/>
              <w:ind w:right="1"/>
              <w:rPr>
                <w:bCs/>
                <w:szCs w:val="20"/>
                <w:lang w:val="sl-SI"/>
              </w:rPr>
            </w:pPr>
            <w:r w:rsidRPr="00FF6C2C">
              <w:rPr>
                <w:bCs/>
                <w:szCs w:val="20"/>
                <w:lang w:val="sl-SI"/>
              </w:rPr>
              <w:t xml:space="preserve">Matična številka: </w:t>
            </w:r>
            <w:r w:rsidR="008B529D" w:rsidRPr="00137C23">
              <w:rPr>
                <w:rFonts w:cs="Arial"/>
                <w:szCs w:val="20"/>
                <w:lang w:val="sl-SI"/>
              </w:rPr>
              <w:t>5054150000</w:t>
            </w:r>
          </w:p>
          <w:p w14:paraId="110D3C33" w14:textId="77777777" w:rsidR="00F26449" w:rsidRDefault="00F26449" w:rsidP="00E75AEA">
            <w:pPr>
              <w:spacing w:line="260" w:lineRule="exact"/>
              <w:ind w:right="1"/>
              <w:rPr>
                <w:rFonts w:cs="Arial"/>
                <w:szCs w:val="20"/>
                <w:lang w:val="sl-SI"/>
              </w:rPr>
            </w:pPr>
            <w:r w:rsidRPr="004647A8">
              <w:rPr>
                <w:bCs/>
                <w:szCs w:val="20"/>
                <w:lang w:val="sl-SI"/>
              </w:rPr>
              <w:t xml:space="preserve">Davčna številka: </w:t>
            </w:r>
            <w:r w:rsidR="008B529D" w:rsidRPr="00137C23">
              <w:rPr>
                <w:rFonts w:cs="Arial"/>
                <w:szCs w:val="20"/>
                <w:lang w:val="sl-SI"/>
              </w:rPr>
              <w:t>SI</w:t>
            </w:r>
            <w:r w:rsidR="004647A8" w:rsidRPr="00137C23">
              <w:rPr>
                <w:rFonts w:cs="Arial"/>
                <w:szCs w:val="20"/>
                <w:lang w:val="sl-SI"/>
              </w:rPr>
              <w:t xml:space="preserve"> </w:t>
            </w:r>
            <w:r w:rsidR="008B529D" w:rsidRPr="00137C23">
              <w:rPr>
                <w:rFonts w:cs="Arial"/>
                <w:szCs w:val="20"/>
                <w:lang w:val="sl-SI"/>
              </w:rPr>
              <w:t>56644817</w:t>
            </w:r>
          </w:p>
          <w:p w14:paraId="2CF48CEE" w14:textId="752AFC2B" w:rsidR="004647A8" w:rsidRPr="00FF6C2C" w:rsidRDefault="004647A8" w:rsidP="00E75AEA">
            <w:pPr>
              <w:spacing w:line="260" w:lineRule="exact"/>
              <w:ind w:right="1"/>
              <w:rPr>
                <w:bCs/>
                <w:szCs w:val="20"/>
                <w:lang w:val="sl-SI"/>
              </w:rPr>
            </w:pPr>
            <w:r>
              <w:rPr>
                <w:rFonts w:cs="Arial"/>
                <w:bCs/>
                <w:szCs w:val="20"/>
                <w:lang w:val="sl-SI"/>
              </w:rPr>
              <w:t>E-naslov:</w:t>
            </w:r>
            <w:r w:rsidR="003E5A81">
              <w:t xml:space="preserve"> </w:t>
            </w:r>
            <w:hyperlink r:id="rId14" w:history="1">
              <w:r w:rsidR="003E5A81" w:rsidRPr="007F305D">
                <w:rPr>
                  <w:rStyle w:val="Hiperpovezava"/>
                  <w:rFonts w:cs="Arial"/>
                  <w:bCs/>
                  <w:szCs w:val="20"/>
                  <w:lang w:val="sl-SI"/>
                </w:rPr>
                <w:t>gpisarna@ukc-mb.si</w:t>
              </w:r>
            </w:hyperlink>
            <w:r w:rsidR="003E5A81">
              <w:rPr>
                <w:rFonts w:cs="Arial"/>
                <w:bCs/>
                <w:szCs w:val="20"/>
                <w:lang w:val="sl-SI"/>
              </w:rPr>
              <w:t xml:space="preserve"> </w:t>
            </w:r>
          </w:p>
        </w:tc>
        <w:tc>
          <w:tcPr>
            <w:tcW w:w="4389" w:type="dxa"/>
          </w:tcPr>
          <w:p w14:paraId="659D3C8B" w14:textId="77777777" w:rsidR="000365FD" w:rsidRDefault="000365FD" w:rsidP="00E75AEA">
            <w:pPr>
              <w:spacing w:line="260" w:lineRule="exact"/>
              <w:ind w:right="1"/>
              <w:rPr>
                <w:szCs w:val="20"/>
                <w:lang w:val="sl-SI"/>
              </w:rPr>
            </w:pPr>
          </w:p>
          <w:p w14:paraId="3CCF42C7" w14:textId="6883BE12" w:rsidR="00F26449" w:rsidRPr="00FF6C2C" w:rsidRDefault="00F26449" w:rsidP="00E75AEA">
            <w:pPr>
              <w:spacing w:line="260" w:lineRule="exact"/>
              <w:ind w:right="1"/>
              <w:rPr>
                <w:szCs w:val="20"/>
                <w:lang w:val="sl-SI"/>
              </w:rPr>
            </w:pPr>
            <w:r w:rsidRPr="00FF6C2C">
              <w:rPr>
                <w:szCs w:val="20"/>
                <w:lang w:val="sl-SI"/>
              </w:rPr>
              <w:t xml:space="preserve">Št.: </w:t>
            </w:r>
            <w:r w:rsidR="00225CB7">
              <w:rPr>
                <w:rFonts w:cs="Arial"/>
                <w:lang w:val="sl-SI"/>
              </w:rPr>
              <w:t>___________</w:t>
            </w:r>
          </w:p>
          <w:p w14:paraId="50D40969" w14:textId="200BBC69" w:rsidR="00F26449" w:rsidRPr="00FF6C2C" w:rsidRDefault="00F26449" w:rsidP="00E75AEA">
            <w:pPr>
              <w:spacing w:line="260" w:lineRule="exact"/>
              <w:ind w:right="1"/>
              <w:rPr>
                <w:szCs w:val="20"/>
                <w:lang w:val="sl-SI"/>
              </w:rPr>
            </w:pPr>
          </w:p>
        </w:tc>
      </w:tr>
      <w:bookmarkEnd w:id="1"/>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F6C2C" w:rsidRPr="00FF6C2C" w14:paraId="4387438F" w14:textId="77777777" w:rsidTr="00E75AEA">
        <w:tc>
          <w:tcPr>
            <w:tcW w:w="3331" w:type="dxa"/>
          </w:tcPr>
          <w:p w14:paraId="69F8510C" w14:textId="77777777" w:rsidR="00F26449" w:rsidRPr="00FF6C2C" w:rsidRDefault="00F26449" w:rsidP="00E75AEA">
            <w:pPr>
              <w:spacing w:line="260" w:lineRule="exact"/>
              <w:jc w:val="both"/>
              <w:rPr>
                <w:rFonts w:cs="Arial"/>
                <w:bCs/>
                <w:sz w:val="16"/>
                <w:szCs w:val="16"/>
                <w:lang w:val="sl-SI"/>
              </w:rPr>
            </w:pPr>
          </w:p>
          <w:p w14:paraId="764A1931" w14:textId="77777777" w:rsidR="00F26449" w:rsidRPr="00FF6C2C" w:rsidRDefault="00F26449" w:rsidP="00E75AEA">
            <w:pPr>
              <w:spacing w:line="260" w:lineRule="exact"/>
              <w:jc w:val="both"/>
              <w:rPr>
                <w:rFonts w:cs="Arial"/>
                <w:bCs/>
                <w:szCs w:val="20"/>
                <w:lang w:val="sl-SI"/>
              </w:rPr>
            </w:pPr>
            <w:r w:rsidRPr="00FF6C2C">
              <w:rPr>
                <w:rFonts w:cs="Arial"/>
                <w:bCs/>
                <w:szCs w:val="20"/>
                <w:lang w:val="sl-SI"/>
              </w:rPr>
              <w:t>ter</w:t>
            </w:r>
          </w:p>
          <w:p w14:paraId="13B552DB" w14:textId="77777777" w:rsidR="00F26449" w:rsidRPr="00FF6C2C" w:rsidRDefault="00F26449" w:rsidP="00E75AEA">
            <w:pPr>
              <w:spacing w:line="260" w:lineRule="exact"/>
              <w:jc w:val="both"/>
              <w:rPr>
                <w:rFonts w:cs="Arial"/>
                <w:bCs/>
                <w:sz w:val="16"/>
                <w:szCs w:val="16"/>
                <w:lang w:val="sl-SI"/>
              </w:rPr>
            </w:pPr>
          </w:p>
        </w:tc>
        <w:tc>
          <w:tcPr>
            <w:tcW w:w="6269" w:type="dxa"/>
          </w:tcPr>
          <w:p w14:paraId="2E385E52" w14:textId="77777777" w:rsidR="00F26449" w:rsidRPr="00FF6C2C" w:rsidRDefault="00F26449" w:rsidP="00E75AE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F6C2C" w:rsidRPr="00FF6C2C" w14:paraId="3D714F90" w14:textId="77777777" w:rsidTr="00E75AEA">
        <w:trPr>
          <w:trHeight w:val="2015"/>
        </w:trPr>
        <w:tc>
          <w:tcPr>
            <w:tcW w:w="4674" w:type="dxa"/>
          </w:tcPr>
          <w:p w14:paraId="3737A1A3" w14:textId="63222677" w:rsidR="00F26449" w:rsidRPr="00FF6C2C" w:rsidRDefault="00F26449" w:rsidP="00E75AEA">
            <w:pPr>
              <w:spacing w:line="260" w:lineRule="exact"/>
              <w:ind w:right="1"/>
              <w:rPr>
                <w:b/>
                <w:szCs w:val="20"/>
                <w:lang w:val="sl-SI"/>
              </w:rPr>
            </w:pPr>
            <w:r w:rsidRPr="00FF6C2C">
              <w:rPr>
                <w:b/>
                <w:szCs w:val="20"/>
                <w:u w:val="single"/>
                <w:lang w:val="sl-SI"/>
              </w:rPr>
              <w:t>Dobavitelj</w:t>
            </w:r>
            <w:r w:rsidRPr="00FF6C2C">
              <w:rPr>
                <w:b/>
                <w:szCs w:val="20"/>
                <w:lang w:val="sl-SI"/>
              </w:rPr>
              <w:t>:</w:t>
            </w:r>
          </w:p>
          <w:p w14:paraId="096F2C7A" w14:textId="77777777" w:rsidR="001B2468" w:rsidRPr="00FF6C2C" w:rsidRDefault="001B2468" w:rsidP="001B2468">
            <w:pPr>
              <w:pStyle w:val="Telobesedila-zamik"/>
              <w:ind w:left="0"/>
              <w:rPr>
                <w:rFonts w:ascii="Arial" w:hAnsi="Arial" w:cs="Arial"/>
                <w:iCs/>
                <w:sz w:val="20"/>
                <w:szCs w:val="20"/>
                <w:lang w:val="x-none" w:eastAsia="x-none"/>
              </w:rPr>
            </w:pPr>
            <w:r w:rsidRPr="00FF6C2C">
              <w:rPr>
                <w:rFonts w:ascii="Arial" w:hAnsi="Arial" w:cs="Arial"/>
                <w:sz w:val="20"/>
                <w:szCs w:val="20"/>
              </w:rPr>
              <w:t xml:space="preserve">Naziv: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i/>
                <w:sz w:val="20"/>
                <w:szCs w:val="20"/>
                <w:lang w:val="x-none" w:eastAsia="x-none"/>
              </w:rPr>
              <w:fldChar w:fldCharType="end"/>
            </w:r>
          </w:p>
          <w:p w14:paraId="090A0C7B" w14:textId="77777777" w:rsidR="001B2468" w:rsidRPr="00FF6C2C" w:rsidRDefault="001B2468" w:rsidP="001B2468">
            <w:pPr>
              <w:pStyle w:val="Telobesedila-zamik"/>
              <w:ind w:left="0"/>
              <w:rPr>
                <w:rFonts w:ascii="Arial" w:hAnsi="Arial" w:cs="Arial"/>
                <w:iCs/>
                <w:sz w:val="20"/>
                <w:szCs w:val="20"/>
              </w:rPr>
            </w:pPr>
            <w:r w:rsidRPr="00FF6C2C">
              <w:rPr>
                <w:rFonts w:ascii="Arial" w:hAnsi="Arial" w:cs="Arial"/>
                <w:iCs/>
                <w:sz w:val="20"/>
                <w:szCs w:val="20"/>
                <w:lang w:val="x-none" w:eastAsia="x-none"/>
              </w:rPr>
              <w:t>N</w:t>
            </w:r>
            <w:r w:rsidRPr="00FF6C2C">
              <w:rPr>
                <w:rFonts w:ascii="Arial" w:hAnsi="Arial" w:cs="Arial"/>
                <w:iCs/>
                <w:sz w:val="20"/>
                <w:szCs w:val="20"/>
                <w:lang w:eastAsia="x-none"/>
              </w:rPr>
              <w:t xml:space="preserve">aslov: </w:t>
            </w:r>
            <w:r w:rsidRPr="00FF6C2C">
              <w:rPr>
                <w:rFonts w:ascii="Arial" w:hAnsi="Arial" w:cs="Arial"/>
                <w:i/>
                <w:sz w:val="20"/>
                <w:szCs w:val="20"/>
                <w:lang w:val="x-none" w:eastAsia="x-none"/>
              </w:rPr>
              <w:fldChar w:fldCharType="begin">
                <w:ffData>
                  <w:name w:val="Besedilo3"/>
                  <w:enabled/>
                  <w:calcOnExit w:val="0"/>
                  <w:textInput/>
                </w:ffData>
              </w:fldChar>
            </w:r>
            <w:r w:rsidRPr="00FF6C2C">
              <w:rPr>
                <w:rFonts w:ascii="Arial" w:hAnsi="Arial" w:cs="Arial"/>
                <w:sz w:val="20"/>
                <w:szCs w:val="20"/>
                <w:lang w:val="x-none" w:eastAsia="x-none"/>
              </w:rPr>
              <w:instrText xml:space="preserve"> FORMTEXT </w:instrText>
            </w:r>
            <w:r w:rsidRPr="00FF6C2C">
              <w:rPr>
                <w:rFonts w:ascii="Arial" w:hAnsi="Arial" w:cs="Arial"/>
                <w:i/>
                <w:sz w:val="20"/>
                <w:szCs w:val="20"/>
                <w:lang w:val="x-none" w:eastAsia="x-none"/>
              </w:rPr>
            </w:r>
            <w:r w:rsidRPr="00FF6C2C">
              <w:rPr>
                <w:rFonts w:ascii="Arial" w:hAnsi="Arial" w:cs="Arial"/>
                <w:i/>
                <w:sz w:val="20"/>
                <w:szCs w:val="20"/>
                <w:lang w:val="x-none" w:eastAsia="x-none"/>
              </w:rPr>
              <w:fldChar w:fldCharType="separate"/>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noProof/>
                <w:sz w:val="20"/>
                <w:szCs w:val="20"/>
                <w:lang w:val="x-none" w:eastAsia="x-none"/>
              </w:rPr>
              <w:t> </w:t>
            </w:r>
            <w:r w:rsidRPr="00FF6C2C">
              <w:rPr>
                <w:rFonts w:ascii="Arial" w:hAnsi="Arial" w:cs="Arial"/>
                <w:i/>
                <w:sz w:val="20"/>
                <w:szCs w:val="20"/>
                <w:lang w:val="x-none" w:eastAsia="x-none"/>
              </w:rPr>
              <w:fldChar w:fldCharType="end"/>
            </w:r>
            <w:r w:rsidRPr="00FF6C2C">
              <w:rPr>
                <w:rFonts w:ascii="Arial" w:hAnsi="Arial" w:cs="Arial"/>
                <w:iCs/>
                <w:sz w:val="20"/>
                <w:szCs w:val="20"/>
                <w:lang w:eastAsia="x-none"/>
              </w:rPr>
              <w:t>,</w:t>
            </w:r>
          </w:p>
          <w:p w14:paraId="3FC30F81" w14:textId="4CEE1C56" w:rsidR="00F26449" w:rsidRPr="00FF6C2C" w:rsidRDefault="00F26449" w:rsidP="00E75AEA">
            <w:pPr>
              <w:rPr>
                <w:rFonts w:cs="Arial"/>
                <w:bCs/>
                <w:iCs/>
                <w:szCs w:val="20"/>
                <w:lang w:val="sl-SI"/>
              </w:rPr>
            </w:pPr>
            <w:r w:rsidRPr="00FF6C2C">
              <w:rPr>
                <w:rFonts w:cs="Arial"/>
                <w:bCs/>
                <w:szCs w:val="20"/>
                <w:lang w:val="sl-SI"/>
              </w:rPr>
              <w:t>ki ga zastopa</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3936A659" w14:textId="5DF49B52" w:rsidR="00F26449" w:rsidRPr="00FF6C2C" w:rsidRDefault="00F26449" w:rsidP="00E75AEA">
            <w:pPr>
              <w:rPr>
                <w:rFonts w:cs="Arial"/>
                <w:b/>
                <w:iCs/>
                <w:szCs w:val="20"/>
                <w:lang w:val="sl-SI"/>
              </w:rPr>
            </w:pPr>
            <w:r w:rsidRPr="00FF6C2C">
              <w:rPr>
                <w:rFonts w:cs="Arial"/>
                <w:bCs/>
                <w:szCs w:val="20"/>
                <w:lang w:val="sl-SI"/>
              </w:rPr>
              <w:t>Matična številka:</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0098800C" w14:textId="77C192EF" w:rsidR="00F26449" w:rsidRPr="004647A8" w:rsidRDefault="00F26449" w:rsidP="00E75AEA">
            <w:pPr>
              <w:rPr>
                <w:rFonts w:cs="Arial"/>
                <w:b/>
                <w:iCs/>
                <w:szCs w:val="20"/>
                <w:lang w:val="sl-SI"/>
              </w:rPr>
            </w:pPr>
            <w:r w:rsidRPr="00FF6C2C">
              <w:rPr>
                <w:rFonts w:cs="Arial"/>
                <w:bCs/>
                <w:szCs w:val="20"/>
                <w:lang w:val="sl-SI"/>
              </w:rPr>
              <w:t>Davčna številka:</w:t>
            </w:r>
            <w:r w:rsidRPr="00FF6C2C">
              <w:rPr>
                <w:rFonts w:cs="Arial"/>
                <w:b/>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p w14:paraId="0931C66D" w14:textId="7C5FA105" w:rsidR="004647A8" w:rsidRPr="004647A8" w:rsidRDefault="004647A8" w:rsidP="00E75AEA">
            <w:pPr>
              <w:rPr>
                <w:rFonts w:cs="Arial"/>
                <w:bCs/>
                <w:iCs/>
                <w:szCs w:val="20"/>
                <w:lang w:val="sl-SI"/>
              </w:rPr>
            </w:pPr>
            <w:r>
              <w:rPr>
                <w:rFonts w:cs="Arial"/>
                <w:bCs/>
                <w:szCs w:val="20"/>
                <w:lang w:val="sl-SI"/>
              </w:rPr>
              <w:t xml:space="preserve">E-naslov: </w:t>
            </w:r>
            <w:r w:rsidRPr="00FF6C2C">
              <w:rPr>
                <w:rFonts w:cs="Arial"/>
                <w:i/>
                <w:sz w:val="22"/>
                <w:szCs w:val="22"/>
                <w:lang w:val="x-none" w:eastAsia="x-none"/>
              </w:rPr>
              <w:fldChar w:fldCharType="begin">
                <w:ffData>
                  <w:name w:val="Besedilo3"/>
                  <w:enabled/>
                  <w:calcOnExit w:val="0"/>
                  <w:textInput/>
                </w:ffData>
              </w:fldChar>
            </w:r>
            <w:r w:rsidRPr="00FF6C2C">
              <w:rPr>
                <w:rFonts w:cs="Arial"/>
                <w:sz w:val="22"/>
                <w:szCs w:val="22"/>
                <w:lang w:val="x-none" w:eastAsia="x-none"/>
              </w:rPr>
              <w:instrText xml:space="preserve"> FORMTEXT </w:instrText>
            </w:r>
            <w:r w:rsidRPr="00FF6C2C">
              <w:rPr>
                <w:rFonts w:cs="Arial"/>
                <w:i/>
                <w:sz w:val="22"/>
                <w:szCs w:val="22"/>
                <w:lang w:val="x-none" w:eastAsia="x-none"/>
              </w:rPr>
            </w:r>
            <w:r w:rsidRPr="00FF6C2C">
              <w:rPr>
                <w:rFonts w:cs="Arial"/>
                <w:i/>
                <w:sz w:val="22"/>
                <w:szCs w:val="22"/>
                <w:lang w:val="x-none" w:eastAsia="x-none"/>
              </w:rPr>
              <w:fldChar w:fldCharType="separate"/>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noProof/>
                <w:sz w:val="22"/>
                <w:szCs w:val="22"/>
                <w:lang w:val="x-none" w:eastAsia="x-none"/>
              </w:rPr>
              <w:t> </w:t>
            </w:r>
            <w:r w:rsidRPr="00FF6C2C">
              <w:rPr>
                <w:rFonts w:cs="Arial"/>
                <w:i/>
                <w:sz w:val="22"/>
                <w:szCs w:val="22"/>
                <w:lang w:val="x-none" w:eastAsia="x-none"/>
              </w:rPr>
              <w:fldChar w:fldCharType="end"/>
            </w:r>
          </w:p>
          <w:p w14:paraId="75750C6C" w14:textId="28F990B9" w:rsidR="00F26449" w:rsidRPr="00FF6C2C" w:rsidRDefault="00F26449" w:rsidP="00E75AEA">
            <w:pPr>
              <w:rPr>
                <w:rFonts w:cs="Arial"/>
                <w:b/>
                <w:iCs/>
                <w:szCs w:val="20"/>
                <w:lang w:val="sl-SI"/>
              </w:rPr>
            </w:pPr>
            <w:r w:rsidRPr="00FF6C2C">
              <w:rPr>
                <w:rFonts w:cs="Arial"/>
                <w:bCs/>
                <w:szCs w:val="20"/>
                <w:lang w:val="sl-SI"/>
              </w:rPr>
              <w:t>TRR: SI56</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r w:rsidRPr="00FF6C2C">
              <w:rPr>
                <w:rFonts w:cs="Arial"/>
                <w:bCs/>
                <w:szCs w:val="20"/>
                <w:lang w:val="sl-SI"/>
              </w:rPr>
              <w:t>, odprt pri</w:t>
            </w:r>
            <w:r w:rsidR="001B2468" w:rsidRPr="00FF6C2C">
              <w:rPr>
                <w:rFonts w:cs="Arial"/>
                <w:bCs/>
                <w:szCs w:val="20"/>
                <w:lang w:val="sl-SI"/>
              </w:rPr>
              <w:t xml:space="preserve"> </w:t>
            </w:r>
            <w:r w:rsidR="001B2468" w:rsidRPr="00FF6C2C">
              <w:rPr>
                <w:rFonts w:cs="Arial"/>
                <w:i/>
                <w:sz w:val="22"/>
                <w:szCs w:val="22"/>
                <w:lang w:val="x-none" w:eastAsia="x-none"/>
              </w:rPr>
              <w:fldChar w:fldCharType="begin">
                <w:ffData>
                  <w:name w:val="Besedilo3"/>
                  <w:enabled/>
                  <w:calcOnExit w:val="0"/>
                  <w:textInput/>
                </w:ffData>
              </w:fldChar>
            </w:r>
            <w:r w:rsidR="001B2468" w:rsidRPr="00FF6C2C">
              <w:rPr>
                <w:rFonts w:cs="Arial"/>
                <w:sz w:val="22"/>
                <w:szCs w:val="22"/>
                <w:lang w:val="x-none" w:eastAsia="x-none"/>
              </w:rPr>
              <w:instrText xml:space="preserve"> FORMTEXT </w:instrText>
            </w:r>
            <w:r w:rsidR="001B2468" w:rsidRPr="00FF6C2C">
              <w:rPr>
                <w:rFonts w:cs="Arial"/>
                <w:i/>
                <w:sz w:val="22"/>
                <w:szCs w:val="22"/>
                <w:lang w:val="x-none" w:eastAsia="x-none"/>
              </w:rPr>
            </w:r>
            <w:r w:rsidR="001B2468" w:rsidRPr="00FF6C2C">
              <w:rPr>
                <w:rFonts w:cs="Arial"/>
                <w:i/>
                <w:sz w:val="22"/>
                <w:szCs w:val="22"/>
                <w:lang w:val="x-none" w:eastAsia="x-none"/>
              </w:rPr>
              <w:fldChar w:fldCharType="separate"/>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noProof/>
                <w:sz w:val="22"/>
                <w:szCs w:val="22"/>
                <w:lang w:val="x-none" w:eastAsia="x-none"/>
              </w:rPr>
              <w:t> </w:t>
            </w:r>
            <w:r w:rsidR="001B2468" w:rsidRPr="00FF6C2C">
              <w:rPr>
                <w:rFonts w:cs="Arial"/>
                <w:i/>
                <w:sz w:val="22"/>
                <w:szCs w:val="22"/>
                <w:lang w:val="x-none" w:eastAsia="x-none"/>
              </w:rPr>
              <w:fldChar w:fldCharType="end"/>
            </w:r>
          </w:p>
        </w:tc>
        <w:tc>
          <w:tcPr>
            <w:tcW w:w="4388" w:type="dxa"/>
          </w:tcPr>
          <w:p w14:paraId="1A86B8EE" w14:textId="6780F918" w:rsidR="001B2468" w:rsidRPr="00FF6C2C" w:rsidRDefault="001B2468" w:rsidP="00E75AEA">
            <w:pPr>
              <w:spacing w:line="260" w:lineRule="exact"/>
              <w:ind w:right="1"/>
              <w:rPr>
                <w:iCs/>
                <w:szCs w:val="20"/>
                <w:lang w:val="sl-SI"/>
              </w:rPr>
            </w:pPr>
          </w:p>
        </w:tc>
      </w:tr>
    </w:tbl>
    <w:p w14:paraId="3F061DA1" w14:textId="77777777" w:rsidR="00F26449" w:rsidRPr="009A7EDB" w:rsidRDefault="00F26449" w:rsidP="00F26449">
      <w:pPr>
        <w:spacing w:line="260" w:lineRule="exact"/>
        <w:jc w:val="both"/>
        <w:rPr>
          <w:rFonts w:cs="Arial"/>
          <w:szCs w:val="20"/>
          <w:lang w:val="sl-SI"/>
        </w:rPr>
      </w:pPr>
    </w:p>
    <w:p w14:paraId="68AB8CEA" w14:textId="1CDFE644" w:rsidR="00F26449" w:rsidRDefault="007C52A9" w:rsidP="00F26449">
      <w:pPr>
        <w:spacing w:line="260" w:lineRule="exact"/>
        <w:jc w:val="both"/>
        <w:rPr>
          <w:rFonts w:cs="Arial"/>
          <w:szCs w:val="20"/>
          <w:lang w:val="sl-SI"/>
        </w:rPr>
      </w:pPr>
      <w:r>
        <w:rPr>
          <w:rFonts w:cs="Arial"/>
          <w:szCs w:val="20"/>
          <w:lang w:val="sl-SI"/>
        </w:rPr>
        <w:t>s</w:t>
      </w:r>
      <w:r w:rsidR="00F26449" w:rsidRPr="009A7EDB">
        <w:rPr>
          <w:rFonts w:cs="Arial"/>
          <w:szCs w:val="20"/>
          <w:lang w:val="sl-SI"/>
        </w:rPr>
        <w:t>klepajo</w:t>
      </w:r>
    </w:p>
    <w:p w14:paraId="6CAFE376" w14:textId="77777777" w:rsidR="007C52A9" w:rsidRPr="009A7EDB" w:rsidRDefault="007C52A9" w:rsidP="00F26449">
      <w:pPr>
        <w:spacing w:line="260" w:lineRule="exact"/>
        <w:jc w:val="both"/>
        <w:rPr>
          <w:rFonts w:cs="Arial"/>
          <w:szCs w:val="20"/>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5D4A331A"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A335CD">
        <w:rPr>
          <w:rFonts w:cs="Arial"/>
          <w:b/>
          <w:bCs/>
          <w:lang w:val="sl-SI"/>
        </w:rPr>
        <w:t>kirurškega robota</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rsidP="003E5A81">
      <w:pPr>
        <w:keepNext/>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3E5A81">
      <w:pPr>
        <w:keepNext/>
        <w:jc w:val="center"/>
        <w:rPr>
          <w:rFonts w:cs="Arial"/>
          <w:lang w:val="sl-SI"/>
        </w:rPr>
      </w:pPr>
    </w:p>
    <w:p w14:paraId="0B0AC617" w14:textId="766763AD" w:rsidR="00B135F0" w:rsidRPr="009A7EDB" w:rsidRDefault="00B135F0" w:rsidP="003E5A81">
      <w:pPr>
        <w:keepNext/>
        <w:jc w:val="both"/>
        <w:rPr>
          <w:rFonts w:cs="Arial"/>
          <w:lang w:val="sl-SI"/>
        </w:rPr>
      </w:pPr>
      <w:r w:rsidRPr="009A7EDB">
        <w:rPr>
          <w:rFonts w:cs="Arial"/>
          <w:lang w:val="sl-SI"/>
        </w:rPr>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10FE955D" w:rsidR="002729F9" w:rsidRPr="009A7EDB" w:rsidRDefault="002729F9" w:rsidP="003E5A81">
      <w:pPr>
        <w:keepNext/>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C353AE" w:rsidRPr="00FF6C2C">
        <w:rPr>
          <w:lang w:val="sl-SI"/>
        </w:rPr>
        <w:t>»</w:t>
      </w:r>
      <w:r w:rsidR="001B2468" w:rsidRPr="00FF6C2C">
        <w:rPr>
          <w:lang w:val="sl-SI"/>
        </w:rPr>
        <w:t>Nakup kirurškega robota</w:t>
      </w:r>
      <w:r w:rsidR="00F721B5">
        <w:rPr>
          <w:lang w:val="sl-SI"/>
        </w:rPr>
        <w:t xml:space="preserve"> </w:t>
      </w:r>
      <w:r w:rsidR="00F721B5" w:rsidRPr="00F721B5">
        <w:rPr>
          <w:i/>
          <w:iCs/>
          <w:lang w:val="sl-SI"/>
        </w:rPr>
        <w:t>– ponovljen postopek</w:t>
      </w:r>
      <w:r w:rsidR="00C353AE" w:rsidRPr="00FF6C2C">
        <w:rPr>
          <w:lang w:val="sl-SI"/>
        </w:rPr>
        <w:t>«</w:t>
      </w:r>
      <w:r w:rsidRPr="00FF6C2C">
        <w:rPr>
          <w:lang w:val="sl-SI"/>
        </w:rPr>
        <w:t xml:space="preserve">, z </w:t>
      </w:r>
      <w:r w:rsidR="00C353AE" w:rsidRPr="00FF6C2C">
        <w:rPr>
          <w:lang w:val="sl-SI"/>
        </w:rPr>
        <w:t xml:space="preserve">interno </w:t>
      </w:r>
      <w:r w:rsidRPr="00FF6C2C">
        <w:rPr>
          <w:lang w:val="sl-SI"/>
        </w:rPr>
        <w:t xml:space="preserve">oznako </w:t>
      </w:r>
      <w:r w:rsidR="001B2468" w:rsidRPr="00FF6C2C">
        <w:rPr>
          <w:lang w:val="sl-SI"/>
        </w:rPr>
        <w:t>V</w:t>
      </w:r>
      <w:r w:rsidR="00B26298">
        <w:rPr>
          <w:lang w:val="sl-SI"/>
        </w:rPr>
        <w:t>7</w:t>
      </w:r>
      <w:r w:rsidR="001B2468" w:rsidRPr="00FF6C2C">
        <w:rPr>
          <w:lang w:val="sl-SI"/>
        </w:rPr>
        <w:t>-2</w:t>
      </w:r>
      <w:r w:rsidR="00B26298">
        <w:rPr>
          <w:lang w:val="sl-SI"/>
        </w:rPr>
        <w:t>6</w:t>
      </w:r>
      <w:r w:rsidR="001B2468" w:rsidRPr="00FF6C2C">
        <w:rPr>
          <w:lang w:val="sl-SI"/>
        </w:rPr>
        <w:t>/B</w:t>
      </w:r>
      <w:r w:rsidR="00C353AE" w:rsidRPr="000B5326">
        <w:rPr>
          <w:bCs/>
          <w:lang w:val="sl-SI"/>
        </w:rPr>
        <w:t>;</w:t>
      </w:r>
      <w:r w:rsidRPr="00FF6C2C">
        <w:rPr>
          <w:b/>
          <w:bCs/>
          <w:lang w:val="sl-SI"/>
        </w:rPr>
        <w:t xml:space="preserve"> </w:t>
      </w:r>
      <w:r w:rsidRPr="00FF6C2C">
        <w:rPr>
          <w:lang w:val="sl-SI"/>
        </w:rPr>
        <w:t>objav</w:t>
      </w:r>
      <w:r w:rsidR="00C353AE" w:rsidRPr="00FF6C2C">
        <w:rPr>
          <w:lang w:val="sl-SI"/>
        </w:rPr>
        <w:t xml:space="preserve">a obvestila </w:t>
      </w:r>
      <w:r w:rsidR="00C353AE" w:rsidRPr="009A7EDB">
        <w:rPr>
          <w:lang w:val="sl-SI"/>
        </w:rPr>
        <w:t>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4C985701" w:rsidR="002729F9" w:rsidRPr="00F57D3B" w:rsidRDefault="0027730F">
      <w:pPr>
        <w:numPr>
          <w:ilvl w:val="0"/>
          <w:numId w:val="35"/>
        </w:numPr>
        <w:tabs>
          <w:tab w:val="clear" w:pos="720"/>
        </w:tabs>
        <w:spacing w:line="260" w:lineRule="exact"/>
        <w:ind w:left="567"/>
        <w:jc w:val="both"/>
        <w:rPr>
          <w:rFonts w:cs="Arial"/>
          <w:lang w:val="sl-SI"/>
        </w:rPr>
      </w:pPr>
      <w:r>
        <w:rPr>
          <w:lang w:val="sl-SI"/>
        </w:rPr>
        <w:t>sta</w:t>
      </w:r>
      <w:r w:rsidR="002729F9" w:rsidRPr="009A7EDB">
        <w:rPr>
          <w:lang w:val="sl-SI"/>
        </w:rPr>
        <w:t xml:space="preserve"> </w:t>
      </w:r>
      <w:r w:rsidR="002729F9" w:rsidRPr="003A2ADB">
        <w:rPr>
          <w:lang w:val="sl-SI"/>
        </w:rPr>
        <w:t>dokumentacija v zvezi z oddajo javnega naročila (v nadaljnjem besedilu: dokumentacija)</w:t>
      </w:r>
      <w:r w:rsidR="003A2ADB" w:rsidRPr="003A2ADB">
        <w:rPr>
          <w:lang w:val="sl-SI"/>
        </w:rPr>
        <w:t xml:space="preserve"> </w:t>
      </w:r>
      <w:r w:rsidR="003A2ADB" w:rsidRPr="003A2ADB">
        <w:rPr>
          <w:rFonts w:cs="Arial"/>
          <w:bCs/>
          <w:iCs/>
          <w:lang w:val="sl-SI"/>
        </w:rPr>
        <w:t xml:space="preserve">vključno z vsemi tehničnimi specifikacijami naročnika in ponudba dobavitelja št. </w:t>
      </w:r>
      <w:r w:rsidR="00137D66" w:rsidRPr="009A7EDB">
        <w:t>_________</w:t>
      </w:r>
      <w:r w:rsidR="003A2ADB" w:rsidRPr="003A2ADB">
        <w:rPr>
          <w:rFonts w:cs="Arial"/>
          <w:bCs/>
          <w:iCs/>
          <w:lang w:val="sl-SI"/>
        </w:rPr>
        <w:t xml:space="preserve"> z dne </w:t>
      </w:r>
      <w:r w:rsidR="00137D66" w:rsidRPr="009A7EDB">
        <w:t>_________</w:t>
      </w:r>
      <w:r w:rsidR="003A2ADB" w:rsidRPr="003A2ADB">
        <w:rPr>
          <w:rFonts w:cs="Arial"/>
          <w:bCs/>
          <w:iCs/>
          <w:lang w:val="sl-SI"/>
        </w:rPr>
        <w:t xml:space="preserve"> sestavni del te pogodbe</w:t>
      </w:r>
      <w:r w:rsidR="002729F9" w:rsidRPr="003A2ADB">
        <w:rPr>
          <w:lang w:val="sl-SI"/>
        </w:rPr>
        <w:t>, zato so sestavni</w:t>
      </w:r>
      <w:r w:rsidR="002729F9" w:rsidRPr="009A7EDB">
        <w:rPr>
          <w:lang w:val="sl-SI"/>
        </w:rPr>
        <w:t xml:space="preserve"> del te pogodbe tudi vse zahteve in pogoji iz dokumentacije, ki niso izrecno navedeni v tej pogodbi;</w:t>
      </w:r>
    </w:p>
    <w:p w14:paraId="62123C25" w14:textId="5B80BB2C" w:rsidR="00FA42C4" w:rsidRPr="00137C23" w:rsidRDefault="00FA42C4">
      <w:pPr>
        <w:numPr>
          <w:ilvl w:val="0"/>
          <w:numId w:val="35"/>
        </w:numPr>
        <w:tabs>
          <w:tab w:val="clear" w:pos="720"/>
        </w:tabs>
        <w:spacing w:line="260" w:lineRule="exact"/>
        <w:ind w:left="567"/>
        <w:jc w:val="both"/>
        <w:rPr>
          <w:rFonts w:cs="Arial"/>
          <w:lang w:val="sl-SI"/>
        </w:rPr>
      </w:pPr>
      <w:r w:rsidRPr="00137C23">
        <w:rPr>
          <w:rFonts w:cs="Arial"/>
          <w:lang w:val="sl-SI"/>
        </w:rPr>
        <w:t>se kirurški robot sofinancira iz Evropskega sklada za regionalni razvoj (v nadaljnjem besedilu: ESRR)</w:t>
      </w:r>
      <w:r w:rsidR="00137D66">
        <w:rPr>
          <w:rFonts w:cs="Arial"/>
          <w:lang w:val="sl-SI"/>
        </w:rPr>
        <w:t>;</w:t>
      </w:r>
    </w:p>
    <w:p w14:paraId="6E427C7B" w14:textId="3DE77083" w:rsidR="00B26298" w:rsidRPr="00137C23" w:rsidRDefault="00B26298">
      <w:pPr>
        <w:numPr>
          <w:ilvl w:val="0"/>
          <w:numId w:val="35"/>
        </w:numPr>
        <w:tabs>
          <w:tab w:val="clear" w:pos="720"/>
        </w:tabs>
        <w:spacing w:line="260" w:lineRule="exact"/>
        <w:ind w:left="567"/>
        <w:jc w:val="both"/>
        <w:rPr>
          <w:rFonts w:cs="Arial"/>
          <w:lang w:val="sl-SI"/>
        </w:rPr>
      </w:pPr>
      <w:r w:rsidRPr="00137C23">
        <w:rPr>
          <w:rFonts w:cs="Arial"/>
          <w:lang w:val="sl-SI"/>
        </w:rPr>
        <w:t>bo za pogarancijsko vzdrževanje opreme, ki se dobavlja po tej pogodbi, uporabnik z dobaviteljem sklenil ločeno pogodbo najkasneje do izteka garancijske dobe</w:t>
      </w:r>
      <w:r w:rsidR="00137D66">
        <w:rPr>
          <w:rFonts w:cs="Arial"/>
          <w:lang w:val="sl-SI"/>
        </w:rPr>
        <w:t>;</w:t>
      </w:r>
    </w:p>
    <w:p w14:paraId="1D4E9313" w14:textId="5D3C329B" w:rsidR="00B26298" w:rsidRPr="00137C23" w:rsidRDefault="00B26298">
      <w:pPr>
        <w:numPr>
          <w:ilvl w:val="0"/>
          <w:numId w:val="35"/>
        </w:numPr>
        <w:tabs>
          <w:tab w:val="clear" w:pos="720"/>
        </w:tabs>
        <w:spacing w:line="260" w:lineRule="exact"/>
        <w:ind w:left="567"/>
        <w:jc w:val="both"/>
        <w:rPr>
          <w:rFonts w:cs="Arial"/>
          <w:lang w:val="sl-SI"/>
        </w:rPr>
      </w:pPr>
      <w:r w:rsidRPr="00137C23">
        <w:rPr>
          <w:rFonts w:cs="Arial"/>
          <w:lang w:val="sl-SI"/>
        </w:rPr>
        <w:t>bo za dobavo potrošnega materiala za kirurške posege uporabnik z dobaviteljem sklenil okvirni sporazum.</w:t>
      </w:r>
    </w:p>
    <w:p w14:paraId="0786CAEB" w14:textId="4F03167A" w:rsidR="0029601C" w:rsidRDefault="0029601C" w:rsidP="00B135F0">
      <w:pPr>
        <w:jc w:val="both"/>
        <w:rPr>
          <w:rFonts w:cs="Arial"/>
          <w:lang w:val="sl-SI"/>
        </w:rPr>
      </w:pPr>
    </w:p>
    <w:p w14:paraId="2FF99CC3" w14:textId="77777777" w:rsidR="00B04CBE" w:rsidRPr="009A7EDB" w:rsidRDefault="00B04CBE" w:rsidP="00B135F0">
      <w:pPr>
        <w:jc w:val="both"/>
        <w:rPr>
          <w:rFonts w:cs="Arial"/>
          <w:lang w:val="sl-SI"/>
        </w:rPr>
      </w:pPr>
    </w:p>
    <w:p w14:paraId="788CDD19" w14:textId="3442AEBF" w:rsidR="00B135F0" w:rsidRPr="009A7EDB" w:rsidRDefault="00B135F0" w:rsidP="00D94BA5">
      <w:pPr>
        <w:spacing w:line="276" w:lineRule="auto"/>
        <w:ind w:left="66"/>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2C5DCBCF" w14:textId="77777777" w:rsidR="00261ED0" w:rsidRDefault="00261ED0" w:rsidP="00FF6C2C">
      <w:pPr>
        <w:jc w:val="both"/>
        <w:rPr>
          <w:lang w:val="sl-SI"/>
        </w:rPr>
      </w:pPr>
    </w:p>
    <w:p w14:paraId="35E3C583" w14:textId="77777777" w:rsidR="00B126F1" w:rsidRDefault="00933BBD" w:rsidP="00FF6C2C">
      <w:pPr>
        <w:jc w:val="both"/>
        <w:rPr>
          <w:lang w:val="sl-SI"/>
        </w:rPr>
      </w:pPr>
      <w:r w:rsidRPr="00B64497">
        <w:rPr>
          <w:lang w:val="sl-SI"/>
        </w:rPr>
        <w:t>Predmet te pogodbe je dobava</w:t>
      </w:r>
      <w:r w:rsidR="00B126F1">
        <w:rPr>
          <w:lang w:val="sl-SI"/>
        </w:rPr>
        <w:t>:</w:t>
      </w:r>
    </w:p>
    <w:p w14:paraId="467C95CB" w14:textId="1EEC3685" w:rsidR="00B126F1" w:rsidRPr="00137C23" w:rsidRDefault="00B126F1" w:rsidP="00B126F1">
      <w:pPr>
        <w:pStyle w:val="Odstavekseznama"/>
        <w:numPr>
          <w:ilvl w:val="0"/>
          <w:numId w:val="35"/>
        </w:numPr>
        <w:jc w:val="both"/>
      </w:pPr>
      <w:r w:rsidRPr="00137C23">
        <w:rPr>
          <w:b/>
          <w:bCs/>
        </w:rPr>
        <w:t>1 kpl</w:t>
      </w:r>
      <w:r>
        <w:t xml:space="preserve"> </w:t>
      </w:r>
      <w:r w:rsidR="00933BBD" w:rsidRPr="00B126F1">
        <w:rPr>
          <w:b/>
          <w:bCs/>
        </w:rPr>
        <w:t>kiruršk</w:t>
      </w:r>
      <w:r>
        <w:rPr>
          <w:b/>
          <w:bCs/>
        </w:rPr>
        <w:t>i</w:t>
      </w:r>
      <w:r w:rsidR="00933BBD" w:rsidRPr="00B126F1">
        <w:rPr>
          <w:b/>
          <w:bCs/>
        </w:rPr>
        <w:t xml:space="preserve"> robot</w:t>
      </w:r>
      <w:r>
        <w:t>,</w:t>
      </w:r>
      <w:r w:rsidR="00933BBD" w:rsidRPr="00B126F1">
        <w:rPr>
          <w:b/>
          <w:bCs/>
        </w:rPr>
        <w:t xml:space="preserve"> </w:t>
      </w:r>
      <w:r w:rsidR="00933BBD" w:rsidRPr="00137C23">
        <w:t>znamke</w:t>
      </w:r>
      <w:r w:rsidR="00933BBD" w:rsidRPr="00B126F1">
        <w:rPr>
          <w:b/>
          <w:bCs/>
        </w:rPr>
        <w:t xml:space="preserve"> </w:t>
      </w:r>
      <w:r w:rsidR="00933BBD" w:rsidRPr="00690D08">
        <w:t>________________,</w:t>
      </w:r>
      <w:r w:rsidR="00933BBD" w:rsidRPr="00B126F1">
        <w:rPr>
          <w:b/>
          <w:bCs/>
        </w:rPr>
        <w:t xml:space="preserve"> </w:t>
      </w:r>
      <w:r w:rsidR="00933BBD" w:rsidRPr="00137C23">
        <w:t>model</w:t>
      </w:r>
      <w:r w:rsidR="00933BBD" w:rsidRPr="00B126F1">
        <w:rPr>
          <w:b/>
          <w:bCs/>
        </w:rPr>
        <w:t xml:space="preserve"> </w:t>
      </w:r>
      <w:r w:rsidR="00933BBD" w:rsidRPr="00690D08">
        <w:t>____________,</w:t>
      </w:r>
      <w:r w:rsidR="00933BBD" w:rsidRPr="00B126F1">
        <w:rPr>
          <w:b/>
          <w:bCs/>
        </w:rPr>
        <w:t xml:space="preserve"> </w:t>
      </w:r>
    </w:p>
    <w:p w14:paraId="730E3765" w14:textId="67AB4B60" w:rsidR="00B126F1" w:rsidRDefault="00B126F1" w:rsidP="00B126F1">
      <w:pPr>
        <w:pStyle w:val="Odstavekseznama"/>
        <w:numPr>
          <w:ilvl w:val="0"/>
          <w:numId w:val="35"/>
        </w:numPr>
        <w:jc w:val="both"/>
      </w:pPr>
      <w:r>
        <w:rPr>
          <w:b/>
          <w:bCs/>
        </w:rPr>
        <w:t xml:space="preserve">1 kpl </w:t>
      </w:r>
      <w:r w:rsidR="00635491" w:rsidRPr="00B126F1">
        <w:rPr>
          <w:b/>
          <w:bCs/>
        </w:rPr>
        <w:t>simulator</w:t>
      </w:r>
      <w:r w:rsidR="00635491" w:rsidRPr="00137C23">
        <w:t>,</w:t>
      </w:r>
      <w:r>
        <w:t xml:space="preserve"> znamke _______________, model ____________,</w:t>
      </w:r>
    </w:p>
    <w:p w14:paraId="702F2ABC" w14:textId="3D6DDB9B" w:rsidR="00B126F1" w:rsidRPr="00137C23" w:rsidRDefault="00B126F1" w:rsidP="00B126F1">
      <w:pPr>
        <w:pStyle w:val="Odstavekseznama"/>
        <w:numPr>
          <w:ilvl w:val="0"/>
          <w:numId w:val="35"/>
        </w:numPr>
        <w:jc w:val="both"/>
      </w:pPr>
      <w:r>
        <w:rPr>
          <w:b/>
          <w:bCs/>
        </w:rPr>
        <w:t>1 kpl</w:t>
      </w:r>
      <w:r w:rsidR="00635491" w:rsidRPr="00B126F1">
        <w:rPr>
          <w:b/>
          <w:bCs/>
        </w:rPr>
        <w:t xml:space="preserve"> insuflator</w:t>
      </w:r>
      <w:r w:rsidR="00635491" w:rsidRPr="00137C23">
        <w:t>,</w:t>
      </w:r>
      <w:r>
        <w:rPr>
          <w:b/>
          <w:bCs/>
        </w:rPr>
        <w:t xml:space="preserve"> </w:t>
      </w:r>
      <w:r w:rsidRPr="00137C23">
        <w:t>znamke</w:t>
      </w:r>
      <w:r>
        <w:rPr>
          <w:b/>
          <w:bCs/>
        </w:rPr>
        <w:t xml:space="preserve"> </w:t>
      </w:r>
      <w:r w:rsidRPr="00137C23">
        <w:t>_______________, model ______________,</w:t>
      </w:r>
    </w:p>
    <w:p w14:paraId="0B11747E" w14:textId="31778C0D" w:rsidR="00B126F1" w:rsidRDefault="00B126F1" w:rsidP="00B126F1">
      <w:pPr>
        <w:pStyle w:val="Odstavekseznama"/>
        <w:numPr>
          <w:ilvl w:val="0"/>
          <w:numId w:val="35"/>
        </w:numPr>
        <w:jc w:val="both"/>
      </w:pPr>
      <w:r>
        <w:rPr>
          <w:b/>
          <w:bCs/>
        </w:rPr>
        <w:t>1 kpl</w:t>
      </w:r>
      <w:r w:rsidR="00635491" w:rsidRPr="00B126F1">
        <w:rPr>
          <w:b/>
          <w:bCs/>
        </w:rPr>
        <w:t xml:space="preserve"> operacijska miza</w:t>
      </w:r>
      <w:r>
        <w:t>, znamke ____________________, model _________________,</w:t>
      </w:r>
      <w:r w:rsidR="00933BBD" w:rsidRPr="00B126F1">
        <w:t xml:space="preserve"> </w:t>
      </w:r>
    </w:p>
    <w:p w14:paraId="2CD48B58" w14:textId="2B79F6B9" w:rsidR="00C223C3" w:rsidRPr="00C223C3" w:rsidRDefault="00933BBD" w:rsidP="00B126F1">
      <w:pPr>
        <w:jc w:val="both"/>
        <w:rPr>
          <w:lang w:val="sl-SI"/>
        </w:rPr>
      </w:pPr>
      <w:r w:rsidRPr="00C223C3">
        <w:rPr>
          <w:lang w:val="sl-SI"/>
        </w:rPr>
        <w:t>za uporabnika</w:t>
      </w:r>
      <w:r w:rsidR="00C223C3" w:rsidRPr="00C223C3">
        <w:rPr>
          <w:lang w:val="sl-SI"/>
        </w:rPr>
        <w:t>,</w:t>
      </w:r>
      <w:r w:rsidRPr="00C223C3">
        <w:rPr>
          <w:lang w:val="sl-SI"/>
        </w:rPr>
        <w:t xml:space="preserve"> vključno z namestitvijo</w:t>
      </w:r>
      <w:r w:rsidR="00B126F1" w:rsidRPr="00C223C3">
        <w:rPr>
          <w:lang w:val="sl-SI"/>
        </w:rPr>
        <w:t>,</w:t>
      </w:r>
      <w:r w:rsidRPr="00C223C3">
        <w:rPr>
          <w:lang w:val="sl-SI"/>
        </w:rPr>
        <w:t xml:space="preserve"> vgradnjo oz. montažo dobavljene opreme z vsemi elementi, ki so potrebni za priključitev in delovanje opreme</w:t>
      </w:r>
      <w:r w:rsidR="00C223C3" w:rsidRPr="00C223C3">
        <w:rPr>
          <w:lang w:val="sl-SI"/>
        </w:rPr>
        <w:t>.</w:t>
      </w:r>
      <w:r w:rsidRPr="00C223C3">
        <w:rPr>
          <w:lang w:val="sl-SI"/>
        </w:rPr>
        <w:t xml:space="preserve"> </w:t>
      </w:r>
    </w:p>
    <w:p w14:paraId="45C6E31C" w14:textId="77777777" w:rsidR="00C223C3" w:rsidRPr="00C223C3" w:rsidRDefault="00C223C3" w:rsidP="00B126F1">
      <w:pPr>
        <w:jc w:val="both"/>
        <w:rPr>
          <w:lang w:val="sl-SI"/>
        </w:rPr>
      </w:pPr>
    </w:p>
    <w:p w14:paraId="0F0FA4D1" w14:textId="77777777" w:rsidR="00C223C3" w:rsidRPr="00C223C3" w:rsidRDefault="00C223C3" w:rsidP="00B126F1">
      <w:pPr>
        <w:jc w:val="both"/>
        <w:rPr>
          <w:lang w:val="sl-SI"/>
        </w:rPr>
      </w:pPr>
      <w:r w:rsidRPr="00C223C3">
        <w:rPr>
          <w:lang w:val="sl-SI"/>
        </w:rPr>
        <w:t>Predmet pogodbe je tudi:</w:t>
      </w:r>
    </w:p>
    <w:p w14:paraId="4803F6C4" w14:textId="0A59925D" w:rsidR="00C223C3" w:rsidRDefault="00933BBD" w:rsidP="00C223C3">
      <w:pPr>
        <w:pStyle w:val="Odstavekseznama"/>
        <w:numPr>
          <w:ilvl w:val="0"/>
          <w:numId w:val="35"/>
        </w:numPr>
        <w:jc w:val="both"/>
      </w:pPr>
      <w:r w:rsidRPr="00C223C3">
        <w:t xml:space="preserve">izvedba šolanja uporabnikovega osebja za pravilno rokovanje z dobavljeno opremo </w:t>
      </w:r>
      <w:r w:rsidR="00C223C3">
        <w:t xml:space="preserve">(1 kpl) </w:t>
      </w:r>
      <w:r w:rsidRPr="00C223C3">
        <w:t xml:space="preserve">ter </w:t>
      </w:r>
    </w:p>
    <w:p w14:paraId="42B7A1A1" w14:textId="7EC17A49" w:rsidR="00933BBD" w:rsidRPr="00C223C3" w:rsidRDefault="00933BBD" w:rsidP="00137C23">
      <w:pPr>
        <w:pStyle w:val="Odstavekseznama"/>
        <w:numPr>
          <w:ilvl w:val="0"/>
          <w:numId w:val="35"/>
        </w:numPr>
        <w:jc w:val="both"/>
      </w:pPr>
      <w:r w:rsidRPr="00C223C3">
        <w:t>izv</w:t>
      </w:r>
      <w:r w:rsidR="00C223C3">
        <w:t>edba</w:t>
      </w:r>
      <w:r w:rsidRPr="00C223C3">
        <w:t xml:space="preserve"> kliničn</w:t>
      </w:r>
      <w:r w:rsidR="00C223C3">
        <w:t>ih</w:t>
      </w:r>
      <w:r w:rsidRPr="00C223C3">
        <w:t xml:space="preserve"> usposabljanj in certificiranj operativnih timov uporabnika za izvajanje kirurških posegov</w:t>
      </w:r>
      <w:r w:rsidR="00C223C3">
        <w:t xml:space="preserve"> (7 kpl)</w:t>
      </w:r>
      <w:r w:rsidR="00262BFB" w:rsidRPr="00C223C3">
        <w:t>.</w:t>
      </w:r>
    </w:p>
    <w:p w14:paraId="7C9C4E87" w14:textId="77777777" w:rsidR="00933BBD" w:rsidRPr="00C223C3" w:rsidRDefault="00933BBD" w:rsidP="00FF6C2C">
      <w:pPr>
        <w:jc w:val="both"/>
        <w:rPr>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9A7EDB" w:rsidRDefault="009A7EDB" w:rsidP="009A7EDB">
      <w:pPr>
        <w:rPr>
          <w:lang w:val="sl-SI"/>
        </w:rPr>
      </w:pPr>
    </w:p>
    <w:p w14:paraId="7C8DDAF1" w14:textId="5F7D49CD" w:rsidR="00347C8B" w:rsidRPr="00FF6C2C" w:rsidRDefault="009A7EDB" w:rsidP="00F120C7">
      <w:pPr>
        <w:jc w:val="both"/>
        <w:rPr>
          <w:lang w:val="sl-SI"/>
        </w:rPr>
      </w:pPr>
      <w:r w:rsidRPr="00FF6C2C">
        <w:rPr>
          <w:lang w:val="sl-SI"/>
        </w:rPr>
        <w:t xml:space="preserve">Rok </w:t>
      </w:r>
      <w:r w:rsidR="00C223C3">
        <w:rPr>
          <w:lang w:val="sl-SI"/>
        </w:rPr>
        <w:t>izvedbe vseh pogodbenih obveznosti iz 2. člena te pogodbe, razen storitev kliničnega usposabljanja in certificiranja,</w:t>
      </w:r>
      <w:r w:rsidR="006417D9" w:rsidRPr="00FF6C2C">
        <w:rPr>
          <w:lang w:val="sl-SI"/>
        </w:rPr>
        <w:t xml:space="preserve"> je </w:t>
      </w:r>
      <w:r w:rsidR="00C223C3">
        <w:rPr>
          <w:lang w:val="sl-SI"/>
        </w:rPr>
        <w:t xml:space="preserve">največ </w:t>
      </w:r>
      <w:r w:rsidR="00F91770" w:rsidRPr="00137C23">
        <w:rPr>
          <w:b/>
          <w:bCs/>
          <w:lang w:val="sl-SI"/>
        </w:rPr>
        <w:t>90</w:t>
      </w:r>
      <w:r w:rsidR="006417D9" w:rsidRPr="00137C23">
        <w:rPr>
          <w:b/>
          <w:bCs/>
          <w:lang w:val="sl-SI"/>
        </w:rPr>
        <w:t xml:space="preserve"> dni</w:t>
      </w:r>
      <w:r w:rsidR="006417D9" w:rsidRPr="00FF6C2C">
        <w:rPr>
          <w:lang w:val="sl-SI"/>
        </w:rPr>
        <w:t xml:space="preserve"> od sklenitve pogodbe.</w:t>
      </w:r>
      <w:r w:rsidR="00347C8B" w:rsidRPr="00FF6C2C">
        <w:rPr>
          <w:lang w:val="sl-SI"/>
        </w:rPr>
        <w:t xml:space="preserve"> </w:t>
      </w:r>
    </w:p>
    <w:p w14:paraId="663CB8CA" w14:textId="77777777" w:rsidR="00534817" w:rsidRDefault="00534817" w:rsidP="009A7EDB">
      <w:pPr>
        <w:rPr>
          <w:color w:val="FF0000"/>
          <w:lang w:val="sl-SI"/>
        </w:rPr>
      </w:pPr>
    </w:p>
    <w:p w14:paraId="788D0C0D" w14:textId="2CFF9171"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sidR="00FF6C2C">
        <w:rPr>
          <w:rFonts w:eastAsia="Arial Unicode MS"/>
          <w:lang w:val="sl-SI"/>
        </w:rPr>
        <w:t>, OP blok Klinike za kirurgijo</w:t>
      </w:r>
      <w:r>
        <w:rPr>
          <w:rFonts w:eastAsia="Arial Unicode MS"/>
          <w:lang w:val="sl-SI"/>
        </w:rPr>
        <w:t>.</w:t>
      </w:r>
      <w:r w:rsidR="00E92621">
        <w:rPr>
          <w:rFonts w:eastAsia="Arial Unicode MS"/>
          <w:lang w:val="sl-SI"/>
        </w:rPr>
        <w:t xml:space="preserve"> </w:t>
      </w:r>
    </w:p>
    <w:p w14:paraId="613F0D35" w14:textId="77777777" w:rsidR="00E92621" w:rsidRDefault="00E92621" w:rsidP="00690D08">
      <w:pPr>
        <w:spacing w:line="240" w:lineRule="auto"/>
        <w:jc w:val="both"/>
        <w:rPr>
          <w:rFonts w:eastAsia="Arial Unicode MS"/>
          <w:lang w:val="sl-SI"/>
        </w:rPr>
      </w:pPr>
    </w:p>
    <w:p w14:paraId="772DD3B0" w14:textId="1C2ADA3A" w:rsidR="006417D9" w:rsidRDefault="006417D9" w:rsidP="00690D08">
      <w:pPr>
        <w:spacing w:line="240" w:lineRule="auto"/>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3302968C" w14:textId="77777777" w:rsidR="00690D08" w:rsidRDefault="00690D08" w:rsidP="00690D08">
      <w:pPr>
        <w:spacing w:line="240" w:lineRule="auto"/>
        <w:jc w:val="both"/>
        <w:rPr>
          <w:rFonts w:eastAsia="Arial Unicode MS"/>
          <w:lang w:val="sl-SI"/>
        </w:rPr>
      </w:pPr>
    </w:p>
    <w:p w14:paraId="543585E3" w14:textId="425172AA" w:rsidR="0043780C" w:rsidRPr="00690D08" w:rsidRDefault="0043780C" w:rsidP="00690D08">
      <w:pPr>
        <w:spacing w:line="240" w:lineRule="auto"/>
        <w:jc w:val="both"/>
        <w:rPr>
          <w:rFonts w:eastAsia="Lucida Sans Unicode" w:cs="Arial"/>
          <w:szCs w:val="20"/>
          <w:lang w:val="sl-SI" w:eastAsia="hi-IN" w:bidi="hi-IN"/>
        </w:rPr>
      </w:pPr>
      <w:r w:rsidRPr="00690D08">
        <w:rPr>
          <w:lang w:val="sl-SI"/>
        </w:rPr>
        <w:t xml:space="preserve">Storitve kliničnega </w:t>
      </w:r>
      <w:r w:rsidRPr="00690D08">
        <w:rPr>
          <w:rFonts w:cs="Arial"/>
          <w:lang w:val="sl-SI"/>
        </w:rPr>
        <w:t>usposabljanja in certificiranja dveh</w:t>
      </w:r>
      <w:r w:rsidR="00690D08">
        <w:rPr>
          <w:rFonts w:cs="Arial"/>
          <w:lang w:val="sl-SI"/>
        </w:rPr>
        <w:t xml:space="preserve"> (2)</w:t>
      </w:r>
      <w:r w:rsidRPr="00690D08">
        <w:rPr>
          <w:rFonts w:cs="Arial"/>
          <w:lang w:val="sl-SI"/>
        </w:rPr>
        <w:t xml:space="preserve"> operativnih timov uporabnika za izvajanje kirurških posegov </w:t>
      </w:r>
      <w:bookmarkStart w:id="2" w:name="_Hlk226023912"/>
      <w:r w:rsidRPr="00690D08">
        <w:rPr>
          <w:rFonts w:eastAsia="Lucida Sans Unicode" w:cs="Arial"/>
          <w:szCs w:val="20"/>
          <w:lang w:val="sl-SI" w:eastAsia="hi-IN" w:bidi="hi-IN"/>
        </w:rPr>
        <w:t>mora biti izvedeno najkasneje do 60 dni po primopredaji opreme, zaželeno pa je do primopredaje.</w:t>
      </w:r>
    </w:p>
    <w:p w14:paraId="0CD0DB19" w14:textId="77777777" w:rsidR="0043780C" w:rsidRPr="00690D08" w:rsidRDefault="0043780C" w:rsidP="00690D08">
      <w:pPr>
        <w:spacing w:line="240" w:lineRule="auto"/>
        <w:jc w:val="both"/>
        <w:rPr>
          <w:rFonts w:eastAsia="Lucida Sans Unicode" w:cs="Arial"/>
          <w:szCs w:val="20"/>
          <w:lang w:val="sl-SI" w:eastAsia="hi-IN" w:bidi="hi-IN"/>
        </w:rPr>
      </w:pPr>
    </w:p>
    <w:p w14:paraId="245E341A" w14:textId="15132D30" w:rsidR="0043780C" w:rsidRDefault="0043780C" w:rsidP="00690D08">
      <w:pPr>
        <w:suppressAutoHyphens/>
        <w:autoSpaceDN w:val="0"/>
        <w:spacing w:line="240" w:lineRule="auto"/>
        <w:jc w:val="both"/>
        <w:textAlignment w:val="baseline"/>
        <w:rPr>
          <w:rFonts w:eastAsia="Lucida Sans Unicode" w:cs="Arial"/>
          <w:szCs w:val="20"/>
          <w:lang w:val="sl-SI" w:eastAsia="hi-IN" w:bidi="hi-IN"/>
        </w:rPr>
      </w:pPr>
      <w:r w:rsidRPr="00690D08">
        <w:rPr>
          <w:rFonts w:eastAsia="Lucida Sans Unicode" w:cs="Arial"/>
          <w:szCs w:val="20"/>
          <w:lang w:val="sl-SI" w:eastAsia="hi-IN" w:bidi="hi-IN"/>
        </w:rPr>
        <w:t>Klinično usposabljanje za pet (5) operativnih timov mora dobavitelj izvesti najkasneje v roku 18 mesecev od sklenitve te pogodbe. Dobavitelj bo moral izvesti klinično usposabljanje posameznega operativnega tima v roku 45 dni od pisnega poziva uporabnika.</w:t>
      </w:r>
    </w:p>
    <w:p w14:paraId="23631C4B" w14:textId="77777777" w:rsidR="00690D08" w:rsidRPr="00690D08" w:rsidRDefault="00690D08" w:rsidP="00690D08">
      <w:pPr>
        <w:suppressAutoHyphens/>
        <w:autoSpaceDN w:val="0"/>
        <w:spacing w:line="240" w:lineRule="auto"/>
        <w:jc w:val="both"/>
        <w:textAlignment w:val="baseline"/>
        <w:rPr>
          <w:rFonts w:eastAsia="Lucida Sans Unicode" w:cs="Arial"/>
          <w:szCs w:val="20"/>
          <w:lang w:val="sl-SI" w:eastAsia="hi-IN" w:bidi="hi-IN"/>
        </w:rPr>
      </w:pPr>
    </w:p>
    <w:bookmarkEnd w:id="2"/>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7EFA49E6" w14:textId="245AD93A" w:rsidR="00237FCC" w:rsidRDefault="00237FCC" w:rsidP="00113827">
      <w:pPr>
        <w:jc w:val="both"/>
        <w:rPr>
          <w:rFonts w:eastAsia="Arial Unicode MS"/>
          <w:lang w:val="sl-SI"/>
        </w:rPr>
      </w:pPr>
    </w:p>
    <w:p w14:paraId="6F814C59" w14:textId="1F0B200A" w:rsidR="00BC0618" w:rsidRPr="003D6EBC" w:rsidRDefault="00BC0618" w:rsidP="00BC0618">
      <w:pPr>
        <w:jc w:val="both"/>
        <w:rPr>
          <w:rFonts w:cs="Arial"/>
          <w:szCs w:val="20"/>
          <w:lang w:val="sl-SI"/>
        </w:rPr>
      </w:pPr>
      <w:r w:rsidRPr="003D6EBC">
        <w:rPr>
          <w:rFonts w:cs="Arial"/>
          <w:szCs w:val="20"/>
          <w:lang w:val="sl-SI"/>
        </w:rPr>
        <w:t xml:space="preserve">Če naročnik ugotovi, da obstajajo utemeljeni razlogi za podaljšanje roka dobave, ki so izven sfere dobavitelja, mu pisno odobri podaljšanje roka za dobavo. </w:t>
      </w:r>
    </w:p>
    <w:p w14:paraId="56FE293F" w14:textId="77777777" w:rsidR="00BC0618" w:rsidRDefault="00BC0618" w:rsidP="00113827">
      <w:pPr>
        <w:jc w:val="both"/>
        <w:rPr>
          <w:rFonts w:eastAsia="Arial Unicode MS"/>
          <w:lang w:val="sl-SI"/>
        </w:rPr>
      </w:pPr>
    </w:p>
    <w:p w14:paraId="559BC8F8" w14:textId="313B142A" w:rsidR="00237FCC" w:rsidRPr="009A7EDB" w:rsidRDefault="00237FCC" w:rsidP="00EC5E06">
      <w:pPr>
        <w:keepNext/>
        <w:rPr>
          <w:b/>
          <w:lang w:val="sl-SI"/>
        </w:rPr>
      </w:pPr>
      <w:r>
        <w:rPr>
          <w:b/>
          <w:lang w:val="sl-SI"/>
        </w:rPr>
        <w:t>PRIMOPREDAJA</w:t>
      </w:r>
    </w:p>
    <w:p w14:paraId="39171F48" w14:textId="77777777" w:rsidR="000743F4" w:rsidRPr="00113827" w:rsidRDefault="000743F4" w:rsidP="00EC5E06">
      <w:pPr>
        <w:pStyle w:val="Odstavekseznama"/>
        <w:keepNext/>
        <w:numPr>
          <w:ilvl w:val="0"/>
          <w:numId w:val="33"/>
        </w:numPr>
        <w:spacing w:line="260" w:lineRule="exact"/>
        <w:ind w:left="284"/>
        <w:jc w:val="center"/>
      </w:pPr>
      <w:r w:rsidRPr="00113827">
        <w:t>člen</w:t>
      </w:r>
    </w:p>
    <w:p w14:paraId="4717EDF7" w14:textId="77777777" w:rsidR="000743F4" w:rsidRPr="009A7EDB" w:rsidRDefault="000743F4" w:rsidP="00EC5E06">
      <w:pPr>
        <w:keepNext/>
        <w:rPr>
          <w:lang w:val="sl-SI"/>
        </w:rPr>
      </w:pPr>
    </w:p>
    <w:p w14:paraId="478B38AE" w14:textId="161ED007" w:rsidR="00E3091E" w:rsidRDefault="000743F4" w:rsidP="00EC5E06">
      <w:pPr>
        <w:keepNext/>
        <w:jc w:val="both"/>
        <w:rPr>
          <w:rFonts w:eastAsia="Arial Unicode MS"/>
          <w:lang w:val="sl-SI"/>
        </w:rPr>
      </w:pPr>
      <w:r w:rsidRPr="009A7EDB">
        <w:rPr>
          <w:lang w:val="sl-SI"/>
        </w:rPr>
        <w:t>Primopredajo je mogoče opraviti le na podlagi uspešnega predhodnega kakovostnega in količinskega pregleda</w:t>
      </w:r>
      <w:r w:rsidR="00E93CB2">
        <w:rPr>
          <w:lang w:val="sl-SI"/>
        </w:rPr>
        <w:t xml:space="preserve"> </w:t>
      </w:r>
      <w:r w:rsidR="00E93CB2" w:rsidRPr="00606B2F">
        <w:rPr>
          <w:lang w:val="sl-SI"/>
        </w:rPr>
        <w:t>vse razpisane</w:t>
      </w:r>
      <w:r w:rsidRPr="00606B2F">
        <w:rPr>
          <w:lang w:val="sl-SI"/>
        </w:rPr>
        <w:t xml:space="preserve"> </w:t>
      </w:r>
      <w:r w:rsidRPr="009A7EDB">
        <w:rPr>
          <w:lang w:val="sl-SI"/>
        </w:rPr>
        <w:t>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3B15DF34"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w:t>
      </w:r>
      <w:r w:rsidR="00531B39" w:rsidRPr="00531B39">
        <w:t xml:space="preserve"> </w:t>
      </w:r>
      <w:r w:rsidR="00531B39" w:rsidRPr="00531B39">
        <w:rPr>
          <w:lang w:val="sl-SI"/>
        </w:rPr>
        <w:t>Prisotnost naročnika na primopredaji ni obvezna in ni pogoj za pravilen prevzem dobavljene opreme.</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(Service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77522CED" w14:textId="69DAA45D" w:rsidR="000743F4" w:rsidRPr="00BA392E" w:rsidRDefault="000743F4">
      <w:pPr>
        <w:numPr>
          <w:ilvl w:val="0"/>
          <w:numId w:val="36"/>
        </w:numPr>
        <w:spacing w:line="260" w:lineRule="exact"/>
        <w:jc w:val="both"/>
        <w:rPr>
          <w:bCs/>
          <w:lang w:val="sl-SI"/>
        </w:rPr>
      </w:pPr>
      <w:r w:rsidRPr="00BA392E">
        <w:rPr>
          <w:bCs/>
          <w:lang w:val="sl-SI"/>
        </w:rPr>
        <w:lastRenderedPageBreak/>
        <w:t>instalacijska poročila vključno s konfiguracijo sistema.</w:t>
      </w:r>
    </w:p>
    <w:p w14:paraId="2692761D" w14:textId="77777777" w:rsidR="000743F4" w:rsidRDefault="000743F4" w:rsidP="00113827">
      <w:pPr>
        <w:jc w:val="both"/>
        <w:rPr>
          <w:lang w:val="sl-SI"/>
        </w:rPr>
      </w:pPr>
    </w:p>
    <w:p w14:paraId="7ADB7440" w14:textId="519BED0F" w:rsidR="000743F4" w:rsidRDefault="005B5BDF" w:rsidP="00113827">
      <w:pPr>
        <w:jc w:val="both"/>
        <w:rPr>
          <w:rFonts w:eastAsia="Arial Unicode MS"/>
          <w:lang w:val="sl-SI"/>
        </w:rPr>
      </w:pPr>
      <w:r w:rsidRPr="00606B2F">
        <w:rPr>
          <w:lang w:val="sl-SI"/>
        </w:rPr>
        <w:t xml:space="preserve">O primopredaji se sestavi zapisnik, ki ga podpišeta uporabnik in dobavitelj. Če je na primopredaji prisoten naročnik, zapisnik podpiše tudi naročnik. </w:t>
      </w:r>
      <w:r w:rsidR="000743F4" w:rsidRPr="00606B2F">
        <w:rPr>
          <w:rFonts w:eastAsia="Arial Unicode MS"/>
          <w:lang w:val="sl-SI"/>
        </w:rPr>
        <w:t>Primopredajo opreme je mogoče opraviti po izvedenem šolanju osebja uporabnika</w:t>
      </w:r>
      <w:r w:rsidR="00B55DAA" w:rsidRPr="00606B2F">
        <w:rPr>
          <w:rFonts w:eastAsia="Arial Unicode MS"/>
          <w:lang w:val="sl-SI"/>
        </w:rPr>
        <w:t xml:space="preserve"> iz 2. alineje 1</w:t>
      </w:r>
      <w:r w:rsidR="00BF5C64">
        <w:rPr>
          <w:rFonts w:eastAsia="Arial Unicode MS"/>
          <w:lang w:val="sl-SI"/>
        </w:rPr>
        <w:t>9</w:t>
      </w:r>
      <w:r w:rsidR="00B55DAA" w:rsidRPr="00606B2F">
        <w:rPr>
          <w:rFonts w:eastAsia="Arial Unicode MS"/>
          <w:lang w:val="sl-SI"/>
        </w:rPr>
        <w:t>. člena te pogodbe</w:t>
      </w:r>
      <w:r w:rsidR="00BA653C" w:rsidRPr="00606B2F">
        <w:rPr>
          <w:rFonts w:eastAsia="Arial Unicode MS"/>
          <w:lang w:val="sl-SI"/>
        </w:rPr>
        <w:t>, zato je seznam prisotnih oseb uporabnika na šolanju</w:t>
      </w:r>
      <w:r w:rsidR="00B67DBE" w:rsidRPr="00606B2F">
        <w:rPr>
          <w:rFonts w:eastAsia="Arial Unicode MS"/>
          <w:lang w:val="sl-SI"/>
        </w:rPr>
        <w:t xml:space="preserve"> sestavni </w:t>
      </w:r>
      <w:r w:rsidR="00B67DBE">
        <w:rPr>
          <w:rFonts w:eastAsia="Arial Unicode MS"/>
          <w:lang w:val="sl-SI"/>
        </w:rPr>
        <w:t>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044A1BD9" w14:textId="2CADE73E" w:rsidR="0034669E" w:rsidRDefault="0034669E" w:rsidP="00113827">
      <w:pPr>
        <w:jc w:val="both"/>
        <w:rPr>
          <w:rFonts w:eastAsia="Arial Unicode MS"/>
          <w:lang w:val="sl-SI"/>
        </w:rPr>
      </w:pPr>
    </w:p>
    <w:p w14:paraId="0868C471" w14:textId="0FE49163" w:rsidR="005847DC" w:rsidRPr="00606B2F" w:rsidRDefault="005847DC" w:rsidP="005847DC">
      <w:pPr>
        <w:jc w:val="both"/>
        <w:rPr>
          <w:lang w:val="sl-SI"/>
        </w:rPr>
      </w:pPr>
      <w:r w:rsidRPr="00606B2F">
        <w:rPr>
          <w:lang w:val="sl-SI"/>
        </w:rPr>
        <w:t xml:space="preserve">Naročnik </w:t>
      </w:r>
      <w:r w:rsidR="00531B39">
        <w:rPr>
          <w:lang w:val="sl-SI"/>
        </w:rPr>
        <w:t xml:space="preserve">in uporabnik </w:t>
      </w:r>
      <w:r w:rsidRPr="00606B2F">
        <w:rPr>
          <w:lang w:val="sl-SI"/>
        </w:rPr>
        <w:t>z dobavo opreme pridobi</w:t>
      </w:r>
      <w:r w:rsidR="00531B39">
        <w:rPr>
          <w:lang w:val="sl-SI"/>
        </w:rPr>
        <w:t>ta</w:t>
      </w:r>
      <w:r w:rsidRPr="00606B2F">
        <w:rPr>
          <w:lang w:val="sl-SI"/>
        </w:rPr>
        <w:t xml:space="preserve"> pravico do uporabe programske opreme in tehnoloških rešitev, potrebnih za delovanje opreme, ne pridobi</w:t>
      </w:r>
      <w:r w:rsidR="00531B39">
        <w:rPr>
          <w:lang w:val="sl-SI"/>
        </w:rPr>
        <w:t>ta</w:t>
      </w:r>
      <w:r w:rsidRPr="00606B2F">
        <w:rPr>
          <w:lang w:val="sl-SI"/>
        </w:rPr>
        <w:t xml:space="preserve"> pa lastništva nad algoritmi, izvorno kodo ali drugimi zaščitenimi rešitvami proizvajalca. </w:t>
      </w:r>
    </w:p>
    <w:p w14:paraId="6EE169B6" w14:textId="77777777" w:rsidR="000743F4" w:rsidRDefault="000743F4" w:rsidP="009A7EDB">
      <w:pPr>
        <w:rPr>
          <w:lang w:val="sl-SI"/>
        </w:rPr>
      </w:pPr>
    </w:p>
    <w:p w14:paraId="65C80DE3" w14:textId="2141CFE1" w:rsidR="004A2CA1" w:rsidRPr="004A2CA1" w:rsidRDefault="004A2CA1" w:rsidP="00137C23">
      <w:pPr>
        <w:keepNext/>
        <w:rPr>
          <w:b/>
          <w:i/>
          <w:iCs/>
          <w:lang w:val="sl-SI"/>
        </w:rPr>
      </w:pPr>
      <w:r w:rsidRPr="0036651F">
        <w:rPr>
          <w:b/>
          <w:i/>
          <w:iCs/>
          <w:lang w:val="sl-SI"/>
        </w:rPr>
        <w:t>Opcijsko: PODIZVAJALCI</w:t>
      </w:r>
    </w:p>
    <w:p w14:paraId="716236E0" w14:textId="372B074F" w:rsidR="00B474A2" w:rsidRPr="00137C23" w:rsidRDefault="00B474A2" w:rsidP="00137C23">
      <w:pPr>
        <w:pStyle w:val="Odstavekseznama"/>
        <w:keepNext/>
        <w:numPr>
          <w:ilvl w:val="0"/>
          <w:numId w:val="33"/>
        </w:numPr>
        <w:spacing w:line="260" w:lineRule="exact"/>
        <w:ind w:left="284"/>
        <w:jc w:val="center"/>
      </w:pPr>
      <w:r w:rsidRPr="00137C23">
        <w:t>člen</w:t>
      </w:r>
    </w:p>
    <w:p w14:paraId="6CBAFDD9" w14:textId="77777777" w:rsidR="00B474A2" w:rsidRPr="00E70880" w:rsidRDefault="00B474A2" w:rsidP="00137C23">
      <w:pPr>
        <w:keepNext/>
        <w:jc w:val="center"/>
        <w:rPr>
          <w:i/>
          <w:iCs/>
          <w:lang w:val="sl-SI"/>
        </w:rPr>
      </w:pPr>
    </w:p>
    <w:p w14:paraId="3E52444D" w14:textId="2429A8BF" w:rsidR="004A2CA1" w:rsidRPr="00E70880" w:rsidRDefault="004A2CA1" w:rsidP="00137C23">
      <w:pPr>
        <w:keepNext/>
        <w:jc w:val="both"/>
        <w:rPr>
          <w:i/>
          <w:iCs/>
          <w:lang w:val="sl-SI"/>
        </w:rPr>
      </w:pPr>
      <w:r w:rsidRPr="00E70880">
        <w:rPr>
          <w:i/>
          <w:iCs/>
          <w:lang w:val="sl-SI"/>
        </w:rPr>
        <w:t xml:space="preserve">Pogodbene stranke soglašajo, da bo dobavitelj predmet pogodbe deloma izpolnil sam, deloma pa s podizvajalcem __________ (naziv, polni naslov, matična številka, davčna številka), ki bo </w:t>
      </w:r>
      <w:r w:rsidRPr="003170F9">
        <w:rPr>
          <w:i/>
          <w:iCs/>
          <w:lang w:val="sl-SI"/>
        </w:rPr>
        <w:t>opravil</w:t>
      </w:r>
      <w:r w:rsidR="009266B5" w:rsidRPr="003170F9">
        <w:rPr>
          <w:i/>
          <w:iCs/>
          <w:lang w:val="sl-SI"/>
        </w:rPr>
        <w:t xml:space="preserve"> posel v </w:t>
      </w:r>
      <w:r w:rsidR="00A33287" w:rsidRPr="003170F9">
        <w:rPr>
          <w:i/>
          <w:iCs/>
          <w:lang w:val="sl-SI"/>
        </w:rPr>
        <w:t>vrednosti</w:t>
      </w:r>
      <w:r w:rsidR="009266B5" w:rsidRPr="003170F9">
        <w:rPr>
          <w:i/>
          <w:iCs/>
          <w:lang w:val="sl-SI"/>
        </w:rPr>
        <w:t xml:space="preserve"> __________</w:t>
      </w:r>
      <w:r w:rsidR="002B59FF" w:rsidRPr="003170F9">
        <w:rPr>
          <w:i/>
          <w:iCs/>
          <w:lang w:val="sl-SI"/>
        </w:rPr>
        <w:t xml:space="preserve"> EUR</w:t>
      </w:r>
      <w:r w:rsidR="009266B5" w:rsidRPr="003170F9">
        <w:rPr>
          <w:i/>
          <w:iCs/>
          <w:lang w:val="sl-SI"/>
        </w:rPr>
        <w:t xml:space="preserve"> oz. </w:t>
      </w:r>
      <w:r w:rsidRPr="003170F9">
        <w:rPr>
          <w:i/>
          <w:iCs/>
          <w:lang w:val="sl-SI"/>
        </w:rPr>
        <w:t xml:space="preserve"> ___ % delež posla po tej pogodbi ter opravljal naloge</w:t>
      </w:r>
      <w:r w:rsidR="00FB2AFB" w:rsidRPr="003170F9">
        <w:rPr>
          <w:i/>
          <w:iCs/>
          <w:lang w:val="sl-SI"/>
        </w:rPr>
        <w:t xml:space="preserve"> ______</w:t>
      </w:r>
      <w:r w:rsidR="00FB2AFB" w:rsidRPr="00E70880">
        <w:rPr>
          <w:i/>
          <w:iCs/>
          <w:lang w:val="sl-SI"/>
        </w:rPr>
        <w:t>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43B76C4E" w:rsidR="004A2CA1"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558AD7D1" w14:textId="77777777" w:rsidR="004B4370" w:rsidRDefault="004B4370" w:rsidP="009A7EDB">
      <w:pPr>
        <w:rPr>
          <w:b/>
          <w:lang w:val="sl-SI"/>
        </w:rPr>
      </w:pPr>
    </w:p>
    <w:p w14:paraId="7BA6E069" w14:textId="4A8662CA"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t>člen</w:t>
      </w:r>
    </w:p>
    <w:p w14:paraId="2111FD14" w14:textId="77777777" w:rsidR="009A7EDB" w:rsidRPr="009A7EDB" w:rsidRDefault="009A7EDB" w:rsidP="009A7EDB">
      <w:pPr>
        <w:rPr>
          <w:lang w:val="sl-SI"/>
        </w:rPr>
      </w:pPr>
    </w:p>
    <w:p w14:paraId="4A26B90A" w14:textId="6EBDEC5C" w:rsidR="009A7EDB" w:rsidRPr="009A7EDB" w:rsidRDefault="00CD4B83" w:rsidP="009A7EDB">
      <w:pPr>
        <w:rPr>
          <w:lang w:val="sl-SI"/>
        </w:rPr>
      </w:pPr>
      <w:r>
        <w:rPr>
          <w:lang w:val="sl-SI"/>
        </w:rPr>
        <w:t>Skupna p</w:t>
      </w:r>
      <w:r w:rsidR="009A7EDB" w:rsidRPr="009A7EDB">
        <w:rPr>
          <w:lang w:val="sl-SI"/>
        </w:rPr>
        <w:t xml:space="preserve">ogodbena vrednost znaša </w:t>
      </w:r>
      <w:r w:rsidR="00917879">
        <w:rPr>
          <w:lang w:val="sl-SI"/>
        </w:rPr>
        <w:t>_____________</w:t>
      </w:r>
      <w:r w:rsidR="009A7EDB" w:rsidRPr="009A7EDB">
        <w:rPr>
          <w:lang w:val="sl-SI"/>
        </w:rPr>
        <w:t>EUR brez DDV oz</w:t>
      </w:r>
      <w:r w:rsidR="00917879" w:rsidRPr="008C520F">
        <w:rPr>
          <w:lang w:val="sl-SI"/>
        </w:rPr>
        <w:t>.</w:t>
      </w:r>
      <w:r w:rsidR="00917879" w:rsidRPr="008C520F">
        <w:rPr>
          <w:b/>
          <w:bCs/>
          <w:lang w:val="sl-SI"/>
        </w:rPr>
        <w:t xml:space="preserve"> ____________</w:t>
      </w:r>
      <w:r w:rsidR="009A7EDB" w:rsidRPr="008C520F">
        <w:rPr>
          <w:b/>
          <w:bCs/>
          <w:lang w:val="sl-SI"/>
        </w:rPr>
        <w:t xml:space="preserve"> EUR z DDV</w:t>
      </w:r>
      <w:r w:rsidR="00917879">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3E89D9BF" w14:textId="77777777" w:rsidR="00E3091E" w:rsidRDefault="00E3091E" w:rsidP="00505DB6">
      <w:pPr>
        <w:jc w:val="both"/>
        <w:rPr>
          <w:lang w:val="sl-SI"/>
        </w:rPr>
      </w:pPr>
    </w:p>
    <w:tbl>
      <w:tblPr>
        <w:tblStyle w:val="Tabelamrea"/>
        <w:tblW w:w="0" w:type="auto"/>
        <w:tblLook w:val="04A0" w:firstRow="1" w:lastRow="0" w:firstColumn="1" w:lastColumn="0" w:noHBand="0" w:noVBand="1"/>
      </w:tblPr>
      <w:tblGrid>
        <w:gridCol w:w="472"/>
        <w:gridCol w:w="2242"/>
        <w:gridCol w:w="695"/>
        <w:gridCol w:w="841"/>
        <w:gridCol w:w="1204"/>
        <w:gridCol w:w="1252"/>
        <w:gridCol w:w="1204"/>
        <w:gridCol w:w="1144"/>
      </w:tblGrid>
      <w:tr w:rsidR="00531B39" w14:paraId="52DC346F" w14:textId="4F5A7F92" w:rsidTr="00137C23">
        <w:trPr>
          <w:trHeight w:val="495"/>
        </w:trPr>
        <w:tc>
          <w:tcPr>
            <w:tcW w:w="472" w:type="dxa"/>
            <w:shd w:val="clear" w:color="auto" w:fill="D9D9D9" w:themeFill="background1" w:themeFillShade="D9"/>
            <w:vAlign w:val="center"/>
          </w:tcPr>
          <w:p w14:paraId="20A69B2B" w14:textId="260F7CAD" w:rsidR="00531B39" w:rsidRPr="00AC78B0" w:rsidRDefault="00531B39" w:rsidP="00E75AEA">
            <w:pPr>
              <w:jc w:val="center"/>
              <w:rPr>
                <w:b/>
                <w:bCs/>
                <w:lang w:val="sl-SI"/>
              </w:rPr>
            </w:pPr>
            <w:bookmarkStart w:id="3" w:name="_Toc318711898"/>
            <w:bookmarkStart w:id="4" w:name="_Toc318723627"/>
            <w:bookmarkStart w:id="5" w:name="_Toc318723759"/>
            <w:bookmarkStart w:id="6" w:name="_Toc322609487"/>
            <w:bookmarkStart w:id="7" w:name="_Toc322678188"/>
            <w:bookmarkStart w:id="8" w:name="_Toc332714692"/>
            <w:bookmarkStart w:id="9" w:name="_Toc402938177"/>
            <w:bookmarkStart w:id="10" w:name="_Toc402956133"/>
            <w:bookmarkStart w:id="11" w:name="_Toc405979803"/>
            <w:bookmarkStart w:id="12" w:name="_Toc406654020"/>
            <w:bookmarkStart w:id="13" w:name="_Toc446451053"/>
            <w:r>
              <w:rPr>
                <w:b/>
                <w:bCs/>
                <w:lang w:val="sl-SI"/>
              </w:rPr>
              <w:t>ZŠ</w:t>
            </w:r>
          </w:p>
        </w:tc>
        <w:tc>
          <w:tcPr>
            <w:tcW w:w="2242" w:type="dxa"/>
            <w:shd w:val="clear" w:color="auto" w:fill="D9D9D9" w:themeFill="background1" w:themeFillShade="D9"/>
            <w:vAlign w:val="center"/>
          </w:tcPr>
          <w:p w14:paraId="3EFC9251" w14:textId="5B59D754" w:rsidR="00531B39" w:rsidRPr="00AC78B0" w:rsidRDefault="00531B39" w:rsidP="00E75AEA">
            <w:pPr>
              <w:jc w:val="center"/>
              <w:rPr>
                <w:b/>
                <w:bCs/>
                <w:lang w:val="sl-SI"/>
              </w:rPr>
            </w:pPr>
            <w:r w:rsidRPr="00AC78B0">
              <w:rPr>
                <w:b/>
                <w:bCs/>
                <w:lang w:val="sl-SI"/>
              </w:rPr>
              <w:t>Predmet</w:t>
            </w:r>
          </w:p>
        </w:tc>
        <w:tc>
          <w:tcPr>
            <w:tcW w:w="695" w:type="dxa"/>
            <w:shd w:val="clear" w:color="auto" w:fill="D9D9D9" w:themeFill="background1" w:themeFillShade="D9"/>
            <w:vAlign w:val="center"/>
          </w:tcPr>
          <w:p w14:paraId="7A8604B7" w14:textId="77777777" w:rsidR="00531B39" w:rsidRPr="00AC78B0" w:rsidRDefault="00531B39" w:rsidP="00E75AEA">
            <w:pPr>
              <w:jc w:val="center"/>
              <w:rPr>
                <w:b/>
                <w:bCs/>
                <w:lang w:val="sl-SI"/>
              </w:rPr>
            </w:pPr>
            <w:r w:rsidRPr="00AC78B0">
              <w:rPr>
                <w:b/>
                <w:bCs/>
                <w:lang w:val="sl-SI"/>
              </w:rPr>
              <w:t>Kol.</w:t>
            </w:r>
          </w:p>
        </w:tc>
        <w:tc>
          <w:tcPr>
            <w:tcW w:w="841" w:type="dxa"/>
            <w:shd w:val="clear" w:color="auto" w:fill="D9D9D9" w:themeFill="background1" w:themeFillShade="D9"/>
            <w:vAlign w:val="center"/>
          </w:tcPr>
          <w:p w14:paraId="026FD1C7" w14:textId="77777777" w:rsidR="00531B39" w:rsidRPr="00AC78B0" w:rsidRDefault="00531B39" w:rsidP="00E75AEA">
            <w:pPr>
              <w:jc w:val="center"/>
              <w:rPr>
                <w:b/>
                <w:bCs/>
                <w:lang w:val="sl-SI"/>
              </w:rPr>
            </w:pPr>
            <w:r w:rsidRPr="00AC78B0">
              <w:rPr>
                <w:b/>
                <w:bCs/>
                <w:lang w:val="sl-SI"/>
              </w:rPr>
              <w:t>Enota</w:t>
            </w:r>
          </w:p>
        </w:tc>
        <w:tc>
          <w:tcPr>
            <w:tcW w:w="1204" w:type="dxa"/>
            <w:shd w:val="clear" w:color="auto" w:fill="D9D9D9" w:themeFill="background1" w:themeFillShade="D9"/>
            <w:vAlign w:val="center"/>
          </w:tcPr>
          <w:p w14:paraId="16CF64FC" w14:textId="77777777" w:rsidR="00531B39" w:rsidRPr="00AC78B0" w:rsidRDefault="00531B39" w:rsidP="00E75AEA">
            <w:pPr>
              <w:jc w:val="center"/>
              <w:rPr>
                <w:b/>
                <w:bCs/>
                <w:lang w:val="sl-SI"/>
              </w:rPr>
            </w:pPr>
            <w:r w:rsidRPr="00AC78B0">
              <w:rPr>
                <w:b/>
                <w:bCs/>
                <w:lang w:val="sl-SI"/>
              </w:rPr>
              <w:t>Cena brez DDV</w:t>
            </w:r>
          </w:p>
        </w:tc>
        <w:tc>
          <w:tcPr>
            <w:tcW w:w="1252" w:type="dxa"/>
            <w:shd w:val="clear" w:color="auto" w:fill="D9D9D9" w:themeFill="background1" w:themeFillShade="D9"/>
            <w:vAlign w:val="center"/>
          </w:tcPr>
          <w:p w14:paraId="2D61D90A" w14:textId="52834347" w:rsidR="00531B39" w:rsidRPr="00AC78B0" w:rsidRDefault="00531B39" w:rsidP="00E75AEA">
            <w:pPr>
              <w:jc w:val="center"/>
              <w:rPr>
                <w:b/>
                <w:bCs/>
                <w:lang w:val="sl-SI"/>
              </w:rPr>
            </w:pPr>
            <w:r w:rsidRPr="00AC78B0">
              <w:rPr>
                <w:b/>
                <w:bCs/>
                <w:lang w:val="sl-SI"/>
              </w:rPr>
              <w:t xml:space="preserve">Vrednost </w:t>
            </w:r>
            <w:r>
              <w:rPr>
                <w:b/>
                <w:bCs/>
                <w:lang w:val="sl-SI"/>
              </w:rPr>
              <w:t xml:space="preserve">brez </w:t>
            </w:r>
            <w:r w:rsidRPr="00AC78B0">
              <w:rPr>
                <w:b/>
                <w:bCs/>
                <w:lang w:val="sl-SI"/>
              </w:rPr>
              <w:t>DDV</w:t>
            </w:r>
          </w:p>
        </w:tc>
        <w:tc>
          <w:tcPr>
            <w:tcW w:w="1204" w:type="dxa"/>
            <w:shd w:val="clear" w:color="auto" w:fill="D9D9D9" w:themeFill="background1" w:themeFillShade="D9"/>
            <w:vAlign w:val="center"/>
          </w:tcPr>
          <w:p w14:paraId="1DD015AC" w14:textId="072172E5" w:rsidR="00531B39" w:rsidRPr="00AC78B0" w:rsidRDefault="00531B39" w:rsidP="00E75AEA">
            <w:pPr>
              <w:jc w:val="center"/>
              <w:rPr>
                <w:b/>
                <w:bCs/>
                <w:lang w:val="sl-SI"/>
              </w:rPr>
            </w:pPr>
            <w:r>
              <w:rPr>
                <w:b/>
                <w:bCs/>
                <w:lang w:val="sl-SI"/>
              </w:rPr>
              <w:t>Vrednost</w:t>
            </w:r>
            <w:r w:rsidRPr="00AC78B0">
              <w:rPr>
                <w:b/>
                <w:bCs/>
                <w:lang w:val="sl-SI"/>
              </w:rPr>
              <w:t xml:space="preserve"> DDV</w:t>
            </w:r>
          </w:p>
        </w:tc>
        <w:tc>
          <w:tcPr>
            <w:tcW w:w="1144" w:type="dxa"/>
            <w:shd w:val="clear" w:color="auto" w:fill="D9D9D9" w:themeFill="background1" w:themeFillShade="D9"/>
            <w:vAlign w:val="center"/>
          </w:tcPr>
          <w:p w14:paraId="5DDCE67E" w14:textId="0FCA3BCA" w:rsidR="00531B39" w:rsidRPr="00AC78B0" w:rsidRDefault="00531B39" w:rsidP="00E75AEA">
            <w:pPr>
              <w:jc w:val="center"/>
              <w:rPr>
                <w:b/>
                <w:bCs/>
                <w:lang w:val="sl-SI"/>
              </w:rPr>
            </w:pPr>
            <w:r>
              <w:rPr>
                <w:b/>
                <w:bCs/>
                <w:lang w:val="sl-SI"/>
              </w:rPr>
              <w:t>Vrednost z DDV</w:t>
            </w:r>
          </w:p>
        </w:tc>
      </w:tr>
      <w:tr w:rsidR="00531B39" w14:paraId="2421F771" w14:textId="7E836389" w:rsidTr="00137C23">
        <w:trPr>
          <w:trHeight w:val="545"/>
        </w:trPr>
        <w:tc>
          <w:tcPr>
            <w:tcW w:w="472" w:type="dxa"/>
            <w:vAlign w:val="center"/>
          </w:tcPr>
          <w:p w14:paraId="11686D42" w14:textId="0D66E659" w:rsidR="00531B39" w:rsidRDefault="00531B39" w:rsidP="00E75AEA">
            <w:pPr>
              <w:rPr>
                <w:lang w:val="sl-SI"/>
              </w:rPr>
            </w:pPr>
            <w:r>
              <w:rPr>
                <w:lang w:val="sl-SI"/>
              </w:rPr>
              <w:t>1.</w:t>
            </w:r>
          </w:p>
        </w:tc>
        <w:tc>
          <w:tcPr>
            <w:tcW w:w="2242" w:type="dxa"/>
            <w:vAlign w:val="center"/>
          </w:tcPr>
          <w:p w14:paraId="64D47511" w14:textId="02D9EEEE" w:rsidR="00531B39" w:rsidRPr="00942EC9" w:rsidRDefault="00531B39" w:rsidP="00E75AEA">
            <w:pPr>
              <w:rPr>
                <w:i/>
                <w:iCs/>
                <w:lang w:val="sl-SI"/>
              </w:rPr>
            </w:pPr>
            <w:bookmarkStart w:id="14" w:name="_Hlk204757308"/>
            <w:r>
              <w:rPr>
                <w:lang w:val="sl-SI"/>
              </w:rPr>
              <w:t>Kirurški robot</w:t>
            </w:r>
          </w:p>
        </w:tc>
        <w:tc>
          <w:tcPr>
            <w:tcW w:w="695" w:type="dxa"/>
            <w:vAlign w:val="center"/>
          </w:tcPr>
          <w:p w14:paraId="459BF8D9" w14:textId="77777777" w:rsidR="00531B39" w:rsidRDefault="00531B39" w:rsidP="00E75AEA">
            <w:pPr>
              <w:jc w:val="center"/>
              <w:rPr>
                <w:lang w:val="sl-SI"/>
              </w:rPr>
            </w:pPr>
            <w:r>
              <w:rPr>
                <w:lang w:val="sl-SI"/>
              </w:rPr>
              <w:t>1</w:t>
            </w:r>
          </w:p>
        </w:tc>
        <w:tc>
          <w:tcPr>
            <w:tcW w:w="841" w:type="dxa"/>
            <w:vAlign w:val="center"/>
          </w:tcPr>
          <w:p w14:paraId="0BA67759" w14:textId="7BC1230C" w:rsidR="00531B39" w:rsidRDefault="00531B39" w:rsidP="00E75AEA">
            <w:pPr>
              <w:jc w:val="center"/>
              <w:rPr>
                <w:lang w:val="sl-SI"/>
              </w:rPr>
            </w:pPr>
            <w:r>
              <w:rPr>
                <w:lang w:val="sl-SI"/>
              </w:rPr>
              <w:t>kpl</w:t>
            </w:r>
          </w:p>
        </w:tc>
        <w:tc>
          <w:tcPr>
            <w:tcW w:w="1204" w:type="dxa"/>
            <w:vAlign w:val="center"/>
          </w:tcPr>
          <w:p w14:paraId="0C3D54FF" w14:textId="77777777" w:rsidR="00531B39" w:rsidRDefault="00531B39" w:rsidP="00E75AEA">
            <w:pPr>
              <w:jc w:val="right"/>
              <w:rPr>
                <w:lang w:val="sl-SI"/>
              </w:rPr>
            </w:pPr>
          </w:p>
        </w:tc>
        <w:tc>
          <w:tcPr>
            <w:tcW w:w="1252" w:type="dxa"/>
            <w:vAlign w:val="center"/>
          </w:tcPr>
          <w:p w14:paraId="27F26EF0" w14:textId="77777777" w:rsidR="00531B39" w:rsidRDefault="00531B39" w:rsidP="00E75AEA">
            <w:pPr>
              <w:jc w:val="right"/>
              <w:rPr>
                <w:lang w:val="sl-SI"/>
              </w:rPr>
            </w:pPr>
          </w:p>
        </w:tc>
        <w:tc>
          <w:tcPr>
            <w:tcW w:w="1204" w:type="dxa"/>
            <w:vAlign w:val="center"/>
          </w:tcPr>
          <w:p w14:paraId="1A96BEC9" w14:textId="77777777" w:rsidR="00531B39" w:rsidRDefault="00531B39" w:rsidP="00E75AEA">
            <w:pPr>
              <w:jc w:val="right"/>
              <w:rPr>
                <w:lang w:val="sl-SI"/>
              </w:rPr>
            </w:pPr>
          </w:p>
        </w:tc>
        <w:tc>
          <w:tcPr>
            <w:tcW w:w="1144" w:type="dxa"/>
            <w:vAlign w:val="center"/>
          </w:tcPr>
          <w:p w14:paraId="118E70F7" w14:textId="77777777" w:rsidR="00531B39" w:rsidRDefault="00531B39" w:rsidP="00E75AEA">
            <w:pPr>
              <w:jc w:val="right"/>
              <w:rPr>
                <w:lang w:val="sl-SI"/>
              </w:rPr>
            </w:pPr>
          </w:p>
        </w:tc>
      </w:tr>
      <w:tr w:rsidR="00531B39" w:rsidRPr="00606B2F" w14:paraId="498CF15B" w14:textId="20906051" w:rsidTr="00137C23">
        <w:trPr>
          <w:trHeight w:val="545"/>
        </w:trPr>
        <w:tc>
          <w:tcPr>
            <w:tcW w:w="472" w:type="dxa"/>
            <w:vAlign w:val="center"/>
          </w:tcPr>
          <w:p w14:paraId="24C45027" w14:textId="445FD993" w:rsidR="00531B39" w:rsidRPr="00606B2F" w:rsidRDefault="00531B39" w:rsidP="00E75AEA">
            <w:pPr>
              <w:rPr>
                <w:lang w:val="sl-SI"/>
              </w:rPr>
            </w:pPr>
            <w:r w:rsidRPr="00606B2F">
              <w:rPr>
                <w:lang w:val="sl-SI"/>
              </w:rPr>
              <w:lastRenderedPageBreak/>
              <w:t>2.</w:t>
            </w:r>
          </w:p>
        </w:tc>
        <w:tc>
          <w:tcPr>
            <w:tcW w:w="2242" w:type="dxa"/>
            <w:vAlign w:val="center"/>
          </w:tcPr>
          <w:p w14:paraId="1A43AE14" w14:textId="1211D803" w:rsidR="00531B39" w:rsidRPr="00606B2F" w:rsidRDefault="00531B39" w:rsidP="00E75AEA">
            <w:pPr>
              <w:rPr>
                <w:lang w:val="sl-SI"/>
              </w:rPr>
            </w:pPr>
            <w:r w:rsidRPr="00606B2F">
              <w:rPr>
                <w:lang w:val="sl-SI"/>
              </w:rPr>
              <w:t>Simulator</w:t>
            </w:r>
          </w:p>
        </w:tc>
        <w:tc>
          <w:tcPr>
            <w:tcW w:w="695" w:type="dxa"/>
            <w:vAlign w:val="center"/>
          </w:tcPr>
          <w:p w14:paraId="3179FACD" w14:textId="5198ABC1" w:rsidR="00531B39" w:rsidRPr="00606B2F" w:rsidRDefault="00531B39" w:rsidP="00E75AEA">
            <w:pPr>
              <w:jc w:val="center"/>
              <w:rPr>
                <w:lang w:val="sl-SI"/>
              </w:rPr>
            </w:pPr>
            <w:r w:rsidRPr="00606B2F">
              <w:rPr>
                <w:lang w:val="sl-SI"/>
              </w:rPr>
              <w:t>1</w:t>
            </w:r>
          </w:p>
        </w:tc>
        <w:tc>
          <w:tcPr>
            <w:tcW w:w="841" w:type="dxa"/>
            <w:vAlign w:val="center"/>
          </w:tcPr>
          <w:p w14:paraId="2F975387" w14:textId="57824484" w:rsidR="00531B39" w:rsidRPr="00606B2F" w:rsidRDefault="00531B39" w:rsidP="00E75AEA">
            <w:pPr>
              <w:jc w:val="center"/>
              <w:rPr>
                <w:lang w:val="sl-SI"/>
              </w:rPr>
            </w:pPr>
            <w:r w:rsidRPr="00606B2F">
              <w:rPr>
                <w:lang w:val="sl-SI"/>
              </w:rPr>
              <w:t>kpl</w:t>
            </w:r>
          </w:p>
        </w:tc>
        <w:tc>
          <w:tcPr>
            <w:tcW w:w="1204" w:type="dxa"/>
            <w:vAlign w:val="center"/>
          </w:tcPr>
          <w:p w14:paraId="5B6C3FB4" w14:textId="77777777" w:rsidR="00531B39" w:rsidRPr="00606B2F" w:rsidRDefault="00531B39" w:rsidP="00E75AEA">
            <w:pPr>
              <w:jc w:val="right"/>
              <w:rPr>
                <w:lang w:val="sl-SI"/>
              </w:rPr>
            </w:pPr>
          </w:p>
        </w:tc>
        <w:tc>
          <w:tcPr>
            <w:tcW w:w="1252" w:type="dxa"/>
            <w:vAlign w:val="center"/>
          </w:tcPr>
          <w:p w14:paraId="62D4B82D" w14:textId="77777777" w:rsidR="00531B39" w:rsidRPr="00606B2F" w:rsidRDefault="00531B39" w:rsidP="00E75AEA">
            <w:pPr>
              <w:jc w:val="right"/>
              <w:rPr>
                <w:lang w:val="sl-SI"/>
              </w:rPr>
            </w:pPr>
          </w:p>
        </w:tc>
        <w:tc>
          <w:tcPr>
            <w:tcW w:w="1204" w:type="dxa"/>
            <w:vAlign w:val="center"/>
          </w:tcPr>
          <w:p w14:paraId="15AA83BF" w14:textId="77777777" w:rsidR="00531B39" w:rsidRPr="00606B2F" w:rsidRDefault="00531B39" w:rsidP="00E75AEA">
            <w:pPr>
              <w:jc w:val="right"/>
              <w:rPr>
                <w:lang w:val="sl-SI"/>
              </w:rPr>
            </w:pPr>
          </w:p>
        </w:tc>
        <w:tc>
          <w:tcPr>
            <w:tcW w:w="1144" w:type="dxa"/>
            <w:vAlign w:val="center"/>
          </w:tcPr>
          <w:p w14:paraId="5DCBB9D2" w14:textId="77777777" w:rsidR="00531B39" w:rsidRPr="00606B2F" w:rsidRDefault="00531B39" w:rsidP="00E75AEA">
            <w:pPr>
              <w:jc w:val="right"/>
              <w:rPr>
                <w:lang w:val="sl-SI"/>
              </w:rPr>
            </w:pPr>
          </w:p>
        </w:tc>
      </w:tr>
      <w:tr w:rsidR="00531B39" w:rsidRPr="00606B2F" w14:paraId="727D4BBB" w14:textId="6BA4A88B" w:rsidTr="00137C23">
        <w:trPr>
          <w:trHeight w:val="545"/>
        </w:trPr>
        <w:tc>
          <w:tcPr>
            <w:tcW w:w="472" w:type="dxa"/>
            <w:vAlign w:val="center"/>
          </w:tcPr>
          <w:p w14:paraId="5DF8E4EF" w14:textId="6EA2F92B" w:rsidR="00531B39" w:rsidRPr="00606B2F" w:rsidRDefault="00531B39" w:rsidP="004B4370">
            <w:pPr>
              <w:rPr>
                <w:lang w:val="sl-SI"/>
              </w:rPr>
            </w:pPr>
            <w:r w:rsidRPr="00606B2F">
              <w:rPr>
                <w:lang w:val="sl-SI"/>
              </w:rPr>
              <w:t>3.</w:t>
            </w:r>
          </w:p>
        </w:tc>
        <w:tc>
          <w:tcPr>
            <w:tcW w:w="2242" w:type="dxa"/>
            <w:vAlign w:val="center"/>
          </w:tcPr>
          <w:p w14:paraId="3073A015" w14:textId="290E4931" w:rsidR="00531B39" w:rsidRPr="00606B2F" w:rsidRDefault="00531B39" w:rsidP="004B4370">
            <w:pPr>
              <w:rPr>
                <w:lang w:val="sl-SI"/>
              </w:rPr>
            </w:pPr>
            <w:r w:rsidRPr="00606B2F">
              <w:rPr>
                <w:lang w:val="sl-SI"/>
              </w:rPr>
              <w:t>Insuflator</w:t>
            </w:r>
          </w:p>
        </w:tc>
        <w:tc>
          <w:tcPr>
            <w:tcW w:w="695" w:type="dxa"/>
            <w:vAlign w:val="center"/>
          </w:tcPr>
          <w:p w14:paraId="5ED117C0" w14:textId="4C96DCCE" w:rsidR="00531B39" w:rsidRPr="00606B2F" w:rsidRDefault="00531B39" w:rsidP="004B4370">
            <w:pPr>
              <w:jc w:val="center"/>
              <w:rPr>
                <w:lang w:val="sl-SI"/>
              </w:rPr>
            </w:pPr>
            <w:r w:rsidRPr="00606B2F">
              <w:rPr>
                <w:lang w:val="sl-SI"/>
              </w:rPr>
              <w:t>1</w:t>
            </w:r>
          </w:p>
        </w:tc>
        <w:tc>
          <w:tcPr>
            <w:tcW w:w="841" w:type="dxa"/>
            <w:vAlign w:val="center"/>
          </w:tcPr>
          <w:p w14:paraId="1688FD97" w14:textId="52A1A5FC" w:rsidR="00531B39" w:rsidRPr="00606B2F" w:rsidRDefault="00531B39" w:rsidP="004B4370">
            <w:pPr>
              <w:jc w:val="center"/>
              <w:rPr>
                <w:lang w:val="sl-SI"/>
              </w:rPr>
            </w:pPr>
            <w:r w:rsidRPr="00606B2F">
              <w:rPr>
                <w:lang w:val="sl-SI"/>
              </w:rPr>
              <w:t>kpl</w:t>
            </w:r>
          </w:p>
        </w:tc>
        <w:tc>
          <w:tcPr>
            <w:tcW w:w="1204" w:type="dxa"/>
            <w:vAlign w:val="center"/>
          </w:tcPr>
          <w:p w14:paraId="20753F5B" w14:textId="77777777" w:rsidR="00531B39" w:rsidRPr="00606B2F" w:rsidRDefault="00531B39" w:rsidP="004B4370">
            <w:pPr>
              <w:jc w:val="right"/>
              <w:rPr>
                <w:lang w:val="sl-SI"/>
              </w:rPr>
            </w:pPr>
          </w:p>
        </w:tc>
        <w:tc>
          <w:tcPr>
            <w:tcW w:w="1252" w:type="dxa"/>
            <w:vAlign w:val="center"/>
          </w:tcPr>
          <w:p w14:paraId="4D0C540F" w14:textId="77777777" w:rsidR="00531B39" w:rsidRPr="00606B2F" w:rsidRDefault="00531B39" w:rsidP="004B4370">
            <w:pPr>
              <w:jc w:val="right"/>
              <w:rPr>
                <w:lang w:val="sl-SI"/>
              </w:rPr>
            </w:pPr>
          </w:p>
        </w:tc>
        <w:tc>
          <w:tcPr>
            <w:tcW w:w="1204" w:type="dxa"/>
            <w:vAlign w:val="center"/>
          </w:tcPr>
          <w:p w14:paraId="6D01A0A8" w14:textId="77777777" w:rsidR="00531B39" w:rsidRPr="00606B2F" w:rsidRDefault="00531B39" w:rsidP="004B4370">
            <w:pPr>
              <w:jc w:val="right"/>
              <w:rPr>
                <w:lang w:val="sl-SI"/>
              </w:rPr>
            </w:pPr>
          </w:p>
        </w:tc>
        <w:tc>
          <w:tcPr>
            <w:tcW w:w="1144" w:type="dxa"/>
            <w:vAlign w:val="center"/>
          </w:tcPr>
          <w:p w14:paraId="26E2D4FC" w14:textId="77777777" w:rsidR="00531B39" w:rsidRPr="00606B2F" w:rsidRDefault="00531B39" w:rsidP="004B4370">
            <w:pPr>
              <w:jc w:val="right"/>
              <w:rPr>
                <w:lang w:val="sl-SI"/>
              </w:rPr>
            </w:pPr>
          </w:p>
        </w:tc>
      </w:tr>
      <w:tr w:rsidR="00531B39" w:rsidRPr="00606B2F" w14:paraId="437F4A9C" w14:textId="67117E05" w:rsidTr="00137C23">
        <w:trPr>
          <w:trHeight w:val="545"/>
        </w:trPr>
        <w:tc>
          <w:tcPr>
            <w:tcW w:w="472" w:type="dxa"/>
            <w:vAlign w:val="center"/>
          </w:tcPr>
          <w:p w14:paraId="4FB1A669" w14:textId="2E341664" w:rsidR="00531B39" w:rsidRPr="00606B2F" w:rsidRDefault="00531B39" w:rsidP="004B4370">
            <w:pPr>
              <w:rPr>
                <w:lang w:val="sl-SI"/>
              </w:rPr>
            </w:pPr>
            <w:r w:rsidRPr="00606B2F">
              <w:rPr>
                <w:lang w:val="sl-SI"/>
              </w:rPr>
              <w:t>4.</w:t>
            </w:r>
          </w:p>
        </w:tc>
        <w:tc>
          <w:tcPr>
            <w:tcW w:w="2242" w:type="dxa"/>
            <w:vAlign w:val="center"/>
          </w:tcPr>
          <w:p w14:paraId="6D49F716" w14:textId="0A032619" w:rsidR="00531B39" w:rsidRPr="00606B2F" w:rsidRDefault="00531B39" w:rsidP="004B4370">
            <w:pPr>
              <w:rPr>
                <w:lang w:val="sl-SI"/>
              </w:rPr>
            </w:pPr>
            <w:r w:rsidRPr="00606B2F">
              <w:rPr>
                <w:lang w:val="sl-SI"/>
              </w:rPr>
              <w:t>Operacijska miza</w:t>
            </w:r>
          </w:p>
        </w:tc>
        <w:tc>
          <w:tcPr>
            <w:tcW w:w="695" w:type="dxa"/>
            <w:vAlign w:val="center"/>
          </w:tcPr>
          <w:p w14:paraId="49990B3E" w14:textId="1E69A04C" w:rsidR="00531B39" w:rsidRPr="00606B2F" w:rsidRDefault="00531B39" w:rsidP="004B4370">
            <w:pPr>
              <w:jc w:val="center"/>
              <w:rPr>
                <w:lang w:val="sl-SI"/>
              </w:rPr>
            </w:pPr>
            <w:r w:rsidRPr="00606B2F">
              <w:rPr>
                <w:lang w:val="sl-SI"/>
              </w:rPr>
              <w:t>1</w:t>
            </w:r>
          </w:p>
        </w:tc>
        <w:tc>
          <w:tcPr>
            <w:tcW w:w="841" w:type="dxa"/>
            <w:vAlign w:val="center"/>
          </w:tcPr>
          <w:p w14:paraId="0F5113EE" w14:textId="55373EBA" w:rsidR="00531B39" w:rsidRPr="00606B2F" w:rsidRDefault="00531B39" w:rsidP="004B4370">
            <w:pPr>
              <w:jc w:val="center"/>
              <w:rPr>
                <w:lang w:val="sl-SI"/>
              </w:rPr>
            </w:pPr>
            <w:r w:rsidRPr="00606B2F">
              <w:rPr>
                <w:lang w:val="sl-SI"/>
              </w:rPr>
              <w:t>kpl</w:t>
            </w:r>
          </w:p>
        </w:tc>
        <w:tc>
          <w:tcPr>
            <w:tcW w:w="1204" w:type="dxa"/>
            <w:vAlign w:val="center"/>
          </w:tcPr>
          <w:p w14:paraId="34765319" w14:textId="77777777" w:rsidR="00531B39" w:rsidRPr="00606B2F" w:rsidRDefault="00531B39" w:rsidP="004B4370">
            <w:pPr>
              <w:jc w:val="right"/>
              <w:rPr>
                <w:lang w:val="sl-SI"/>
              </w:rPr>
            </w:pPr>
          </w:p>
        </w:tc>
        <w:tc>
          <w:tcPr>
            <w:tcW w:w="1252" w:type="dxa"/>
            <w:vAlign w:val="center"/>
          </w:tcPr>
          <w:p w14:paraId="3A5EC46B" w14:textId="77777777" w:rsidR="00531B39" w:rsidRPr="00606B2F" w:rsidRDefault="00531B39" w:rsidP="004B4370">
            <w:pPr>
              <w:jc w:val="right"/>
              <w:rPr>
                <w:lang w:val="sl-SI"/>
              </w:rPr>
            </w:pPr>
          </w:p>
        </w:tc>
        <w:tc>
          <w:tcPr>
            <w:tcW w:w="1204" w:type="dxa"/>
            <w:vAlign w:val="center"/>
          </w:tcPr>
          <w:p w14:paraId="60A20AA5" w14:textId="77777777" w:rsidR="00531B39" w:rsidRPr="00606B2F" w:rsidRDefault="00531B39" w:rsidP="004B4370">
            <w:pPr>
              <w:jc w:val="right"/>
              <w:rPr>
                <w:lang w:val="sl-SI"/>
              </w:rPr>
            </w:pPr>
          </w:p>
        </w:tc>
        <w:tc>
          <w:tcPr>
            <w:tcW w:w="1144" w:type="dxa"/>
            <w:vAlign w:val="center"/>
          </w:tcPr>
          <w:p w14:paraId="251C61AE" w14:textId="77777777" w:rsidR="00531B39" w:rsidRPr="00606B2F" w:rsidRDefault="00531B39" w:rsidP="004B4370">
            <w:pPr>
              <w:jc w:val="right"/>
              <w:rPr>
                <w:lang w:val="sl-SI"/>
              </w:rPr>
            </w:pPr>
          </w:p>
        </w:tc>
      </w:tr>
      <w:tr w:rsidR="00531B39" w:rsidRPr="00606B2F" w14:paraId="0488E200" w14:textId="4CDC1E36" w:rsidTr="00137C23">
        <w:trPr>
          <w:trHeight w:val="545"/>
        </w:trPr>
        <w:tc>
          <w:tcPr>
            <w:tcW w:w="472" w:type="dxa"/>
            <w:vAlign w:val="center"/>
          </w:tcPr>
          <w:p w14:paraId="471D8A75" w14:textId="051DB02F" w:rsidR="00531B39" w:rsidRPr="00606B2F" w:rsidRDefault="00531B39" w:rsidP="004B4370">
            <w:pPr>
              <w:rPr>
                <w:lang w:val="sl-SI"/>
              </w:rPr>
            </w:pPr>
            <w:r w:rsidRPr="00606B2F">
              <w:rPr>
                <w:lang w:val="sl-SI"/>
              </w:rPr>
              <w:t>5.</w:t>
            </w:r>
          </w:p>
        </w:tc>
        <w:tc>
          <w:tcPr>
            <w:tcW w:w="2242" w:type="dxa"/>
            <w:vAlign w:val="center"/>
          </w:tcPr>
          <w:p w14:paraId="53557B33" w14:textId="7DAFC446" w:rsidR="00531B39" w:rsidRPr="00606B2F" w:rsidRDefault="00531B39" w:rsidP="004B4370">
            <w:pPr>
              <w:rPr>
                <w:lang w:val="sl-SI"/>
              </w:rPr>
            </w:pPr>
            <w:r w:rsidRPr="00606B2F">
              <w:rPr>
                <w:lang w:val="sl-SI"/>
              </w:rPr>
              <w:t>Šolanje uporabnika</w:t>
            </w:r>
          </w:p>
        </w:tc>
        <w:tc>
          <w:tcPr>
            <w:tcW w:w="695" w:type="dxa"/>
            <w:vAlign w:val="center"/>
          </w:tcPr>
          <w:p w14:paraId="1164456C" w14:textId="784086AF" w:rsidR="00531B39" w:rsidRPr="00606B2F" w:rsidRDefault="00531B39" w:rsidP="004B4370">
            <w:pPr>
              <w:jc w:val="center"/>
              <w:rPr>
                <w:lang w:val="sl-SI"/>
              </w:rPr>
            </w:pPr>
            <w:r w:rsidRPr="00606B2F">
              <w:rPr>
                <w:lang w:val="sl-SI"/>
              </w:rPr>
              <w:t>1</w:t>
            </w:r>
          </w:p>
        </w:tc>
        <w:tc>
          <w:tcPr>
            <w:tcW w:w="841" w:type="dxa"/>
            <w:vAlign w:val="center"/>
          </w:tcPr>
          <w:p w14:paraId="4EC7F74E" w14:textId="5E7BE29B" w:rsidR="00531B39" w:rsidRPr="00606B2F" w:rsidRDefault="00531B39" w:rsidP="004B4370">
            <w:pPr>
              <w:jc w:val="center"/>
              <w:rPr>
                <w:lang w:val="sl-SI"/>
              </w:rPr>
            </w:pPr>
            <w:r w:rsidRPr="00606B2F">
              <w:rPr>
                <w:lang w:val="sl-SI"/>
              </w:rPr>
              <w:t>kpl</w:t>
            </w:r>
          </w:p>
        </w:tc>
        <w:tc>
          <w:tcPr>
            <w:tcW w:w="1204" w:type="dxa"/>
            <w:vAlign w:val="center"/>
          </w:tcPr>
          <w:p w14:paraId="68675894" w14:textId="77777777" w:rsidR="00531B39" w:rsidRPr="00606B2F" w:rsidRDefault="00531B39" w:rsidP="004B4370">
            <w:pPr>
              <w:jc w:val="right"/>
              <w:rPr>
                <w:lang w:val="sl-SI"/>
              </w:rPr>
            </w:pPr>
          </w:p>
        </w:tc>
        <w:tc>
          <w:tcPr>
            <w:tcW w:w="1252" w:type="dxa"/>
            <w:vAlign w:val="center"/>
          </w:tcPr>
          <w:p w14:paraId="5FBE1F86" w14:textId="77777777" w:rsidR="00531B39" w:rsidRPr="00606B2F" w:rsidRDefault="00531B39" w:rsidP="004B4370">
            <w:pPr>
              <w:jc w:val="right"/>
              <w:rPr>
                <w:lang w:val="sl-SI"/>
              </w:rPr>
            </w:pPr>
          </w:p>
        </w:tc>
        <w:tc>
          <w:tcPr>
            <w:tcW w:w="1204" w:type="dxa"/>
            <w:vAlign w:val="center"/>
          </w:tcPr>
          <w:p w14:paraId="1BCC37E4" w14:textId="77777777" w:rsidR="00531B39" w:rsidRPr="00606B2F" w:rsidRDefault="00531B39" w:rsidP="004B4370">
            <w:pPr>
              <w:jc w:val="right"/>
              <w:rPr>
                <w:lang w:val="sl-SI"/>
              </w:rPr>
            </w:pPr>
          </w:p>
        </w:tc>
        <w:tc>
          <w:tcPr>
            <w:tcW w:w="1144" w:type="dxa"/>
            <w:vAlign w:val="center"/>
          </w:tcPr>
          <w:p w14:paraId="337FDAD4" w14:textId="77777777" w:rsidR="00531B39" w:rsidRPr="00606B2F" w:rsidRDefault="00531B39" w:rsidP="004B4370">
            <w:pPr>
              <w:jc w:val="right"/>
              <w:rPr>
                <w:lang w:val="sl-SI"/>
              </w:rPr>
            </w:pPr>
          </w:p>
        </w:tc>
      </w:tr>
      <w:tr w:rsidR="00531B39" w:rsidRPr="00606B2F" w14:paraId="15D5E301" w14:textId="4AFACF5B" w:rsidTr="00137C23">
        <w:trPr>
          <w:trHeight w:val="545"/>
        </w:trPr>
        <w:tc>
          <w:tcPr>
            <w:tcW w:w="472" w:type="dxa"/>
            <w:vAlign w:val="center"/>
          </w:tcPr>
          <w:p w14:paraId="055E2761" w14:textId="5E5061B2" w:rsidR="00531B39" w:rsidRPr="00606B2F" w:rsidRDefault="00531B39" w:rsidP="004B4370">
            <w:pPr>
              <w:rPr>
                <w:lang w:val="sl-SI"/>
              </w:rPr>
            </w:pPr>
            <w:r w:rsidRPr="00606B2F">
              <w:rPr>
                <w:lang w:val="sl-SI"/>
              </w:rPr>
              <w:t>6.</w:t>
            </w:r>
          </w:p>
        </w:tc>
        <w:tc>
          <w:tcPr>
            <w:tcW w:w="2242" w:type="dxa"/>
            <w:vAlign w:val="center"/>
          </w:tcPr>
          <w:p w14:paraId="08196C83" w14:textId="5B09AAE4" w:rsidR="00531B39" w:rsidRPr="00606B2F" w:rsidRDefault="00531B39" w:rsidP="004B4370">
            <w:pPr>
              <w:rPr>
                <w:lang w:val="sl-SI"/>
              </w:rPr>
            </w:pPr>
            <w:r w:rsidRPr="00606B2F">
              <w:rPr>
                <w:lang w:val="sl-SI"/>
              </w:rPr>
              <w:t>Klinično usposabljanje in certificiranje</w:t>
            </w:r>
          </w:p>
        </w:tc>
        <w:tc>
          <w:tcPr>
            <w:tcW w:w="695" w:type="dxa"/>
            <w:vAlign w:val="center"/>
          </w:tcPr>
          <w:p w14:paraId="5264A0E0" w14:textId="5F5C2D1B" w:rsidR="00531B39" w:rsidRPr="00606B2F" w:rsidRDefault="00531B39" w:rsidP="004B4370">
            <w:pPr>
              <w:jc w:val="center"/>
              <w:rPr>
                <w:lang w:val="sl-SI"/>
              </w:rPr>
            </w:pPr>
            <w:r w:rsidRPr="00606B2F">
              <w:rPr>
                <w:lang w:val="sl-SI"/>
              </w:rPr>
              <w:t>7</w:t>
            </w:r>
          </w:p>
        </w:tc>
        <w:tc>
          <w:tcPr>
            <w:tcW w:w="841" w:type="dxa"/>
            <w:vAlign w:val="center"/>
          </w:tcPr>
          <w:p w14:paraId="797C8F8F" w14:textId="16BFA869" w:rsidR="00531B39" w:rsidRPr="00606B2F" w:rsidRDefault="00531B39" w:rsidP="004B4370">
            <w:pPr>
              <w:jc w:val="center"/>
              <w:rPr>
                <w:lang w:val="sl-SI"/>
              </w:rPr>
            </w:pPr>
            <w:r w:rsidRPr="00606B2F">
              <w:rPr>
                <w:lang w:val="sl-SI"/>
              </w:rPr>
              <w:t>kpl</w:t>
            </w:r>
          </w:p>
        </w:tc>
        <w:tc>
          <w:tcPr>
            <w:tcW w:w="1204" w:type="dxa"/>
            <w:vAlign w:val="center"/>
          </w:tcPr>
          <w:p w14:paraId="3A9C4727" w14:textId="77777777" w:rsidR="00531B39" w:rsidRPr="00606B2F" w:rsidRDefault="00531B39" w:rsidP="004B4370">
            <w:pPr>
              <w:jc w:val="right"/>
              <w:rPr>
                <w:lang w:val="sl-SI"/>
              </w:rPr>
            </w:pPr>
          </w:p>
        </w:tc>
        <w:tc>
          <w:tcPr>
            <w:tcW w:w="1252" w:type="dxa"/>
            <w:vAlign w:val="center"/>
          </w:tcPr>
          <w:p w14:paraId="186273B8" w14:textId="77777777" w:rsidR="00531B39" w:rsidRPr="00606B2F" w:rsidRDefault="00531B39" w:rsidP="004B4370">
            <w:pPr>
              <w:jc w:val="right"/>
              <w:rPr>
                <w:lang w:val="sl-SI"/>
              </w:rPr>
            </w:pPr>
          </w:p>
        </w:tc>
        <w:tc>
          <w:tcPr>
            <w:tcW w:w="1204" w:type="dxa"/>
            <w:vAlign w:val="center"/>
          </w:tcPr>
          <w:p w14:paraId="13FE1770" w14:textId="77777777" w:rsidR="00531B39" w:rsidRPr="00606B2F" w:rsidRDefault="00531B39" w:rsidP="004B4370">
            <w:pPr>
              <w:jc w:val="right"/>
              <w:rPr>
                <w:lang w:val="sl-SI"/>
              </w:rPr>
            </w:pPr>
          </w:p>
        </w:tc>
        <w:tc>
          <w:tcPr>
            <w:tcW w:w="1144" w:type="dxa"/>
            <w:vAlign w:val="center"/>
          </w:tcPr>
          <w:p w14:paraId="12F1B5D2" w14:textId="77777777" w:rsidR="00531B39" w:rsidRPr="00606B2F" w:rsidRDefault="00531B39" w:rsidP="004B4370">
            <w:pPr>
              <w:jc w:val="right"/>
              <w:rPr>
                <w:lang w:val="sl-SI"/>
              </w:rPr>
            </w:pPr>
          </w:p>
        </w:tc>
      </w:tr>
      <w:bookmarkEnd w:id="14"/>
      <w:tr w:rsidR="00531B39" w14:paraId="0C829E5C" w14:textId="5DD8F202" w:rsidTr="00137C23">
        <w:trPr>
          <w:trHeight w:val="485"/>
        </w:trPr>
        <w:tc>
          <w:tcPr>
            <w:tcW w:w="5454" w:type="dxa"/>
            <w:gridSpan w:val="5"/>
            <w:vAlign w:val="center"/>
          </w:tcPr>
          <w:p w14:paraId="48CF0431" w14:textId="649DEC8D" w:rsidR="00531B39" w:rsidRPr="002A171C" w:rsidRDefault="00531B39" w:rsidP="00E75AEA">
            <w:pPr>
              <w:jc w:val="right"/>
              <w:rPr>
                <w:b/>
                <w:bCs/>
                <w:lang w:val="sl-SI"/>
              </w:rPr>
            </w:pPr>
            <w:r w:rsidRPr="002A171C">
              <w:rPr>
                <w:b/>
                <w:bCs/>
                <w:lang w:val="sl-SI"/>
              </w:rPr>
              <w:t>SKUPAJ:</w:t>
            </w:r>
          </w:p>
        </w:tc>
        <w:tc>
          <w:tcPr>
            <w:tcW w:w="1252" w:type="dxa"/>
            <w:vAlign w:val="center"/>
          </w:tcPr>
          <w:p w14:paraId="48E0A318" w14:textId="77777777" w:rsidR="00531B39" w:rsidRPr="002A171C" w:rsidRDefault="00531B39" w:rsidP="00E75AEA">
            <w:pPr>
              <w:jc w:val="right"/>
              <w:rPr>
                <w:b/>
                <w:bCs/>
                <w:lang w:val="sl-SI"/>
              </w:rPr>
            </w:pPr>
          </w:p>
        </w:tc>
        <w:tc>
          <w:tcPr>
            <w:tcW w:w="1204" w:type="dxa"/>
            <w:vAlign w:val="center"/>
          </w:tcPr>
          <w:p w14:paraId="6CDD9AA5" w14:textId="77777777" w:rsidR="00531B39" w:rsidRPr="002A171C" w:rsidRDefault="00531B39" w:rsidP="00E75AEA">
            <w:pPr>
              <w:jc w:val="right"/>
              <w:rPr>
                <w:b/>
                <w:bCs/>
                <w:lang w:val="sl-SI"/>
              </w:rPr>
            </w:pPr>
          </w:p>
        </w:tc>
        <w:tc>
          <w:tcPr>
            <w:tcW w:w="1144" w:type="dxa"/>
            <w:vAlign w:val="center"/>
          </w:tcPr>
          <w:p w14:paraId="66C923D2" w14:textId="77777777" w:rsidR="00531B39" w:rsidRPr="002A171C" w:rsidRDefault="00531B39" w:rsidP="00E75AEA">
            <w:pPr>
              <w:jc w:val="right"/>
              <w:rPr>
                <w:b/>
                <w:bCs/>
                <w:lang w:val="sl-SI"/>
              </w:rPr>
            </w:pPr>
          </w:p>
        </w:tc>
      </w:tr>
    </w:tbl>
    <w:p w14:paraId="553074C5" w14:textId="77777777" w:rsidR="0029601C" w:rsidRDefault="0029601C" w:rsidP="009A7EDB">
      <w:pPr>
        <w:rPr>
          <w:b/>
          <w:lang w:val="sl-SI"/>
        </w:rPr>
      </w:pPr>
    </w:p>
    <w:p w14:paraId="518BEE2E" w14:textId="05876606" w:rsidR="009A7EDB" w:rsidRPr="009A7EDB" w:rsidRDefault="009A7EDB" w:rsidP="00137C23">
      <w:pPr>
        <w:keepNext/>
        <w:rPr>
          <w:b/>
          <w:lang w:val="sl-SI"/>
        </w:rPr>
      </w:pPr>
      <w:r w:rsidRPr="009A7EDB">
        <w:rPr>
          <w:b/>
          <w:lang w:val="sl-SI"/>
        </w:rPr>
        <w:t>PLAČIL</w:t>
      </w:r>
      <w:bookmarkEnd w:id="3"/>
      <w:bookmarkEnd w:id="4"/>
      <w:bookmarkEnd w:id="5"/>
      <w:bookmarkEnd w:id="6"/>
      <w:bookmarkEnd w:id="7"/>
      <w:bookmarkEnd w:id="8"/>
      <w:bookmarkEnd w:id="9"/>
      <w:bookmarkEnd w:id="10"/>
      <w:bookmarkEnd w:id="11"/>
      <w:bookmarkEnd w:id="12"/>
      <w:bookmarkEnd w:id="13"/>
      <w:r w:rsidR="00E92621">
        <w:rPr>
          <w:b/>
          <w:lang w:val="sl-SI"/>
        </w:rPr>
        <w:t>NI POGOJI</w:t>
      </w:r>
    </w:p>
    <w:p w14:paraId="003D48C9" w14:textId="77777777" w:rsidR="009A7EDB" w:rsidRPr="00E92621" w:rsidRDefault="009A7EDB" w:rsidP="00137C23">
      <w:pPr>
        <w:pStyle w:val="Odstavekseznama"/>
        <w:keepNext/>
        <w:numPr>
          <w:ilvl w:val="0"/>
          <w:numId w:val="33"/>
        </w:numPr>
        <w:spacing w:line="260" w:lineRule="exact"/>
        <w:ind w:left="426"/>
        <w:jc w:val="center"/>
      </w:pPr>
      <w:r w:rsidRPr="00E92621">
        <w:t>člen</w:t>
      </w:r>
    </w:p>
    <w:p w14:paraId="260851CC" w14:textId="67A87AD2" w:rsidR="00541325" w:rsidRDefault="00541325" w:rsidP="00137C23">
      <w:pPr>
        <w:keepNext/>
        <w:jc w:val="both"/>
        <w:rPr>
          <w:lang w:val="sl-SI"/>
        </w:rPr>
      </w:pPr>
    </w:p>
    <w:p w14:paraId="2BB31533" w14:textId="6924DD34" w:rsidR="006630CF" w:rsidRPr="00606B2F" w:rsidRDefault="006630CF" w:rsidP="00137C23">
      <w:pPr>
        <w:keepNext/>
        <w:jc w:val="both"/>
        <w:rPr>
          <w:lang w:val="sl-SI"/>
        </w:rPr>
      </w:pPr>
      <w:r w:rsidRPr="00606B2F">
        <w:rPr>
          <w:lang w:val="sl-SI"/>
        </w:rPr>
        <w:t xml:space="preserve">Dobavitelj izstavi </w:t>
      </w:r>
      <w:r w:rsidRPr="0049419B">
        <w:rPr>
          <w:lang w:val="sl-SI"/>
        </w:rPr>
        <w:t>račun</w:t>
      </w:r>
      <w:r w:rsidRPr="00BE00C9">
        <w:rPr>
          <w:color w:val="FF0000"/>
          <w:lang w:val="sl-SI"/>
        </w:rPr>
        <w:t xml:space="preserve"> </w:t>
      </w:r>
      <w:r w:rsidRPr="00606B2F">
        <w:rPr>
          <w:lang w:val="sl-SI"/>
        </w:rPr>
        <w:t>za:</w:t>
      </w:r>
    </w:p>
    <w:p w14:paraId="55CF7F01" w14:textId="48EC6209" w:rsidR="006630CF" w:rsidRPr="00E75AEA" w:rsidRDefault="001C3D61" w:rsidP="00137C23">
      <w:pPr>
        <w:pStyle w:val="Odstavekseznama"/>
        <w:keepNext/>
        <w:numPr>
          <w:ilvl w:val="0"/>
          <w:numId w:val="41"/>
        </w:numPr>
        <w:jc w:val="both"/>
      </w:pPr>
      <w:r w:rsidRPr="00E75AEA">
        <w:t>kirurški robot</w:t>
      </w:r>
      <w:r w:rsidR="006630CF" w:rsidRPr="00E75AEA">
        <w:t xml:space="preserve"> </w:t>
      </w:r>
      <w:r w:rsidR="006630CF" w:rsidRPr="00E75AEA">
        <w:rPr>
          <w:b/>
          <w:bCs/>
        </w:rPr>
        <w:t>naročniku,</w:t>
      </w:r>
    </w:p>
    <w:p w14:paraId="50CAD876" w14:textId="3416BA5E" w:rsidR="006630CF" w:rsidRPr="00606B2F" w:rsidRDefault="001C3D61" w:rsidP="00137C23">
      <w:pPr>
        <w:pStyle w:val="Odstavekseznama"/>
        <w:keepNext/>
        <w:numPr>
          <w:ilvl w:val="0"/>
          <w:numId w:val="41"/>
        </w:numPr>
        <w:jc w:val="both"/>
      </w:pPr>
      <w:r w:rsidRPr="00E75AEA">
        <w:rPr>
          <w:rFonts w:cs="Arial"/>
        </w:rPr>
        <w:t>simulator, insuflator</w:t>
      </w:r>
      <w:r w:rsidR="00001CB0" w:rsidRPr="00E75AEA">
        <w:rPr>
          <w:rFonts w:cs="Arial"/>
        </w:rPr>
        <w:t>,</w:t>
      </w:r>
      <w:r w:rsidRPr="00E75AEA">
        <w:rPr>
          <w:rFonts w:cs="Arial"/>
        </w:rPr>
        <w:t xml:space="preserve"> operacijsko mizo</w:t>
      </w:r>
      <w:r w:rsidR="00001CB0" w:rsidRPr="00E75AEA">
        <w:t xml:space="preserve"> in šolanje uporabnika</w:t>
      </w:r>
      <w:r w:rsidR="006630CF" w:rsidRPr="00E75AEA">
        <w:t xml:space="preserve"> </w:t>
      </w:r>
      <w:r w:rsidR="006630CF" w:rsidRPr="00606B2F">
        <w:rPr>
          <w:b/>
          <w:bCs/>
        </w:rPr>
        <w:t>uporabniku</w:t>
      </w:r>
      <w:r w:rsidR="006630CF" w:rsidRPr="00606B2F">
        <w:t>,</w:t>
      </w:r>
    </w:p>
    <w:p w14:paraId="420136AA" w14:textId="1530D8F7" w:rsidR="006630CF" w:rsidRPr="00606B2F" w:rsidRDefault="006630CF" w:rsidP="00137C23">
      <w:pPr>
        <w:keepNext/>
        <w:jc w:val="both"/>
        <w:rPr>
          <w:lang w:val="sl-SI"/>
        </w:rPr>
      </w:pPr>
      <w:r w:rsidRPr="00606B2F">
        <w:rPr>
          <w:lang w:val="sl-SI"/>
        </w:rPr>
        <w:t xml:space="preserve">po </w:t>
      </w:r>
      <w:r w:rsidR="00E93CB2" w:rsidRPr="00606B2F">
        <w:rPr>
          <w:lang w:val="sl-SI"/>
        </w:rPr>
        <w:t>podpisu primopredajnega zapisnika</w:t>
      </w:r>
      <w:r w:rsidRPr="00606B2F">
        <w:rPr>
          <w:lang w:val="sl-SI"/>
        </w:rPr>
        <w:t>.</w:t>
      </w:r>
      <w:r w:rsidR="00E93CB2" w:rsidRPr="00606B2F">
        <w:rPr>
          <w:lang w:val="sl-SI"/>
        </w:rPr>
        <w:t xml:space="preserve"> </w:t>
      </w:r>
    </w:p>
    <w:p w14:paraId="3BA33AD9" w14:textId="77777777" w:rsidR="006630CF" w:rsidRPr="00606B2F" w:rsidRDefault="006630CF" w:rsidP="006630CF">
      <w:pPr>
        <w:jc w:val="both"/>
        <w:rPr>
          <w:lang w:val="sl-SI"/>
        </w:rPr>
      </w:pPr>
    </w:p>
    <w:p w14:paraId="35F87DAA" w14:textId="66F88488" w:rsidR="006630CF" w:rsidRPr="00606B2F" w:rsidRDefault="006630CF" w:rsidP="006630CF">
      <w:pPr>
        <w:jc w:val="both"/>
        <w:rPr>
          <w:lang w:val="sl-SI"/>
        </w:rPr>
      </w:pPr>
      <w:r w:rsidRPr="00606B2F">
        <w:rPr>
          <w:lang w:val="sl-SI"/>
        </w:rPr>
        <w:t xml:space="preserve">Obvezna priloga računa je obojestransko podpisan primopredajni </w:t>
      </w:r>
      <w:r w:rsidRPr="00ED07A7">
        <w:rPr>
          <w:lang w:val="sl-SI"/>
        </w:rPr>
        <w:t xml:space="preserve">zapisnik </w:t>
      </w:r>
      <w:r w:rsidR="00DD4376">
        <w:rPr>
          <w:lang w:val="sl-SI"/>
        </w:rPr>
        <w:t>(</w:t>
      </w:r>
      <w:r w:rsidRPr="00ED07A7">
        <w:rPr>
          <w:lang w:val="sl-SI"/>
        </w:rPr>
        <w:t>za vso opremo</w:t>
      </w:r>
      <w:r w:rsidRPr="00606B2F">
        <w:rPr>
          <w:lang w:val="sl-SI"/>
        </w:rPr>
        <w:t>, ki je predmet dobave te pogodbe</w:t>
      </w:r>
      <w:r w:rsidR="00DD4376">
        <w:rPr>
          <w:lang w:val="sl-SI"/>
        </w:rPr>
        <w:t>)in</w:t>
      </w:r>
      <w:r w:rsidRPr="00606B2F">
        <w:rPr>
          <w:lang w:val="sl-SI"/>
        </w:rPr>
        <w:t xml:space="preserve"> dobavnica. </w:t>
      </w:r>
    </w:p>
    <w:p w14:paraId="0A9C6932" w14:textId="77777777" w:rsidR="006630CF" w:rsidRPr="00606B2F" w:rsidRDefault="006630CF" w:rsidP="00E92621">
      <w:pPr>
        <w:jc w:val="both"/>
        <w:rPr>
          <w:lang w:val="sl-SI"/>
        </w:rPr>
      </w:pPr>
    </w:p>
    <w:p w14:paraId="4ECD27F8" w14:textId="3C9C2BC1" w:rsidR="006630CF" w:rsidRPr="00606B2F" w:rsidRDefault="006630CF" w:rsidP="00E92621">
      <w:pPr>
        <w:jc w:val="both"/>
        <w:rPr>
          <w:lang w:val="sl-SI"/>
        </w:rPr>
      </w:pPr>
      <w:r w:rsidRPr="00606B2F">
        <w:rPr>
          <w:lang w:val="sl-SI"/>
        </w:rPr>
        <w:t xml:space="preserve">Za izvajanje storitev kliničnega usposabljanja in certificiranja operativnih timov uporabnika za izvajanje kirurških posegov dobavitelj izstavi račun </w:t>
      </w:r>
      <w:r w:rsidRPr="00606B2F">
        <w:rPr>
          <w:b/>
          <w:bCs/>
          <w:lang w:val="sl-SI"/>
        </w:rPr>
        <w:t>uporabniku</w:t>
      </w:r>
      <w:r w:rsidRPr="00606B2F">
        <w:rPr>
          <w:lang w:val="sl-SI"/>
        </w:rPr>
        <w:t>, in sicer po vsakokratnem uspešno izvedenem oz</w:t>
      </w:r>
      <w:r w:rsidR="00F34D26">
        <w:rPr>
          <w:lang w:val="sl-SI"/>
        </w:rPr>
        <w:t>.</w:t>
      </w:r>
      <w:r w:rsidRPr="00606B2F">
        <w:rPr>
          <w:lang w:val="sl-SI"/>
        </w:rPr>
        <w:t xml:space="preserve"> zaključenem usposabljanju posameznega </w:t>
      </w:r>
      <w:r w:rsidR="008C520F">
        <w:rPr>
          <w:lang w:val="sl-SI"/>
        </w:rPr>
        <w:t>operativnega</w:t>
      </w:r>
      <w:r w:rsidR="0075179B" w:rsidRPr="00606B2F">
        <w:rPr>
          <w:lang w:val="sl-SI"/>
        </w:rPr>
        <w:t xml:space="preserve"> </w:t>
      </w:r>
      <w:r w:rsidRPr="00606B2F">
        <w:rPr>
          <w:lang w:val="sl-SI"/>
        </w:rPr>
        <w:t xml:space="preserve">tima, ki se potrdi z izdajo certifikata </w:t>
      </w:r>
      <w:r w:rsidR="0075179B" w:rsidRPr="00606B2F">
        <w:rPr>
          <w:lang w:val="sl-SI"/>
        </w:rPr>
        <w:t>s strani proizvajalca kirurškega robota.</w:t>
      </w:r>
      <w:r w:rsidR="000A1C55" w:rsidRPr="00606B2F">
        <w:rPr>
          <w:lang w:val="sl-SI"/>
        </w:rPr>
        <w:t xml:space="preserve"> </w:t>
      </w:r>
    </w:p>
    <w:p w14:paraId="390D31A6" w14:textId="77777777" w:rsidR="0075179B" w:rsidRPr="00606B2F" w:rsidRDefault="0075179B"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4883EC21" w:rsidR="009A7EDB" w:rsidRPr="009A7EDB" w:rsidRDefault="009A7EDB" w:rsidP="00E92621">
      <w:pPr>
        <w:jc w:val="both"/>
        <w:rPr>
          <w:lang w:val="sl-SI"/>
        </w:rPr>
      </w:pPr>
      <w:r w:rsidRPr="009A7EDB">
        <w:rPr>
          <w:lang w:val="sl-SI"/>
        </w:rPr>
        <w:t xml:space="preserve">Dobavitelj </w:t>
      </w:r>
      <w:r w:rsidR="005D26B3" w:rsidRPr="00ED07A7">
        <w:rPr>
          <w:lang w:val="sl-SI"/>
        </w:rPr>
        <w:t>pošlje</w:t>
      </w:r>
      <w:r w:rsidRPr="00ED07A7">
        <w:rPr>
          <w:lang w:val="sl-SI"/>
        </w:rPr>
        <w:t xml:space="preserve"> naročniku</w:t>
      </w:r>
      <w:r w:rsidR="005901CA" w:rsidRPr="00ED07A7">
        <w:rPr>
          <w:lang w:val="sl-SI"/>
        </w:rPr>
        <w:t xml:space="preserve"> oz. uporabniku</w:t>
      </w:r>
      <w:r w:rsidRPr="00ED07A7">
        <w:rPr>
          <w:lang w:val="sl-SI"/>
        </w:rPr>
        <w:t xml:space="preserve"> </w:t>
      </w:r>
      <w:r w:rsidR="009B0C91" w:rsidRPr="00ED07A7">
        <w:rPr>
          <w:lang w:val="sl-SI"/>
        </w:rPr>
        <w:t xml:space="preserve">račun in spremljajočo dokumentacijo </w:t>
      </w:r>
      <w:r w:rsidRPr="00ED07A7">
        <w:rPr>
          <w:lang w:val="sl-SI"/>
        </w:rPr>
        <w:t>izključno</w:t>
      </w:r>
      <w:r w:rsidRPr="009A7EDB">
        <w:rPr>
          <w:lang w:val="sl-SI"/>
        </w:rPr>
        <w:t xml:space="preserve"> v elektronski obliki </w:t>
      </w:r>
      <w:r w:rsidR="009B0C91">
        <w:rPr>
          <w:lang w:val="sl-SI"/>
        </w:rPr>
        <w:t xml:space="preserve">preko spletne aplikacije UJPnet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3D6A51F9" w:rsidR="009A7EDB" w:rsidRDefault="009A7EDB" w:rsidP="00E92621">
      <w:pPr>
        <w:jc w:val="both"/>
        <w:rPr>
          <w:rFonts w:eastAsia="Calibri"/>
          <w:szCs w:val="22"/>
          <w:lang w:val="sl-SI"/>
        </w:rPr>
      </w:pPr>
      <w:r w:rsidRPr="005D7561">
        <w:rPr>
          <w:rFonts w:eastAsia="Calibri"/>
          <w:szCs w:val="22"/>
          <w:lang w:val="sl-SI"/>
        </w:rPr>
        <w:t>Naročnik</w:t>
      </w:r>
      <w:r w:rsidR="005901CA" w:rsidRPr="005D7561">
        <w:rPr>
          <w:rFonts w:eastAsia="Calibri"/>
          <w:szCs w:val="22"/>
          <w:lang w:val="sl-SI"/>
        </w:rPr>
        <w:t xml:space="preserve"> oz. uporabnik</w:t>
      </w:r>
      <w:r w:rsidRPr="005D7561">
        <w:rPr>
          <w:rFonts w:eastAsia="Calibri"/>
          <w:szCs w:val="22"/>
          <w:lang w:val="sl-SI"/>
        </w:rPr>
        <w:t xml:space="preserve"> bo</w:t>
      </w:r>
      <w:r w:rsidRPr="009A7EDB">
        <w:rPr>
          <w:rFonts w:eastAsia="Calibri"/>
          <w:szCs w:val="22"/>
          <w:lang w:val="sl-SI"/>
        </w:rPr>
        <w:t xml:space="preserve"> plačal račun </w:t>
      </w:r>
      <w:bookmarkStart w:id="15"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7E2A47">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r w:rsidR="00D675FD" w:rsidRPr="00D675FD">
        <w:rPr>
          <w:rFonts w:eastAsia="Calibri"/>
          <w:szCs w:val="22"/>
          <w:lang w:val="sl-SI"/>
        </w:rPr>
        <w:t>.</w:t>
      </w:r>
    </w:p>
    <w:p w14:paraId="7CFAAC21" w14:textId="77777777" w:rsidR="00D675FD" w:rsidRPr="009A7EDB" w:rsidRDefault="00D675FD" w:rsidP="00E92621">
      <w:pPr>
        <w:jc w:val="both"/>
        <w:rPr>
          <w:rFonts w:eastAsia="Calibri"/>
          <w:szCs w:val="22"/>
          <w:lang w:val="sl-SI"/>
        </w:rPr>
      </w:pPr>
    </w:p>
    <w:bookmarkEnd w:id="15"/>
    <w:p w14:paraId="69BA4FBA" w14:textId="6A0954AF" w:rsidR="009A7EDB" w:rsidRPr="009A7EDB" w:rsidRDefault="009A7EDB" w:rsidP="00E92621">
      <w:pPr>
        <w:jc w:val="both"/>
        <w:rPr>
          <w:lang w:val="sl-SI"/>
        </w:rPr>
      </w:pPr>
      <w:r w:rsidRPr="007E2A47">
        <w:rPr>
          <w:lang w:val="sl-SI"/>
        </w:rPr>
        <w:t xml:space="preserve">Do </w:t>
      </w:r>
      <w:r w:rsidR="00417FFB">
        <w:rPr>
          <w:lang w:val="sl-SI"/>
        </w:rPr>
        <w:t>potrditve</w:t>
      </w:r>
      <w:r w:rsidRPr="007E2A47">
        <w:rPr>
          <w:lang w:val="sl-SI"/>
        </w:rPr>
        <w:t xml:space="preserve"> račun</w:t>
      </w:r>
      <w:r w:rsidR="00417FFB">
        <w:rPr>
          <w:lang w:val="sl-SI"/>
        </w:rPr>
        <w:t>a</w:t>
      </w:r>
      <w:r w:rsidRPr="007E2A47">
        <w:rPr>
          <w:lang w:val="sl-SI"/>
        </w:rPr>
        <w:t xml:space="preserve"> ne more priti preden dobavitelj ne preda finančnega zavarovanja za odpravo napak v garancijskem roku. V</w:t>
      </w:r>
      <w:r w:rsidRPr="00C472B6">
        <w:rPr>
          <w:lang w:val="sl-SI"/>
        </w:rPr>
        <w:t xml:space="preserve"> kolikor ne bi prišlo do pravočas</w:t>
      </w:r>
      <w:r w:rsidRPr="00584C9F">
        <w:rPr>
          <w:lang w:val="sl-SI"/>
        </w:rPr>
        <w:t>ne predaje tega finančnega zavarovanja, ima naročnik pravico, da unovči polni znesek finančnega zavarovanja za dobro izvedbo pogodbenih obveznosti, ki v takšnem primeru postane pogodbena kazen zaradi nepredaje finančnega zavarovanja za odpravo napak v garancijskem roku.</w:t>
      </w:r>
      <w:r w:rsidRPr="009A7EDB">
        <w:rPr>
          <w:lang w:val="sl-SI"/>
        </w:rPr>
        <w:t xml:space="preserve"> </w:t>
      </w:r>
    </w:p>
    <w:p w14:paraId="5744D1EC" w14:textId="77777777" w:rsidR="00BF48AE" w:rsidRPr="009A7EDB" w:rsidRDefault="00BF48AE" w:rsidP="00E92621">
      <w:pPr>
        <w:jc w:val="both"/>
        <w:rPr>
          <w:lang w:val="sl-SI"/>
        </w:rPr>
      </w:pPr>
    </w:p>
    <w:p w14:paraId="54B3CD0C" w14:textId="00BEE151" w:rsidR="009A7EDB" w:rsidRPr="009A7EDB" w:rsidRDefault="00BF48AE" w:rsidP="006439ED">
      <w:pPr>
        <w:keepNext/>
        <w:rPr>
          <w:lang w:val="sl-SI"/>
        </w:rPr>
      </w:pPr>
      <w:bookmarkStart w:id="16" w:name="_Hlk200523842"/>
      <w:r>
        <w:rPr>
          <w:b/>
          <w:lang w:val="sl-SI"/>
        </w:rPr>
        <w:lastRenderedPageBreak/>
        <w:t>FINANCIRANJE</w:t>
      </w:r>
    </w:p>
    <w:p w14:paraId="25CE6707" w14:textId="29223448" w:rsidR="00D94BA5" w:rsidRPr="00D94BA5" w:rsidRDefault="00D94BA5" w:rsidP="006439ED">
      <w:pPr>
        <w:pStyle w:val="Odstavekseznama"/>
        <w:keepNext/>
        <w:numPr>
          <w:ilvl w:val="0"/>
          <w:numId w:val="33"/>
        </w:numPr>
        <w:ind w:left="426"/>
        <w:jc w:val="center"/>
        <w:rPr>
          <w:rFonts w:cs="Arial"/>
        </w:rPr>
      </w:pPr>
      <w:r w:rsidRPr="00D94BA5">
        <w:rPr>
          <w:rFonts w:cs="Arial"/>
        </w:rPr>
        <w:t>člen</w:t>
      </w:r>
    </w:p>
    <w:p w14:paraId="677A6463" w14:textId="77777777" w:rsidR="00D94BA5" w:rsidRPr="009A7EDB" w:rsidRDefault="00D94BA5" w:rsidP="006439ED">
      <w:pPr>
        <w:keepNext/>
        <w:rPr>
          <w:rFonts w:cs="Arial"/>
          <w:lang w:val="sl-SI"/>
        </w:rPr>
      </w:pPr>
    </w:p>
    <w:p w14:paraId="7D5CA890" w14:textId="5B2AFD41" w:rsidR="00A00560" w:rsidRDefault="00417FFB" w:rsidP="006439ED">
      <w:pPr>
        <w:keepNext/>
        <w:spacing w:line="260" w:lineRule="exact"/>
        <w:jc w:val="both"/>
        <w:rPr>
          <w:rFonts w:cs="Arial"/>
          <w:lang w:val="sl-SI"/>
        </w:rPr>
      </w:pPr>
      <w:r>
        <w:rPr>
          <w:rFonts w:cs="Arial"/>
          <w:lang w:val="sl-SI"/>
        </w:rPr>
        <w:t>K</w:t>
      </w:r>
      <w:r w:rsidR="00A26ED3" w:rsidRPr="00606B2F">
        <w:rPr>
          <w:rFonts w:cs="Arial"/>
          <w:lang w:val="sl-SI"/>
        </w:rPr>
        <w:t>irurški robot</w:t>
      </w:r>
      <w:r w:rsidR="00D94BA5" w:rsidRPr="00606B2F">
        <w:rPr>
          <w:rFonts w:cs="Arial"/>
          <w:lang w:val="sl-SI"/>
        </w:rPr>
        <w:t xml:space="preserve"> se </w:t>
      </w:r>
      <w:r w:rsidR="00B67DBE" w:rsidRPr="00606B2F">
        <w:rPr>
          <w:rFonts w:cs="Arial"/>
          <w:lang w:val="sl-SI"/>
        </w:rPr>
        <w:t>so</w:t>
      </w:r>
      <w:r w:rsidR="00D94BA5" w:rsidRPr="00606B2F">
        <w:rPr>
          <w:rFonts w:cs="Arial"/>
          <w:lang w:val="sl-SI"/>
        </w:rPr>
        <w:t>financira iz</w:t>
      </w:r>
      <w:r w:rsidR="00D15C54" w:rsidRPr="00606B2F">
        <w:rPr>
          <w:rFonts w:cs="Arial"/>
          <w:lang w:val="sl-SI"/>
        </w:rPr>
        <w:t xml:space="preserve"> projekta </w:t>
      </w:r>
      <w:r>
        <w:rPr>
          <w:rFonts w:cs="Arial"/>
          <w:lang w:val="sl-SI"/>
        </w:rPr>
        <w:t xml:space="preserve">2718-25-0017 </w:t>
      </w:r>
      <w:r w:rsidR="00D15C54" w:rsidRPr="00606B2F">
        <w:rPr>
          <w:rFonts w:cs="Arial"/>
          <w:lang w:val="sl-SI"/>
        </w:rPr>
        <w:t>»</w:t>
      </w:r>
      <w:r w:rsidR="003C4DCE">
        <w:rPr>
          <w:rFonts w:cs="Arial"/>
          <w:lang w:val="sl-SI"/>
        </w:rPr>
        <w:t>M</w:t>
      </w:r>
      <w:r w:rsidR="00D15C54" w:rsidRPr="00606B2F">
        <w:rPr>
          <w:rFonts w:cs="Arial"/>
          <w:lang w:val="sl-SI"/>
        </w:rPr>
        <w:t>edicinsk</w:t>
      </w:r>
      <w:r w:rsidR="003C4DCE">
        <w:rPr>
          <w:rFonts w:cs="Arial"/>
          <w:lang w:val="sl-SI"/>
        </w:rPr>
        <w:t>a</w:t>
      </w:r>
      <w:r w:rsidR="00D15C54" w:rsidRPr="00606B2F">
        <w:rPr>
          <w:rFonts w:cs="Arial"/>
          <w:lang w:val="sl-SI"/>
        </w:rPr>
        <w:t xml:space="preserve"> </w:t>
      </w:r>
      <w:r w:rsidR="00D15C54" w:rsidRPr="00672E3A">
        <w:rPr>
          <w:rFonts w:cs="Arial"/>
          <w:lang w:val="sl-SI"/>
        </w:rPr>
        <w:t>oprem</w:t>
      </w:r>
      <w:r w:rsidR="003C4DCE">
        <w:rPr>
          <w:rFonts w:cs="Arial"/>
          <w:lang w:val="sl-SI"/>
        </w:rPr>
        <w:t>a</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w:t>
      </w:r>
      <w:r w:rsidR="003C4DCE">
        <w:rPr>
          <w:rFonts w:cs="Arial"/>
          <w:lang w:val="sl-SI"/>
        </w:rPr>
        <w:t>-</w:t>
      </w:r>
      <w:r w:rsidR="008F79E7" w:rsidRPr="00672E3A">
        <w:rPr>
          <w:rFonts w:cs="Arial"/>
          <w:lang w:val="sl-SI"/>
        </w:rPr>
        <w:t xml:space="preserve"> </w:t>
      </w:r>
      <w:r w:rsidR="002604F7" w:rsidRPr="00672E3A">
        <w:rPr>
          <w:rFonts w:cs="Arial"/>
          <w:lang w:val="sl-SI"/>
        </w:rPr>
        <w:t xml:space="preserve">Vzhodna </w:t>
      </w:r>
      <w:r w:rsidR="003C4DCE">
        <w:rPr>
          <w:rFonts w:cs="Arial"/>
          <w:lang w:val="sl-SI"/>
        </w:rPr>
        <w:t>regija</w:t>
      </w:r>
      <w:r w:rsidR="00D15C54" w:rsidRPr="00672E3A">
        <w:rPr>
          <w:rFonts w:cs="Arial"/>
          <w:lang w:val="sl-SI"/>
        </w:rPr>
        <w:t>«</w:t>
      </w:r>
      <w:r w:rsidR="00D94BA5" w:rsidRPr="00672E3A">
        <w:rPr>
          <w:rFonts w:cs="Arial"/>
          <w:lang w:val="sl-SI"/>
        </w:rPr>
        <w:t>, potrjene</w:t>
      </w:r>
      <w:r w:rsidR="00D15C54" w:rsidRPr="00672E3A">
        <w:rPr>
          <w:rFonts w:cs="Arial"/>
          <w:lang w:val="sl-SI"/>
        </w:rPr>
        <w:t>ga</w:t>
      </w:r>
      <w:r w:rsidR="00D94BA5" w:rsidRPr="00672E3A">
        <w:rPr>
          <w:rFonts w:cs="Arial"/>
          <w:lang w:val="sl-SI"/>
        </w:rPr>
        <w:t xml:space="preserve"> s strani or</w:t>
      </w:r>
      <w:r w:rsidR="00D94BA5" w:rsidRPr="009A7EDB">
        <w:rPr>
          <w:rFonts w:cs="Arial"/>
          <w:lang w:val="sl-SI"/>
        </w:rPr>
        <w:t xml:space="preserve">gana upravljanja </w:t>
      </w:r>
      <w:r w:rsidR="00D94BA5">
        <w:rPr>
          <w:rFonts w:cs="Arial"/>
          <w:lang w:val="sl-SI"/>
        </w:rPr>
        <w:t xml:space="preserve">Ministrstvo za </w:t>
      </w:r>
      <w:r w:rsidR="00D94BA5" w:rsidRPr="009A7EDB">
        <w:rPr>
          <w:rFonts w:cs="Arial"/>
          <w:lang w:val="sl-SI"/>
        </w:rPr>
        <w:t xml:space="preserve">kohezijo </w:t>
      </w:r>
      <w:r w:rsidR="00D94BA5">
        <w:rPr>
          <w:rFonts w:cs="Arial"/>
          <w:lang w:val="sl-SI"/>
        </w:rPr>
        <w:t>in regionalni razvoj</w:t>
      </w:r>
      <w:r w:rsidR="00D94BA5" w:rsidRPr="009A7EDB">
        <w:rPr>
          <w:rFonts w:cs="Arial"/>
          <w:lang w:val="sl-SI"/>
        </w:rPr>
        <w:t xml:space="preserve"> z odločitvijo o podpori št. </w:t>
      </w:r>
      <w:r w:rsidR="00402737">
        <w:rPr>
          <w:rFonts w:cs="Arial"/>
          <w:lang w:val="sl-SI"/>
        </w:rPr>
        <w:t xml:space="preserve">V00307-1/MZ/0 </w:t>
      </w:r>
      <w:r w:rsidR="00D94BA5" w:rsidRPr="009A7EDB">
        <w:rPr>
          <w:rFonts w:cs="Arial"/>
          <w:lang w:val="sl-SI"/>
        </w:rPr>
        <w:t xml:space="preserve">z dne </w:t>
      </w:r>
      <w:r w:rsidR="00402737">
        <w:rPr>
          <w:rFonts w:cs="Arial"/>
          <w:lang w:val="sl-SI"/>
        </w:rPr>
        <w:t>27. 8. 2025</w:t>
      </w:r>
      <w:r w:rsidR="00402737"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w:t>
      </w:r>
      <w:r w:rsidR="00A00560" w:rsidRPr="007E2A47">
        <w:rPr>
          <w:rFonts w:cs="Arial"/>
          <w:szCs w:val="20"/>
          <w:lang w:val="sl-SI"/>
        </w:rPr>
        <w:t>izvaja v okviru Programa 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514DBEE6" w14:textId="05D6C7E7" w:rsidR="00402737" w:rsidRPr="00402737" w:rsidRDefault="00402737" w:rsidP="00402737">
      <w:pPr>
        <w:jc w:val="both"/>
        <w:rPr>
          <w:rFonts w:cs="Arial"/>
          <w:lang w:val="sl-SI"/>
        </w:rPr>
      </w:pPr>
      <w:r w:rsidRPr="00402737">
        <w:rPr>
          <w:rFonts w:cs="Arial"/>
          <w:lang w:val="sl-SI"/>
        </w:rPr>
        <w:t>Sredstva</w:t>
      </w:r>
      <w:r>
        <w:rPr>
          <w:rFonts w:cs="Arial"/>
          <w:lang w:val="sl-SI"/>
        </w:rPr>
        <w:t xml:space="preserve"> za nakup kirurškega robota</w:t>
      </w:r>
      <w:r w:rsidRPr="00402737">
        <w:rPr>
          <w:rFonts w:cs="Arial"/>
          <w:lang w:val="sl-SI"/>
        </w:rPr>
        <w:t xml:space="preserve"> so zagotovljena na projektu NRP številka 2718-25-0017 z nazivom »Medicinska oprema za JZZ - Vzhodna regija«, in sicer na proračunski postavki:</w:t>
      </w:r>
    </w:p>
    <w:p w14:paraId="2EA15765" w14:textId="2F82D708" w:rsidR="00402737" w:rsidRPr="00402737" w:rsidRDefault="00402737" w:rsidP="00402737">
      <w:pPr>
        <w:pStyle w:val="Odstavekseznama"/>
        <w:numPr>
          <w:ilvl w:val="0"/>
          <w:numId w:val="49"/>
        </w:numPr>
        <w:jc w:val="both"/>
        <w:rPr>
          <w:rFonts w:cs="Arial"/>
        </w:rPr>
      </w:pPr>
      <w:r w:rsidRPr="00402737">
        <w:rPr>
          <w:rFonts w:cs="Arial"/>
        </w:rPr>
        <w:t xml:space="preserve">230686 - RSO4.5.-Enak dostop do zdravstvenega varstva ESRR 21-27-V-EU (v višini 85 %, kar znaša </w:t>
      </w:r>
      <w:r>
        <w:rPr>
          <w:rFonts w:cs="Arial"/>
        </w:rPr>
        <w:t>____________</w:t>
      </w:r>
      <w:r w:rsidRPr="00402737">
        <w:rPr>
          <w:rFonts w:cs="Arial"/>
        </w:rPr>
        <w:t xml:space="preserve"> EUR);</w:t>
      </w:r>
    </w:p>
    <w:p w14:paraId="4F7AAC8D" w14:textId="54002150" w:rsidR="00A00560" w:rsidRPr="00402737" w:rsidRDefault="00402737" w:rsidP="00402737">
      <w:pPr>
        <w:pStyle w:val="Odstavekseznama"/>
        <w:numPr>
          <w:ilvl w:val="0"/>
          <w:numId w:val="49"/>
        </w:numPr>
        <w:jc w:val="both"/>
        <w:rPr>
          <w:rFonts w:cs="Arial"/>
        </w:rPr>
      </w:pPr>
      <w:r w:rsidRPr="00402737">
        <w:rPr>
          <w:rFonts w:cs="Arial"/>
        </w:rPr>
        <w:t xml:space="preserve">230687 - RSO4.5.-Enak dostop do zdravstvenega varstva ESRR 21-27-V-SI (v višini 15 %, kar znaša </w:t>
      </w:r>
      <w:r>
        <w:rPr>
          <w:rFonts w:cs="Arial"/>
        </w:rPr>
        <w:t>______________</w:t>
      </w:r>
      <w:r w:rsidRPr="00402737">
        <w:rPr>
          <w:rFonts w:cs="Arial"/>
        </w:rPr>
        <w:t xml:space="preserve"> EUR).</w:t>
      </w:r>
    </w:p>
    <w:p w14:paraId="6B6FA571" w14:textId="77777777" w:rsidR="00402737" w:rsidRDefault="00402737"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4369197E" w14:textId="72EF7DF9" w:rsidR="00F934AA" w:rsidRDefault="00F934AA" w:rsidP="00F61CBF">
      <w:pPr>
        <w:jc w:val="both"/>
        <w:rPr>
          <w:lang w:val="sl-SI"/>
        </w:rPr>
      </w:pPr>
    </w:p>
    <w:p w14:paraId="75133198" w14:textId="49D937EB" w:rsidR="00BC597D" w:rsidRDefault="008F2395" w:rsidP="00F61CBF">
      <w:pPr>
        <w:jc w:val="both"/>
        <w:rPr>
          <w:lang w:val="sl-SI"/>
        </w:rPr>
      </w:pPr>
      <w:r w:rsidRPr="008F2395">
        <w:rPr>
          <w:lang w:val="sl-SI"/>
        </w:rPr>
        <w:t xml:space="preserve">Pogodbene stranke so soglasne, da je izpolnitev te pogodbe vezana na proračunske zmogljivosti naročnika </w:t>
      </w:r>
      <w:r>
        <w:rPr>
          <w:lang w:val="sl-SI"/>
        </w:rPr>
        <w:t xml:space="preserve">in uporabnika </w:t>
      </w:r>
      <w:r w:rsidRPr="008F2395">
        <w:rPr>
          <w:lang w:val="sl-SI"/>
        </w:rPr>
        <w:t xml:space="preserve">v letu 2026. Če pride do spremembe v proračunu ali programu dela naročnika </w:t>
      </w:r>
      <w:r>
        <w:rPr>
          <w:lang w:val="sl-SI"/>
        </w:rPr>
        <w:t xml:space="preserve">in/ali uporabnika </w:t>
      </w:r>
      <w:r w:rsidRPr="008F2395">
        <w:rPr>
          <w:lang w:val="sl-SI"/>
        </w:rPr>
        <w:t>oz. do proračunskih ukrepov, ki neposredno vplivajo na to pogodbo, so stranke soglasne, da s sklenitvijo dodatka to pogodbo ustrezno spremenijo.</w:t>
      </w:r>
    </w:p>
    <w:p w14:paraId="0DBB7C64" w14:textId="77777777" w:rsidR="008F2395" w:rsidRDefault="008F2395" w:rsidP="00F61CBF">
      <w:pPr>
        <w:jc w:val="both"/>
        <w:rPr>
          <w:lang w:val="sl-SI"/>
        </w:rPr>
      </w:pPr>
    </w:p>
    <w:p w14:paraId="0F2D3BB7" w14:textId="77777777" w:rsidR="005901CA" w:rsidRPr="00D94BA5" w:rsidRDefault="005901CA" w:rsidP="005901CA">
      <w:pPr>
        <w:pStyle w:val="Odstavekseznama"/>
        <w:numPr>
          <w:ilvl w:val="0"/>
          <w:numId w:val="33"/>
        </w:numPr>
        <w:ind w:left="426"/>
        <w:jc w:val="center"/>
        <w:rPr>
          <w:rFonts w:cs="Arial"/>
        </w:rPr>
      </w:pPr>
      <w:r w:rsidRPr="00D94BA5">
        <w:rPr>
          <w:rFonts w:cs="Arial"/>
        </w:rPr>
        <w:t>člen</w:t>
      </w:r>
    </w:p>
    <w:p w14:paraId="6953EAE0" w14:textId="77777777" w:rsidR="000F5077" w:rsidRDefault="000F5077" w:rsidP="000F5077">
      <w:pPr>
        <w:jc w:val="both"/>
        <w:rPr>
          <w:rFonts w:cs="Arial"/>
          <w:color w:val="00B050"/>
          <w:szCs w:val="20"/>
          <w:lang w:val="sl-SI"/>
        </w:rPr>
      </w:pPr>
    </w:p>
    <w:p w14:paraId="10FC506A" w14:textId="2452898B" w:rsidR="007E2A47" w:rsidRPr="00606B2F" w:rsidRDefault="000F5077" w:rsidP="000F5077">
      <w:pPr>
        <w:jc w:val="both"/>
        <w:rPr>
          <w:rFonts w:cs="Arial"/>
          <w:szCs w:val="20"/>
          <w:lang w:val="sl-SI"/>
        </w:rPr>
      </w:pPr>
      <w:r w:rsidRPr="00606B2F">
        <w:rPr>
          <w:rFonts w:cs="Arial"/>
          <w:szCs w:val="20"/>
          <w:lang w:val="sl-SI"/>
        </w:rPr>
        <w:t>Sredstva za simulator, insuflator, operacijsk</w:t>
      </w:r>
      <w:r w:rsidR="00402737">
        <w:rPr>
          <w:rFonts w:cs="Arial"/>
          <w:szCs w:val="20"/>
          <w:lang w:val="sl-SI"/>
        </w:rPr>
        <w:t>o</w:t>
      </w:r>
      <w:r w:rsidRPr="00606B2F">
        <w:rPr>
          <w:rFonts w:cs="Arial"/>
          <w:szCs w:val="20"/>
          <w:lang w:val="sl-SI"/>
        </w:rPr>
        <w:t xml:space="preserve"> miza</w:t>
      </w:r>
      <w:r w:rsidR="00E0636B">
        <w:rPr>
          <w:rFonts w:cs="Arial"/>
          <w:szCs w:val="20"/>
          <w:lang w:val="sl-SI"/>
        </w:rPr>
        <w:t>,</w:t>
      </w:r>
      <w:r w:rsidRPr="00606B2F">
        <w:rPr>
          <w:rFonts w:cs="Arial"/>
          <w:szCs w:val="20"/>
          <w:lang w:val="sl-SI"/>
        </w:rPr>
        <w:t xml:space="preserve">za izvedbo šolanja osebja uporabnika za pravilno in varno uporabo opreme ter za klinično usposabljanje in certificiranje operativnih timov uporabnika za izvajanje kirurških posegov zagotovi uporabnik v </w:t>
      </w:r>
      <w:r w:rsidR="008F2395">
        <w:rPr>
          <w:rFonts w:cs="Arial"/>
          <w:szCs w:val="20"/>
          <w:lang w:val="sl-SI"/>
        </w:rPr>
        <w:t xml:space="preserve">svojem </w:t>
      </w:r>
      <w:r w:rsidRPr="00606B2F">
        <w:rPr>
          <w:rFonts w:cs="Arial"/>
          <w:szCs w:val="20"/>
          <w:lang w:val="sl-SI"/>
        </w:rPr>
        <w:t xml:space="preserve">finančnem načrtu. </w:t>
      </w:r>
    </w:p>
    <w:p w14:paraId="1B53F18A" w14:textId="77777777" w:rsidR="000F5077" w:rsidRPr="000F5077" w:rsidRDefault="000F5077" w:rsidP="000F5077">
      <w:pPr>
        <w:rPr>
          <w:rFonts w:cs="Arial"/>
          <w:color w:val="00B050"/>
          <w:lang w:val="sl-SI"/>
        </w:rPr>
      </w:pPr>
    </w:p>
    <w:p w14:paraId="4C66EDDB" w14:textId="6B720A26" w:rsidR="00D94BA5" w:rsidRPr="00A00560" w:rsidRDefault="00D94BA5" w:rsidP="000F5077">
      <w:pPr>
        <w:pStyle w:val="Odstavekseznama"/>
        <w:keepNext/>
        <w:numPr>
          <w:ilvl w:val="0"/>
          <w:numId w:val="33"/>
        </w:numPr>
        <w:ind w:left="426"/>
        <w:jc w:val="center"/>
        <w:rPr>
          <w:rFonts w:cs="Arial"/>
        </w:rPr>
      </w:pPr>
      <w:r w:rsidRPr="00A00560">
        <w:rPr>
          <w:rFonts w:cs="Arial"/>
        </w:rPr>
        <w:t>člen</w:t>
      </w:r>
    </w:p>
    <w:p w14:paraId="1222C919" w14:textId="77777777" w:rsidR="00D94BA5" w:rsidRPr="009A7EDB" w:rsidRDefault="00D94BA5" w:rsidP="000F5077">
      <w:pPr>
        <w:keepNext/>
        <w:rPr>
          <w:rFonts w:cs="Arial"/>
          <w:lang w:val="sl-SI"/>
        </w:rPr>
      </w:pPr>
    </w:p>
    <w:p w14:paraId="5B896D24" w14:textId="77777777" w:rsidR="00D94BA5" w:rsidRPr="009A7EDB" w:rsidRDefault="00D94BA5" w:rsidP="000F5077">
      <w:pPr>
        <w:keepNext/>
        <w:jc w:val="both"/>
        <w:rPr>
          <w:rFonts w:cs="Arial"/>
          <w:lang w:val="sl-SI"/>
        </w:rPr>
      </w:pPr>
      <w:r w:rsidRPr="009A7EDB">
        <w:rPr>
          <w:rFonts w:cs="Arial"/>
          <w:lang w:val="sl-SI"/>
        </w:rPr>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p>
    <w:bookmarkEnd w:id="16"/>
    <w:p w14:paraId="463045C6" w14:textId="77777777" w:rsidR="009A7EDB" w:rsidRDefault="009A7EDB" w:rsidP="009A7EDB">
      <w:pPr>
        <w:rPr>
          <w:rFonts w:eastAsia="Arial Unicode MS"/>
          <w:lang w:val="sl-SI"/>
        </w:rPr>
      </w:pPr>
    </w:p>
    <w:p w14:paraId="44F196B2" w14:textId="110CA304" w:rsidR="009A7EDB" w:rsidRPr="009A7EDB" w:rsidRDefault="009A7EDB" w:rsidP="00744A7C">
      <w:pPr>
        <w:keepNext/>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744A7C">
      <w:pPr>
        <w:keepNext/>
        <w:rPr>
          <w:b/>
          <w:lang w:val="sl-SI"/>
        </w:rPr>
      </w:pPr>
    </w:p>
    <w:p w14:paraId="3B87F4A9" w14:textId="77777777" w:rsidR="009A7EDB" w:rsidRPr="009039AA" w:rsidRDefault="009A7EDB" w:rsidP="00744A7C">
      <w:pPr>
        <w:pStyle w:val="Odstavekseznama"/>
        <w:keepNext/>
        <w:numPr>
          <w:ilvl w:val="0"/>
          <w:numId w:val="33"/>
        </w:numPr>
        <w:ind w:left="426"/>
        <w:jc w:val="center"/>
        <w:rPr>
          <w:rFonts w:cs="Arial"/>
        </w:rPr>
      </w:pPr>
      <w:r w:rsidRPr="009039AA">
        <w:rPr>
          <w:rFonts w:cs="Arial"/>
        </w:rPr>
        <w:t>člen</w:t>
      </w:r>
    </w:p>
    <w:p w14:paraId="69C1C53F" w14:textId="77777777" w:rsidR="009A7EDB" w:rsidRPr="009A7EDB" w:rsidRDefault="009A7EDB" w:rsidP="00744A7C">
      <w:pPr>
        <w:keepNext/>
        <w:rPr>
          <w:lang w:val="sl-SI"/>
        </w:rPr>
      </w:pPr>
    </w:p>
    <w:p w14:paraId="49B8E82A" w14:textId="385B5930" w:rsidR="009A7EDB" w:rsidRDefault="009A7EDB" w:rsidP="00744A7C">
      <w:pPr>
        <w:keepNext/>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 xml:space="preserve">ter da predstavlja </w:t>
      </w:r>
      <w:r w:rsidRPr="007E2A47">
        <w:rPr>
          <w:lang w:val="sl-SI"/>
        </w:rPr>
        <w:t>najnovejši model oz</w:t>
      </w:r>
      <w:r w:rsidR="00ED3030" w:rsidRPr="007E2A47">
        <w:rPr>
          <w:lang w:val="sl-SI"/>
        </w:rPr>
        <w:t>.</w:t>
      </w:r>
      <w:r w:rsidRPr="007E2A47">
        <w:rPr>
          <w:lang w:val="sl-SI"/>
        </w:rPr>
        <w:t xml:space="preserve"> izvedbo, ki vključuje zadnje spremembe in izboljšave v konstrukciji in materialih </w:t>
      </w:r>
      <w:r w:rsidRPr="00DB4851">
        <w:rPr>
          <w:lang w:val="sl-SI"/>
        </w:rPr>
        <w:t xml:space="preserve">ter </w:t>
      </w:r>
      <w:r w:rsidR="00584C9F" w:rsidRPr="00DB4851">
        <w:rPr>
          <w:lang w:val="sl-SI"/>
        </w:rPr>
        <w:t xml:space="preserve">je </w:t>
      </w:r>
      <w:r w:rsidR="005D7561" w:rsidRPr="00DB4851">
        <w:rPr>
          <w:lang w:val="sl-SI"/>
        </w:rPr>
        <w:t>iz redne proizvodnje in še nikoli uporabljena</w:t>
      </w:r>
      <w:r w:rsidRPr="00DB4851">
        <w:rPr>
          <w:lang w:val="sl-SI"/>
        </w:rPr>
        <w:t xml:space="preserve">. </w:t>
      </w:r>
      <w:r w:rsidRPr="007E2A47">
        <w:rPr>
          <w:lang w:val="sl-SI"/>
        </w:rPr>
        <w:t xml:space="preserve">Dobavitelj tudi garantira, da oprema nima </w:t>
      </w:r>
      <w:r w:rsidRPr="007E2A47">
        <w:rPr>
          <w:lang w:val="sl-SI"/>
        </w:rPr>
        <w:lastRenderedPageBreak/>
        <w:t>pravnih ali stvarnih napak ali pomanjkljivosti</w:t>
      </w:r>
      <w:r w:rsidRPr="009A7EDB">
        <w:rPr>
          <w:lang w:val="sl-SI"/>
        </w:rPr>
        <w:t>,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7A924F58" w:rsidR="00584C9F" w:rsidRDefault="00584C9F" w:rsidP="00584C9F">
      <w:pPr>
        <w:jc w:val="both"/>
        <w:rPr>
          <w:lang w:val="sl-SI"/>
        </w:rPr>
      </w:pPr>
      <w:r w:rsidRPr="009A7EDB">
        <w:rPr>
          <w:lang w:val="sl-SI"/>
        </w:rPr>
        <w:t xml:space="preserve">Za opremo, ki je predmet te pogodbe, dobavitelj </w:t>
      </w:r>
      <w:r w:rsidRPr="002D62CF">
        <w:rPr>
          <w:lang w:val="sl-SI"/>
        </w:rPr>
        <w:t xml:space="preserve">zagotavlja </w:t>
      </w:r>
      <w:r w:rsidR="007E2A47" w:rsidRPr="002D62CF">
        <w:rPr>
          <w:lang w:val="sl-SI"/>
        </w:rPr>
        <w:t xml:space="preserve">1 (eno) </w:t>
      </w:r>
      <w:r w:rsidRPr="002D62CF">
        <w:rPr>
          <w:lang w:val="sl-SI"/>
        </w:rPr>
        <w:t>letni garancijski rok</w:t>
      </w:r>
      <w:r w:rsidRPr="009A7EDB">
        <w:rPr>
          <w:lang w:val="sl-SI"/>
        </w:rPr>
        <w:t xml:space="preserve">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w:t>
      </w:r>
      <w:r w:rsidRPr="007E2A47">
        <w:rPr>
          <w:lang w:val="sl-SI"/>
        </w:rPr>
        <w:t xml:space="preserve">v času garancijskega roka </w:t>
      </w:r>
      <w:r w:rsidR="000B72A2" w:rsidRPr="007E2A47">
        <w:rPr>
          <w:lang w:val="sl-SI"/>
        </w:rPr>
        <w:t>zagotavlja</w:t>
      </w:r>
      <w:r w:rsidR="000B72A2">
        <w:rPr>
          <w:lang w:val="sl-SI"/>
        </w:rPr>
        <w:t xml:space="preserve">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6B74E82" w:rsidR="009A7EDB" w:rsidRPr="006B697D" w:rsidRDefault="000B72A2" w:rsidP="000B72A2">
      <w:pPr>
        <w:jc w:val="both"/>
        <w:rPr>
          <w:color w:val="FF0000"/>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teh, preverjanje in optimiranje funkcijskih parametrov delovanja, čiščenje opreme, izdaja servisnega poročila in nalepka na opremi z datumom in podpisom izvedbe pregleda</w:t>
      </w:r>
      <w:r w:rsidR="006B697D">
        <w:rPr>
          <w:lang w:val="sl-SI"/>
        </w:rPr>
        <w:t>.</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w:t>
      </w:r>
      <w:r w:rsidRPr="007E2A47">
        <w:rPr>
          <w:lang w:val="sl-SI"/>
        </w:rPr>
        <w:t>Servis se opravlja po pozivu uporabnika z vključenimi vsemi rezervnimi deli in potrošnimi materiali, ter ostalim potrebnim materialom in drobnim inventarjem za izvajanje storitev, vključno s transportnimi in</w:t>
      </w:r>
      <w:r w:rsidRPr="004C64D4">
        <w:rPr>
          <w:lang w:val="sl-SI"/>
        </w:rPr>
        <w:t xml:space="preserve">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7E2A47">
      <w:pPr>
        <w:pStyle w:val="Odstavekseznama"/>
        <w:keepNext/>
        <w:numPr>
          <w:ilvl w:val="0"/>
          <w:numId w:val="33"/>
        </w:numPr>
        <w:ind w:left="426"/>
        <w:jc w:val="center"/>
        <w:rPr>
          <w:rFonts w:cs="Arial"/>
        </w:rPr>
      </w:pPr>
      <w:r w:rsidRPr="003D5F09">
        <w:rPr>
          <w:rFonts w:cs="Arial"/>
        </w:rPr>
        <w:t>člen</w:t>
      </w:r>
    </w:p>
    <w:p w14:paraId="59EAAB47" w14:textId="77777777" w:rsidR="009A7EDB" w:rsidRPr="009A7EDB" w:rsidRDefault="009A7EDB" w:rsidP="007E2A47">
      <w:pPr>
        <w:keepNext/>
        <w:rPr>
          <w:lang w:val="sl-SI"/>
        </w:rPr>
      </w:pPr>
    </w:p>
    <w:p w14:paraId="1AB9B417" w14:textId="0DD90B94" w:rsidR="009A7EDB" w:rsidRPr="00295DFB" w:rsidRDefault="009A7EDB" w:rsidP="007E2A47">
      <w:pPr>
        <w:keepNext/>
        <w:jc w:val="both"/>
        <w:rPr>
          <w:color w:val="FF0000"/>
          <w:lang w:val="sl-SI"/>
        </w:rPr>
      </w:pPr>
      <w:r w:rsidRPr="009A7EDB">
        <w:rPr>
          <w:lang w:val="sl-SI"/>
        </w:rPr>
        <w:t xml:space="preserve">Servisna dela, ki so potrebna zaradi </w:t>
      </w:r>
      <w:r w:rsidRPr="00C536EC">
        <w:rPr>
          <w:lang w:val="sl-SI"/>
        </w:rPr>
        <w:t xml:space="preserve">strojeloma ali napačnega ravnanja uporabnika z opremo, ne </w:t>
      </w:r>
      <w:r w:rsidRPr="003D6EBC">
        <w:rPr>
          <w:lang w:val="sl-SI"/>
        </w:rPr>
        <w:t xml:space="preserve">pomenijo </w:t>
      </w:r>
      <w:r w:rsidR="00D15C54" w:rsidRPr="003D6EBC">
        <w:rPr>
          <w:lang w:val="sl-SI"/>
        </w:rPr>
        <w:t xml:space="preserve">rednih </w:t>
      </w:r>
      <w:r w:rsidRPr="003D6EBC">
        <w:rPr>
          <w:lang w:val="sl-SI"/>
        </w:rPr>
        <w:t xml:space="preserve">vzdrževalnih del in jih dobavitelj </w:t>
      </w:r>
      <w:r w:rsidR="00D15C54" w:rsidRPr="003D6EBC">
        <w:rPr>
          <w:lang w:val="sl-SI"/>
        </w:rPr>
        <w:t xml:space="preserve">uporabniku </w:t>
      </w:r>
      <w:r w:rsidRPr="003D6EBC">
        <w:rPr>
          <w:lang w:val="sl-SI"/>
        </w:rPr>
        <w:t>zaračuna po ceniku</w:t>
      </w:r>
      <w:r w:rsidR="00295DFB" w:rsidRPr="003D6EBC">
        <w:rPr>
          <w:lang w:val="sl-SI"/>
        </w:rPr>
        <w:t xml:space="preserve"> rezervnih </w:t>
      </w:r>
      <w:r w:rsidR="00295DFB" w:rsidRPr="003D6EBC">
        <w:rPr>
          <w:szCs w:val="20"/>
          <w:lang w:val="sl-SI"/>
        </w:rPr>
        <w:t>delov in  materiala</w:t>
      </w:r>
      <w:r w:rsidR="003D6EBC" w:rsidRPr="003D6EBC">
        <w:rPr>
          <w:szCs w:val="20"/>
          <w:lang w:val="sl-SI"/>
        </w:rPr>
        <w:t xml:space="preserve">, </w:t>
      </w:r>
      <w:r w:rsidR="00156687" w:rsidRPr="003D6EBC">
        <w:rPr>
          <w:rFonts w:cs="Arial"/>
          <w:szCs w:val="20"/>
          <w:lang w:val="sl-SI"/>
        </w:rPr>
        <w:t>ceni delovne ure servis</w:t>
      </w:r>
      <w:r w:rsidR="008B421E" w:rsidRPr="003D6EBC">
        <w:rPr>
          <w:rFonts w:cs="Arial"/>
          <w:szCs w:val="20"/>
          <w:lang w:val="sl-SI"/>
        </w:rPr>
        <w:t>erja</w:t>
      </w:r>
      <w:r w:rsidR="00156687" w:rsidRPr="003D6EBC">
        <w:rPr>
          <w:rFonts w:cs="Arial"/>
          <w:szCs w:val="20"/>
          <w:lang w:val="sl-SI"/>
        </w:rPr>
        <w:t xml:space="preserve"> in ceni prihoda servis</w:t>
      </w:r>
      <w:r w:rsidR="008B421E" w:rsidRPr="003D6EBC">
        <w:rPr>
          <w:rFonts w:cs="Arial"/>
          <w:szCs w:val="20"/>
          <w:lang w:val="sl-SI"/>
        </w:rPr>
        <w:t>erja</w:t>
      </w:r>
      <w:r w:rsidR="00156687" w:rsidRPr="003D6EBC">
        <w:rPr>
          <w:rFonts w:cs="Arial"/>
          <w:szCs w:val="20"/>
          <w:lang w:val="sl-SI"/>
        </w:rPr>
        <w:t xml:space="preserve"> na lokacijo uporabnika</w:t>
      </w:r>
      <w:r w:rsidR="003D6EBC" w:rsidRPr="003D6EBC">
        <w:rPr>
          <w:rFonts w:cs="Arial"/>
          <w:szCs w:val="20"/>
          <w:lang w:val="sl-SI"/>
        </w:rPr>
        <w:t xml:space="preserve"> iz ponudbe</w:t>
      </w:r>
      <w:r w:rsidR="00295DFB" w:rsidRPr="003D6EBC">
        <w:rPr>
          <w:lang w:val="sl-SI"/>
        </w:rPr>
        <w:t>.</w:t>
      </w:r>
      <w:r w:rsidRPr="003D6EBC">
        <w:rPr>
          <w:lang w:val="sl-SI"/>
        </w:rPr>
        <w:t xml:space="preserve"> Strojelom je </w:t>
      </w:r>
      <w:r w:rsidRPr="009A7EDB">
        <w:rPr>
          <w:lang w:val="sl-SI"/>
        </w:rPr>
        <w:t>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šolanje</w:t>
      </w:r>
      <w:r w:rsidRPr="009A7EDB">
        <w:rPr>
          <w:lang w:val="sl-SI"/>
        </w:rPr>
        <w:t xml:space="preserve"> uporabnikov.</w:t>
      </w:r>
      <w:r w:rsidR="00295DFB">
        <w:rPr>
          <w:lang w:val="sl-SI"/>
        </w:rPr>
        <w:t xml:space="preserve"> </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2D62CF">
      <w:pPr>
        <w:pStyle w:val="Odstavekseznama"/>
        <w:keepNext/>
        <w:numPr>
          <w:ilvl w:val="0"/>
          <w:numId w:val="33"/>
        </w:numPr>
        <w:ind w:left="426"/>
        <w:jc w:val="center"/>
        <w:rPr>
          <w:rFonts w:cs="Arial"/>
        </w:rPr>
      </w:pPr>
      <w:r w:rsidRPr="004C64D4">
        <w:rPr>
          <w:rFonts w:cs="Arial"/>
        </w:rPr>
        <w:t>člen</w:t>
      </w:r>
    </w:p>
    <w:p w14:paraId="7A3F02FA" w14:textId="77777777" w:rsidR="009A7EDB" w:rsidRPr="009A7EDB" w:rsidRDefault="009A7EDB" w:rsidP="002D62CF">
      <w:pPr>
        <w:keepNext/>
        <w:rPr>
          <w:lang w:val="sl-SI"/>
        </w:rPr>
      </w:pPr>
    </w:p>
    <w:p w14:paraId="5E6220B0" w14:textId="57A8605F" w:rsidR="009A7EDB" w:rsidRPr="009A7EDB" w:rsidRDefault="009A7EDB" w:rsidP="002D62CF">
      <w:pPr>
        <w:keepNext/>
        <w:jc w:val="both"/>
        <w:rPr>
          <w:lang w:val="sl-SI"/>
        </w:rPr>
      </w:pPr>
      <w:r w:rsidRPr="009A7EDB">
        <w:rPr>
          <w:lang w:val="sl-SI"/>
        </w:rPr>
        <w:t xml:space="preserve">Prijava napake mora biti izvedena telefonsko, slediti ji mora pisna potrditev na </w:t>
      </w:r>
      <w:r w:rsidRPr="004D2399">
        <w:rPr>
          <w:lang w:val="sl-SI"/>
        </w:rPr>
        <w:t>dogovorjen</w:t>
      </w:r>
      <w:r w:rsidRPr="009A7EDB">
        <w:rPr>
          <w:lang w:val="sl-SI"/>
        </w:rPr>
        <w:t xml:space="preserve">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0E614ADF" w:rsidR="009A7EDB" w:rsidRDefault="009A7EDB" w:rsidP="002D62CF">
      <w:pPr>
        <w:keepNext/>
        <w:jc w:val="both"/>
        <w:rPr>
          <w:lang w:val="sl-SI"/>
        </w:rPr>
      </w:pPr>
    </w:p>
    <w:p w14:paraId="4B02B235" w14:textId="238CB4E7" w:rsidR="00C572D7" w:rsidRPr="00E96C96" w:rsidRDefault="00C572D7" w:rsidP="00C572D7">
      <w:pPr>
        <w:keepNext/>
        <w:jc w:val="both"/>
        <w:rPr>
          <w:lang w:val="sl-SI"/>
        </w:rPr>
      </w:pPr>
      <w:bookmarkStart w:id="17" w:name="_Hlk229052752"/>
      <w:r w:rsidRPr="00C572D7">
        <w:rPr>
          <w:lang w:val="sl-SI"/>
        </w:rPr>
        <w:t>Odzivni čas serviserja je največ 2 uri od prijave napake, v katerem mora vzpostaviti kontakt z uporabnikom. Prihod serviserja na lokacijo in diagnosticiranje napake pri uporabniku mora biti izvedeno najkasneje v 24 urah od prijave napake</w:t>
      </w:r>
      <w:r w:rsidRPr="00C572D7">
        <w:rPr>
          <w:szCs w:val="20"/>
          <w:lang w:val="sl-SI"/>
        </w:rPr>
        <w:t xml:space="preserve">, </w:t>
      </w:r>
      <w:r w:rsidRPr="00C572D7">
        <w:rPr>
          <w:rFonts w:cs="Arial"/>
          <w:snapToGrid w:val="0"/>
          <w:color w:val="FF0000"/>
          <w:szCs w:val="20"/>
          <w:lang w:val="sl-SI"/>
        </w:rPr>
        <w:t xml:space="preserve">kadar narava napake zahteva fizično prisotnost serviserja pri </w:t>
      </w:r>
      <w:r>
        <w:rPr>
          <w:rFonts w:cs="Arial"/>
          <w:snapToGrid w:val="0"/>
          <w:color w:val="FF0000"/>
          <w:szCs w:val="20"/>
          <w:lang w:val="sl-SI"/>
        </w:rPr>
        <w:t>uporabniku</w:t>
      </w:r>
      <w:r w:rsidRPr="00C572D7">
        <w:rPr>
          <w:rFonts w:cs="Arial"/>
          <w:snapToGrid w:val="0"/>
          <w:color w:val="FF0000"/>
          <w:szCs w:val="20"/>
          <w:lang w:val="sl-SI"/>
        </w:rPr>
        <w:t xml:space="preserve">. V primerih, ko je mogoče napako ustrezno diagnosticirati ali obravnavati z oddaljenim dostopom oziroma na podlagi informacij, ki jih zagotovi </w:t>
      </w:r>
      <w:r>
        <w:rPr>
          <w:rFonts w:cs="Arial"/>
          <w:snapToGrid w:val="0"/>
          <w:color w:val="FF0000"/>
          <w:szCs w:val="20"/>
          <w:lang w:val="sl-SI"/>
        </w:rPr>
        <w:t>uporabnik</w:t>
      </w:r>
      <w:r w:rsidRPr="00C572D7">
        <w:rPr>
          <w:rFonts w:cs="Arial"/>
          <w:snapToGrid w:val="0"/>
          <w:color w:val="FF0000"/>
          <w:szCs w:val="20"/>
          <w:lang w:val="sl-SI"/>
        </w:rPr>
        <w:t xml:space="preserve">, se lahko diagnostika izvede tudi na daljavo. </w:t>
      </w:r>
      <w:r w:rsidR="005331CC">
        <w:rPr>
          <w:rFonts w:cs="Arial"/>
          <w:snapToGrid w:val="0"/>
          <w:color w:val="FF0000"/>
          <w:szCs w:val="20"/>
          <w:lang w:val="sl-SI"/>
        </w:rPr>
        <w:t>Dobavitelj</w:t>
      </w:r>
      <w:r w:rsidRPr="00C572D7">
        <w:rPr>
          <w:rFonts w:cs="Arial"/>
          <w:snapToGrid w:val="0"/>
          <w:color w:val="FF0000"/>
          <w:szCs w:val="20"/>
          <w:lang w:val="sl-SI"/>
        </w:rPr>
        <w:t xml:space="preserve"> mora pričeti z odpravo napake nemudoma po prejemu obvestila o napaki ter jo odpraviti najkasneje v 48 urah od prejema obvestila o napaki.</w:t>
      </w:r>
      <w:r>
        <w:rPr>
          <w:rFonts w:cs="Arial"/>
          <w:snapToGrid w:val="0"/>
          <w:color w:val="FF0000"/>
          <w:szCs w:val="20"/>
          <w:lang w:val="sl-SI"/>
        </w:rPr>
        <w:t xml:space="preserve"> </w:t>
      </w:r>
      <w:r w:rsidRPr="00C572D7">
        <w:rPr>
          <w:lang w:val="sl-SI"/>
        </w:rPr>
        <w:t xml:space="preserve">V primeru, da napaka ni odpravljena v 48 </w:t>
      </w:r>
      <w:r w:rsidRPr="00C572D7">
        <w:rPr>
          <w:lang w:val="sl-SI"/>
        </w:rPr>
        <w:lastRenderedPageBreak/>
        <w:t xml:space="preserve">urah po prejemu obvestila o napaki, mora </w:t>
      </w:r>
      <w:r w:rsidR="005331CC">
        <w:rPr>
          <w:color w:val="FF0000"/>
          <w:lang w:val="sl-SI"/>
        </w:rPr>
        <w:t xml:space="preserve">dobavitelj </w:t>
      </w:r>
      <w:r w:rsidRPr="00C572D7">
        <w:rPr>
          <w:lang w:val="sl-SI"/>
        </w:rPr>
        <w:t>za čas daljšega od pogodbeno dogovorjenega popravila zagotoviti nadomestno opremo istih ali boljših karakteristik na lastne stroške. Če so navedeni roki preseženi, ima uporabnik pravico naročiti odpravo napak pri tretji osebi na stroške dobavitelja ali unovčiti ustrezno zavarovanje.</w:t>
      </w:r>
      <w:r w:rsidRPr="00E96C96">
        <w:rPr>
          <w:lang w:val="sl-SI"/>
        </w:rPr>
        <w:t xml:space="preserve"> </w:t>
      </w:r>
    </w:p>
    <w:bookmarkEnd w:id="17"/>
    <w:p w14:paraId="72B24EEF" w14:textId="3983A757" w:rsidR="00255D8B" w:rsidRPr="00E96C96" w:rsidRDefault="00255D8B" w:rsidP="004C64D4">
      <w:pPr>
        <w:jc w:val="both"/>
        <w:rPr>
          <w:sz w:val="18"/>
          <w:szCs w:val="22"/>
          <w:lang w:val="sl-SI"/>
        </w:rPr>
      </w:pPr>
    </w:p>
    <w:p w14:paraId="1113C9CC" w14:textId="77777777" w:rsidR="00E96C96" w:rsidRPr="009A7EDB" w:rsidRDefault="00E96C96" w:rsidP="00E96C96">
      <w:pPr>
        <w:jc w:val="both"/>
        <w:rPr>
          <w:lang w:val="sl-SI"/>
        </w:rPr>
      </w:pPr>
      <w:r w:rsidRPr="009A7EDB">
        <w:rPr>
          <w:lang w:val="sl-SI"/>
        </w:rPr>
        <w:t xml:space="preserve">Servisiranje </w:t>
      </w:r>
      <w:r>
        <w:rPr>
          <w:lang w:val="sl-SI"/>
        </w:rPr>
        <w:t xml:space="preserve">opreme </w:t>
      </w:r>
      <w:r w:rsidRPr="009A7EDB">
        <w:rPr>
          <w:lang w:val="sl-SI"/>
        </w:rPr>
        <w:t>se opravlja pri uporabniku.</w:t>
      </w:r>
    </w:p>
    <w:p w14:paraId="561E9AEA" w14:textId="77777777" w:rsidR="009A7EDB" w:rsidRPr="009A7EDB" w:rsidRDefault="009A7EDB" w:rsidP="009A7EDB">
      <w:pPr>
        <w:rPr>
          <w:lang w:val="sl-SI"/>
        </w:rPr>
      </w:pPr>
    </w:p>
    <w:p w14:paraId="6F29D93F" w14:textId="77777777" w:rsidR="009A7EDB" w:rsidRPr="009A7EDB" w:rsidRDefault="009A7EDB" w:rsidP="009A7EDB">
      <w:pPr>
        <w:rPr>
          <w:lang w:val="sl-SI"/>
        </w:rPr>
      </w:pPr>
      <w:r w:rsidRPr="009A7EDB">
        <w:rPr>
          <w:lang w:val="sl-SI"/>
        </w:rPr>
        <w:t>Dobavitelj jamči za kakovost opravljenih storitev šest (6) mesecev od dneva popravila. Za zamenjane rezervne dele začne teči garancijski rok od dneva popravila.</w:t>
      </w:r>
    </w:p>
    <w:p w14:paraId="69B9EEE0" w14:textId="77777777" w:rsidR="00A17749" w:rsidRPr="009A7EDB" w:rsidRDefault="00A17749"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237953C4"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CB56C3">
      <w:pPr>
        <w:pStyle w:val="Odstavekseznama"/>
        <w:keepNext/>
        <w:numPr>
          <w:ilvl w:val="0"/>
          <w:numId w:val="33"/>
        </w:numPr>
        <w:ind w:left="426"/>
        <w:jc w:val="center"/>
        <w:rPr>
          <w:rFonts w:cs="Arial"/>
        </w:rPr>
      </w:pPr>
      <w:r w:rsidRPr="001923F4">
        <w:rPr>
          <w:rFonts w:cs="Arial"/>
        </w:rPr>
        <w:t>člen</w:t>
      </w:r>
    </w:p>
    <w:p w14:paraId="7D0CD636" w14:textId="77777777" w:rsidR="009A7EDB" w:rsidRPr="009A7EDB" w:rsidRDefault="009A7EDB" w:rsidP="00CB56C3">
      <w:pPr>
        <w:keepNext/>
        <w:rPr>
          <w:lang w:val="sl-SI"/>
        </w:rPr>
      </w:pPr>
    </w:p>
    <w:p w14:paraId="7082CB41" w14:textId="38D4D266" w:rsidR="009A7EDB" w:rsidRPr="004619D4" w:rsidRDefault="009A7EDB" w:rsidP="00CB56C3">
      <w:pPr>
        <w:keepNext/>
        <w:rPr>
          <w:color w:val="EE0000"/>
          <w:lang w:val="sl-SI"/>
        </w:rPr>
      </w:pPr>
      <w:r w:rsidRPr="009A7EDB">
        <w:rPr>
          <w:lang w:val="sl-SI"/>
        </w:rPr>
        <w:t>Obveznosti uporabnika so:</w:t>
      </w:r>
      <w:r w:rsidR="004619D4">
        <w:rPr>
          <w:lang w:val="sl-SI"/>
        </w:rPr>
        <w:t xml:space="preserve"> </w:t>
      </w:r>
    </w:p>
    <w:p w14:paraId="2F3BB2C1" w14:textId="47DF4FD1" w:rsidR="001923F4" w:rsidRPr="001923F4" w:rsidRDefault="001923F4" w:rsidP="00CB56C3">
      <w:pPr>
        <w:pStyle w:val="Odstavekseznama"/>
        <w:keepNext/>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rsidP="00CB56C3">
      <w:pPr>
        <w:keepNext/>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rsidP="00CB56C3">
      <w:pPr>
        <w:keepNext/>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2B0EB09E" w14:textId="255BE8B9" w:rsidR="000A1C55"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831F69">
        <w:rPr>
          <w:lang w:val="sl-SI"/>
        </w:rPr>
        <w:t>;</w:t>
      </w:r>
    </w:p>
    <w:p w14:paraId="30453D90" w14:textId="6DEBA51C" w:rsidR="00EE2C05" w:rsidRDefault="000A1C55" w:rsidP="00EE2C05">
      <w:pPr>
        <w:numPr>
          <w:ilvl w:val="0"/>
          <w:numId w:val="38"/>
        </w:numPr>
        <w:spacing w:line="260" w:lineRule="exact"/>
        <w:ind w:left="426"/>
        <w:jc w:val="both"/>
        <w:rPr>
          <w:lang w:val="sl-SI"/>
        </w:rPr>
      </w:pPr>
      <w:r w:rsidRPr="000A1C55">
        <w:rPr>
          <w:lang w:val="sl-SI"/>
        </w:rPr>
        <w:t>urediti plačilne obveznosti, izhajajoč iz pogodbe</w:t>
      </w:r>
      <w:r w:rsidR="009B0C91" w:rsidRPr="000A1C55">
        <w:rPr>
          <w:lang w:val="sl-SI"/>
        </w:rPr>
        <w:t>.</w:t>
      </w:r>
    </w:p>
    <w:p w14:paraId="521D97BB" w14:textId="77777777" w:rsidR="00EE2C05" w:rsidRPr="00EE2C05" w:rsidRDefault="00EE2C05" w:rsidP="00137C23">
      <w:pPr>
        <w:spacing w:line="260" w:lineRule="exact"/>
        <w:ind w:left="66"/>
        <w:jc w:val="both"/>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605F8033" w:rsidR="009A7EDB" w:rsidRDefault="009A7EDB" w:rsidP="002652FA">
      <w:pPr>
        <w:numPr>
          <w:ilvl w:val="0"/>
          <w:numId w:val="39"/>
        </w:numPr>
        <w:spacing w:line="260" w:lineRule="exact"/>
        <w:ind w:left="426"/>
        <w:jc w:val="both"/>
        <w:rPr>
          <w:rFonts w:cs="Arial"/>
          <w:szCs w:val="20"/>
          <w:lang w:val="sl-SI"/>
        </w:rPr>
      </w:pPr>
      <w:r w:rsidRPr="00E81998">
        <w:rPr>
          <w:szCs w:val="20"/>
          <w:lang w:val="sl-SI"/>
        </w:rPr>
        <w:t>izvesti vse prevzete pogodbene obveznosti strokovno pravilno, vestno, kakovostno</w:t>
      </w:r>
      <w:r w:rsidR="00B474A2" w:rsidRPr="00E81998">
        <w:rPr>
          <w:szCs w:val="20"/>
          <w:lang w:val="sl-SI"/>
        </w:rPr>
        <w:t>,</w:t>
      </w:r>
      <w:r w:rsidRPr="00E81998">
        <w:rPr>
          <w:szCs w:val="20"/>
          <w:lang w:val="sl-SI"/>
        </w:rPr>
        <w:t xml:space="preserve"> v </w:t>
      </w:r>
      <w:r w:rsidR="009B0C91" w:rsidRPr="00E81998">
        <w:rPr>
          <w:rFonts w:cs="Arial"/>
          <w:szCs w:val="20"/>
          <w:lang w:val="sl-SI"/>
        </w:rPr>
        <w:t xml:space="preserve">dogovorjenem </w:t>
      </w:r>
      <w:r w:rsidRPr="00E81998">
        <w:rPr>
          <w:rFonts w:cs="Arial"/>
          <w:szCs w:val="20"/>
          <w:lang w:val="sl-SI"/>
        </w:rPr>
        <w:t>roku ter skladno z zahtevami, navedenimi v tehničnih zahtevah dokumentacije;</w:t>
      </w:r>
    </w:p>
    <w:p w14:paraId="4AC620AF" w14:textId="290D6961" w:rsidR="00B55DAA" w:rsidRPr="00A71AD9" w:rsidRDefault="00B55DAA" w:rsidP="002652FA">
      <w:pPr>
        <w:numPr>
          <w:ilvl w:val="0"/>
          <w:numId w:val="39"/>
        </w:numPr>
        <w:spacing w:line="260" w:lineRule="exact"/>
        <w:ind w:left="426"/>
        <w:jc w:val="both"/>
        <w:rPr>
          <w:rFonts w:cs="Arial"/>
          <w:szCs w:val="20"/>
          <w:lang w:val="sl-SI"/>
        </w:rPr>
      </w:pPr>
      <w:r w:rsidRPr="00A71AD9">
        <w:rPr>
          <w:rFonts w:cs="Arial"/>
          <w:szCs w:val="20"/>
          <w:lang w:val="sl-SI"/>
        </w:rPr>
        <w:t xml:space="preserve">izvesti šolanje uporabnika za pravilno in varno uporabo opreme, ki se izvede na lokaciji UKC Maribor in pred primopredajo opreme. </w:t>
      </w:r>
      <w:r w:rsidR="005D3521" w:rsidRPr="00A71AD9">
        <w:rPr>
          <w:rFonts w:cs="Arial"/>
          <w:szCs w:val="20"/>
          <w:lang w:val="sl-SI"/>
        </w:rPr>
        <w:t xml:space="preserve">To </w:t>
      </w:r>
      <w:r w:rsidRPr="00A71AD9">
        <w:rPr>
          <w:rFonts w:cs="Arial"/>
          <w:szCs w:val="20"/>
          <w:lang w:val="sl-SI"/>
        </w:rPr>
        <w:t xml:space="preserve">šolanje </w:t>
      </w:r>
      <w:r w:rsidR="005D3521" w:rsidRPr="00A71AD9">
        <w:rPr>
          <w:rFonts w:cs="Arial"/>
          <w:szCs w:val="20"/>
          <w:lang w:val="sl-SI"/>
        </w:rPr>
        <w:t>mora biti izvedeno tudi</w:t>
      </w:r>
      <w:r w:rsidRPr="00A71AD9">
        <w:rPr>
          <w:rFonts w:eastAsia="Lucida Sans Unicode" w:cs="Arial"/>
          <w:szCs w:val="20"/>
          <w:lang w:val="sl-SI" w:eastAsia="hi-IN" w:bidi="hi-IN"/>
        </w:rPr>
        <w:t xml:space="preserve"> za anesteziologe, anesteziološke tehnike, operacijske medicinske sestre in tehnike ter osebje v oddelku sterilizacije (priprava pacienta, priprava sistema, instrumentriranje ter reprocesiranje instrumentov)</w:t>
      </w:r>
      <w:r w:rsidR="00B233FD" w:rsidRPr="00A71AD9">
        <w:rPr>
          <w:rFonts w:eastAsia="Lucida Sans Unicode" w:cs="Arial"/>
          <w:szCs w:val="20"/>
          <w:lang w:val="sl-SI" w:eastAsia="hi-IN" w:bidi="hi-IN"/>
        </w:rPr>
        <w:t>;</w:t>
      </w:r>
    </w:p>
    <w:p w14:paraId="7CCEE9A8" w14:textId="69299AFE" w:rsidR="00B233FD" w:rsidRPr="00A71AD9" w:rsidRDefault="00B233FD" w:rsidP="002652FA">
      <w:pPr>
        <w:numPr>
          <w:ilvl w:val="0"/>
          <w:numId w:val="39"/>
        </w:numPr>
        <w:spacing w:line="260" w:lineRule="exact"/>
        <w:ind w:left="426"/>
        <w:jc w:val="both"/>
        <w:rPr>
          <w:rFonts w:cs="Arial"/>
          <w:szCs w:val="20"/>
          <w:lang w:val="sl-SI"/>
        </w:rPr>
      </w:pPr>
      <w:r w:rsidRPr="00A71AD9">
        <w:rPr>
          <w:rFonts w:cs="Arial"/>
          <w:szCs w:val="20"/>
          <w:lang w:val="sl-SI"/>
        </w:rPr>
        <w:lastRenderedPageBreak/>
        <w:t>izvedba kliničnega usposabljanja in certificiranje operativnih timov uporabnika za sedem (7) operativnih timov uporabnika za izvajanje kirurških posegov. To usposabljanje se mora izvesti</w:t>
      </w:r>
      <w:r w:rsidRPr="00A71AD9">
        <w:rPr>
          <w:rFonts w:eastAsia="Lucida Sans Unicode" w:cs="Arial"/>
          <w:szCs w:val="20"/>
          <w:lang w:val="sl-SI" w:eastAsia="hi-IN" w:bidi="hi-IN"/>
        </w:rPr>
        <w:t xml:space="preserve"> na primerljivem sistemu v izobraževalnem centru</w:t>
      </w:r>
      <w:r w:rsidR="002F085F">
        <w:rPr>
          <w:rFonts w:eastAsia="Lucida Sans Unicode" w:cs="Arial"/>
          <w:szCs w:val="20"/>
          <w:lang w:val="sl-SI" w:eastAsia="hi-IN" w:bidi="hi-IN"/>
        </w:rPr>
        <w:t>.</w:t>
      </w:r>
      <w:r w:rsidRPr="00A71AD9">
        <w:rPr>
          <w:rFonts w:eastAsia="Lucida Sans Unicode" w:cs="Arial"/>
          <w:szCs w:val="20"/>
          <w:lang w:val="sl-SI" w:eastAsia="hi-IN" w:bidi="hi-IN"/>
        </w:rPr>
        <w:t xml:space="preserve"> Usposabljanje, ki mora zajemati tako teoretični kot praktični del, se mora izvajati ločeno za vsak tim posebej</w:t>
      </w:r>
      <w:r w:rsidR="002F085F">
        <w:rPr>
          <w:rFonts w:eastAsia="Lucida Sans Unicode" w:cs="Arial"/>
          <w:szCs w:val="20"/>
          <w:lang w:val="sl-SI" w:eastAsia="hi-IN" w:bidi="hi-IN"/>
        </w:rPr>
        <w:t xml:space="preserve"> (</w:t>
      </w:r>
      <w:r w:rsidR="002F085F" w:rsidRPr="00A71AD9">
        <w:rPr>
          <w:rFonts w:eastAsia="Lucida Sans Unicode" w:cs="Arial"/>
          <w:szCs w:val="20"/>
          <w:lang w:val="sl-SI" w:eastAsia="hi-IN" w:bidi="hi-IN"/>
        </w:rPr>
        <w:t>v timu sta 1 operater in 1</w:t>
      </w:r>
      <w:r w:rsidR="002F085F">
        <w:rPr>
          <w:rFonts w:eastAsia="Lucida Sans Unicode" w:cs="Arial"/>
          <w:szCs w:val="20"/>
          <w:lang w:val="sl-SI" w:eastAsia="hi-IN" w:bidi="hi-IN"/>
        </w:rPr>
        <w:t xml:space="preserve"> </w:t>
      </w:r>
      <w:r w:rsidR="002F085F" w:rsidRPr="00A71AD9">
        <w:rPr>
          <w:rFonts w:eastAsia="Lucida Sans Unicode" w:cs="Arial"/>
          <w:szCs w:val="20"/>
          <w:lang w:val="sl-SI" w:eastAsia="hi-IN" w:bidi="hi-IN"/>
        </w:rPr>
        <w:t>asistent)</w:t>
      </w:r>
      <w:r w:rsidRPr="00A71AD9">
        <w:rPr>
          <w:rFonts w:eastAsia="Lucida Sans Unicode" w:cs="Arial"/>
          <w:szCs w:val="20"/>
          <w:lang w:val="sl-SI" w:eastAsia="hi-IN" w:bidi="hi-IN"/>
        </w:rPr>
        <w:t>. Usposabljanje posameznega tima se zaključi z izdajo certifikata s strani proizvajalca kirurškega robota. V ceno usposabljanja posameznega tima morajo biti vključeni vsi stroški, vključno s stroški prevozov in bivanja kakor tudi stroški nadzora proktorja pri izvajanju prvih operacij. To usposabljanje se plača po uspešnem zaključku usposabljanja posameznega tima, ki se potrdi z izdajo certifikata.</w:t>
      </w:r>
    </w:p>
    <w:p w14:paraId="519D8234" w14:textId="15E85DE0" w:rsidR="000D5173" w:rsidRPr="00E81998" w:rsidRDefault="000D5173" w:rsidP="002652FA">
      <w:pPr>
        <w:numPr>
          <w:ilvl w:val="0"/>
          <w:numId w:val="39"/>
        </w:numPr>
        <w:spacing w:line="260" w:lineRule="exact"/>
        <w:ind w:left="426"/>
        <w:jc w:val="both"/>
        <w:rPr>
          <w:rFonts w:cs="Arial"/>
          <w:szCs w:val="20"/>
          <w:lang w:val="sl-SI"/>
        </w:rPr>
      </w:pPr>
      <w:r>
        <w:rPr>
          <w:rFonts w:cs="Arial"/>
          <w:szCs w:val="20"/>
          <w:lang w:val="sl-SI"/>
        </w:rPr>
        <w:t xml:space="preserve">uporabniku v času garancije nuditi tehnično podporo pri </w:t>
      </w:r>
      <w:r w:rsidR="002A2721">
        <w:rPr>
          <w:rFonts w:cs="Arial"/>
          <w:szCs w:val="20"/>
          <w:lang w:val="sl-SI"/>
        </w:rPr>
        <w:t xml:space="preserve">pravilni in varni </w:t>
      </w:r>
      <w:r>
        <w:rPr>
          <w:rFonts w:cs="Arial"/>
          <w:szCs w:val="20"/>
          <w:lang w:val="sl-SI"/>
        </w:rPr>
        <w:t xml:space="preserve">uporabi opreme; </w:t>
      </w:r>
    </w:p>
    <w:p w14:paraId="0CF54E4B" w14:textId="77777777" w:rsidR="002652FA" w:rsidRPr="002652FA" w:rsidRDefault="002652FA" w:rsidP="002652FA">
      <w:pPr>
        <w:pStyle w:val="Odstavekseznama"/>
        <w:numPr>
          <w:ilvl w:val="0"/>
          <w:numId w:val="39"/>
        </w:numPr>
        <w:ind w:left="426"/>
        <w:jc w:val="both"/>
      </w:pPr>
      <w:r w:rsidRPr="00E81998">
        <w:rPr>
          <w:rFonts w:cs="Arial"/>
          <w:szCs w:val="20"/>
        </w:rPr>
        <w:t>sproti obveščati naročnika in uporabnika</w:t>
      </w:r>
      <w:r w:rsidRPr="00E81998">
        <w:rPr>
          <w:szCs w:val="20"/>
        </w:rPr>
        <w:t xml:space="preserve"> o tekoči problematiki in nastalih situacijah, ki bi lahko vplivale na izvršitev prevzetih pogodbenih</w:t>
      </w:r>
      <w:r w:rsidRPr="002652FA">
        <w:t xml:space="preserve"> obveznosti;</w:t>
      </w:r>
    </w:p>
    <w:p w14:paraId="1FC1743C" w14:textId="12B2A33C" w:rsidR="00E81998"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A2721">
        <w:rPr>
          <w:lang w:val="sl-SI"/>
        </w:rPr>
        <w:t>.</w:t>
      </w:r>
    </w:p>
    <w:p w14:paraId="3E6B3E46" w14:textId="77777777" w:rsidR="004619D4" w:rsidRDefault="004619D4" w:rsidP="00567AD4">
      <w:pPr>
        <w:jc w:val="both"/>
        <w:rPr>
          <w:color w:val="EE0000"/>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05F858EC"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00AB0866">
        <w:rPr>
          <w:lang w:val="sl-SI"/>
        </w:rPr>
        <w:t xml:space="preserve"> oz. z izpolnitvijo vseh pogodbenih obveznosti iz 2. člena te pogodbe (razen</w:t>
      </w:r>
      <w:r w:rsidR="00AB0866" w:rsidRPr="00AB0866">
        <w:t xml:space="preserve"> </w:t>
      </w:r>
      <w:r w:rsidR="00AB0866" w:rsidRPr="00AB0866">
        <w:rPr>
          <w:lang w:val="sl-SI"/>
        </w:rPr>
        <w:t>storitev kliničnega usposabljanja in certificiranja</w:t>
      </w:r>
      <w:r w:rsidR="00AB0866">
        <w:rPr>
          <w:lang w:val="sl-SI"/>
        </w:rPr>
        <w:t>)</w:t>
      </w:r>
      <w:r w:rsidRPr="009A7EDB">
        <w:rPr>
          <w:lang w:val="sl-SI"/>
        </w:rPr>
        <w:t xml:space="preserve">, lahko naročnik </w:t>
      </w:r>
      <w:r w:rsidRPr="009A7EDB">
        <w:rPr>
          <w:rFonts w:eastAsia="Arial Unicode MS"/>
          <w:lang w:val="sl-SI"/>
        </w:rPr>
        <w:t xml:space="preserve">dobavitelju </w:t>
      </w:r>
      <w:r w:rsidRPr="009A7EDB">
        <w:rPr>
          <w:lang w:val="sl-SI"/>
        </w:rPr>
        <w:t xml:space="preserve">zaračuna pogodbeno kazen v višini </w:t>
      </w:r>
      <w:r w:rsidR="00EE2C05">
        <w:rPr>
          <w:lang w:val="sl-SI"/>
        </w:rPr>
        <w:t>1</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w:t>
      </w:r>
    </w:p>
    <w:p w14:paraId="46600EBA" w14:textId="77777777" w:rsidR="00F934AA" w:rsidRDefault="00F934AA" w:rsidP="0079451C">
      <w:pPr>
        <w:jc w:val="both"/>
        <w:rPr>
          <w:lang w:val="sl-SI"/>
        </w:rPr>
      </w:pPr>
    </w:p>
    <w:p w14:paraId="15170CE0" w14:textId="237817AC"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 xml:space="preserve">znaša pogodbena kazen </w:t>
      </w:r>
      <w:r w:rsidR="00EE2C05">
        <w:rPr>
          <w:lang w:val="sl-SI"/>
        </w:rPr>
        <w:t>2</w:t>
      </w:r>
      <w:r w:rsidRPr="009A7EDB">
        <w:rPr>
          <w:lang w:val="sl-SI"/>
        </w:rPr>
        <w:t>0 % pogodbene vrednosti z DDV.</w:t>
      </w:r>
      <w:r w:rsidR="00756A34">
        <w:rPr>
          <w:lang w:val="sl-SI"/>
        </w:rPr>
        <w:t xml:space="preserve"> </w:t>
      </w:r>
    </w:p>
    <w:p w14:paraId="5F08C860" w14:textId="5C98D84F" w:rsidR="00756A34" w:rsidRDefault="00756A34" w:rsidP="0079451C">
      <w:pPr>
        <w:jc w:val="both"/>
        <w:rPr>
          <w:lang w:val="sl-SI"/>
        </w:rPr>
      </w:pPr>
    </w:p>
    <w:p w14:paraId="6FD699CB" w14:textId="65B3DAB6" w:rsidR="002D5105" w:rsidRPr="00725AB0" w:rsidRDefault="002D5105" w:rsidP="002D5105">
      <w:pPr>
        <w:jc w:val="both"/>
        <w:outlineLvl w:val="3"/>
        <w:rPr>
          <w:rFonts w:cs="Arial"/>
          <w:szCs w:val="20"/>
          <w:lang w:val="sl-SI"/>
        </w:rPr>
      </w:pPr>
      <w:r w:rsidRPr="00725AB0">
        <w:rPr>
          <w:rFonts w:cs="Arial"/>
          <w:szCs w:val="20"/>
          <w:lang w:val="sl-SI"/>
        </w:rPr>
        <w:t xml:space="preserve">V primeru zamude </w:t>
      </w:r>
      <w:r w:rsidR="00E96C96" w:rsidRPr="00725AB0">
        <w:rPr>
          <w:rFonts w:cs="Arial"/>
          <w:szCs w:val="20"/>
          <w:lang w:val="sl-SI"/>
        </w:rPr>
        <w:t xml:space="preserve">pri odpravi napak na opremi, opredeljenih v </w:t>
      </w:r>
      <w:r w:rsidR="00E96C96" w:rsidRPr="00CB56C3">
        <w:rPr>
          <w:rFonts w:cs="Arial"/>
          <w:szCs w:val="20"/>
          <w:lang w:val="sl-SI"/>
        </w:rPr>
        <w:t>1</w:t>
      </w:r>
      <w:r w:rsidR="00EE2C05" w:rsidRPr="00CB56C3">
        <w:rPr>
          <w:rFonts w:cs="Arial"/>
          <w:szCs w:val="20"/>
          <w:lang w:val="sl-SI"/>
        </w:rPr>
        <w:t>6</w:t>
      </w:r>
      <w:r w:rsidR="00E96C96" w:rsidRPr="00CB56C3">
        <w:rPr>
          <w:rFonts w:cs="Arial"/>
          <w:szCs w:val="20"/>
          <w:lang w:val="sl-SI"/>
        </w:rPr>
        <w:t>. členu</w:t>
      </w:r>
      <w:r w:rsidR="00E96C96" w:rsidRPr="00725AB0">
        <w:rPr>
          <w:rFonts w:cs="Arial"/>
          <w:szCs w:val="20"/>
          <w:lang w:val="sl-SI"/>
        </w:rPr>
        <w:t xml:space="preserve"> te pogodbe, lahko naročnik </w:t>
      </w:r>
      <w:r w:rsidR="00EE2C05">
        <w:rPr>
          <w:rFonts w:cs="Arial"/>
          <w:szCs w:val="20"/>
          <w:lang w:val="sl-SI"/>
        </w:rPr>
        <w:t xml:space="preserve">ali uporabnik </w:t>
      </w:r>
      <w:r w:rsidR="00E96C96" w:rsidRPr="00725AB0">
        <w:rPr>
          <w:rFonts w:cs="Arial"/>
          <w:szCs w:val="20"/>
          <w:lang w:val="sl-SI"/>
        </w:rPr>
        <w:t>dobavitelju zaračuna pogodbeno kazen</w:t>
      </w:r>
      <w:r w:rsidR="00EE2C05">
        <w:rPr>
          <w:rFonts w:cs="Arial"/>
          <w:szCs w:val="20"/>
          <w:lang w:val="sl-SI"/>
        </w:rPr>
        <w:t xml:space="preserve"> v višini 5.000 EUR za vsako začeto uro zamude.</w:t>
      </w:r>
      <w:r w:rsidR="0091224F" w:rsidRPr="00725AB0">
        <w:rPr>
          <w:rFonts w:cs="Arial"/>
          <w:szCs w:val="20"/>
          <w:lang w:val="sl-SI"/>
        </w:rPr>
        <w:t xml:space="preserve"> </w:t>
      </w:r>
    </w:p>
    <w:p w14:paraId="16D705BF" w14:textId="77777777" w:rsidR="002D5105" w:rsidRPr="00231BCE" w:rsidRDefault="002D5105" w:rsidP="002D5105">
      <w:pPr>
        <w:jc w:val="both"/>
        <w:outlineLvl w:val="3"/>
        <w:rPr>
          <w:rFonts w:cs="Arial"/>
          <w:i/>
          <w:szCs w:val="20"/>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78273476"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00231BCE" w:rsidRPr="00DA6981">
        <w:rPr>
          <w:lang w:val="sl-SI"/>
        </w:rPr>
        <w:t xml:space="preserve">ali zaradi zamude pri odpravi napak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03083662" w14:textId="77777777" w:rsidR="00E96C96" w:rsidRPr="00756A34" w:rsidRDefault="00E96C96" w:rsidP="00756A34">
      <w:pPr>
        <w:rPr>
          <w:lang w:val="sl-SI"/>
        </w:rPr>
      </w:pPr>
    </w:p>
    <w:p w14:paraId="50109CDC" w14:textId="4F58C8BA" w:rsidR="009A7EDB" w:rsidRDefault="00756A34" w:rsidP="00756A34">
      <w:pPr>
        <w:jc w:val="both"/>
        <w:rPr>
          <w:lang w:val="sl-SI"/>
        </w:rPr>
      </w:pPr>
      <w:r w:rsidRPr="00756A34">
        <w:rPr>
          <w:lang w:val="sl-SI"/>
        </w:rPr>
        <w:t>Uveljavljanje pogodbene kazni ne izključuje unovčitve finančnega zavarovanja.</w:t>
      </w:r>
    </w:p>
    <w:p w14:paraId="4F4EC406" w14:textId="77777777" w:rsidR="0079451C" w:rsidRDefault="0079451C" w:rsidP="009A7EDB">
      <w:pPr>
        <w:rPr>
          <w:b/>
          <w:lang w:val="sl-SI"/>
        </w:rPr>
      </w:pPr>
    </w:p>
    <w:p w14:paraId="285E7419" w14:textId="2E7568FC" w:rsidR="009A7EDB" w:rsidRPr="009A7EDB" w:rsidRDefault="009A7EDB" w:rsidP="000B3E90">
      <w:pPr>
        <w:keepNext/>
        <w:rPr>
          <w:b/>
          <w:lang w:val="sl-SI"/>
        </w:rPr>
      </w:pPr>
      <w:r w:rsidRPr="009A7EDB">
        <w:rPr>
          <w:b/>
          <w:lang w:val="sl-SI"/>
        </w:rPr>
        <w:t>FINANČNA ZAVAROVANJA</w:t>
      </w:r>
    </w:p>
    <w:p w14:paraId="4A98A432" w14:textId="77777777" w:rsidR="009A7EDB" w:rsidRPr="000C00B7" w:rsidRDefault="009A7EDB" w:rsidP="000B3E90">
      <w:pPr>
        <w:pStyle w:val="Odstavekseznama"/>
        <w:keepNext/>
        <w:numPr>
          <w:ilvl w:val="0"/>
          <w:numId w:val="33"/>
        </w:numPr>
        <w:ind w:left="426"/>
        <w:jc w:val="center"/>
        <w:rPr>
          <w:rFonts w:cs="Arial"/>
        </w:rPr>
      </w:pPr>
      <w:r w:rsidRPr="000C00B7">
        <w:rPr>
          <w:rFonts w:cs="Arial"/>
        </w:rPr>
        <w:t>člen</w:t>
      </w:r>
    </w:p>
    <w:p w14:paraId="5CDFE615" w14:textId="77777777" w:rsidR="009A7EDB" w:rsidRDefault="009A7EDB" w:rsidP="000B3E90">
      <w:pPr>
        <w:keepNext/>
        <w:rPr>
          <w:lang w:val="sl-SI"/>
        </w:rPr>
      </w:pPr>
    </w:p>
    <w:p w14:paraId="17C5B317" w14:textId="5388DE25" w:rsidR="00B474A2" w:rsidRPr="00656799" w:rsidRDefault="00B474A2" w:rsidP="00833728">
      <w:pPr>
        <w:keepNext/>
        <w:jc w:val="both"/>
        <w:rPr>
          <w:color w:val="00B050"/>
          <w:lang w:val="sl-SI"/>
        </w:rPr>
      </w:pPr>
      <w:r w:rsidRPr="00725AB0">
        <w:rPr>
          <w:lang w:val="sl-SI"/>
        </w:rPr>
        <w:t xml:space="preserve">Dobavitelj </w:t>
      </w:r>
      <w:r w:rsidRPr="00725AB0">
        <w:rPr>
          <w:rFonts w:eastAsia="Arial Unicode MS"/>
          <w:lang w:val="sl-SI"/>
        </w:rPr>
        <w:t>mora najkasneje v 15 dneh od sklenitve</w:t>
      </w:r>
      <w:r w:rsidR="000B3E90" w:rsidRPr="00725AB0">
        <w:rPr>
          <w:rFonts w:eastAsia="Arial Unicode MS"/>
          <w:lang w:val="sl-SI"/>
        </w:rPr>
        <w:t xml:space="preserve"> </w:t>
      </w:r>
      <w:r w:rsidR="005177D7" w:rsidRPr="00725AB0">
        <w:rPr>
          <w:rFonts w:eastAsia="Arial Unicode MS"/>
          <w:lang w:val="sl-SI"/>
        </w:rPr>
        <w:t xml:space="preserve">te </w:t>
      </w:r>
      <w:r w:rsidRPr="00725AB0">
        <w:rPr>
          <w:rFonts w:eastAsia="Arial Unicode MS"/>
          <w:lang w:val="sl-SI"/>
        </w:rPr>
        <w:t xml:space="preserve">pogodbe </w:t>
      </w:r>
      <w:r w:rsidRPr="00725AB0">
        <w:rPr>
          <w:rFonts w:eastAsia="Arial Unicode MS"/>
          <w:b/>
          <w:bCs/>
          <w:lang w:val="sl-SI"/>
        </w:rPr>
        <w:t>naročniku</w:t>
      </w:r>
      <w:r w:rsidR="00656799" w:rsidRPr="00725AB0">
        <w:rPr>
          <w:rFonts w:eastAsia="Arial Unicode MS"/>
          <w:b/>
          <w:bCs/>
          <w:lang w:val="sl-SI"/>
        </w:rPr>
        <w:t xml:space="preserve"> </w:t>
      </w:r>
      <w:r w:rsidRPr="00725AB0">
        <w:rPr>
          <w:rFonts w:eastAsia="Arial Unicode MS"/>
          <w:szCs w:val="20"/>
          <w:lang w:val="sl-SI"/>
        </w:rPr>
        <w:t>izročiti finančno zavarovanje za dobro izvedbo pogodbenih obveznosti</w:t>
      </w:r>
      <w:r w:rsidR="00F84CF6">
        <w:rPr>
          <w:rFonts w:eastAsia="Arial Unicode MS"/>
          <w:szCs w:val="20"/>
          <w:lang w:val="sl-SI"/>
        </w:rPr>
        <w:t xml:space="preserve"> </w:t>
      </w:r>
      <w:r w:rsidRPr="00725AB0">
        <w:rPr>
          <w:rFonts w:eastAsia="Arial Unicode MS"/>
          <w:szCs w:val="20"/>
          <w:lang w:val="sl-SI"/>
        </w:rPr>
        <w:t xml:space="preserve">glede na vzorec iz dokumentacije v višini </w:t>
      </w:r>
      <w:r w:rsidR="002744FF" w:rsidRPr="00725AB0">
        <w:rPr>
          <w:rFonts w:eastAsia="Arial Unicode MS"/>
          <w:szCs w:val="20"/>
          <w:lang w:val="sl-SI"/>
        </w:rPr>
        <w:t xml:space="preserve">10 % od </w:t>
      </w:r>
      <w:r w:rsidR="00CD4B83">
        <w:rPr>
          <w:rFonts w:eastAsia="Arial Unicode MS"/>
          <w:szCs w:val="20"/>
          <w:lang w:val="sl-SI"/>
        </w:rPr>
        <w:t xml:space="preserve">skupne </w:t>
      </w:r>
      <w:r w:rsidR="002744FF" w:rsidRPr="00725AB0">
        <w:rPr>
          <w:rFonts w:eastAsia="Arial Unicode MS"/>
          <w:szCs w:val="20"/>
          <w:lang w:val="sl-SI"/>
        </w:rPr>
        <w:t xml:space="preserve">pogodbene vrednosti </w:t>
      </w:r>
      <w:r w:rsidRPr="00725AB0">
        <w:rPr>
          <w:rFonts w:eastAsia="Arial Unicode MS"/>
          <w:lang w:val="sl-SI"/>
        </w:rPr>
        <w:t xml:space="preserve">z </w:t>
      </w:r>
      <w:r w:rsidRPr="00DA6981">
        <w:rPr>
          <w:rFonts w:eastAsia="Arial Unicode MS"/>
          <w:lang w:val="sl-SI"/>
        </w:rPr>
        <w:t>DDV</w:t>
      </w:r>
      <w:r w:rsidR="00CD4B83">
        <w:rPr>
          <w:rFonts w:eastAsia="Arial Unicode MS"/>
          <w:lang w:val="sl-SI"/>
        </w:rPr>
        <w:t>, zmanjšano za vrednost postavke 6 (klinično usposabljanje in certificiranje)</w:t>
      </w:r>
      <w:r w:rsidRPr="00DA6981">
        <w:rPr>
          <w:rFonts w:eastAsia="Arial Unicode MS"/>
          <w:lang w:val="sl-SI"/>
        </w:rPr>
        <w:t xml:space="preserve">, ki ga lahko naročnik unovči v primeru, če </w:t>
      </w:r>
      <w:r w:rsidRPr="00DA6981">
        <w:rPr>
          <w:lang w:val="sl-SI"/>
        </w:rPr>
        <w:t>dobavitelj</w:t>
      </w:r>
      <w:r w:rsidR="00833728" w:rsidRPr="00DA6981">
        <w:rPr>
          <w:lang w:val="sl-SI"/>
        </w:rPr>
        <w:t xml:space="preserve"> </w:t>
      </w:r>
      <w:r w:rsidRPr="00DA6981">
        <w:rPr>
          <w:rFonts w:eastAsia="Arial Unicode MS"/>
          <w:lang w:val="sl-SI"/>
        </w:rPr>
        <w:t>opreme ne dobavi, ne</w:t>
      </w:r>
      <w:r w:rsidRPr="003A6CE9">
        <w:rPr>
          <w:rFonts w:eastAsia="Arial Unicode MS"/>
          <w:lang w:val="sl-SI"/>
        </w:rPr>
        <w:t xml:space="preserve"> dobavi pravočasno ali pravilno</w:t>
      </w:r>
      <w:r w:rsidR="00EB119F" w:rsidRPr="003A6CE9">
        <w:rPr>
          <w:rFonts w:eastAsia="Arial Unicode MS"/>
          <w:lang w:val="sl-SI"/>
        </w:rPr>
        <w:t xml:space="preserve"> ali dobavi opremo z napakami, ki jih na poziv naročnika ali uporabnika ne odpravi v roku 3 dni</w:t>
      </w:r>
      <w:r w:rsidR="00F570A6">
        <w:rPr>
          <w:rFonts w:eastAsia="Arial Unicode MS"/>
          <w:lang w:val="sl-SI"/>
        </w:rPr>
        <w:t xml:space="preserve"> ali ne izvede šolanja uporabnika v skladu s pogodbenimi določili</w:t>
      </w:r>
      <w:r w:rsidR="00E975D3" w:rsidRPr="003A6CE9">
        <w:rPr>
          <w:rFonts w:eastAsia="Arial Unicode MS"/>
          <w:lang w:val="sl-SI"/>
        </w:rPr>
        <w:t>.</w:t>
      </w:r>
      <w:r w:rsidR="00656799">
        <w:rPr>
          <w:rFonts w:eastAsia="Arial Unicode MS"/>
          <w:lang w:val="sl-SI"/>
        </w:rPr>
        <w:t xml:space="preserve"> </w:t>
      </w:r>
    </w:p>
    <w:p w14:paraId="167448B5" w14:textId="77777777" w:rsidR="00B474A2" w:rsidRPr="009A7EDB" w:rsidRDefault="00B474A2" w:rsidP="00B474A2">
      <w:pPr>
        <w:rPr>
          <w:rFonts w:eastAsia="Arial Unicode MS"/>
          <w:lang w:val="sl-SI"/>
        </w:rPr>
      </w:pPr>
    </w:p>
    <w:p w14:paraId="061608F2" w14:textId="77777777" w:rsidR="00B474A2" w:rsidRPr="009A7EDB" w:rsidRDefault="00B474A2" w:rsidP="00B474A2">
      <w:pPr>
        <w:jc w:val="both"/>
        <w:rPr>
          <w:lang w:val="sl-SI"/>
        </w:rPr>
      </w:pPr>
      <w:r w:rsidRPr="009A7EDB">
        <w:rPr>
          <w:lang w:val="sl-SI"/>
        </w:rPr>
        <w:t>Finančno zavarovanje za dobro izvedbo pogodbenih obveznosti mora biti veljavno vsaj še 30 dni po preteku</w:t>
      </w:r>
      <w:r>
        <w:rPr>
          <w:lang w:val="sl-SI"/>
        </w:rPr>
        <w:t xml:space="preserve"> dobavnega</w:t>
      </w:r>
      <w:r w:rsidRPr="009A7EDB">
        <w:rPr>
          <w:lang w:val="sl-SI"/>
        </w:rPr>
        <w:t xml:space="preserve"> roka.</w:t>
      </w:r>
    </w:p>
    <w:p w14:paraId="1661E071" w14:textId="77777777" w:rsidR="00B474A2" w:rsidRPr="009A7EDB" w:rsidRDefault="00B474A2" w:rsidP="00B474A2">
      <w:pPr>
        <w:rPr>
          <w:lang w:val="sl-SI"/>
        </w:rPr>
      </w:pPr>
    </w:p>
    <w:p w14:paraId="43EC0F31" w14:textId="77777777" w:rsidR="00B474A2" w:rsidRPr="009A7EDB" w:rsidRDefault="00B474A2" w:rsidP="00B474A2">
      <w:pPr>
        <w:jc w:val="both"/>
        <w:rPr>
          <w:lang w:val="sl-SI"/>
        </w:rPr>
      </w:pPr>
      <w:r w:rsidRPr="009A7EDB">
        <w:rPr>
          <w:lang w:val="sl-SI"/>
        </w:rPr>
        <w:t>Če se med trajanjem te pogodbe spremeni rok za izvedbo pogodbenih obveznosti ali zviša skupna vrednost pogodbe, mora dobavitelj ustrezno temu spremeniti tudi finančno zavarovanje za dobro izvedbo pogodbenih obveznosti oz</w:t>
      </w:r>
      <w:r>
        <w:rPr>
          <w:lang w:val="sl-SI"/>
        </w:rPr>
        <w:t>.</w:t>
      </w:r>
      <w:r w:rsidRPr="009A7EDB">
        <w:rPr>
          <w:lang w:val="sl-SI"/>
        </w:rPr>
        <w:t xml:space="preserve"> podaljšati njegovo veljavnost na svoje stroške.</w:t>
      </w:r>
    </w:p>
    <w:p w14:paraId="5BF6D39F" w14:textId="6198D4D5" w:rsidR="000C00B7" w:rsidRDefault="000C00B7" w:rsidP="000C00B7">
      <w:pPr>
        <w:jc w:val="both"/>
        <w:rPr>
          <w:lang w:val="sl-SI"/>
        </w:rPr>
      </w:pPr>
    </w:p>
    <w:p w14:paraId="2E3DC713" w14:textId="77777777" w:rsidR="000C00B7" w:rsidRPr="000C00B7" w:rsidRDefault="000C00B7" w:rsidP="00D37B10">
      <w:pPr>
        <w:pStyle w:val="Odstavekseznama"/>
        <w:numPr>
          <w:ilvl w:val="0"/>
          <w:numId w:val="33"/>
        </w:numPr>
        <w:ind w:left="426"/>
        <w:jc w:val="center"/>
        <w:rPr>
          <w:rFonts w:cs="Arial"/>
        </w:rPr>
      </w:pPr>
      <w:r w:rsidRPr="000C00B7">
        <w:rPr>
          <w:rFonts w:cs="Arial"/>
        </w:rPr>
        <w:t>člen</w:t>
      </w:r>
    </w:p>
    <w:p w14:paraId="4FB44D04" w14:textId="77777777" w:rsidR="00B474A2" w:rsidRDefault="00B474A2" w:rsidP="00B474A2">
      <w:pPr>
        <w:jc w:val="both"/>
        <w:rPr>
          <w:lang w:val="sl-SI"/>
        </w:rPr>
      </w:pPr>
    </w:p>
    <w:p w14:paraId="697D1C17" w14:textId="76EEF09B" w:rsidR="00B474A2" w:rsidRPr="00725AB0" w:rsidRDefault="00B474A2" w:rsidP="00B474A2">
      <w:pPr>
        <w:jc w:val="both"/>
        <w:rPr>
          <w:lang w:val="sl-SI"/>
        </w:rPr>
      </w:pPr>
      <w:r w:rsidRPr="00725AB0">
        <w:rPr>
          <w:lang w:val="sl-SI"/>
        </w:rPr>
        <w:t xml:space="preserve">Dobavitelj mora najkasneje v roku 15 dni po primopredaji </w:t>
      </w:r>
      <w:r w:rsidR="00717FD1" w:rsidRPr="00725AB0">
        <w:rPr>
          <w:b/>
          <w:bCs/>
          <w:lang w:val="sl-SI"/>
        </w:rPr>
        <w:t>uporabniku</w:t>
      </w:r>
      <w:r w:rsidRPr="00725AB0">
        <w:rPr>
          <w:lang w:val="sl-SI"/>
        </w:rPr>
        <w:t xml:space="preserve"> izročiti finančno zavarovanje za odpravo napak </w:t>
      </w:r>
      <w:r w:rsidR="00C472B6" w:rsidRPr="00725AB0">
        <w:rPr>
          <w:lang w:val="sl-SI"/>
        </w:rPr>
        <w:t xml:space="preserve">v garancijskem roku </w:t>
      </w:r>
      <w:r w:rsidRPr="00725AB0">
        <w:rPr>
          <w:lang w:val="sl-SI"/>
        </w:rPr>
        <w:t xml:space="preserve">v višini 5 % </w:t>
      </w:r>
      <w:r w:rsidR="00777A67" w:rsidRPr="00725AB0">
        <w:rPr>
          <w:lang w:val="sl-SI"/>
        </w:rPr>
        <w:t>od pogodbene vrednosti opreme – kirurškega robota</w:t>
      </w:r>
      <w:r w:rsidR="00651BD8">
        <w:rPr>
          <w:lang w:val="sl-SI"/>
        </w:rPr>
        <w:t>,</w:t>
      </w:r>
      <w:r w:rsidR="00777A67" w:rsidRPr="00725AB0">
        <w:rPr>
          <w:lang w:val="sl-SI"/>
        </w:rPr>
        <w:t xml:space="preserve"> </w:t>
      </w:r>
      <w:r w:rsidR="00A109BC" w:rsidRPr="00725AB0">
        <w:rPr>
          <w:rFonts w:eastAsia="Calibri" w:cs="Arial"/>
          <w:szCs w:val="20"/>
          <w:lang w:val="sl-SI"/>
        </w:rPr>
        <w:t>simulator</w:t>
      </w:r>
      <w:r w:rsidR="00651BD8">
        <w:rPr>
          <w:rFonts w:eastAsia="Calibri" w:cs="Arial"/>
          <w:szCs w:val="20"/>
          <w:lang w:val="sl-SI"/>
        </w:rPr>
        <w:t>ja</w:t>
      </w:r>
      <w:r w:rsidR="00A109BC" w:rsidRPr="00725AB0">
        <w:rPr>
          <w:rFonts w:eastAsia="Calibri" w:cs="Arial"/>
          <w:szCs w:val="20"/>
          <w:lang w:val="sl-SI"/>
        </w:rPr>
        <w:t>, insuflator</w:t>
      </w:r>
      <w:r w:rsidR="00651BD8">
        <w:rPr>
          <w:rFonts w:eastAsia="Calibri" w:cs="Arial"/>
          <w:szCs w:val="20"/>
          <w:lang w:val="sl-SI"/>
        </w:rPr>
        <w:t>ja in</w:t>
      </w:r>
      <w:r w:rsidR="00A109BC" w:rsidRPr="00725AB0">
        <w:rPr>
          <w:rFonts w:eastAsia="Calibri" w:cs="Arial"/>
          <w:szCs w:val="20"/>
          <w:lang w:val="sl-SI"/>
        </w:rPr>
        <w:t xml:space="preserve"> operacijsk</w:t>
      </w:r>
      <w:r w:rsidR="00651BD8">
        <w:rPr>
          <w:rFonts w:eastAsia="Calibri" w:cs="Arial"/>
          <w:szCs w:val="20"/>
          <w:lang w:val="sl-SI"/>
        </w:rPr>
        <w:t>e</w:t>
      </w:r>
      <w:r w:rsidR="00A109BC" w:rsidRPr="00725AB0">
        <w:rPr>
          <w:rFonts w:eastAsia="Calibri" w:cs="Arial"/>
          <w:szCs w:val="20"/>
          <w:lang w:val="sl-SI"/>
        </w:rPr>
        <w:t xml:space="preserve"> miz</w:t>
      </w:r>
      <w:r w:rsidR="00651BD8">
        <w:rPr>
          <w:rFonts w:eastAsia="Calibri" w:cs="Arial"/>
          <w:szCs w:val="20"/>
          <w:lang w:val="sl-SI"/>
        </w:rPr>
        <w:t>e</w:t>
      </w:r>
      <w:r w:rsidR="009F18A7">
        <w:rPr>
          <w:rFonts w:eastAsia="Calibri" w:cs="Arial"/>
          <w:szCs w:val="20"/>
          <w:lang w:val="sl-SI"/>
        </w:rPr>
        <w:t>)</w:t>
      </w:r>
      <w:r w:rsidR="00A109BC" w:rsidRPr="00725AB0">
        <w:rPr>
          <w:rFonts w:eastAsia="Calibri" w:cs="Arial"/>
          <w:szCs w:val="20"/>
          <w:lang w:val="sl-SI"/>
        </w:rPr>
        <w:t xml:space="preserve"> –</w:t>
      </w:r>
      <w:r w:rsidR="00777A67" w:rsidRPr="00725AB0">
        <w:rPr>
          <w:lang w:val="sl-SI"/>
        </w:rPr>
        <w:t xml:space="preserve"> (seštevek vrednosti opreme iz tabele </w:t>
      </w:r>
      <w:r w:rsidR="00777A67" w:rsidRPr="00F84CF6">
        <w:rPr>
          <w:lang w:val="sl-SI"/>
        </w:rPr>
        <w:t xml:space="preserve">pod ZŠ 1, 2, 3 in 4 iz </w:t>
      </w:r>
      <w:r w:rsidR="00651BD8">
        <w:rPr>
          <w:lang w:val="sl-SI"/>
        </w:rPr>
        <w:t>8</w:t>
      </w:r>
      <w:r w:rsidR="00777A67" w:rsidRPr="00F84CF6">
        <w:rPr>
          <w:lang w:val="sl-SI"/>
        </w:rPr>
        <w:t>.</w:t>
      </w:r>
      <w:r w:rsidR="00777A67" w:rsidRPr="00725AB0">
        <w:rPr>
          <w:lang w:val="sl-SI"/>
        </w:rPr>
        <w:t xml:space="preserve"> člena te pogodbe) z DDV</w:t>
      </w:r>
      <w:r w:rsidRPr="00725AB0">
        <w:rPr>
          <w:lang w:val="sl-SI"/>
        </w:rPr>
        <w:t xml:space="preserve">, ki ga lahko </w:t>
      </w:r>
      <w:r w:rsidR="00717FD1" w:rsidRPr="00725AB0">
        <w:rPr>
          <w:lang w:val="sl-SI"/>
        </w:rPr>
        <w:t xml:space="preserve">uporabnik </w:t>
      </w:r>
      <w:r w:rsidRPr="00725AB0">
        <w:rPr>
          <w:lang w:val="sl-SI"/>
        </w:rPr>
        <w:t>unovči, če dobavitelj ne bo izvrševal garancijskih obveznosti v rokih in na način, kot je opredeljeno v tej pogodbi.</w:t>
      </w:r>
    </w:p>
    <w:p w14:paraId="7FAB99AF" w14:textId="77777777" w:rsidR="00B474A2" w:rsidRPr="00B474A2" w:rsidRDefault="00B474A2" w:rsidP="00B474A2">
      <w:pPr>
        <w:jc w:val="both"/>
        <w:rPr>
          <w:lang w:val="sl-SI"/>
        </w:rPr>
      </w:pPr>
    </w:p>
    <w:p w14:paraId="7533CE06" w14:textId="09A122B9" w:rsidR="00B474A2" w:rsidRDefault="00B474A2" w:rsidP="00B474A2">
      <w:pPr>
        <w:jc w:val="both"/>
        <w:rPr>
          <w:lang w:val="sl-SI"/>
        </w:rPr>
      </w:pPr>
      <w:r w:rsidRPr="00B474A2">
        <w:rPr>
          <w:lang w:val="sl-SI"/>
        </w:rPr>
        <w:t xml:space="preserve">Veljavnost finančnega zavarovanja </w:t>
      </w:r>
      <w:r w:rsidR="00C472B6">
        <w:rPr>
          <w:lang w:val="sl-SI"/>
        </w:rPr>
        <w:t xml:space="preserve">za odpravo napak v garancijskem roku </w:t>
      </w:r>
      <w:r w:rsidRPr="00B474A2">
        <w:rPr>
          <w:lang w:val="sl-SI"/>
        </w:rPr>
        <w:t xml:space="preserve">mora biti </w:t>
      </w:r>
      <w:r w:rsidR="005177D7">
        <w:rPr>
          <w:lang w:val="sl-SI"/>
        </w:rPr>
        <w:t xml:space="preserve">vsaj še </w:t>
      </w:r>
      <w:r w:rsidRPr="00B474A2">
        <w:rPr>
          <w:lang w:val="sl-SI"/>
        </w:rPr>
        <w:t xml:space="preserve">30 dni </w:t>
      </w:r>
      <w:r w:rsidR="005177D7">
        <w:rPr>
          <w:lang w:val="sl-SI"/>
        </w:rPr>
        <w:t>po</w:t>
      </w:r>
      <w:r w:rsidRPr="00B474A2">
        <w:rPr>
          <w:lang w:val="sl-SI"/>
        </w:rPr>
        <w:t xml:space="preserve"> </w:t>
      </w:r>
      <w:r w:rsidR="00C472B6">
        <w:rPr>
          <w:lang w:val="sl-SI"/>
        </w:rPr>
        <w:t>iztek</w:t>
      </w:r>
      <w:r w:rsidR="005177D7">
        <w:rPr>
          <w:lang w:val="sl-SI"/>
        </w:rPr>
        <w:t>u</w:t>
      </w:r>
      <w:r w:rsidR="00C472B6">
        <w:rPr>
          <w:lang w:val="sl-SI"/>
        </w:rPr>
        <w:t xml:space="preserve"> </w:t>
      </w:r>
      <w:r w:rsidRPr="00B474A2">
        <w:rPr>
          <w:lang w:val="sl-SI"/>
        </w:rPr>
        <w:t>garancijskega roka.</w:t>
      </w:r>
    </w:p>
    <w:p w14:paraId="0DA34EA5" w14:textId="77777777" w:rsidR="00C472B6" w:rsidRPr="00B474A2" w:rsidRDefault="00C472B6" w:rsidP="00B474A2">
      <w:pPr>
        <w:jc w:val="both"/>
        <w:rPr>
          <w:lang w:val="sl-SI"/>
        </w:rPr>
      </w:pPr>
    </w:p>
    <w:p w14:paraId="5F73BB55" w14:textId="67537F17" w:rsidR="00B474A2" w:rsidRPr="00B474A2" w:rsidRDefault="00B474A2" w:rsidP="00B474A2">
      <w:pPr>
        <w:jc w:val="both"/>
        <w:rPr>
          <w:lang w:val="sl-SI"/>
        </w:rPr>
      </w:pPr>
      <w:r w:rsidRPr="00B474A2">
        <w:rPr>
          <w:lang w:val="sl-SI"/>
        </w:rPr>
        <w:t>V kolikor se garancijski rok podaljša, mora dobavitelj za enak čas podaljšati tudi rok trajanja zavarovanja za odpravo napak v garancijskem roku.</w:t>
      </w:r>
    </w:p>
    <w:p w14:paraId="75E68F28" w14:textId="77777777" w:rsidR="00B474A2" w:rsidRPr="00B474A2" w:rsidRDefault="00B474A2" w:rsidP="00B474A2">
      <w:pPr>
        <w:jc w:val="both"/>
        <w:rPr>
          <w:lang w:val="sl-SI"/>
        </w:rPr>
      </w:pPr>
    </w:p>
    <w:p w14:paraId="48D37A49" w14:textId="281BBEF9" w:rsidR="000C00B7" w:rsidRDefault="00717FD1" w:rsidP="00B474A2">
      <w:pPr>
        <w:jc w:val="both"/>
        <w:rPr>
          <w:lang w:val="sl-SI"/>
        </w:rPr>
      </w:pPr>
      <w:r>
        <w:rPr>
          <w:lang w:val="sl-SI"/>
        </w:rPr>
        <w:t>Uporabnik</w:t>
      </w:r>
      <w:r w:rsidR="00B474A2" w:rsidRPr="00B474A2">
        <w:rPr>
          <w:lang w:val="sl-SI"/>
        </w:rPr>
        <w:t xml:space="preserve"> lahko navedeno finančno zavarovaje unovči, če je predhodno pisno obvestil dobavitelja o kršitvi garancijskih obveznosti in zahteval izpolnitev v roku 2 dni po prejemu obvestila, dobavitelj pa ni zadovoljivo ukrepal. Če se kršitev garancijskih obveznosti ponovi več kot trikrat, predhodno obvestilo ni več potrebno. </w:t>
      </w:r>
      <w:r>
        <w:rPr>
          <w:lang w:val="sl-SI"/>
        </w:rPr>
        <w:t>Uporabnik</w:t>
      </w:r>
      <w:r w:rsidR="00B474A2" w:rsidRPr="00B474A2">
        <w:rPr>
          <w:lang w:val="sl-SI"/>
        </w:rPr>
        <w:t xml:space="preserve"> mora dobavitelja o tem, da je unovčil finančno zavarovanje, </w:t>
      </w:r>
      <w:r w:rsidR="005177D7">
        <w:rPr>
          <w:lang w:val="sl-SI"/>
        </w:rPr>
        <w:t xml:space="preserve">pisno </w:t>
      </w:r>
      <w:r w:rsidR="00B474A2" w:rsidRPr="00B474A2">
        <w:rPr>
          <w:lang w:val="sl-SI"/>
        </w:rPr>
        <w:t>obvestiti najkasneje 3 dni po dnevu, ko ga je predložil v izplačilo.</w:t>
      </w:r>
    </w:p>
    <w:p w14:paraId="67D36EF9" w14:textId="77777777" w:rsidR="009A7EDB" w:rsidRPr="009A7EDB" w:rsidRDefault="009A7EDB" w:rsidP="009A7EDB">
      <w:pPr>
        <w:rPr>
          <w:lang w:val="sl-SI"/>
        </w:rPr>
      </w:pPr>
    </w:p>
    <w:p w14:paraId="35552C49" w14:textId="77777777" w:rsidR="009A7EDB" w:rsidRPr="000C00B7" w:rsidRDefault="009A7EDB" w:rsidP="00D37B10">
      <w:pPr>
        <w:pStyle w:val="Odstavekseznama"/>
        <w:numPr>
          <w:ilvl w:val="0"/>
          <w:numId w:val="33"/>
        </w:numPr>
        <w:ind w:left="426"/>
        <w:jc w:val="center"/>
        <w:rPr>
          <w:rFonts w:cs="Arial"/>
        </w:rPr>
      </w:pPr>
      <w:r w:rsidRPr="000C00B7">
        <w:rPr>
          <w:rFonts w:cs="Arial"/>
        </w:rPr>
        <w:t>člen</w:t>
      </w:r>
    </w:p>
    <w:p w14:paraId="1F90C097" w14:textId="77777777" w:rsidR="009A7EDB" w:rsidRPr="009A7EDB" w:rsidRDefault="009A7EDB" w:rsidP="009A7EDB">
      <w:pPr>
        <w:rPr>
          <w:lang w:val="sl-SI"/>
        </w:rPr>
      </w:pPr>
    </w:p>
    <w:p w14:paraId="4E5B926F" w14:textId="76C24B13" w:rsidR="00B474A2" w:rsidRPr="008232B9" w:rsidRDefault="00B474A2" w:rsidP="00B474A2">
      <w:pPr>
        <w:jc w:val="both"/>
        <w:rPr>
          <w:color w:val="FF0000"/>
          <w:lang w:val="sl-SI"/>
        </w:rPr>
      </w:pPr>
      <w:r>
        <w:rPr>
          <w:lang w:val="sl-SI"/>
        </w:rPr>
        <w:t>Dobavitelj</w:t>
      </w:r>
      <w:r w:rsidRPr="000C00B7">
        <w:rPr>
          <w:lang w:val="sl-SI"/>
        </w:rPr>
        <w:t xml:space="preserve"> lahko kot zavarovanje predloži bančno garancijo s strani poslovne banke ali kavcijsko </w:t>
      </w:r>
      <w:r w:rsidRPr="00FE43A0">
        <w:rPr>
          <w:lang w:val="sl-SI"/>
        </w:rPr>
        <w:t>zavarovanje zavarovalnice, oboje v državi naročnika.</w:t>
      </w:r>
      <w:r w:rsidRPr="000C00B7">
        <w:rPr>
          <w:lang w:val="sl-SI"/>
        </w:rPr>
        <w:t xml:space="preserve"> </w:t>
      </w:r>
    </w:p>
    <w:p w14:paraId="2A0D98E6" w14:textId="77777777" w:rsidR="00B474A2" w:rsidRPr="000C00B7" w:rsidRDefault="00B474A2" w:rsidP="00B474A2">
      <w:pPr>
        <w:jc w:val="both"/>
        <w:rPr>
          <w:lang w:val="sl-SI"/>
        </w:rPr>
      </w:pPr>
    </w:p>
    <w:p w14:paraId="66AF6A99" w14:textId="65A75426" w:rsidR="00B474A2" w:rsidRDefault="00B474A2" w:rsidP="00B474A2">
      <w:pPr>
        <w:jc w:val="both"/>
        <w:rPr>
          <w:lang w:val="sl-SI"/>
        </w:rPr>
      </w:pPr>
      <w:r w:rsidRPr="000C00B7">
        <w:rPr>
          <w:lang w:val="sl-SI"/>
        </w:rPr>
        <w:t>Finančno zavarovanje mora biti original, nepreklicno, brezpogojno in plačljivo na prvi poziv ter ne sme bistveno odstopati od vzorca finančnega zavarovanja iz dokumentacije. Predvsem pa predloženo finančno zavarovanje ne sme vsebovati dodatnih pogojev za izplačilo, krajših rokov in/ali nižjega zneska, kot jih je določil naročnik, ali spremembe krajevne pristojnosti za reševanje sporov med upravičencem in izdajateljem finančnega zavarovanja.</w:t>
      </w:r>
    </w:p>
    <w:p w14:paraId="55CF1102" w14:textId="77777777"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5D3521">
      <w:pPr>
        <w:keepNext/>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5D3521">
      <w:pPr>
        <w:keepNext/>
        <w:rPr>
          <w:rFonts w:cs="Arial"/>
          <w:lang w:val="it-IT"/>
        </w:rPr>
      </w:pPr>
    </w:p>
    <w:p w14:paraId="05DA9D0D" w14:textId="77777777" w:rsidR="00B00BE3" w:rsidRPr="009A7EDB" w:rsidRDefault="00B00BE3" w:rsidP="005D3521">
      <w:pPr>
        <w:pStyle w:val="Odstavekseznama"/>
        <w:keepNext/>
        <w:numPr>
          <w:ilvl w:val="0"/>
          <w:numId w:val="33"/>
        </w:numPr>
        <w:ind w:left="426"/>
        <w:jc w:val="center"/>
        <w:rPr>
          <w:rFonts w:cs="Arial"/>
        </w:rPr>
      </w:pPr>
      <w:r w:rsidRPr="009A7EDB">
        <w:rPr>
          <w:rFonts w:cs="Arial"/>
        </w:rPr>
        <w:t>člen</w:t>
      </w:r>
    </w:p>
    <w:p w14:paraId="2EC7A3E3" w14:textId="77777777" w:rsidR="00B00BE3" w:rsidRPr="009A7EDB" w:rsidRDefault="00B00BE3" w:rsidP="005D3521">
      <w:pPr>
        <w:keepNext/>
        <w:ind w:left="720"/>
        <w:rPr>
          <w:rFonts w:cs="Arial"/>
          <w:lang w:val="sl-SI"/>
        </w:rPr>
      </w:pPr>
    </w:p>
    <w:p w14:paraId="16A2413C" w14:textId="185006BE" w:rsidR="0069738F" w:rsidRDefault="00B00BE3" w:rsidP="005D3521">
      <w:pPr>
        <w:keepNext/>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5"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26E97A8A" w:rsidR="00B00BE3" w:rsidRPr="009A7EDB" w:rsidRDefault="00B00BE3" w:rsidP="00B00BE3">
      <w:pPr>
        <w:jc w:val="both"/>
        <w:rPr>
          <w:rFonts w:cs="Arial"/>
          <w:lang w:val="sl-SI"/>
        </w:rPr>
      </w:pPr>
    </w:p>
    <w:p w14:paraId="3B376DB3" w14:textId="315F4D60" w:rsidR="0091785B" w:rsidRPr="00137C23" w:rsidRDefault="0091785B" w:rsidP="0091785B">
      <w:pPr>
        <w:jc w:val="both"/>
        <w:rPr>
          <w:rFonts w:cs="Arial"/>
          <w:lang w:val="sl-SI"/>
        </w:rPr>
      </w:pPr>
      <w:r w:rsidRPr="00137C23">
        <w:rPr>
          <w:rFonts w:cs="Arial"/>
          <w:lang w:val="sl-SI"/>
        </w:rPr>
        <w:t>Dokumentacija</w:t>
      </w:r>
      <w:r w:rsidR="00BE00C9" w:rsidRPr="00137C23">
        <w:rPr>
          <w:rFonts w:cs="Arial"/>
          <w:lang w:val="sl-SI"/>
        </w:rPr>
        <w:t>, ki se nanaša na kirurškega robota</w:t>
      </w:r>
      <w:r w:rsidR="00B07DD0" w:rsidRPr="00137C23">
        <w:rPr>
          <w:rFonts w:cs="Arial"/>
          <w:lang w:val="sl-SI"/>
        </w:rPr>
        <w:t>,</w:t>
      </w:r>
      <w:r w:rsidRPr="00137C23">
        <w:rPr>
          <w:rFonts w:cs="Arial"/>
          <w:lang w:val="sl-SI"/>
        </w:rPr>
        <w:t xml:space="preserve"> in kirurški robot, ki ga bo dobavitelj dobavil v okviru te pogodbe, morajo biti označeni z ustreznim simbolom EU, na njih pa mora biti smiselno uporabljena navedba o sofinanciranju.</w:t>
      </w:r>
    </w:p>
    <w:p w14:paraId="7239A584" w14:textId="77777777" w:rsidR="0091785B" w:rsidRPr="00382B4C" w:rsidRDefault="0091785B" w:rsidP="00B00BE3">
      <w:pPr>
        <w:jc w:val="both"/>
        <w:rPr>
          <w:rFonts w:cs="Arial"/>
          <w:color w:val="00B050"/>
          <w:lang w:val="sl-SI"/>
        </w:rPr>
      </w:pPr>
    </w:p>
    <w:p w14:paraId="558BC566" w14:textId="6E09DEF5" w:rsidR="002D2AB2" w:rsidRPr="002D2AB2" w:rsidRDefault="002D2AB2" w:rsidP="009F18A7">
      <w:pPr>
        <w:pStyle w:val="Odstavekseznama"/>
        <w:keepNext/>
        <w:numPr>
          <w:ilvl w:val="0"/>
          <w:numId w:val="33"/>
        </w:numPr>
        <w:ind w:left="426"/>
        <w:jc w:val="center"/>
        <w:rPr>
          <w:rFonts w:cs="Arial"/>
        </w:rPr>
      </w:pPr>
      <w:r w:rsidRPr="002D2AB2">
        <w:rPr>
          <w:rFonts w:cs="Arial"/>
        </w:rPr>
        <w:lastRenderedPageBreak/>
        <w:t>člen</w:t>
      </w:r>
    </w:p>
    <w:p w14:paraId="6E20BDB5" w14:textId="77777777" w:rsidR="002D2AB2" w:rsidRPr="009A7EDB" w:rsidRDefault="002D2AB2" w:rsidP="009F18A7">
      <w:pPr>
        <w:keepNext/>
        <w:rPr>
          <w:lang w:val="sl-SI"/>
        </w:rPr>
      </w:pPr>
    </w:p>
    <w:p w14:paraId="791AB8EB" w14:textId="77777777" w:rsidR="002D2AB2" w:rsidRDefault="002D2AB2" w:rsidP="009F18A7">
      <w:pPr>
        <w:keepNext/>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1775F1">
      <w:pPr>
        <w:keepNext/>
        <w:rPr>
          <w:b/>
          <w:lang w:val="sl-SI"/>
        </w:rPr>
      </w:pPr>
      <w:r>
        <w:rPr>
          <w:b/>
          <w:lang w:val="sl-SI"/>
        </w:rPr>
        <w:t>SKRBNIKI POGODBE</w:t>
      </w:r>
    </w:p>
    <w:p w14:paraId="00213AE9" w14:textId="77777777" w:rsidR="009A7EDB" w:rsidRPr="0079451C" w:rsidRDefault="009A7EDB" w:rsidP="001775F1">
      <w:pPr>
        <w:pStyle w:val="Odstavekseznama"/>
        <w:keepNext/>
        <w:numPr>
          <w:ilvl w:val="0"/>
          <w:numId w:val="33"/>
        </w:numPr>
        <w:ind w:left="426"/>
        <w:jc w:val="center"/>
        <w:rPr>
          <w:rFonts w:cs="Arial"/>
        </w:rPr>
      </w:pPr>
      <w:r w:rsidRPr="0079451C">
        <w:rPr>
          <w:rFonts w:cs="Arial"/>
        </w:rPr>
        <w:t>člen</w:t>
      </w:r>
    </w:p>
    <w:p w14:paraId="15DDAB2E" w14:textId="77777777" w:rsidR="009A7EDB" w:rsidRPr="009A7EDB" w:rsidRDefault="009A7EDB" w:rsidP="001775F1">
      <w:pPr>
        <w:keepNext/>
        <w:rPr>
          <w:lang w:val="sl-SI"/>
        </w:rPr>
      </w:pPr>
    </w:p>
    <w:p w14:paraId="73FCAF78" w14:textId="3AA7D1E5" w:rsidR="009A7EDB" w:rsidRPr="009A7EDB" w:rsidRDefault="0079451C" w:rsidP="001775F1">
      <w:pPr>
        <w:keepNext/>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1775F1">
      <w:pPr>
        <w:keepNext/>
        <w:rPr>
          <w:lang w:val="sl-SI"/>
        </w:rPr>
      </w:pPr>
    </w:p>
    <w:p w14:paraId="3E204623" w14:textId="29135616" w:rsidR="009A7EDB" w:rsidRPr="009A7EDB" w:rsidRDefault="0079451C" w:rsidP="001775F1">
      <w:pPr>
        <w:keepNext/>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082E6D2C"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bookmarkStart w:id="18" w:name="_GoBack"/>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bookmarkEnd w:id="18"/>
      <w:r w:rsidR="00083FA4">
        <w:rPr>
          <w:rFonts w:cs="Arial"/>
          <w:i/>
          <w:sz w:val="22"/>
          <w:szCs w:val="22"/>
          <w:lang w:val="x-none" w:eastAsia="x-none"/>
        </w:rPr>
        <w:fldChar w:fldCharType="end"/>
      </w:r>
      <w:r>
        <w:rPr>
          <w:lang w:val="sl-SI"/>
        </w:rPr>
        <w:t xml:space="preserve">, tel. št.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 xml:space="preserve">, e-naslov: </w:t>
      </w:r>
      <w:r w:rsidR="00083FA4">
        <w:rPr>
          <w:rFonts w:cs="Arial"/>
          <w:i/>
          <w:sz w:val="22"/>
          <w:szCs w:val="22"/>
          <w:lang w:val="x-none" w:eastAsia="x-none"/>
        </w:rPr>
        <w:fldChar w:fldCharType="begin">
          <w:ffData>
            <w:name w:val="Besedilo3"/>
            <w:enabled/>
            <w:calcOnExit w:val="0"/>
            <w:textInput/>
          </w:ffData>
        </w:fldChar>
      </w:r>
      <w:r w:rsidR="00083FA4">
        <w:rPr>
          <w:rFonts w:cs="Arial"/>
          <w:sz w:val="22"/>
          <w:szCs w:val="22"/>
          <w:lang w:val="x-none" w:eastAsia="x-none"/>
        </w:rPr>
        <w:instrText xml:space="preserve"> FORMTEXT </w:instrText>
      </w:r>
      <w:r w:rsidR="00083FA4">
        <w:rPr>
          <w:rFonts w:cs="Arial"/>
          <w:i/>
          <w:sz w:val="22"/>
          <w:szCs w:val="22"/>
          <w:lang w:val="x-none" w:eastAsia="x-none"/>
        </w:rPr>
      </w:r>
      <w:r w:rsidR="00083FA4">
        <w:rPr>
          <w:rFonts w:cs="Arial"/>
          <w:i/>
          <w:sz w:val="22"/>
          <w:szCs w:val="22"/>
          <w:lang w:val="x-none" w:eastAsia="x-none"/>
        </w:rPr>
        <w:fldChar w:fldCharType="separate"/>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noProof/>
          <w:sz w:val="22"/>
          <w:szCs w:val="22"/>
          <w:lang w:val="x-none" w:eastAsia="x-none"/>
        </w:rPr>
        <w:t> </w:t>
      </w:r>
      <w:r w:rsidR="00083FA4">
        <w:rPr>
          <w:rFonts w:cs="Arial"/>
          <w:i/>
          <w:sz w:val="22"/>
          <w:szCs w:val="22"/>
          <w:lang w:val="x-none" w:eastAsia="x-none"/>
        </w:rPr>
        <w:fldChar w:fldCharType="end"/>
      </w:r>
      <w:r>
        <w:rPr>
          <w:lang w:val="sl-SI"/>
        </w:rPr>
        <w:t>.</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5D3521">
      <w:pPr>
        <w:pStyle w:val="Odstavekseznama"/>
        <w:keepNext/>
        <w:numPr>
          <w:ilvl w:val="0"/>
          <w:numId w:val="33"/>
        </w:numPr>
        <w:ind w:left="426"/>
        <w:jc w:val="center"/>
        <w:rPr>
          <w:rFonts w:cs="Arial"/>
        </w:rPr>
      </w:pPr>
      <w:r w:rsidRPr="0079451C">
        <w:rPr>
          <w:rFonts w:cs="Arial"/>
        </w:rPr>
        <w:t>člen</w:t>
      </w:r>
    </w:p>
    <w:p w14:paraId="58BBA566" w14:textId="77777777" w:rsidR="00A238F9" w:rsidRDefault="00A238F9" w:rsidP="005D3521">
      <w:pPr>
        <w:keepNext/>
        <w:rPr>
          <w:lang w:val="sl-SI"/>
        </w:rPr>
      </w:pPr>
    </w:p>
    <w:p w14:paraId="22E76821" w14:textId="77777777" w:rsidR="00A238F9" w:rsidRPr="009A7EDB" w:rsidRDefault="00A238F9" w:rsidP="005D3521">
      <w:pPr>
        <w:keepNext/>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274CDAB7" w14:textId="77777777" w:rsidR="00D85A41" w:rsidRDefault="00D85A41" w:rsidP="009A7EDB">
      <w:pPr>
        <w:rPr>
          <w:lang w:val="sl-SI"/>
        </w:rPr>
      </w:pPr>
    </w:p>
    <w:p w14:paraId="67D4A0D9" w14:textId="77777777" w:rsidR="00D85A41" w:rsidRPr="00A109BC" w:rsidRDefault="00D85A41" w:rsidP="009F18A7">
      <w:pPr>
        <w:keepNext/>
        <w:jc w:val="both"/>
        <w:rPr>
          <w:rFonts w:cs="Arial"/>
          <w:iCs/>
          <w:szCs w:val="20"/>
          <w:lang w:val="sl-SI"/>
        </w:rPr>
      </w:pPr>
      <w:r w:rsidRPr="00A109BC">
        <w:rPr>
          <w:rFonts w:cs="Arial"/>
          <w:b/>
          <w:iCs/>
          <w:szCs w:val="20"/>
          <w:lang w:val="sl-SI"/>
        </w:rPr>
        <w:lastRenderedPageBreak/>
        <w:t>UKREP IPI</w:t>
      </w:r>
    </w:p>
    <w:p w14:paraId="4B3C737D" w14:textId="6FB7DAF8" w:rsidR="00D85A41" w:rsidRPr="00A109BC" w:rsidRDefault="00D85A41" w:rsidP="009F18A7">
      <w:pPr>
        <w:keepNext/>
        <w:rPr>
          <w:b/>
          <w:szCs w:val="20"/>
          <w:lang w:val="sl-SI"/>
        </w:rPr>
      </w:pPr>
    </w:p>
    <w:p w14:paraId="035BD517" w14:textId="77777777" w:rsidR="00D85A41" w:rsidRPr="00A17749" w:rsidRDefault="00D85A41" w:rsidP="009F18A7">
      <w:pPr>
        <w:pStyle w:val="Odstavekseznama"/>
        <w:keepNext/>
        <w:numPr>
          <w:ilvl w:val="0"/>
          <w:numId w:val="33"/>
        </w:numPr>
        <w:ind w:left="426"/>
        <w:jc w:val="center"/>
        <w:rPr>
          <w:rFonts w:cs="Arial"/>
        </w:rPr>
      </w:pPr>
      <w:r w:rsidRPr="00A17749">
        <w:rPr>
          <w:rFonts w:cs="Arial"/>
        </w:rPr>
        <w:t>člen</w:t>
      </w:r>
    </w:p>
    <w:p w14:paraId="7B583E52" w14:textId="29D71D7F" w:rsidR="00D85A41" w:rsidRPr="00A17749" w:rsidRDefault="00D85A41" w:rsidP="009F18A7">
      <w:pPr>
        <w:keepNext/>
        <w:rPr>
          <w:b/>
          <w:lang w:val="sl-SI"/>
        </w:rPr>
      </w:pPr>
    </w:p>
    <w:p w14:paraId="7E8A29D8" w14:textId="3E553E49" w:rsidR="00D85A41" w:rsidRPr="00A109BC" w:rsidRDefault="00D85A41" w:rsidP="009F18A7">
      <w:pPr>
        <w:pStyle w:val="Telobesedila"/>
        <w:keepNext/>
        <w:rPr>
          <w:rFonts w:ascii="Arial" w:hAnsi="Arial" w:cs="Arial"/>
          <w:sz w:val="20"/>
        </w:rPr>
      </w:pPr>
      <w:r w:rsidRPr="00A109BC">
        <w:rPr>
          <w:rFonts w:ascii="Arial" w:hAnsi="Arial" w:cs="Arial"/>
          <w:sz w:val="20"/>
        </w:rPr>
        <w:t>Dobavitelj se, v skladu s členom 2 Izvedbene Uredbe komisije (EU) 2025/1197 z dne 19. junija 2025, na podlagi člena 8 Uredbe (EU) 2022/1031 z dne 23. junija 2022, zavezuje</w:t>
      </w:r>
      <w:r w:rsidR="003A6CE9" w:rsidRPr="00A109BC">
        <w:rPr>
          <w:rFonts w:ascii="Arial" w:hAnsi="Arial" w:cs="Arial"/>
          <w:sz w:val="20"/>
        </w:rPr>
        <w:t xml:space="preserve"> da</w:t>
      </w:r>
      <w:r w:rsidRPr="00A109BC">
        <w:rPr>
          <w:rFonts w:ascii="Arial" w:hAnsi="Arial" w:cs="Arial"/>
          <w:sz w:val="20"/>
        </w:rPr>
        <w:t>:</w:t>
      </w:r>
    </w:p>
    <w:p w14:paraId="252D33A6" w14:textId="26EA27D8" w:rsidR="00D85A41" w:rsidRPr="00A109BC" w:rsidRDefault="00D85A41" w:rsidP="00D85A41">
      <w:pPr>
        <w:pStyle w:val="Telobesedila"/>
        <w:numPr>
          <w:ilvl w:val="0"/>
          <w:numId w:val="47"/>
        </w:numPr>
        <w:rPr>
          <w:rFonts w:ascii="Arial" w:hAnsi="Arial" w:cs="Arial"/>
          <w:sz w:val="20"/>
        </w:rPr>
      </w:pPr>
      <w:r w:rsidRPr="00A109BC">
        <w:rPr>
          <w:rFonts w:ascii="Arial" w:hAnsi="Arial" w:cs="Arial"/>
          <w:sz w:val="20"/>
        </w:rPr>
        <w:t xml:space="preserve">gospodarskim subjektom iz Ljudske republike Kitajske (v nadaljevanju: LRK) ne bo oddal v podizvajanje več kot 50 % skupne vrednosti </w:t>
      </w:r>
      <w:r w:rsidR="008B0D37">
        <w:rPr>
          <w:rFonts w:ascii="Arial" w:hAnsi="Arial" w:cs="Arial"/>
          <w:sz w:val="20"/>
        </w:rPr>
        <w:t>pogodbe</w:t>
      </w:r>
      <w:r w:rsidRPr="00A109BC">
        <w:rPr>
          <w:rFonts w:ascii="Arial" w:hAnsi="Arial" w:cs="Arial"/>
          <w:sz w:val="20"/>
        </w:rPr>
        <w:t>;</w:t>
      </w:r>
    </w:p>
    <w:p w14:paraId="52232F63" w14:textId="00076051" w:rsidR="00D85A41" w:rsidRPr="00A109BC" w:rsidRDefault="00D85A41" w:rsidP="00D85A41">
      <w:pPr>
        <w:pStyle w:val="Telobesedila"/>
        <w:numPr>
          <w:ilvl w:val="0"/>
          <w:numId w:val="47"/>
        </w:numPr>
        <w:rPr>
          <w:rFonts w:ascii="Arial" w:hAnsi="Arial" w:cs="Arial"/>
          <w:sz w:val="20"/>
        </w:rPr>
      </w:pPr>
      <w:r w:rsidRPr="00A109BC">
        <w:rPr>
          <w:rFonts w:ascii="Arial" w:hAnsi="Arial" w:cs="Arial"/>
          <w:sz w:val="20"/>
        </w:rPr>
        <w:t xml:space="preserve">v pogodbenem obdobju dobavljeno blago ali opravljene storitve s poreklom iz LRK ne predstavljajo več kot 50 % skupne vrednosti </w:t>
      </w:r>
      <w:r w:rsidR="008B0D37">
        <w:rPr>
          <w:rFonts w:ascii="Arial" w:hAnsi="Arial" w:cs="Arial"/>
          <w:sz w:val="20"/>
        </w:rPr>
        <w:t>pogodbe</w:t>
      </w:r>
      <w:r w:rsidRPr="00A109BC">
        <w:rPr>
          <w:rFonts w:ascii="Arial" w:hAnsi="Arial" w:cs="Arial"/>
          <w:sz w:val="20"/>
        </w:rPr>
        <w:t>, ne glede na to, ali to blago ali storitve dobavi ali opravi neposredno dobavitelj ali podizvajalec;</w:t>
      </w:r>
    </w:p>
    <w:p w14:paraId="53151A74" w14:textId="3120FFEA" w:rsidR="00D85A41" w:rsidRPr="002719B1" w:rsidRDefault="003A6CE9" w:rsidP="002719B1">
      <w:pPr>
        <w:pStyle w:val="Telobesedila"/>
        <w:numPr>
          <w:ilvl w:val="0"/>
          <w:numId w:val="47"/>
        </w:numPr>
        <w:rPr>
          <w:rFonts w:ascii="Arial" w:hAnsi="Arial" w:cs="Arial"/>
          <w:sz w:val="20"/>
        </w:rPr>
      </w:pPr>
      <w:r w:rsidRPr="00A109BC">
        <w:rPr>
          <w:rFonts w:ascii="Arial" w:hAnsi="Arial" w:cs="Arial"/>
          <w:sz w:val="20"/>
        </w:rPr>
        <w:t xml:space="preserve">naročniku in uporabniku </w:t>
      </w:r>
      <w:r w:rsidR="00D85A41" w:rsidRPr="00A109BC">
        <w:rPr>
          <w:rFonts w:ascii="Arial" w:hAnsi="Arial" w:cs="Arial"/>
          <w:sz w:val="20"/>
        </w:rPr>
        <w:t>na nj</w:t>
      </w:r>
      <w:r w:rsidRPr="00A109BC">
        <w:rPr>
          <w:rFonts w:ascii="Arial" w:hAnsi="Arial" w:cs="Arial"/>
          <w:sz w:val="20"/>
        </w:rPr>
        <w:t>uno</w:t>
      </w:r>
      <w:r w:rsidR="00D85A41" w:rsidRPr="00A109BC">
        <w:rPr>
          <w:rFonts w:ascii="Arial" w:hAnsi="Arial" w:cs="Arial"/>
          <w:sz w:val="20"/>
        </w:rPr>
        <w:t xml:space="preserve"> zahtevo najpozneje ob koncu izvajanja naročila zagotovi ustrezna dokazila v skladu s točko (a) ali (b);</w:t>
      </w:r>
    </w:p>
    <w:p w14:paraId="3C936B5A" w14:textId="37E34D47" w:rsidR="00D85A41" w:rsidRPr="002719B1" w:rsidRDefault="00D85A41" w:rsidP="002719B1">
      <w:pPr>
        <w:pStyle w:val="Telobesedila"/>
        <w:numPr>
          <w:ilvl w:val="0"/>
          <w:numId w:val="47"/>
        </w:numPr>
        <w:rPr>
          <w:rFonts w:ascii="Arial" w:hAnsi="Arial" w:cs="Arial"/>
          <w:sz w:val="20"/>
        </w:rPr>
      </w:pPr>
      <w:r w:rsidRPr="00A109BC">
        <w:rPr>
          <w:rFonts w:ascii="Arial" w:hAnsi="Arial" w:cs="Arial"/>
          <w:sz w:val="20"/>
        </w:rPr>
        <w:t xml:space="preserve">bo </w:t>
      </w:r>
      <w:r w:rsidR="003A6CE9" w:rsidRPr="00A109BC">
        <w:rPr>
          <w:rFonts w:ascii="Arial" w:hAnsi="Arial" w:cs="Arial"/>
          <w:sz w:val="20"/>
        </w:rPr>
        <w:t xml:space="preserve">naročniku in uporabniku </w:t>
      </w:r>
      <w:r w:rsidRPr="00A109BC">
        <w:rPr>
          <w:rFonts w:ascii="Arial" w:hAnsi="Arial" w:cs="Arial"/>
          <w:sz w:val="20"/>
        </w:rPr>
        <w:t>plačal sorazmerne stroške v primeru neupoštevanja obveznosti iz točke (a) ali (b), ki znašajo od 10 % do 30 % skupne vrednosti</w:t>
      </w:r>
      <w:r w:rsidR="003A6CE9" w:rsidRPr="00A109BC">
        <w:rPr>
          <w:rFonts w:ascii="Arial" w:hAnsi="Arial" w:cs="Arial"/>
          <w:sz w:val="20"/>
        </w:rPr>
        <w:t xml:space="preserve"> pogodbe</w:t>
      </w:r>
      <w:r w:rsidRPr="00A109BC">
        <w:rPr>
          <w:rFonts w:ascii="Arial" w:hAnsi="Arial" w:cs="Arial"/>
          <w:sz w:val="20"/>
        </w:rPr>
        <w:t>.</w:t>
      </w:r>
    </w:p>
    <w:p w14:paraId="289FF72E" w14:textId="31437595" w:rsidR="00D85A41" w:rsidRPr="002719B1" w:rsidRDefault="00D85A41" w:rsidP="002719B1">
      <w:pPr>
        <w:pStyle w:val="Telobesedila"/>
        <w:rPr>
          <w:rFonts w:ascii="Arial" w:hAnsi="Arial" w:cs="Arial"/>
          <w:sz w:val="20"/>
        </w:rPr>
      </w:pPr>
    </w:p>
    <w:p w14:paraId="073EA582" w14:textId="1BDA5DFB" w:rsidR="009A7EDB" w:rsidRPr="009A7EDB" w:rsidRDefault="009A7EDB" w:rsidP="006B10D4">
      <w:pPr>
        <w:keepNext/>
        <w:rPr>
          <w:b/>
          <w:lang w:val="sl-SI"/>
        </w:rPr>
      </w:pPr>
      <w:r w:rsidRPr="009A7EDB">
        <w:rPr>
          <w:b/>
          <w:lang w:val="sl-SI"/>
        </w:rPr>
        <w:t>PROTIKORUPCIJSKA KLAVZULA</w:t>
      </w:r>
    </w:p>
    <w:p w14:paraId="096021BB" w14:textId="77777777" w:rsidR="009A7EDB" w:rsidRPr="0079451C" w:rsidRDefault="009A7EDB" w:rsidP="00D85A41">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6B10D4">
      <w:pPr>
        <w:keepNext/>
      </w:pPr>
    </w:p>
    <w:p w14:paraId="605227CC" w14:textId="286276F8" w:rsidR="005D26B3" w:rsidRPr="002D6B4E" w:rsidRDefault="005D26B3" w:rsidP="006B10D4">
      <w:pPr>
        <w:keepNext/>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Naročnik bo na podlagi svojih ugotovitev o domnevnem obstoju dejanskega stanja iz prejšnjega odstavka ali obvestila Komisije za preprečevanje korupcije ali drugih organov glede njegovega 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54F68BF3" w:rsid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1163C4EB" w14:textId="77777777" w:rsidR="00E975D3" w:rsidRPr="005D26B3" w:rsidRDefault="00E975D3" w:rsidP="005D26B3">
      <w:pPr>
        <w:ind w:right="1"/>
        <w:jc w:val="both"/>
        <w:rPr>
          <w:lang w:val="sl-SI"/>
        </w:rPr>
      </w:pPr>
    </w:p>
    <w:p w14:paraId="1D319A50" w14:textId="3B862478" w:rsidR="009A7EDB" w:rsidRPr="006338A6" w:rsidRDefault="00756A34" w:rsidP="00E975D3">
      <w:pPr>
        <w:rPr>
          <w:b/>
          <w:lang w:val="sl-SI"/>
        </w:rPr>
      </w:pPr>
      <w:r w:rsidRPr="006338A6">
        <w:rPr>
          <w:b/>
          <w:lang w:val="sl-SI"/>
        </w:rPr>
        <w:t>RAZVEZNI POGOJ</w:t>
      </w:r>
    </w:p>
    <w:p w14:paraId="12F9C349" w14:textId="77777777" w:rsidR="009A7EDB" w:rsidRPr="00A238F9" w:rsidRDefault="009A7EDB" w:rsidP="00D85A41">
      <w:pPr>
        <w:pStyle w:val="Odstavekseznama"/>
        <w:numPr>
          <w:ilvl w:val="0"/>
          <w:numId w:val="33"/>
        </w:numPr>
        <w:ind w:left="426"/>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okoljskega, socialnega in delovnega prava, ki so določene v pravu Evropske unije, predpisih, ki veljajo v Republiki Sloveniji, kolektivnih pogodbah ali predpisih mednarodnega okoljskega,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w:t>
      </w:r>
      <w:r w:rsidRPr="00756A34">
        <w:rPr>
          <w:lang w:val="sl-SI"/>
        </w:rPr>
        <w:lastRenderedPageBreak/>
        <w:t xml:space="preserve">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85A41">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85A41">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A40E19">
      <w:pPr>
        <w:pStyle w:val="Odstavekseznama"/>
        <w:keepNext/>
        <w:numPr>
          <w:ilvl w:val="0"/>
          <w:numId w:val="33"/>
        </w:numPr>
        <w:ind w:left="426"/>
        <w:jc w:val="center"/>
        <w:rPr>
          <w:rFonts w:cs="Arial"/>
        </w:rPr>
      </w:pPr>
      <w:r w:rsidRPr="002D2AB2">
        <w:rPr>
          <w:rFonts w:cs="Arial"/>
        </w:rPr>
        <w:t>člen</w:t>
      </w:r>
    </w:p>
    <w:p w14:paraId="41CDFB6B" w14:textId="77777777" w:rsidR="00B00BE3" w:rsidRDefault="00B00BE3" w:rsidP="00A40E19">
      <w:pPr>
        <w:keepNext/>
        <w:ind w:right="1"/>
      </w:pPr>
    </w:p>
    <w:p w14:paraId="74F233E2" w14:textId="3386D28F" w:rsidR="00465086" w:rsidRPr="009A7EDB" w:rsidRDefault="00465086" w:rsidP="00A40E19">
      <w:pPr>
        <w:keepNext/>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 pod odložnim pogojem, da  dobavitelj pravočasno predloži naročniku finančno zavarovanje za dobro izvedbo pogodbenih obveznosti.</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default" r:id="rId16"/>
      <w:footerReference w:type="default" r:id="rId17"/>
      <w:headerReference w:type="first" r:id="rId18"/>
      <w:footerReference w:type="first" r:id="rId19"/>
      <w:pgSz w:w="11900" w:h="16840" w:code="9"/>
      <w:pgMar w:top="1134" w:right="1418" w:bottom="1135" w:left="1418" w:header="993" w:footer="584" w:gutter="0"/>
      <w:cols w:space="708"/>
      <w:titlePg/>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C7A2B3F" w16cex:dateUtc="2026-04-14T11:1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83D94E" w14:textId="77777777" w:rsidR="00340C84" w:rsidRDefault="00340C84">
      <w:r>
        <w:separator/>
      </w:r>
    </w:p>
  </w:endnote>
  <w:endnote w:type="continuationSeparator" w:id="0">
    <w:p w14:paraId="576CE264" w14:textId="77777777" w:rsidR="00340C84" w:rsidRDefault="00340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panose1 w:val="00000000000000000000"/>
    <w:charset w:val="00"/>
    <w:family w:val="roman"/>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Republika">
    <w:altName w:val="Calibri"/>
    <w:charset w:val="EE"/>
    <w:family w:val="auto"/>
    <w:pitch w:val="variable"/>
    <w:sig w:usb0="A00000FF" w:usb1="4000205B" w:usb2="00000000" w:usb3="00000000" w:csb0="000000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34210584"/>
      <w:docPartObj>
        <w:docPartGallery w:val="Page Numbers (Bottom of Page)"/>
        <w:docPartUnique/>
      </w:docPartObj>
    </w:sdtPr>
    <w:sdtEndPr>
      <w:rPr>
        <w:sz w:val="17"/>
        <w:szCs w:val="17"/>
      </w:rPr>
    </w:sdtEndPr>
    <w:sdtContent>
      <w:sdt>
        <w:sdtPr>
          <w:id w:val="-2057152208"/>
          <w:docPartObj>
            <w:docPartGallery w:val="Page Numbers (Bottom of Page)"/>
            <w:docPartUnique/>
          </w:docPartObj>
        </w:sdtPr>
        <w:sdtEndPr>
          <w:rPr>
            <w:sz w:val="17"/>
            <w:szCs w:val="17"/>
          </w:rPr>
        </w:sdtEndPr>
        <w:sdtContent>
          <w:p w14:paraId="17F9EB6D" w14:textId="65AE33CC" w:rsidR="003E5A81" w:rsidRDefault="003E5A81" w:rsidP="003E5A81">
            <w:pPr>
              <w:pStyle w:val="Noga"/>
              <w:jc w:val="right"/>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Pr>
                <w:sz w:val="17"/>
                <w:szCs w:val="17"/>
              </w:rPr>
              <w:t>1</w:t>
            </w:r>
            <w:r w:rsidRPr="002729F9">
              <w:rPr>
                <w:sz w:val="17"/>
                <w:szCs w:val="17"/>
              </w:rPr>
              <w:fldChar w:fldCharType="end"/>
            </w:r>
            <w:r>
              <w:rPr>
                <w:sz w:val="17"/>
                <w:szCs w:val="17"/>
              </w:rPr>
              <w:t>_______________________________________________________________________________________________</w:t>
            </w:r>
          </w:p>
          <w:p w14:paraId="69C96A52" w14:textId="77777777" w:rsidR="003E5A81" w:rsidRPr="002729F9" w:rsidRDefault="003E5A81" w:rsidP="003E5A81">
            <w:pPr>
              <w:pStyle w:val="Noga"/>
              <w:jc w:val="both"/>
              <w:rPr>
                <w:sz w:val="17"/>
                <w:szCs w:val="17"/>
              </w:rPr>
            </w:pPr>
            <w:r>
              <w:rPr>
                <w:i/>
                <w:iCs/>
                <w:sz w:val="17"/>
                <w:szCs w:val="17"/>
              </w:rPr>
              <w:t>UKC Maribor</w:t>
            </w:r>
          </w:p>
        </w:sdtContent>
      </w:sdt>
      <w:p w14:paraId="273CCDBF" w14:textId="26E5C105" w:rsidR="003E5A81" w:rsidRDefault="003E5A81" w:rsidP="003E5A81">
        <w:pPr>
          <w:pStyle w:val="Noga"/>
          <w:jc w:val="right"/>
        </w:pPr>
      </w:p>
      <w:p w14:paraId="4540F79B" w14:textId="02CBF417" w:rsidR="003E5A81" w:rsidRPr="002729F9" w:rsidRDefault="00340C84" w:rsidP="003E5A81">
        <w:pPr>
          <w:pStyle w:val="Noga"/>
          <w:jc w:val="both"/>
          <w:rPr>
            <w:sz w:val="17"/>
            <w:szCs w:val="17"/>
          </w:rPr>
        </w:pPr>
      </w:p>
    </w:sdtContent>
  </w:sdt>
  <w:p w14:paraId="65010E18" w14:textId="77777777" w:rsidR="00E75AEA" w:rsidRPr="00EC1C53" w:rsidRDefault="00E75AEA">
    <w:pPr>
      <w:pStyle w:val="Nog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37192185"/>
      <w:docPartObj>
        <w:docPartGallery w:val="Page Numbers (Bottom of Page)"/>
        <w:docPartUnique/>
      </w:docPartObj>
    </w:sdtPr>
    <w:sdtEndPr>
      <w:rPr>
        <w:sz w:val="17"/>
        <w:szCs w:val="17"/>
      </w:rPr>
    </w:sdtEndPr>
    <w:sdtContent>
      <w:p w14:paraId="0E0EDC8B" w14:textId="77777777" w:rsidR="003E5A81" w:rsidRDefault="00E75AEA" w:rsidP="003E5A81">
        <w:pPr>
          <w:pStyle w:val="Noga"/>
          <w:jc w:val="right"/>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p w14:paraId="0C4DBC89" w14:textId="4998D834" w:rsidR="003E5A81" w:rsidRDefault="003E5A81" w:rsidP="003E5A81">
        <w:pPr>
          <w:pStyle w:val="Noga"/>
          <w:jc w:val="both"/>
          <w:rPr>
            <w:sz w:val="17"/>
            <w:szCs w:val="17"/>
          </w:rPr>
        </w:pPr>
        <w:r>
          <w:rPr>
            <w:sz w:val="17"/>
            <w:szCs w:val="17"/>
          </w:rPr>
          <w:t>_______________________________________________________________________________________________</w:t>
        </w:r>
      </w:p>
      <w:p w14:paraId="0D06E4F9" w14:textId="6155FC05" w:rsidR="00E75AEA" w:rsidRPr="002729F9" w:rsidRDefault="003E5A81" w:rsidP="003E5A81">
        <w:pPr>
          <w:pStyle w:val="Noga"/>
          <w:jc w:val="both"/>
          <w:rPr>
            <w:sz w:val="17"/>
            <w:szCs w:val="17"/>
          </w:rPr>
        </w:pPr>
        <w:r>
          <w:rPr>
            <w:i/>
            <w:iCs/>
            <w:sz w:val="17"/>
            <w:szCs w:val="17"/>
          </w:rPr>
          <w:t>UKC Maribor</w:t>
        </w:r>
      </w:p>
    </w:sdtContent>
  </w:sdt>
  <w:p w14:paraId="1C77DC71" w14:textId="77777777" w:rsidR="00E75AEA" w:rsidRDefault="00E75A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E27AA" w14:textId="77777777" w:rsidR="00340C84" w:rsidRDefault="00340C84">
      <w:r>
        <w:separator/>
      </w:r>
    </w:p>
  </w:footnote>
  <w:footnote w:type="continuationSeparator" w:id="0">
    <w:p w14:paraId="58FAF43D" w14:textId="77777777" w:rsidR="00340C84" w:rsidRDefault="00340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04DA3" w14:textId="57CB4B30" w:rsidR="00E75AEA" w:rsidRPr="00F95BA0" w:rsidRDefault="00E75AEA" w:rsidP="003D4F2C">
    <w:pPr>
      <w:tabs>
        <w:tab w:val="left" w:pos="5112"/>
      </w:tabs>
      <w:spacing w:line="240" w:lineRule="exact"/>
      <w:jc w:val="right"/>
      <w:rPr>
        <w:rFonts w:cs="Arial"/>
        <w:b/>
        <w:bCs/>
        <w:strike/>
        <w:sz w:val="24"/>
        <w:lang w:val="sl-SI"/>
      </w:rPr>
    </w:pPr>
    <w:r>
      <w:rPr>
        <w:rFonts w:cs="Arial"/>
        <w:b/>
        <w:bCs/>
        <w:sz w:val="24"/>
        <w:lang w:val="sl-SI"/>
      </w:rPr>
      <w:t xml:space="preserve">OBR-3 </w:t>
    </w:r>
    <w:r w:rsidR="00256E17" w:rsidRPr="00256E17">
      <w:rPr>
        <w:rFonts w:cs="Arial"/>
        <w:b/>
        <w:bCs/>
        <w:iCs/>
        <w:sz w:val="24"/>
      </w:rPr>
      <w:t>- POPRAVEK</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4CA70" w14:textId="674D6C02" w:rsidR="00E75AEA" w:rsidRPr="006338A6" w:rsidRDefault="00E75AEA" w:rsidP="00032B74">
    <w:pPr>
      <w:tabs>
        <w:tab w:val="left" w:pos="5112"/>
      </w:tabs>
      <w:spacing w:line="240" w:lineRule="exact"/>
      <w:jc w:val="right"/>
      <w:rPr>
        <w:lang w:val="nl-NL"/>
      </w:rPr>
    </w:pPr>
    <w:r w:rsidRPr="00032B74">
      <w:rPr>
        <w:rFonts w:cs="Arial"/>
        <w:b/>
        <w:smallCaps/>
        <w:noProof/>
      </w:rPr>
      <w:drawing>
        <wp:anchor distT="0" distB="0" distL="114300" distR="114300" simplePos="0" relativeHeight="251662336" behindDoc="0" locked="0" layoutInCell="1" allowOverlap="1" wp14:anchorId="58FB00D4" wp14:editId="19FA7885">
          <wp:simplePos x="0" y="0"/>
          <wp:positionH relativeFrom="column">
            <wp:posOffset>2728595</wp:posOffset>
          </wp:positionH>
          <wp:positionV relativeFrom="paragraph">
            <wp:posOffset>-116205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1">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3360" behindDoc="0" locked="0" layoutInCell="1" allowOverlap="1" wp14:anchorId="6DF679F2" wp14:editId="395F2878">
          <wp:simplePos x="0" y="0"/>
          <wp:positionH relativeFrom="column">
            <wp:posOffset>4528820</wp:posOffset>
          </wp:positionH>
          <wp:positionV relativeFrom="paragraph">
            <wp:posOffset>-97155</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r>
      <w:rPr>
        <w:noProof/>
      </w:rPr>
      <w:drawing>
        <wp:anchor distT="0" distB="0" distL="114300" distR="114300" simplePos="0" relativeHeight="251661312" behindDoc="0" locked="0" layoutInCell="1" allowOverlap="1" wp14:anchorId="2072FEBE" wp14:editId="73BED8B0">
          <wp:simplePos x="0" y="0"/>
          <wp:positionH relativeFrom="margin">
            <wp:posOffset>-68580</wp:posOffset>
          </wp:positionH>
          <wp:positionV relativeFrom="topMargin">
            <wp:posOffset>488950</wp:posOffset>
          </wp:positionV>
          <wp:extent cx="2169795" cy="446405"/>
          <wp:effectExtent l="0" t="0" r="1905" b="0"/>
          <wp:wrapTopAndBottom/>
          <wp:docPr id="684674011"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38A6">
      <w:rPr>
        <w:b/>
        <w:bCs/>
        <w:sz w:val="24"/>
        <w:lang w:val="nl-NL"/>
      </w:rPr>
      <w:t>OBR-</w:t>
    </w:r>
    <w:r w:rsidRPr="00256E17">
      <w:rPr>
        <w:b/>
        <w:bCs/>
        <w:sz w:val="24"/>
        <w:lang w:val="nl-NL"/>
      </w:rPr>
      <w:t xml:space="preserve">3 </w:t>
    </w:r>
    <w:r w:rsidR="00256E17" w:rsidRPr="00256E17">
      <w:rPr>
        <w:rFonts w:cs="Arial"/>
        <w:b/>
        <w:bCs/>
        <w:iCs/>
        <w:sz w:val="24"/>
      </w:rPr>
      <w:t>- POPRAVEK</w:t>
    </w:r>
  </w:p>
  <w:p w14:paraId="67E39D37" w14:textId="0840A284" w:rsidR="00E75AEA" w:rsidRPr="006338A6" w:rsidRDefault="00E75AEA" w:rsidP="00032B74">
    <w:pPr>
      <w:spacing w:line="240" w:lineRule="auto"/>
      <w:rPr>
        <w:rFonts w:ascii="Republika" w:hAnsi="Republika"/>
        <w:lang w:val="nl-NL"/>
      </w:rPr>
    </w:pPr>
    <w:r w:rsidRPr="006338A6">
      <w:rPr>
        <w:rFonts w:ascii="Republika" w:hAnsi="Republika"/>
        <w:lang w:val="nl-NL"/>
      </w:rPr>
      <w:t xml:space="preserve">URAD REPUBLIKE SLOVENIJE ZA </w:t>
    </w:r>
  </w:p>
  <w:p w14:paraId="22133C65" w14:textId="32A7671D" w:rsidR="00E75AEA" w:rsidRPr="00A335CD" w:rsidRDefault="00E75AEA" w:rsidP="00032B74">
    <w:pPr>
      <w:spacing w:line="240" w:lineRule="auto"/>
      <w:rPr>
        <w:rFonts w:cs="Arial"/>
        <w:sz w:val="16"/>
        <w:lang w:val="sv-SE"/>
      </w:rPr>
    </w:pPr>
    <w:r w:rsidRPr="00A335CD">
      <w:rPr>
        <w:rFonts w:ascii="Republika" w:hAnsi="Republika"/>
        <w:lang w:val="sv-SE"/>
      </w:rPr>
      <w:t>INVESTICIJE V ZDRAVSTVU</w:t>
    </w:r>
    <w:r w:rsidRPr="00A335CD">
      <w:rPr>
        <w:rFonts w:cs="Arial"/>
        <w:sz w:val="16"/>
        <w:lang w:val="sv-SE"/>
      </w:rPr>
      <w:tab/>
    </w:r>
  </w:p>
  <w:p w14:paraId="5700BA5E" w14:textId="77777777" w:rsidR="00E75AEA" w:rsidRPr="00A335CD" w:rsidRDefault="00E75AEA" w:rsidP="00032B74">
    <w:pPr>
      <w:spacing w:line="240" w:lineRule="auto"/>
      <w:rPr>
        <w:rFonts w:cs="Arial"/>
        <w:sz w:val="16"/>
        <w:lang w:val="sv-S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AC71BB2"/>
    <w:multiLevelType w:val="hybridMultilevel"/>
    <w:tmpl w:val="D196ED3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8"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9"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19CF4DF9"/>
    <w:multiLevelType w:val="multilevel"/>
    <w:tmpl w:val="3996B2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4" w15:restartNumberingAfterBreak="0">
    <w:nsid w:val="23982806"/>
    <w:multiLevelType w:val="hybridMultilevel"/>
    <w:tmpl w:val="039A689E"/>
    <w:lvl w:ilvl="0" w:tplc="2F6830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8"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20"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21"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22"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874D89"/>
    <w:multiLevelType w:val="hybridMultilevel"/>
    <w:tmpl w:val="0992A2C8"/>
    <w:lvl w:ilvl="0" w:tplc="0424000F">
      <w:start w:val="1"/>
      <w:numFmt w:val="decimal"/>
      <w:lvlText w:val="%1."/>
      <w:lvlJc w:val="left"/>
      <w:pPr>
        <w:ind w:left="6031"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5" w15:restartNumberingAfterBreak="0">
    <w:nsid w:val="4BD73818"/>
    <w:multiLevelType w:val="hybridMultilevel"/>
    <w:tmpl w:val="3DD818EC"/>
    <w:lvl w:ilvl="0" w:tplc="14C88FD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7"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9"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32"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33"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1141040"/>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6"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8"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9"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41"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2"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43"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44"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8"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abstractNumId w:val="29"/>
  </w:num>
  <w:num w:numId="2">
    <w:abstractNumId w:val="27"/>
  </w:num>
  <w:num w:numId="3">
    <w:abstractNumId w:val="16"/>
  </w:num>
  <w:num w:numId="4">
    <w:abstractNumId w:val="39"/>
  </w:num>
  <w:num w:numId="5">
    <w:abstractNumId w:val="42"/>
  </w:num>
  <w:num w:numId="6">
    <w:abstractNumId w:val="41"/>
  </w:num>
  <w:num w:numId="7">
    <w:abstractNumId w:val="44"/>
  </w:num>
  <w:num w:numId="8">
    <w:abstractNumId w:val="5"/>
  </w:num>
  <w:num w:numId="9">
    <w:abstractNumId w:val="17"/>
  </w:num>
  <w:num w:numId="10">
    <w:abstractNumId w:val="28"/>
  </w:num>
  <w:num w:numId="11">
    <w:abstractNumId w:val="19"/>
  </w:num>
  <w:num w:numId="12">
    <w:abstractNumId w:val="24"/>
  </w:num>
  <w:num w:numId="13">
    <w:abstractNumId w:val="26"/>
  </w:num>
  <w:num w:numId="14">
    <w:abstractNumId w:val="46"/>
  </w:num>
  <w:num w:numId="15">
    <w:abstractNumId w:val="40"/>
  </w:num>
  <w:num w:numId="16">
    <w:abstractNumId w:val="38"/>
  </w:num>
  <w:num w:numId="17">
    <w:abstractNumId w:val="8"/>
  </w:num>
  <w:num w:numId="18">
    <w:abstractNumId w:val="20"/>
  </w:num>
  <w:num w:numId="19">
    <w:abstractNumId w:val="49"/>
  </w:num>
  <w:num w:numId="20">
    <w:abstractNumId w:val="21"/>
  </w:num>
  <w:num w:numId="21">
    <w:abstractNumId w:val="37"/>
  </w:num>
  <w:num w:numId="22">
    <w:abstractNumId w:val="31"/>
  </w:num>
  <w:num w:numId="23">
    <w:abstractNumId w:val="43"/>
  </w:num>
  <w:num w:numId="24">
    <w:abstractNumId w:val="47"/>
  </w:num>
  <w:num w:numId="25">
    <w:abstractNumId w:val="15"/>
  </w:num>
  <w:num w:numId="26">
    <w:abstractNumId w:val="3"/>
  </w:num>
  <w:num w:numId="27">
    <w:abstractNumId w:val="1"/>
  </w:num>
  <w:num w:numId="28">
    <w:abstractNumId w:val="32"/>
  </w:num>
  <w:num w:numId="29">
    <w:abstractNumId w:val="45"/>
  </w:num>
  <w:num w:numId="30">
    <w:abstractNumId w:val="33"/>
  </w:num>
  <w:num w:numId="31">
    <w:abstractNumId w:val="13"/>
  </w:num>
  <w:num w:numId="32">
    <w:abstractNumId w:val="18"/>
  </w:num>
  <w:num w:numId="33">
    <w:abstractNumId w:val="2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35"/>
  </w:num>
  <w:num w:numId="37">
    <w:abstractNumId w:val="9"/>
  </w:num>
  <w:num w:numId="38">
    <w:abstractNumId w:val="12"/>
  </w:num>
  <w:num w:numId="39">
    <w:abstractNumId w:val="10"/>
  </w:num>
  <w:num w:numId="40">
    <w:abstractNumId w:val="48"/>
  </w:num>
  <w:num w:numId="41">
    <w:abstractNumId w:val="22"/>
  </w:num>
  <w:num w:numId="42">
    <w:abstractNumId w:val="36"/>
  </w:num>
  <w:num w:numId="43">
    <w:abstractNumId w:val="30"/>
  </w:num>
  <w:num w:numId="44">
    <w:abstractNumId w:val="2"/>
  </w:num>
  <w:num w:numId="45">
    <w:abstractNumId w:val="14"/>
  </w:num>
  <w:num w:numId="46">
    <w:abstractNumId w:val="34"/>
  </w:num>
  <w:num w:numId="47">
    <w:abstractNumId w:val="6"/>
  </w:num>
  <w:num w:numId="48">
    <w:abstractNumId w:val="11"/>
  </w:num>
  <w:num w:numId="49">
    <w:abstractNumId w:val="2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AES" w:cryptAlgorithmClass="hash" w:cryptAlgorithmType="typeAny" w:cryptAlgorithmSid="14" w:cryptSpinCount="100000" w:hash="ajCCz82zwD/OvYbHIyNX0bg0tmPvupcbYYzGC9xZwQKFOxFOAylQmMOREz4EXGYavyCt0d2efa+KHNZ0p7VpCg==" w:salt="EH0s/iZTtnCjZz2XRdvcNA=="/>
  <w:defaultTabStop w:val="720"/>
  <w:hyphenationZone w:val="425"/>
  <w:characterSpacingControl w:val="doNotCompress"/>
  <w:hdrShapeDefaults>
    <o:shapedefaults v:ext="edit" spidmax="2049">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1CB0"/>
    <w:rsid w:val="000032CD"/>
    <w:rsid w:val="00006C38"/>
    <w:rsid w:val="00023A88"/>
    <w:rsid w:val="00030F09"/>
    <w:rsid w:val="00032B74"/>
    <w:rsid w:val="00035193"/>
    <w:rsid w:val="000365FD"/>
    <w:rsid w:val="00051B9F"/>
    <w:rsid w:val="000602A2"/>
    <w:rsid w:val="0006078E"/>
    <w:rsid w:val="00071279"/>
    <w:rsid w:val="000743F4"/>
    <w:rsid w:val="00082487"/>
    <w:rsid w:val="00083FA4"/>
    <w:rsid w:val="000874AC"/>
    <w:rsid w:val="00087C4D"/>
    <w:rsid w:val="000902BB"/>
    <w:rsid w:val="00095E63"/>
    <w:rsid w:val="00096F1B"/>
    <w:rsid w:val="000A193B"/>
    <w:rsid w:val="000A1C55"/>
    <w:rsid w:val="000A2DA2"/>
    <w:rsid w:val="000A6CA6"/>
    <w:rsid w:val="000A7238"/>
    <w:rsid w:val="000A73A0"/>
    <w:rsid w:val="000B15A3"/>
    <w:rsid w:val="000B3482"/>
    <w:rsid w:val="000B3E90"/>
    <w:rsid w:val="000B5326"/>
    <w:rsid w:val="000B72A2"/>
    <w:rsid w:val="000C00B7"/>
    <w:rsid w:val="000C17A6"/>
    <w:rsid w:val="000D3543"/>
    <w:rsid w:val="000D4C82"/>
    <w:rsid w:val="000D5173"/>
    <w:rsid w:val="000E0C51"/>
    <w:rsid w:val="000E69BF"/>
    <w:rsid w:val="000F038A"/>
    <w:rsid w:val="000F1195"/>
    <w:rsid w:val="000F17D1"/>
    <w:rsid w:val="000F5077"/>
    <w:rsid w:val="000F6B5B"/>
    <w:rsid w:val="000F6F39"/>
    <w:rsid w:val="001015A8"/>
    <w:rsid w:val="00103C71"/>
    <w:rsid w:val="00107DCD"/>
    <w:rsid w:val="00112F84"/>
    <w:rsid w:val="00113827"/>
    <w:rsid w:val="0011546F"/>
    <w:rsid w:val="00120B67"/>
    <w:rsid w:val="00131D61"/>
    <w:rsid w:val="001357B2"/>
    <w:rsid w:val="00136973"/>
    <w:rsid w:val="00137C23"/>
    <w:rsid w:val="00137D66"/>
    <w:rsid w:val="0014720A"/>
    <w:rsid w:val="00156687"/>
    <w:rsid w:val="00166D6B"/>
    <w:rsid w:val="0017376F"/>
    <w:rsid w:val="0017478F"/>
    <w:rsid w:val="001775F1"/>
    <w:rsid w:val="00181019"/>
    <w:rsid w:val="00182C2B"/>
    <w:rsid w:val="00185BD8"/>
    <w:rsid w:val="001923F4"/>
    <w:rsid w:val="001932F7"/>
    <w:rsid w:val="001A0324"/>
    <w:rsid w:val="001A2C6D"/>
    <w:rsid w:val="001A2EFD"/>
    <w:rsid w:val="001A746A"/>
    <w:rsid w:val="001A7ED4"/>
    <w:rsid w:val="001B0947"/>
    <w:rsid w:val="001B1FCE"/>
    <w:rsid w:val="001B2468"/>
    <w:rsid w:val="001B7875"/>
    <w:rsid w:val="001B7F5F"/>
    <w:rsid w:val="001C3549"/>
    <w:rsid w:val="001C3D61"/>
    <w:rsid w:val="001C58A7"/>
    <w:rsid w:val="001C5D4C"/>
    <w:rsid w:val="001C6076"/>
    <w:rsid w:val="001D31C0"/>
    <w:rsid w:val="001D6CB7"/>
    <w:rsid w:val="001E1265"/>
    <w:rsid w:val="001E3E2A"/>
    <w:rsid w:val="001E45AF"/>
    <w:rsid w:val="001E5A67"/>
    <w:rsid w:val="001F7EBD"/>
    <w:rsid w:val="00202A77"/>
    <w:rsid w:val="00204489"/>
    <w:rsid w:val="002065B0"/>
    <w:rsid w:val="0021047C"/>
    <w:rsid w:val="00214B09"/>
    <w:rsid w:val="0022396A"/>
    <w:rsid w:val="0022466A"/>
    <w:rsid w:val="002259C2"/>
    <w:rsid w:val="00225CB7"/>
    <w:rsid w:val="00231BCE"/>
    <w:rsid w:val="002320D0"/>
    <w:rsid w:val="002338AD"/>
    <w:rsid w:val="00233989"/>
    <w:rsid w:val="00233F4E"/>
    <w:rsid w:val="00237FCC"/>
    <w:rsid w:val="00243D21"/>
    <w:rsid w:val="00244606"/>
    <w:rsid w:val="00244972"/>
    <w:rsid w:val="0024553F"/>
    <w:rsid w:val="00250849"/>
    <w:rsid w:val="00255D8B"/>
    <w:rsid w:val="00256E17"/>
    <w:rsid w:val="00260137"/>
    <w:rsid w:val="002604F7"/>
    <w:rsid w:val="0026198D"/>
    <w:rsid w:val="00261ED0"/>
    <w:rsid w:val="00262BFB"/>
    <w:rsid w:val="00263204"/>
    <w:rsid w:val="002638FC"/>
    <w:rsid w:val="002652FA"/>
    <w:rsid w:val="00267212"/>
    <w:rsid w:val="002719B1"/>
    <w:rsid w:val="00271CE5"/>
    <w:rsid w:val="002729F9"/>
    <w:rsid w:val="002733B4"/>
    <w:rsid w:val="002744FF"/>
    <w:rsid w:val="0027730F"/>
    <w:rsid w:val="002776B2"/>
    <w:rsid w:val="00282020"/>
    <w:rsid w:val="00282C0C"/>
    <w:rsid w:val="002835A6"/>
    <w:rsid w:val="002852AA"/>
    <w:rsid w:val="00291A3E"/>
    <w:rsid w:val="00295DFB"/>
    <w:rsid w:val="00295EFB"/>
    <w:rsid w:val="0029601C"/>
    <w:rsid w:val="002A171C"/>
    <w:rsid w:val="002A2721"/>
    <w:rsid w:val="002A2749"/>
    <w:rsid w:val="002A2B69"/>
    <w:rsid w:val="002A4225"/>
    <w:rsid w:val="002A5FEF"/>
    <w:rsid w:val="002B59FF"/>
    <w:rsid w:val="002C03F5"/>
    <w:rsid w:val="002C144C"/>
    <w:rsid w:val="002C60D5"/>
    <w:rsid w:val="002C6D15"/>
    <w:rsid w:val="002D2417"/>
    <w:rsid w:val="002D2AB2"/>
    <w:rsid w:val="002D5105"/>
    <w:rsid w:val="002D62CF"/>
    <w:rsid w:val="002D6B4E"/>
    <w:rsid w:val="002D7973"/>
    <w:rsid w:val="002E24E9"/>
    <w:rsid w:val="002F085F"/>
    <w:rsid w:val="00300FFF"/>
    <w:rsid w:val="0030107B"/>
    <w:rsid w:val="00302D70"/>
    <w:rsid w:val="00306CA2"/>
    <w:rsid w:val="0030708C"/>
    <w:rsid w:val="00311538"/>
    <w:rsid w:val="003153FB"/>
    <w:rsid w:val="003170F9"/>
    <w:rsid w:val="00323665"/>
    <w:rsid w:val="00323E5E"/>
    <w:rsid w:val="00325DD7"/>
    <w:rsid w:val="0032742D"/>
    <w:rsid w:val="00332A59"/>
    <w:rsid w:val="00337709"/>
    <w:rsid w:val="00340B35"/>
    <w:rsid w:val="00340C84"/>
    <w:rsid w:val="0034262C"/>
    <w:rsid w:val="00342D33"/>
    <w:rsid w:val="00345569"/>
    <w:rsid w:val="0034669E"/>
    <w:rsid w:val="003477CE"/>
    <w:rsid w:val="00347C8B"/>
    <w:rsid w:val="003545F9"/>
    <w:rsid w:val="00354FDD"/>
    <w:rsid w:val="00355D4D"/>
    <w:rsid w:val="003625B7"/>
    <w:rsid w:val="003636BF"/>
    <w:rsid w:val="00363E88"/>
    <w:rsid w:val="0036651F"/>
    <w:rsid w:val="00371442"/>
    <w:rsid w:val="00373C3C"/>
    <w:rsid w:val="0037525F"/>
    <w:rsid w:val="00382B4C"/>
    <w:rsid w:val="0038410A"/>
    <w:rsid w:val="003845B4"/>
    <w:rsid w:val="00387B1A"/>
    <w:rsid w:val="003915B2"/>
    <w:rsid w:val="003949A0"/>
    <w:rsid w:val="003A2ADB"/>
    <w:rsid w:val="003A6CE9"/>
    <w:rsid w:val="003B32CA"/>
    <w:rsid w:val="003C1714"/>
    <w:rsid w:val="003C3F6F"/>
    <w:rsid w:val="003C4B0E"/>
    <w:rsid w:val="003C4DCE"/>
    <w:rsid w:val="003C5EE5"/>
    <w:rsid w:val="003D4F2C"/>
    <w:rsid w:val="003D5F09"/>
    <w:rsid w:val="003D6EBC"/>
    <w:rsid w:val="003D73CB"/>
    <w:rsid w:val="003E1C74"/>
    <w:rsid w:val="003E1CDB"/>
    <w:rsid w:val="003E5A81"/>
    <w:rsid w:val="003F2DA2"/>
    <w:rsid w:val="003F5B21"/>
    <w:rsid w:val="00402737"/>
    <w:rsid w:val="0040362F"/>
    <w:rsid w:val="00404FF3"/>
    <w:rsid w:val="00405BD5"/>
    <w:rsid w:val="0040687E"/>
    <w:rsid w:val="00412625"/>
    <w:rsid w:val="00415C4A"/>
    <w:rsid w:val="00417FFB"/>
    <w:rsid w:val="004221F0"/>
    <w:rsid w:val="00424E22"/>
    <w:rsid w:val="0043056C"/>
    <w:rsid w:val="0043780C"/>
    <w:rsid w:val="00437B81"/>
    <w:rsid w:val="0044461C"/>
    <w:rsid w:val="00444DA4"/>
    <w:rsid w:val="00451148"/>
    <w:rsid w:val="0045121B"/>
    <w:rsid w:val="004619D4"/>
    <w:rsid w:val="004629E3"/>
    <w:rsid w:val="004647A8"/>
    <w:rsid w:val="00464B2F"/>
    <w:rsid w:val="00465086"/>
    <w:rsid w:val="004657EE"/>
    <w:rsid w:val="00467F8C"/>
    <w:rsid w:val="00470139"/>
    <w:rsid w:val="0047456B"/>
    <w:rsid w:val="0048520F"/>
    <w:rsid w:val="004853FB"/>
    <w:rsid w:val="0048685B"/>
    <w:rsid w:val="0049419B"/>
    <w:rsid w:val="004A0EA5"/>
    <w:rsid w:val="004A14D9"/>
    <w:rsid w:val="004A2CA1"/>
    <w:rsid w:val="004B1F83"/>
    <w:rsid w:val="004B4370"/>
    <w:rsid w:val="004C1B94"/>
    <w:rsid w:val="004C64D4"/>
    <w:rsid w:val="004C65D7"/>
    <w:rsid w:val="004D2399"/>
    <w:rsid w:val="004D5465"/>
    <w:rsid w:val="004D5D18"/>
    <w:rsid w:val="004E0A2D"/>
    <w:rsid w:val="004E5822"/>
    <w:rsid w:val="004E716D"/>
    <w:rsid w:val="004F05A3"/>
    <w:rsid w:val="004F2B47"/>
    <w:rsid w:val="004F59FE"/>
    <w:rsid w:val="005038CE"/>
    <w:rsid w:val="0050530A"/>
    <w:rsid w:val="00505DB6"/>
    <w:rsid w:val="005177D7"/>
    <w:rsid w:val="00520AE2"/>
    <w:rsid w:val="005248F0"/>
    <w:rsid w:val="00526246"/>
    <w:rsid w:val="00527D73"/>
    <w:rsid w:val="00531B39"/>
    <w:rsid w:val="00532066"/>
    <w:rsid w:val="005331CC"/>
    <w:rsid w:val="00534817"/>
    <w:rsid w:val="00535850"/>
    <w:rsid w:val="00535A72"/>
    <w:rsid w:val="0053650D"/>
    <w:rsid w:val="00536CC8"/>
    <w:rsid w:val="00541325"/>
    <w:rsid w:val="00547ADA"/>
    <w:rsid w:val="00550736"/>
    <w:rsid w:val="00550D69"/>
    <w:rsid w:val="0055181E"/>
    <w:rsid w:val="00556173"/>
    <w:rsid w:val="00560500"/>
    <w:rsid w:val="00566F88"/>
    <w:rsid w:val="00567106"/>
    <w:rsid w:val="00567AD4"/>
    <w:rsid w:val="00571FA4"/>
    <w:rsid w:val="005743B4"/>
    <w:rsid w:val="00575739"/>
    <w:rsid w:val="00575878"/>
    <w:rsid w:val="005847DC"/>
    <w:rsid w:val="00584C9F"/>
    <w:rsid w:val="00585AF3"/>
    <w:rsid w:val="005901CA"/>
    <w:rsid w:val="0059125C"/>
    <w:rsid w:val="00594D5A"/>
    <w:rsid w:val="00595E94"/>
    <w:rsid w:val="005974B6"/>
    <w:rsid w:val="005A1493"/>
    <w:rsid w:val="005A61CF"/>
    <w:rsid w:val="005B24D8"/>
    <w:rsid w:val="005B5BDF"/>
    <w:rsid w:val="005B7CEE"/>
    <w:rsid w:val="005C1FD6"/>
    <w:rsid w:val="005C3043"/>
    <w:rsid w:val="005D24E6"/>
    <w:rsid w:val="005D26B3"/>
    <w:rsid w:val="005D3521"/>
    <w:rsid w:val="005D3D9B"/>
    <w:rsid w:val="005D5654"/>
    <w:rsid w:val="005D7561"/>
    <w:rsid w:val="005E1D3C"/>
    <w:rsid w:val="005E4618"/>
    <w:rsid w:val="005E5CD9"/>
    <w:rsid w:val="005F1FAB"/>
    <w:rsid w:val="005F5419"/>
    <w:rsid w:val="00602B78"/>
    <w:rsid w:val="00606B2F"/>
    <w:rsid w:val="006111C7"/>
    <w:rsid w:val="00612D0F"/>
    <w:rsid w:val="006208DC"/>
    <w:rsid w:val="00625AE6"/>
    <w:rsid w:val="0062699C"/>
    <w:rsid w:val="00632253"/>
    <w:rsid w:val="006338A6"/>
    <w:rsid w:val="00634D94"/>
    <w:rsid w:val="00635491"/>
    <w:rsid w:val="0064144E"/>
    <w:rsid w:val="006417D9"/>
    <w:rsid w:val="00642714"/>
    <w:rsid w:val="006439ED"/>
    <w:rsid w:val="006455CE"/>
    <w:rsid w:val="00651BD8"/>
    <w:rsid w:val="00654F79"/>
    <w:rsid w:val="00655841"/>
    <w:rsid w:val="00655AC3"/>
    <w:rsid w:val="00656799"/>
    <w:rsid w:val="00660DD3"/>
    <w:rsid w:val="006630CF"/>
    <w:rsid w:val="0066433B"/>
    <w:rsid w:val="00665E82"/>
    <w:rsid w:val="00672E3A"/>
    <w:rsid w:val="00680174"/>
    <w:rsid w:val="00680C5E"/>
    <w:rsid w:val="006825E2"/>
    <w:rsid w:val="00690D08"/>
    <w:rsid w:val="0069738F"/>
    <w:rsid w:val="006B10D4"/>
    <w:rsid w:val="006B697D"/>
    <w:rsid w:val="006D0AA3"/>
    <w:rsid w:val="006D7948"/>
    <w:rsid w:val="006E1678"/>
    <w:rsid w:val="006E2290"/>
    <w:rsid w:val="006E39AE"/>
    <w:rsid w:val="006E7E88"/>
    <w:rsid w:val="006F64C0"/>
    <w:rsid w:val="006F7BF2"/>
    <w:rsid w:val="00700A78"/>
    <w:rsid w:val="00701EEF"/>
    <w:rsid w:val="00701F0C"/>
    <w:rsid w:val="00707E1D"/>
    <w:rsid w:val="00714CDD"/>
    <w:rsid w:val="00716C81"/>
    <w:rsid w:val="00717FD1"/>
    <w:rsid w:val="00725AB0"/>
    <w:rsid w:val="007317B8"/>
    <w:rsid w:val="00733017"/>
    <w:rsid w:val="0073562E"/>
    <w:rsid w:val="00737845"/>
    <w:rsid w:val="00742240"/>
    <w:rsid w:val="00744A7C"/>
    <w:rsid w:val="00745A01"/>
    <w:rsid w:val="00747AE8"/>
    <w:rsid w:val="00750064"/>
    <w:rsid w:val="0075179B"/>
    <w:rsid w:val="00754184"/>
    <w:rsid w:val="00756A34"/>
    <w:rsid w:val="00760151"/>
    <w:rsid w:val="00765CF2"/>
    <w:rsid w:val="00774E42"/>
    <w:rsid w:val="007759CB"/>
    <w:rsid w:val="00777A67"/>
    <w:rsid w:val="00783310"/>
    <w:rsid w:val="00785E32"/>
    <w:rsid w:val="00792F86"/>
    <w:rsid w:val="0079451C"/>
    <w:rsid w:val="007A4A6D"/>
    <w:rsid w:val="007A7118"/>
    <w:rsid w:val="007B3E48"/>
    <w:rsid w:val="007B58D9"/>
    <w:rsid w:val="007B74E9"/>
    <w:rsid w:val="007C4EE0"/>
    <w:rsid w:val="007C52A9"/>
    <w:rsid w:val="007D1BCF"/>
    <w:rsid w:val="007D5ECD"/>
    <w:rsid w:val="007D75CF"/>
    <w:rsid w:val="007D761F"/>
    <w:rsid w:val="007E0440"/>
    <w:rsid w:val="007E16E5"/>
    <w:rsid w:val="007E2A47"/>
    <w:rsid w:val="007E6DC5"/>
    <w:rsid w:val="007F5311"/>
    <w:rsid w:val="007F5E14"/>
    <w:rsid w:val="007F6B4A"/>
    <w:rsid w:val="00800DB7"/>
    <w:rsid w:val="008048E4"/>
    <w:rsid w:val="00812D6A"/>
    <w:rsid w:val="00821F14"/>
    <w:rsid w:val="00822702"/>
    <w:rsid w:val="008232B9"/>
    <w:rsid w:val="00827A7D"/>
    <w:rsid w:val="0083100D"/>
    <w:rsid w:val="00831F69"/>
    <w:rsid w:val="00833728"/>
    <w:rsid w:val="008341BD"/>
    <w:rsid w:val="008342A5"/>
    <w:rsid w:val="00837456"/>
    <w:rsid w:val="00841A58"/>
    <w:rsid w:val="00845A2A"/>
    <w:rsid w:val="0084610D"/>
    <w:rsid w:val="00855998"/>
    <w:rsid w:val="00857B90"/>
    <w:rsid w:val="00867C87"/>
    <w:rsid w:val="0088009C"/>
    <w:rsid w:val="0088043C"/>
    <w:rsid w:val="00884889"/>
    <w:rsid w:val="008878A3"/>
    <w:rsid w:val="008906C9"/>
    <w:rsid w:val="00894E14"/>
    <w:rsid w:val="008A0D54"/>
    <w:rsid w:val="008A6230"/>
    <w:rsid w:val="008B0D37"/>
    <w:rsid w:val="008B1EE5"/>
    <w:rsid w:val="008B2F42"/>
    <w:rsid w:val="008B421E"/>
    <w:rsid w:val="008B529D"/>
    <w:rsid w:val="008C1ADD"/>
    <w:rsid w:val="008C520F"/>
    <w:rsid w:val="008C5738"/>
    <w:rsid w:val="008D04F0"/>
    <w:rsid w:val="008D226E"/>
    <w:rsid w:val="008F2395"/>
    <w:rsid w:val="008F3500"/>
    <w:rsid w:val="008F35CE"/>
    <w:rsid w:val="008F7996"/>
    <w:rsid w:val="008F79E7"/>
    <w:rsid w:val="009039AA"/>
    <w:rsid w:val="009047C3"/>
    <w:rsid w:val="00910279"/>
    <w:rsid w:val="00910872"/>
    <w:rsid w:val="0091224F"/>
    <w:rsid w:val="009132B2"/>
    <w:rsid w:val="009136E1"/>
    <w:rsid w:val="0091612E"/>
    <w:rsid w:val="0091785B"/>
    <w:rsid w:val="00917879"/>
    <w:rsid w:val="00921FB3"/>
    <w:rsid w:val="00924E3C"/>
    <w:rsid w:val="009266B5"/>
    <w:rsid w:val="00927FE9"/>
    <w:rsid w:val="009323DC"/>
    <w:rsid w:val="00933BBD"/>
    <w:rsid w:val="00935153"/>
    <w:rsid w:val="00937077"/>
    <w:rsid w:val="00940356"/>
    <w:rsid w:val="00942EC9"/>
    <w:rsid w:val="0095141E"/>
    <w:rsid w:val="00955046"/>
    <w:rsid w:val="0095795C"/>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58D6"/>
    <w:rsid w:val="009D763B"/>
    <w:rsid w:val="009E1D81"/>
    <w:rsid w:val="009E6509"/>
    <w:rsid w:val="009E73CB"/>
    <w:rsid w:val="009F18A7"/>
    <w:rsid w:val="009F2A43"/>
    <w:rsid w:val="009F3B63"/>
    <w:rsid w:val="00A00560"/>
    <w:rsid w:val="00A01403"/>
    <w:rsid w:val="00A01BDB"/>
    <w:rsid w:val="00A109BC"/>
    <w:rsid w:val="00A1163E"/>
    <w:rsid w:val="00A125C5"/>
    <w:rsid w:val="00A16E82"/>
    <w:rsid w:val="00A17749"/>
    <w:rsid w:val="00A211F0"/>
    <w:rsid w:val="00A238F9"/>
    <w:rsid w:val="00A2451C"/>
    <w:rsid w:val="00A26AB5"/>
    <w:rsid w:val="00A26ED3"/>
    <w:rsid w:val="00A30283"/>
    <w:rsid w:val="00A33287"/>
    <w:rsid w:val="00A335CD"/>
    <w:rsid w:val="00A357A9"/>
    <w:rsid w:val="00A35AB4"/>
    <w:rsid w:val="00A37486"/>
    <w:rsid w:val="00A40E19"/>
    <w:rsid w:val="00A4479C"/>
    <w:rsid w:val="00A524B4"/>
    <w:rsid w:val="00A548D1"/>
    <w:rsid w:val="00A63149"/>
    <w:rsid w:val="00A65EE7"/>
    <w:rsid w:val="00A70133"/>
    <w:rsid w:val="00A71099"/>
    <w:rsid w:val="00A71AD9"/>
    <w:rsid w:val="00A75993"/>
    <w:rsid w:val="00A770A6"/>
    <w:rsid w:val="00A813B1"/>
    <w:rsid w:val="00A92766"/>
    <w:rsid w:val="00A951AA"/>
    <w:rsid w:val="00A97BFE"/>
    <w:rsid w:val="00AA076F"/>
    <w:rsid w:val="00AA16A1"/>
    <w:rsid w:val="00AA704E"/>
    <w:rsid w:val="00AB0238"/>
    <w:rsid w:val="00AB0866"/>
    <w:rsid w:val="00AB36C4"/>
    <w:rsid w:val="00AB3D2B"/>
    <w:rsid w:val="00AC32B2"/>
    <w:rsid w:val="00AC78B0"/>
    <w:rsid w:val="00AE09D0"/>
    <w:rsid w:val="00AE2113"/>
    <w:rsid w:val="00AE5262"/>
    <w:rsid w:val="00AE5274"/>
    <w:rsid w:val="00AE5C8E"/>
    <w:rsid w:val="00B00BE3"/>
    <w:rsid w:val="00B03239"/>
    <w:rsid w:val="00B0449B"/>
    <w:rsid w:val="00B04CBE"/>
    <w:rsid w:val="00B07DD0"/>
    <w:rsid w:val="00B126F1"/>
    <w:rsid w:val="00B135F0"/>
    <w:rsid w:val="00B16E71"/>
    <w:rsid w:val="00B17141"/>
    <w:rsid w:val="00B176AA"/>
    <w:rsid w:val="00B219B7"/>
    <w:rsid w:val="00B21C58"/>
    <w:rsid w:val="00B233FD"/>
    <w:rsid w:val="00B26298"/>
    <w:rsid w:val="00B26A81"/>
    <w:rsid w:val="00B31575"/>
    <w:rsid w:val="00B413BA"/>
    <w:rsid w:val="00B41A7D"/>
    <w:rsid w:val="00B474A2"/>
    <w:rsid w:val="00B47A5E"/>
    <w:rsid w:val="00B55DAA"/>
    <w:rsid w:val="00B62662"/>
    <w:rsid w:val="00B63A9E"/>
    <w:rsid w:val="00B64497"/>
    <w:rsid w:val="00B658D2"/>
    <w:rsid w:val="00B65BD6"/>
    <w:rsid w:val="00B679BC"/>
    <w:rsid w:val="00B67DBE"/>
    <w:rsid w:val="00B8547D"/>
    <w:rsid w:val="00B86ABC"/>
    <w:rsid w:val="00B95FB6"/>
    <w:rsid w:val="00B97078"/>
    <w:rsid w:val="00BA0148"/>
    <w:rsid w:val="00BA392E"/>
    <w:rsid w:val="00BA653C"/>
    <w:rsid w:val="00BB0CA4"/>
    <w:rsid w:val="00BC01AF"/>
    <w:rsid w:val="00BC0618"/>
    <w:rsid w:val="00BC0637"/>
    <w:rsid w:val="00BC073F"/>
    <w:rsid w:val="00BC268E"/>
    <w:rsid w:val="00BC597D"/>
    <w:rsid w:val="00BC7DA6"/>
    <w:rsid w:val="00BD4ACC"/>
    <w:rsid w:val="00BD60A5"/>
    <w:rsid w:val="00BD7E6A"/>
    <w:rsid w:val="00BE00C9"/>
    <w:rsid w:val="00BE0A44"/>
    <w:rsid w:val="00BE137C"/>
    <w:rsid w:val="00BE19F8"/>
    <w:rsid w:val="00BE1CD5"/>
    <w:rsid w:val="00BE4466"/>
    <w:rsid w:val="00BE7B73"/>
    <w:rsid w:val="00BF00F7"/>
    <w:rsid w:val="00BF48AE"/>
    <w:rsid w:val="00BF5C64"/>
    <w:rsid w:val="00C005B2"/>
    <w:rsid w:val="00C0399F"/>
    <w:rsid w:val="00C06052"/>
    <w:rsid w:val="00C101A2"/>
    <w:rsid w:val="00C105E0"/>
    <w:rsid w:val="00C11AC2"/>
    <w:rsid w:val="00C14030"/>
    <w:rsid w:val="00C15D9B"/>
    <w:rsid w:val="00C1603F"/>
    <w:rsid w:val="00C223C3"/>
    <w:rsid w:val="00C22D47"/>
    <w:rsid w:val="00C250D5"/>
    <w:rsid w:val="00C256C6"/>
    <w:rsid w:val="00C26D50"/>
    <w:rsid w:val="00C32BB7"/>
    <w:rsid w:val="00C35219"/>
    <w:rsid w:val="00C353AE"/>
    <w:rsid w:val="00C35666"/>
    <w:rsid w:val="00C358F9"/>
    <w:rsid w:val="00C40B50"/>
    <w:rsid w:val="00C414F7"/>
    <w:rsid w:val="00C41979"/>
    <w:rsid w:val="00C42775"/>
    <w:rsid w:val="00C44DB2"/>
    <w:rsid w:val="00C45145"/>
    <w:rsid w:val="00C472B6"/>
    <w:rsid w:val="00C51898"/>
    <w:rsid w:val="00C536EC"/>
    <w:rsid w:val="00C53A9E"/>
    <w:rsid w:val="00C572D7"/>
    <w:rsid w:val="00C63A75"/>
    <w:rsid w:val="00C6403F"/>
    <w:rsid w:val="00C75183"/>
    <w:rsid w:val="00C752EB"/>
    <w:rsid w:val="00C77D2B"/>
    <w:rsid w:val="00C81B10"/>
    <w:rsid w:val="00C86AB3"/>
    <w:rsid w:val="00C92898"/>
    <w:rsid w:val="00C9343B"/>
    <w:rsid w:val="00C976D9"/>
    <w:rsid w:val="00CA1A50"/>
    <w:rsid w:val="00CA4340"/>
    <w:rsid w:val="00CB4629"/>
    <w:rsid w:val="00CB49A0"/>
    <w:rsid w:val="00CB56C3"/>
    <w:rsid w:val="00CB6ACE"/>
    <w:rsid w:val="00CC189E"/>
    <w:rsid w:val="00CC58FA"/>
    <w:rsid w:val="00CD106D"/>
    <w:rsid w:val="00CD37B4"/>
    <w:rsid w:val="00CD3EC9"/>
    <w:rsid w:val="00CD4B83"/>
    <w:rsid w:val="00CD5524"/>
    <w:rsid w:val="00CD55EB"/>
    <w:rsid w:val="00CD7FD7"/>
    <w:rsid w:val="00CE170A"/>
    <w:rsid w:val="00CE2FCF"/>
    <w:rsid w:val="00CE5238"/>
    <w:rsid w:val="00CE5D55"/>
    <w:rsid w:val="00CE6581"/>
    <w:rsid w:val="00CE6E36"/>
    <w:rsid w:val="00CE72BC"/>
    <w:rsid w:val="00CE734B"/>
    <w:rsid w:val="00CE7514"/>
    <w:rsid w:val="00CE7947"/>
    <w:rsid w:val="00CF25AD"/>
    <w:rsid w:val="00CF2B8E"/>
    <w:rsid w:val="00D02592"/>
    <w:rsid w:val="00D0306B"/>
    <w:rsid w:val="00D032BB"/>
    <w:rsid w:val="00D11564"/>
    <w:rsid w:val="00D134EB"/>
    <w:rsid w:val="00D135D7"/>
    <w:rsid w:val="00D15C54"/>
    <w:rsid w:val="00D16D3B"/>
    <w:rsid w:val="00D248DE"/>
    <w:rsid w:val="00D30BF3"/>
    <w:rsid w:val="00D35F3B"/>
    <w:rsid w:val="00D37B10"/>
    <w:rsid w:val="00D4026C"/>
    <w:rsid w:val="00D40FEF"/>
    <w:rsid w:val="00D4158C"/>
    <w:rsid w:val="00D42226"/>
    <w:rsid w:val="00D43594"/>
    <w:rsid w:val="00D45126"/>
    <w:rsid w:val="00D524A5"/>
    <w:rsid w:val="00D629E5"/>
    <w:rsid w:val="00D675FD"/>
    <w:rsid w:val="00D7307D"/>
    <w:rsid w:val="00D7540D"/>
    <w:rsid w:val="00D75A70"/>
    <w:rsid w:val="00D75AFD"/>
    <w:rsid w:val="00D75E69"/>
    <w:rsid w:val="00D84B65"/>
    <w:rsid w:val="00D8542D"/>
    <w:rsid w:val="00D85A41"/>
    <w:rsid w:val="00D90B06"/>
    <w:rsid w:val="00D92E7D"/>
    <w:rsid w:val="00D94BA5"/>
    <w:rsid w:val="00DA6981"/>
    <w:rsid w:val="00DB0692"/>
    <w:rsid w:val="00DB4851"/>
    <w:rsid w:val="00DC1002"/>
    <w:rsid w:val="00DC58DA"/>
    <w:rsid w:val="00DC68F7"/>
    <w:rsid w:val="00DC6A71"/>
    <w:rsid w:val="00DD4376"/>
    <w:rsid w:val="00DD4DB9"/>
    <w:rsid w:val="00DD5EE0"/>
    <w:rsid w:val="00DF3560"/>
    <w:rsid w:val="00DF39F6"/>
    <w:rsid w:val="00E0357D"/>
    <w:rsid w:val="00E0636B"/>
    <w:rsid w:val="00E130E3"/>
    <w:rsid w:val="00E23E78"/>
    <w:rsid w:val="00E25BAE"/>
    <w:rsid w:val="00E25EDA"/>
    <w:rsid w:val="00E3091E"/>
    <w:rsid w:val="00E342A6"/>
    <w:rsid w:val="00E40DC7"/>
    <w:rsid w:val="00E5365B"/>
    <w:rsid w:val="00E62EE9"/>
    <w:rsid w:val="00E70880"/>
    <w:rsid w:val="00E709E4"/>
    <w:rsid w:val="00E72932"/>
    <w:rsid w:val="00E7311E"/>
    <w:rsid w:val="00E75234"/>
    <w:rsid w:val="00E757B4"/>
    <w:rsid w:val="00E75AEA"/>
    <w:rsid w:val="00E75B20"/>
    <w:rsid w:val="00E77BB3"/>
    <w:rsid w:val="00E81998"/>
    <w:rsid w:val="00E92621"/>
    <w:rsid w:val="00E932CD"/>
    <w:rsid w:val="00E93CB2"/>
    <w:rsid w:val="00E969D7"/>
    <w:rsid w:val="00E96C96"/>
    <w:rsid w:val="00E975D3"/>
    <w:rsid w:val="00EA3FF8"/>
    <w:rsid w:val="00EA5944"/>
    <w:rsid w:val="00EA5FB6"/>
    <w:rsid w:val="00EB119F"/>
    <w:rsid w:val="00EB76BD"/>
    <w:rsid w:val="00EC09E5"/>
    <w:rsid w:val="00EC0A98"/>
    <w:rsid w:val="00EC1C53"/>
    <w:rsid w:val="00EC5512"/>
    <w:rsid w:val="00EC5E06"/>
    <w:rsid w:val="00ED07A7"/>
    <w:rsid w:val="00ED1495"/>
    <w:rsid w:val="00ED1C3E"/>
    <w:rsid w:val="00ED2095"/>
    <w:rsid w:val="00ED3030"/>
    <w:rsid w:val="00ED3274"/>
    <w:rsid w:val="00ED5032"/>
    <w:rsid w:val="00ED5772"/>
    <w:rsid w:val="00EE276A"/>
    <w:rsid w:val="00EE2C05"/>
    <w:rsid w:val="00EE70F8"/>
    <w:rsid w:val="00EF1B70"/>
    <w:rsid w:val="00F120C7"/>
    <w:rsid w:val="00F1362E"/>
    <w:rsid w:val="00F2047B"/>
    <w:rsid w:val="00F240BB"/>
    <w:rsid w:val="00F26449"/>
    <w:rsid w:val="00F312C3"/>
    <w:rsid w:val="00F3394B"/>
    <w:rsid w:val="00F34D26"/>
    <w:rsid w:val="00F4405C"/>
    <w:rsid w:val="00F45B5C"/>
    <w:rsid w:val="00F47BCC"/>
    <w:rsid w:val="00F47DE2"/>
    <w:rsid w:val="00F540A7"/>
    <w:rsid w:val="00F54E6C"/>
    <w:rsid w:val="00F570A6"/>
    <w:rsid w:val="00F57D3B"/>
    <w:rsid w:val="00F57E65"/>
    <w:rsid w:val="00F57EAB"/>
    <w:rsid w:val="00F57FED"/>
    <w:rsid w:val="00F61CBF"/>
    <w:rsid w:val="00F642B8"/>
    <w:rsid w:val="00F64A1F"/>
    <w:rsid w:val="00F70101"/>
    <w:rsid w:val="00F705F8"/>
    <w:rsid w:val="00F71FE9"/>
    <w:rsid w:val="00F721B5"/>
    <w:rsid w:val="00F81340"/>
    <w:rsid w:val="00F8372B"/>
    <w:rsid w:val="00F84CF6"/>
    <w:rsid w:val="00F91770"/>
    <w:rsid w:val="00F934AA"/>
    <w:rsid w:val="00F9579E"/>
    <w:rsid w:val="00F95BA0"/>
    <w:rsid w:val="00FA3655"/>
    <w:rsid w:val="00FA42C4"/>
    <w:rsid w:val="00FA46DE"/>
    <w:rsid w:val="00FA57DB"/>
    <w:rsid w:val="00FB2AFB"/>
    <w:rsid w:val="00FC4948"/>
    <w:rsid w:val="00FC7D0A"/>
    <w:rsid w:val="00FD1C2B"/>
    <w:rsid w:val="00FD2928"/>
    <w:rsid w:val="00FD5CE5"/>
    <w:rsid w:val="00FE3646"/>
    <w:rsid w:val="00FE43A0"/>
    <w:rsid w:val="00FF529F"/>
    <w:rsid w:val="00FF5C78"/>
    <w:rsid w:val="00FF68BC"/>
    <w:rsid w:val="00FF6C2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428299,#529dba"/>
    </o:shapedefaults>
    <o:shapelayout v:ext="edit">
      <o:idmap v:ext="edit" data="1"/>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C520F"/>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288170456">
      <w:bodyDiv w:val="1"/>
      <w:marLeft w:val="0"/>
      <w:marRight w:val="0"/>
      <w:marTop w:val="0"/>
      <w:marBottom w:val="0"/>
      <w:divBdr>
        <w:top w:val="none" w:sz="0" w:space="0" w:color="auto"/>
        <w:left w:val="none" w:sz="0" w:space="0" w:color="auto"/>
        <w:bottom w:val="none" w:sz="0" w:space="0" w:color="auto"/>
        <w:right w:val="none" w:sz="0" w:space="0" w:color="auto"/>
      </w:divBdr>
    </w:div>
    <w:div w:id="1000081618">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08435726">
      <w:bodyDiv w:val="1"/>
      <w:marLeft w:val="0"/>
      <w:marRight w:val="0"/>
      <w:marTop w:val="0"/>
      <w:marBottom w:val="0"/>
      <w:divBdr>
        <w:top w:val="none" w:sz="0" w:space="0" w:color="auto"/>
        <w:left w:val="none" w:sz="0" w:space="0" w:color="auto"/>
        <w:bottom w:val="none" w:sz="0" w:space="0" w:color="auto"/>
        <w:right w:val="none" w:sz="0" w:space="0" w:color="auto"/>
      </w:divBdr>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p.uiz@gov.si"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evropskasredstva.si/evropska-kohezijska-politika/navodila-in-smernice/"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gpisarna@ukc-mb.si" TargetMode="External"/><Relationship Id="rId22" Type="http://schemas.microsoft.com/office/2018/08/relationships/commentsExtensible" Target="commentsExtensible.xml"/></Relationships>
</file>

<file path=word/_rels/head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customXml/itemProps3.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4.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5.xml><?xml version="1.0" encoding="utf-8"?>
<ds:datastoreItem xmlns:ds="http://schemas.openxmlformats.org/officeDocument/2006/customXml" ds:itemID="{117D60C4-2650-417C-A5CE-0ED22E76F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Dire_zdra_ekon</Template>
  <TotalTime>539</TotalTime>
  <Pages>1</Pages>
  <Words>5016</Words>
  <Characters>28595</Characters>
  <Application>Microsoft Office Word</Application>
  <DocSecurity>0</DocSecurity>
  <Lines>238</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33544</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Nataša KORUNIČ</cp:lastModifiedBy>
  <cp:revision>140</cp:revision>
  <cp:lastPrinted>2026-05-07T11:46:00Z</cp:lastPrinted>
  <dcterms:created xsi:type="dcterms:W3CDTF">2025-10-07T10:42:00Z</dcterms:created>
  <dcterms:modified xsi:type="dcterms:W3CDTF">2026-05-08T07:31:00Z</dcterms:modified>
</cp:coreProperties>
</file>