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69F691EB" w14:textId="4E605E0F" w:rsidR="0049728D" w:rsidRDefault="007E4EB5" w:rsidP="00EA56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IZDELAVA, IZPIS IN ODDAJA POŠILJK IN RAČUNOV</w:t>
      </w:r>
    </w:p>
    <w:p w14:paraId="5054FD8E" w14:textId="77777777" w:rsidR="00EA5653" w:rsidRPr="00EA5653" w:rsidRDefault="00EA5653" w:rsidP="00EA5653">
      <w:pPr>
        <w:jc w:val="center"/>
        <w:rPr>
          <w:b/>
          <w:bCs/>
          <w:sz w:val="24"/>
          <w:szCs w:val="24"/>
        </w:rPr>
      </w:pPr>
    </w:p>
    <w:p w14:paraId="48E393BB" w14:textId="345AB4D0" w:rsidR="0067400E" w:rsidRDefault="0067400E" w:rsidP="00BD6D17">
      <w:pPr>
        <w:pStyle w:val="Naslov1"/>
      </w:pPr>
      <w:r>
        <w:t>pon</w:t>
      </w:r>
      <w:r w:rsidR="00EA5653">
        <w:t>U</w:t>
      </w:r>
      <w:r>
        <w:t>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24FCB24" w14:textId="77777777" w:rsidR="00F6321E" w:rsidRDefault="00F6321E" w:rsidP="00BD6D17"/>
    <w:p w14:paraId="1C3785E9" w14:textId="77777777" w:rsidR="00EA5653" w:rsidRDefault="00EA5653" w:rsidP="00BD6D17"/>
    <w:p w14:paraId="7DD40E17" w14:textId="77777777" w:rsidR="007A5312" w:rsidRDefault="007A5312" w:rsidP="007A5312">
      <w:r>
        <w:t>Ponudbo oddajamo za naslednje sklope (se označi z X):</w:t>
      </w:r>
    </w:p>
    <w:p w14:paraId="4B2D88DB" w14:textId="77777777" w:rsidR="007A5312" w:rsidRDefault="007A5312" w:rsidP="007A5312"/>
    <w:p w14:paraId="2CE8272E" w14:textId="77777777" w:rsidR="007A5312" w:rsidRDefault="007A5312" w:rsidP="007A5312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6133DF95" w14:textId="77777777" w:rsidR="007A5312" w:rsidRDefault="007A5312" w:rsidP="007A5312"/>
    <w:p w14:paraId="72CC49FC" w14:textId="5F847166" w:rsidR="007E4EB5" w:rsidRDefault="007A5312" w:rsidP="007E4EB5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</w:p>
    <w:p w14:paraId="066578B3" w14:textId="620547E7" w:rsidR="007A5312" w:rsidRPr="00A27367" w:rsidRDefault="00F040CB" w:rsidP="00BD6D17">
      <w:r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3B87D58" w14:textId="77777777" w:rsidR="00E40242" w:rsidRDefault="00E40242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12E19350" w14:textId="77777777" w:rsidTr="00624504">
        <w:tc>
          <w:tcPr>
            <w:tcW w:w="826" w:type="dxa"/>
            <w:vAlign w:val="center"/>
          </w:tcPr>
          <w:p w14:paraId="3BA2AA92" w14:textId="51512B8E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vAlign w:val="center"/>
          </w:tcPr>
          <w:p w14:paraId="6A7664E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B09BECB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E9598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61C331C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5F68A7BB" w14:textId="77777777" w:rsidTr="00624504">
        <w:tc>
          <w:tcPr>
            <w:tcW w:w="826" w:type="dxa"/>
            <w:vAlign w:val="center"/>
          </w:tcPr>
          <w:p w14:paraId="7E5F8E65" w14:textId="63D430E5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9.</w:t>
            </w:r>
          </w:p>
        </w:tc>
        <w:tc>
          <w:tcPr>
            <w:tcW w:w="1890" w:type="dxa"/>
            <w:vAlign w:val="center"/>
          </w:tcPr>
          <w:p w14:paraId="32E6A590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56A5C4E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63F1C0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13E55A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5803970E" w14:textId="77777777" w:rsidTr="00624504">
        <w:tc>
          <w:tcPr>
            <w:tcW w:w="826" w:type="dxa"/>
            <w:vAlign w:val="center"/>
          </w:tcPr>
          <w:p w14:paraId="7F7B245B" w14:textId="372ECD86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vAlign w:val="center"/>
          </w:tcPr>
          <w:p w14:paraId="322EB4B7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44D79B7C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74B712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E9FEAE7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2A9AF4C7" w14:textId="77777777" w:rsidR="0033337C" w:rsidRDefault="0033337C" w:rsidP="00BD6D17"/>
    <w:p w14:paraId="3241988C" w14:textId="77777777" w:rsidR="0033337C" w:rsidRDefault="0033337C" w:rsidP="00BD6D17"/>
    <w:p w14:paraId="42D66C69" w14:textId="77777777" w:rsidR="0033337C" w:rsidRDefault="0033337C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A3D30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A3D30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A3D30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A3D30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A3D30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A3D30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A3D30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A3D30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A3D30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lastRenderedPageBreak/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333C" w14:textId="77777777" w:rsidR="00AF1C63" w:rsidRDefault="00AF1C63" w:rsidP="00107834">
      <w:pPr>
        <w:spacing w:line="240" w:lineRule="auto"/>
      </w:pPr>
      <w:r>
        <w:separator/>
      </w:r>
    </w:p>
  </w:endnote>
  <w:endnote w:type="continuationSeparator" w:id="0">
    <w:p w14:paraId="66347EC0" w14:textId="77777777" w:rsidR="00AF1C63" w:rsidRDefault="00AF1C6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2CBF9425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F47A25">
      <w:rPr>
        <w:rFonts w:cs="Arial"/>
        <w:sz w:val="16"/>
        <w:szCs w:val="16"/>
      </w:rPr>
      <w:t>4Vrh</w:t>
    </w:r>
    <w:r>
      <w:rPr>
        <w:rFonts w:cs="Arial"/>
        <w:sz w:val="16"/>
        <w:szCs w:val="16"/>
      </w:rPr>
      <w:t>/202</w:t>
    </w:r>
    <w:r w:rsidR="007A5312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7E58" w14:textId="77777777" w:rsidR="00AF1C63" w:rsidRDefault="00AF1C63" w:rsidP="00107834">
      <w:pPr>
        <w:spacing w:line="240" w:lineRule="auto"/>
      </w:pPr>
      <w:r>
        <w:separator/>
      </w:r>
    </w:p>
  </w:footnote>
  <w:footnote w:type="continuationSeparator" w:id="0">
    <w:p w14:paraId="669C93B3" w14:textId="77777777" w:rsidR="00AF1C63" w:rsidRDefault="00AF1C63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75F78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57598"/>
    <w:rsid w:val="0019468F"/>
    <w:rsid w:val="001A1504"/>
    <w:rsid w:val="001A6646"/>
    <w:rsid w:val="00205ED9"/>
    <w:rsid w:val="00210205"/>
    <w:rsid w:val="002154CE"/>
    <w:rsid w:val="00220C1F"/>
    <w:rsid w:val="00224601"/>
    <w:rsid w:val="00225862"/>
    <w:rsid w:val="00240501"/>
    <w:rsid w:val="002760F5"/>
    <w:rsid w:val="002B1500"/>
    <w:rsid w:val="002B3C9E"/>
    <w:rsid w:val="002B5236"/>
    <w:rsid w:val="002B75AF"/>
    <w:rsid w:val="002C3508"/>
    <w:rsid w:val="002C6F44"/>
    <w:rsid w:val="002E46CF"/>
    <w:rsid w:val="002E4C52"/>
    <w:rsid w:val="002E6BF5"/>
    <w:rsid w:val="002F7F9C"/>
    <w:rsid w:val="00314BF0"/>
    <w:rsid w:val="0033337C"/>
    <w:rsid w:val="00344797"/>
    <w:rsid w:val="00382AAE"/>
    <w:rsid w:val="003960A2"/>
    <w:rsid w:val="003973E7"/>
    <w:rsid w:val="003A2683"/>
    <w:rsid w:val="003C340B"/>
    <w:rsid w:val="003C4092"/>
    <w:rsid w:val="003C4BBB"/>
    <w:rsid w:val="003C7DB9"/>
    <w:rsid w:val="003E3E9E"/>
    <w:rsid w:val="003E4EE3"/>
    <w:rsid w:val="003E7930"/>
    <w:rsid w:val="003F6854"/>
    <w:rsid w:val="00415FE8"/>
    <w:rsid w:val="00431E63"/>
    <w:rsid w:val="00434385"/>
    <w:rsid w:val="00455702"/>
    <w:rsid w:val="00455CB9"/>
    <w:rsid w:val="00455F3B"/>
    <w:rsid w:val="0047685B"/>
    <w:rsid w:val="004959B9"/>
    <w:rsid w:val="0049728D"/>
    <w:rsid w:val="004B50EE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3C66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6F5D72"/>
    <w:rsid w:val="00701D0F"/>
    <w:rsid w:val="00716764"/>
    <w:rsid w:val="00723A1A"/>
    <w:rsid w:val="00735F0A"/>
    <w:rsid w:val="0074755C"/>
    <w:rsid w:val="007731D9"/>
    <w:rsid w:val="00797FD8"/>
    <w:rsid w:val="007A04F6"/>
    <w:rsid w:val="007A5312"/>
    <w:rsid w:val="007A741F"/>
    <w:rsid w:val="007B5728"/>
    <w:rsid w:val="007D4B7E"/>
    <w:rsid w:val="007E4EB5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712B0"/>
    <w:rsid w:val="00994371"/>
    <w:rsid w:val="009A0CEA"/>
    <w:rsid w:val="009A584E"/>
    <w:rsid w:val="009B72F8"/>
    <w:rsid w:val="009C5AF3"/>
    <w:rsid w:val="009D2386"/>
    <w:rsid w:val="009D24CD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72376"/>
    <w:rsid w:val="00A84CFE"/>
    <w:rsid w:val="00A85A11"/>
    <w:rsid w:val="00A92B8E"/>
    <w:rsid w:val="00AA2551"/>
    <w:rsid w:val="00AA3D30"/>
    <w:rsid w:val="00AB6E35"/>
    <w:rsid w:val="00AB7DF3"/>
    <w:rsid w:val="00AE0D23"/>
    <w:rsid w:val="00AE287E"/>
    <w:rsid w:val="00AF1C63"/>
    <w:rsid w:val="00B144D9"/>
    <w:rsid w:val="00B26FAF"/>
    <w:rsid w:val="00B41C9B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5155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0242"/>
    <w:rsid w:val="00E47DFF"/>
    <w:rsid w:val="00E52A0D"/>
    <w:rsid w:val="00E7577B"/>
    <w:rsid w:val="00E8183C"/>
    <w:rsid w:val="00EA5653"/>
    <w:rsid w:val="00EB6425"/>
    <w:rsid w:val="00EF0D79"/>
    <w:rsid w:val="00EF5B17"/>
    <w:rsid w:val="00F014F4"/>
    <w:rsid w:val="00F040CB"/>
    <w:rsid w:val="00F047FD"/>
    <w:rsid w:val="00F20662"/>
    <w:rsid w:val="00F25705"/>
    <w:rsid w:val="00F40D14"/>
    <w:rsid w:val="00F47A25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107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50</cp:revision>
  <cp:lastPrinted>2023-06-09T08:10:00Z</cp:lastPrinted>
  <dcterms:created xsi:type="dcterms:W3CDTF">2022-02-04T06:53:00Z</dcterms:created>
  <dcterms:modified xsi:type="dcterms:W3CDTF">2026-05-06T06:11:00Z</dcterms:modified>
</cp:coreProperties>
</file>