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9D458" w14:textId="18E4AA1A" w:rsidR="00015B25" w:rsidRDefault="00015B25" w:rsidP="00015B25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5C5A4D">
        <w:rPr>
          <w:rFonts w:cs="Arial"/>
        </w:rPr>
        <w:t>4300-0001/</w:t>
      </w:r>
      <w:r w:rsidR="000D31E3">
        <w:rPr>
          <w:rFonts w:cs="Arial"/>
        </w:rPr>
        <w:t>2026</w:t>
      </w:r>
      <w:r w:rsidR="005C5A4D">
        <w:rPr>
          <w:rFonts w:cs="Arial"/>
        </w:rPr>
        <w:t>-</w:t>
      </w:r>
      <w:r w:rsidR="000D31E3">
        <w:rPr>
          <w:rFonts w:cs="Arial"/>
        </w:rPr>
        <w:t>3</w:t>
      </w:r>
    </w:p>
    <w:p w14:paraId="6E041A2B" w14:textId="20734A39" w:rsidR="00015B25" w:rsidRDefault="00015B25" w:rsidP="00015B25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 BR:</w:t>
      </w:r>
      <w:r w:rsidR="005C5A4D">
        <w:rPr>
          <w:rFonts w:cs="Arial"/>
        </w:rPr>
        <w:t xml:space="preserve"> </w:t>
      </w:r>
      <w:r w:rsidR="000D31E3">
        <w:rPr>
          <w:rFonts w:cs="Arial"/>
        </w:rPr>
        <w:t>2026-128</w:t>
      </w:r>
    </w:p>
    <w:p w14:paraId="2E6CDA89" w14:textId="77777777" w:rsidR="00015B25" w:rsidRPr="0011436A" w:rsidRDefault="00015B25" w:rsidP="00015B25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21087770" w14:textId="77777777" w:rsidR="00015B25" w:rsidRPr="0010261F" w:rsidRDefault="00015B25" w:rsidP="00015B25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15B25" w:rsidRPr="007838D2" w14:paraId="30FC4251" w14:textId="77777777" w:rsidTr="00982250">
        <w:tc>
          <w:tcPr>
            <w:tcW w:w="3878" w:type="dxa"/>
          </w:tcPr>
          <w:p w14:paraId="5CDAC9F8" w14:textId="77777777" w:rsidR="00015B25" w:rsidRPr="007838D2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50831778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50283168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5DC5B58C" w14:textId="77777777" w:rsidTr="00982250">
        <w:tc>
          <w:tcPr>
            <w:tcW w:w="3878" w:type="dxa"/>
          </w:tcPr>
          <w:p w14:paraId="5888E79B" w14:textId="77777777" w:rsidR="00015B25" w:rsidRPr="007838D2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1729F868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402B721E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1FAE450F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B519" w14:textId="77777777" w:rsidR="00015B25" w:rsidRPr="007838D2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F84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447D8D9B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1A9398BE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0A71" w14:textId="77777777" w:rsidR="00015B25" w:rsidRPr="007838D2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8185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1AFA9785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592CAA10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92E" w14:textId="77777777" w:rsidR="00015B25" w:rsidRPr="007838D2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B07A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420F1F32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0D055AB0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0D0B" w14:textId="77777777" w:rsidR="00015B25" w:rsidRPr="007838D2" w:rsidRDefault="00015B25" w:rsidP="00982250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21B0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51E30360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7F67566A" w14:textId="77777777" w:rsidTr="00982250">
        <w:tc>
          <w:tcPr>
            <w:tcW w:w="3878" w:type="dxa"/>
          </w:tcPr>
          <w:p w14:paraId="2174B921" w14:textId="77777777" w:rsidR="00015B25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15EEDA64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73CF909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492A856B" w14:textId="77777777" w:rsidR="00015B25" w:rsidRPr="007838D2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7F4D27B8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4DF9B37B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7262B822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0D74" w14:textId="77777777" w:rsidR="00015B25" w:rsidRDefault="00015B25" w:rsidP="00982250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37EFF92D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370B9E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6C55ED3" w14:textId="77777777" w:rsidR="00015B25" w:rsidRPr="007838D2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A7DB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6EDB6947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5081A2BD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D8E" w14:textId="77777777" w:rsidR="00015B25" w:rsidRDefault="00015B25" w:rsidP="00982250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192C4E82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53CC969C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6ABAC027" w14:textId="77777777" w:rsidR="00015B25" w:rsidRPr="007838D2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7E13" w14:textId="77777777" w:rsidR="00015B25" w:rsidRDefault="00015B25" w:rsidP="00982250">
            <w:pPr>
              <w:jc w:val="both"/>
              <w:rPr>
                <w:rFonts w:cs="Arial"/>
              </w:rPr>
            </w:pPr>
          </w:p>
          <w:p w14:paraId="25735394" w14:textId="77777777" w:rsidR="00015B25" w:rsidRDefault="00015B25" w:rsidP="00982250">
            <w:pPr>
              <w:jc w:val="both"/>
              <w:rPr>
                <w:rFonts w:cs="Arial"/>
              </w:rPr>
            </w:pPr>
          </w:p>
          <w:p w14:paraId="545A22D7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20F77649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  <w:tr w:rsidR="00015B25" w:rsidRPr="007838D2" w14:paraId="783F9224" w14:textId="77777777" w:rsidTr="00982250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0CCC" w14:textId="77777777" w:rsidR="00015B25" w:rsidRDefault="00015B25" w:rsidP="00982250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>a za postopek javnega naročila:</w:t>
            </w:r>
          </w:p>
          <w:p w14:paraId="5EF0A34F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50B5E630" w14:textId="77777777" w:rsidR="00015B25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6D4CAD21" w14:textId="77777777" w:rsidR="00015B25" w:rsidRPr="007838D2" w:rsidRDefault="00015B25" w:rsidP="00982250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e-naslov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832" w14:textId="77777777" w:rsidR="00015B25" w:rsidRDefault="00015B25" w:rsidP="00982250">
            <w:pPr>
              <w:jc w:val="both"/>
              <w:rPr>
                <w:rFonts w:cs="Arial"/>
              </w:rPr>
            </w:pPr>
          </w:p>
          <w:p w14:paraId="19FEEDB9" w14:textId="77777777" w:rsidR="00015B25" w:rsidRDefault="00015B25" w:rsidP="00982250">
            <w:pPr>
              <w:jc w:val="both"/>
              <w:rPr>
                <w:rFonts w:cs="Arial"/>
              </w:rPr>
            </w:pPr>
          </w:p>
          <w:p w14:paraId="63F29797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  <w:p w14:paraId="6CAE5D56" w14:textId="77777777" w:rsidR="00015B25" w:rsidRPr="007838D2" w:rsidRDefault="00015B25" w:rsidP="00982250">
            <w:pPr>
              <w:jc w:val="both"/>
              <w:rPr>
                <w:rFonts w:cs="Arial"/>
              </w:rPr>
            </w:pPr>
          </w:p>
        </w:tc>
      </w:tr>
    </w:tbl>
    <w:p w14:paraId="39D6707B" w14:textId="77777777" w:rsidR="00015B25" w:rsidRPr="007838D2" w:rsidRDefault="00015B25" w:rsidP="00015B25">
      <w:pPr>
        <w:rPr>
          <w:rFonts w:cs="Arial"/>
        </w:rPr>
      </w:pPr>
    </w:p>
    <w:p w14:paraId="72A5ECD5" w14:textId="77777777" w:rsidR="00015B25" w:rsidRPr="007838D2" w:rsidRDefault="00015B25" w:rsidP="00015B25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27B9286" w14:textId="77777777" w:rsidR="00015B25" w:rsidRPr="007838D2" w:rsidRDefault="00015B25" w:rsidP="00015B25">
      <w:pPr>
        <w:ind w:right="7"/>
        <w:jc w:val="both"/>
        <w:rPr>
          <w:rFonts w:cs="Arial"/>
          <w:highlight w:val="yellow"/>
        </w:rPr>
      </w:pPr>
    </w:p>
    <w:p w14:paraId="39B1154B" w14:textId="77777777" w:rsidR="00015B25" w:rsidRDefault="00015B25" w:rsidP="00015B25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98AA653" w14:textId="77777777" w:rsidR="00015B25" w:rsidRDefault="00015B25" w:rsidP="00015B25">
      <w:pPr>
        <w:jc w:val="both"/>
        <w:rPr>
          <w:rFonts w:cs="Arial"/>
        </w:rPr>
      </w:pPr>
    </w:p>
    <w:p w14:paraId="371BB451" w14:textId="77777777" w:rsidR="00015B25" w:rsidRDefault="00015B25" w:rsidP="00015B25">
      <w:pPr>
        <w:jc w:val="both"/>
        <w:rPr>
          <w:rFonts w:cs="Arial"/>
        </w:rPr>
      </w:pPr>
    </w:p>
    <w:p w14:paraId="3CE14C10" w14:textId="77777777" w:rsidR="00015B25" w:rsidRDefault="00015B25" w:rsidP="00015B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2A2FC3FA" w14:textId="77777777" w:rsidR="00015B25" w:rsidRDefault="00015B25" w:rsidP="00015B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040988B" w14:textId="00DF37F1" w:rsidR="00015B25" w:rsidRDefault="00015B25" w:rsidP="00015B25">
      <w:pPr>
        <w:jc w:val="both"/>
        <w:rPr>
          <w:rFonts w:cs="Arial"/>
        </w:rPr>
      </w:pPr>
      <w:bookmarkStart w:id="0" w:name="_GoBack"/>
      <w:bookmarkEnd w:id="0"/>
    </w:p>
    <w:p w14:paraId="5928FDC9" w14:textId="77777777" w:rsidR="00015B25" w:rsidRDefault="00015B25" w:rsidP="00015B25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149CFA70" w14:textId="38C2D613" w:rsidR="00015B25" w:rsidRPr="00857AE0" w:rsidRDefault="00015B25" w:rsidP="00015B25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</w:t>
      </w:r>
      <w:r w:rsidR="000D31E3">
        <w:rPr>
          <w:rFonts w:ascii="Arial" w:hAnsi="Arial" w:cs="Arial"/>
        </w:rPr>
        <w:t xml:space="preserve">oz. zaradi drugih morebitnih omejitev </w:t>
      </w:r>
      <w:r>
        <w:rPr>
          <w:rFonts w:ascii="Arial" w:hAnsi="Arial" w:cs="Arial"/>
        </w:rPr>
        <w:t xml:space="preserve">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65405C2C" w14:textId="77777777" w:rsidR="00015B25" w:rsidRDefault="00015B25" w:rsidP="00015B25">
      <w:pPr>
        <w:rPr>
          <w:rFonts w:cs="Arial"/>
          <w:i/>
        </w:rPr>
      </w:pPr>
    </w:p>
    <w:p w14:paraId="4510697C" w14:textId="77777777" w:rsidR="00AA3726" w:rsidRPr="00482AE9" w:rsidRDefault="00AA3726" w:rsidP="00AA3726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</w:t>
      </w:r>
      <w:r w:rsidRPr="00482AE9">
        <w:rPr>
          <w:rFonts w:cs="Arial"/>
          <w:i/>
        </w:rPr>
        <w:t xml:space="preserve"> vsa sodelujoča podjetja</w:t>
      </w:r>
      <w:r>
        <w:rPr>
          <w:rFonts w:cs="Arial"/>
          <w:i/>
        </w:rPr>
        <w:t xml:space="preserve"> (ponudnik in/ali soponudnik in/ali podizvajalec)</w:t>
      </w:r>
      <w:r w:rsidRPr="00482AE9">
        <w:rPr>
          <w:rFonts w:cs="Arial"/>
          <w:i/>
        </w:rPr>
        <w:t>, zato se ga razmnoži. Ta obrazec je sestavni del in priloga ponudbe.</w:t>
      </w:r>
    </w:p>
    <w:p w14:paraId="12B1BC30" w14:textId="2681FA3E" w:rsidR="00AF7809" w:rsidRPr="00015B25" w:rsidRDefault="00AF7809" w:rsidP="00AA3726">
      <w:pPr>
        <w:jc w:val="both"/>
      </w:pPr>
    </w:p>
    <w:sectPr w:rsidR="00AF7809" w:rsidRPr="00015B2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F022D8" w14:textId="77777777" w:rsidR="004F05B6" w:rsidRDefault="004F05B6">
      <w:r>
        <w:separator/>
      </w:r>
    </w:p>
  </w:endnote>
  <w:endnote w:type="continuationSeparator" w:id="0">
    <w:p w14:paraId="41AF751A" w14:textId="77777777" w:rsidR="004F05B6" w:rsidRDefault="004F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56DD74E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D31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D31E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71D9304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D31E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D31E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AAB17" w14:textId="77777777" w:rsidR="004F05B6" w:rsidRDefault="004F05B6">
      <w:r>
        <w:separator/>
      </w:r>
    </w:p>
  </w:footnote>
  <w:footnote w:type="continuationSeparator" w:id="0">
    <w:p w14:paraId="3018067D" w14:textId="77777777" w:rsidR="004F05B6" w:rsidRDefault="004F0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6A54A8A5" w:rsidR="00C0552D" w:rsidRPr="00BF26B9" w:rsidRDefault="00BF26B9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25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31E3"/>
    <w:rsid w:val="000D76C2"/>
    <w:rsid w:val="000E1875"/>
    <w:rsid w:val="000E418E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46457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05B6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5A4D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8670A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C63C7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5807"/>
    <w:rsid w:val="00A66C44"/>
    <w:rsid w:val="00A75802"/>
    <w:rsid w:val="00A75FDE"/>
    <w:rsid w:val="00A83E62"/>
    <w:rsid w:val="00A92149"/>
    <w:rsid w:val="00A94432"/>
    <w:rsid w:val="00AA2F1C"/>
    <w:rsid w:val="00AA3726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DE67BB-A30F-41A9-BE9A-68077A7A973C}">
  <ds:schemaRefs>
    <ds:schemaRef ds:uri="http://schemas.microsoft.com/office/2006/documentManagement/types"/>
    <ds:schemaRef ds:uri="http://purl.org/dc/elements/1.1/"/>
    <ds:schemaRef ds:uri="http://purl.org/dc/dcmitype/"/>
    <ds:schemaRef ds:uri="64b5e79a-161e-4f4f-95e3-8c5cd0f50b65"/>
    <ds:schemaRef ds:uri="6a4cc071-bd85-44c5-acc7-68a9b922d49c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A371F4-75B2-4877-81EF-28A59EB75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DEA84F-FD69-4003-BD72-967F3E8E5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198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1066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4</cp:revision>
  <cp:lastPrinted>2016-06-20T06:28:00Z</cp:lastPrinted>
  <dcterms:created xsi:type="dcterms:W3CDTF">2015-02-19T08:08:00Z</dcterms:created>
  <dcterms:modified xsi:type="dcterms:W3CDTF">2026-03-05T08:28:00Z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