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E6738" w14:textId="0DE317A1" w:rsidR="0079333E" w:rsidRDefault="0079333E" w:rsidP="0079333E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Številka:</w:t>
      </w:r>
      <w:r w:rsidR="0039466A">
        <w:rPr>
          <w:rFonts w:cs="Arial"/>
        </w:rPr>
        <w:t xml:space="preserve"> </w:t>
      </w:r>
      <w:r w:rsidR="0026715F">
        <w:rPr>
          <w:rFonts w:cs="Arial"/>
        </w:rPr>
        <w:t>4300-0001/2026-3</w:t>
      </w:r>
    </w:p>
    <w:p w14:paraId="3C9A9BC5" w14:textId="20DF3F38" w:rsidR="0079333E" w:rsidRPr="00241F04" w:rsidRDefault="0079333E" w:rsidP="0079333E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BR:</w:t>
      </w:r>
      <w:r w:rsidR="0039466A">
        <w:rPr>
          <w:rFonts w:cs="Arial"/>
        </w:rPr>
        <w:t xml:space="preserve"> </w:t>
      </w:r>
      <w:r w:rsidR="0026715F">
        <w:rPr>
          <w:rFonts w:cs="Arial"/>
        </w:rPr>
        <w:t>2026-128</w:t>
      </w:r>
      <w:bookmarkStart w:id="0" w:name="_GoBack"/>
      <w:bookmarkEnd w:id="0"/>
    </w:p>
    <w:p w14:paraId="1256B8E6" w14:textId="77777777" w:rsidR="0079333E" w:rsidRDefault="0079333E" w:rsidP="0079333E">
      <w:pPr>
        <w:tabs>
          <w:tab w:val="left" w:pos="1026"/>
        </w:tabs>
        <w:jc w:val="both"/>
        <w:rPr>
          <w:rFonts w:cs="Arial"/>
        </w:rPr>
      </w:pPr>
    </w:p>
    <w:p w14:paraId="24000B59" w14:textId="77777777" w:rsidR="0079333E" w:rsidRPr="0011436A" w:rsidRDefault="0079333E" w:rsidP="0079333E">
      <w:pPr>
        <w:tabs>
          <w:tab w:val="left" w:pos="1026"/>
        </w:tabs>
        <w:jc w:val="both"/>
        <w:rPr>
          <w:rFonts w:cs="Arial"/>
        </w:rPr>
      </w:pPr>
    </w:p>
    <w:p w14:paraId="30C02D39" w14:textId="77777777" w:rsidR="0079333E" w:rsidRPr="00456982" w:rsidRDefault="0079333E" w:rsidP="0079333E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5793C004" w14:textId="77777777" w:rsidR="0079333E" w:rsidRDefault="0079333E" w:rsidP="0079333E">
      <w:pPr>
        <w:tabs>
          <w:tab w:val="left" w:pos="1083"/>
        </w:tabs>
        <w:rPr>
          <w:rFonts w:cs="Arial"/>
        </w:rPr>
      </w:pPr>
    </w:p>
    <w:p w14:paraId="5A3A5143" w14:textId="77777777" w:rsidR="0079333E" w:rsidRDefault="0079333E" w:rsidP="0079333E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A4C6231" w14:textId="77777777" w:rsidR="0079333E" w:rsidRDefault="0079333E" w:rsidP="0079333E">
      <w:pPr>
        <w:tabs>
          <w:tab w:val="left" w:pos="1083"/>
        </w:tabs>
        <w:rPr>
          <w:rFonts w:cs="Arial"/>
        </w:rPr>
      </w:pPr>
    </w:p>
    <w:p w14:paraId="2F5FA607" w14:textId="77777777" w:rsidR="0079333E" w:rsidRDefault="0079333E" w:rsidP="0079333E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0371252D" w14:textId="77777777" w:rsidR="0079333E" w:rsidRPr="00F35A6C" w:rsidRDefault="0079333E" w:rsidP="0079333E">
      <w:pPr>
        <w:jc w:val="both"/>
        <w:rPr>
          <w:rFonts w:cs="Arial"/>
        </w:rPr>
      </w:pPr>
    </w:p>
    <w:p w14:paraId="26ABDF87" w14:textId="77777777" w:rsidR="0079333E" w:rsidRDefault="0079333E" w:rsidP="0079333E">
      <w:pPr>
        <w:jc w:val="both"/>
        <w:rPr>
          <w:rFonts w:cs="Arial"/>
        </w:rPr>
      </w:pPr>
    </w:p>
    <w:p w14:paraId="2AAB1004" w14:textId="77777777" w:rsidR="0079333E" w:rsidRPr="00F35A6C" w:rsidRDefault="0079333E" w:rsidP="0079333E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soponudnika ali podizvajalca</w:t>
      </w:r>
      <w:r w:rsidRPr="00F35A6C">
        <w:rPr>
          <w:rFonts w:cs="Arial"/>
        </w:rPr>
        <w:t>.</w:t>
      </w:r>
    </w:p>
    <w:p w14:paraId="7F923859" w14:textId="77777777" w:rsidR="0079333E" w:rsidRDefault="0079333E" w:rsidP="0079333E">
      <w:pPr>
        <w:jc w:val="both"/>
        <w:rPr>
          <w:rFonts w:cs="Arial"/>
        </w:rPr>
      </w:pPr>
    </w:p>
    <w:p w14:paraId="2788B8CD" w14:textId="77777777" w:rsidR="0079333E" w:rsidRDefault="0079333E" w:rsidP="0079333E">
      <w:pPr>
        <w:jc w:val="both"/>
        <w:rPr>
          <w:rFonts w:cs="Arial"/>
        </w:rPr>
      </w:pPr>
    </w:p>
    <w:p w14:paraId="43265DB9" w14:textId="77777777" w:rsidR="0079333E" w:rsidRPr="00F35A6C" w:rsidRDefault="0079333E" w:rsidP="0079333E">
      <w:pPr>
        <w:jc w:val="both"/>
        <w:rPr>
          <w:rFonts w:cs="Arial"/>
        </w:rPr>
      </w:pPr>
    </w:p>
    <w:p w14:paraId="31E66676" w14:textId="77777777" w:rsidR="0079333E" w:rsidRDefault="0079333E" w:rsidP="0079333E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6EF5980D" w14:textId="77777777" w:rsidR="0079333E" w:rsidRDefault="0079333E" w:rsidP="0079333E">
      <w:pPr>
        <w:jc w:val="both"/>
        <w:rPr>
          <w:rFonts w:cs="Arial"/>
        </w:rPr>
      </w:pPr>
    </w:p>
    <w:p w14:paraId="5ED72D19" w14:textId="77777777" w:rsidR="0079333E" w:rsidRPr="00F35A6C" w:rsidRDefault="0079333E" w:rsidP="0079333E">
      <w:pPr>
        <w:jc w:val="both"/>
        <w:rPr>
          <w:rFonts w:cs="Arial"/>
        </w:rPr>
      </w:pPr>
    </w:p>
    <w:p w14:paraId="7FE9F404" w14:textId="77777777" w:rsidR="0079333E" w:rsidRPr="00F35A6C" w:rsidRDefault="0079333E" w:rsidP="0079333E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D4338C9" w14:textId="77777777" w:rsidR="0079333E" w:rsidRDefault="0079333E" w:rsidP="0079333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26E65043" w14:textId="77777777" w:rsidR="0079333E" w:rsidRPr="007838D2" w:rsidRDefault="0079333E" w:rsidP="0079333E">
      <w:pPr>
        <w:rPr>
          <w:rFonts w:cs="Arial"/>
        </w:rPr>
      </w:pPr>
    </w:p>
    <w:p w14:paraId="6CA1DAA0" w14:textId="77777777" w:rsidR="0079333E" w:rsidRPr="007838D2" w:rsidRDefault="0079333E" w:rsidP="0079333E">
      <w:pPr>
        <w:rPr>
          <w:rFonts w:cs="Arial"/>
        </w:rPr>
      </w:pPr>
    </w:p>
    <w:p w14:paraId="184D267C" w14:textId="77777777" w:rsidR="0079333E" w:rsidRDefault="0079333E" w:rsidP="0079333E">
      <w:pPr>
        <w:rPr>
          <w:rFonts w:cs="Arial"/>
        </w:rPr>
      </w:pPr>
    </w:p>
    <w:p w14:paraId="62CA2E59" w14:textId="77777777" w:rsidR="0079333E" w:rsidRDefault="0079333E" w:rsidP="0079333E">
      <w:pPr>
        <w:rPr>
          <w:rFonts w:cs="Arial"/>
          <w:i/>
        </w:rPr>
      </w:pPr>
    </w:p>
    <w:p w14:paraId="0160FB3B" w14:textId="77777777" w:rsidR="0079333E" w:rsidRDefault="0079333E" w:rsidP="0079333E">
      <w:pPr>
        <w:rPr>
          <w:rFonts w:cs="Arial"/>
          <w:i/>
        </w:rPr>
      </w:pPr>
    </w:p>
    <w:p w14:paraId="0092B352" w14:textId="77777777" w:rsidR="0079333E" w:rsidRDefault="0079333E" w:rsidP="0079333E">
      <w:pPr>
        <w:rPr>
          <w:rFonts w:cs="Arial"/>
          <w:i/>
        </w:rPr>
      </w:pPr>
    </w:p>
    <w:p w14:paraId="16F5FCB3" w14:textId="77777777" w:rsidR="0079333E" w:rsidRDefault="0079333E" w:rsidP="0079333E">
      <w:pPr>
        <w:rPr>
          <w:rFonts w:cs="Arial"/>
          <w:i/>
        </w:rPr>
      </w:pPr>
    </w:p>
    <w:p w14:paraId="75EC2EEF" w14:textId="77777777" w:rsidR="0079333E" w:rsidRDefault="0079333E" w:rsidP="0079333E">
      <w:pPr>
        <w:rPr>
          <w:rFonts w:cs="Arial"/>
          <w:i/>
        </w:rPr>
      </w:pPr>
    </w:p>
    <w:p w14:paraId="00D17875" w14:textId="77777777" w:rsidR="0079333E" w:rsidRDefault="0079333E" w:rsidP="0079333E">
      <w:pPr>
        <w:rPr>
          <w:rFonts w:cs="Arial"/>
          <w:i/>
        </w:rPr>
      </w:pPr>
    </w:p>
    <w:p w14:paraId="7F06D27A" w14:textId="77777777" w:rsidR="0079333E" w:rsidRDefault="0079333E" w:rsidP="0079333E">
      <w:pPr>
        <w:rPr>
          <w:rFonts w:cs="Arial"/>
          <w:i/>
        </w:rPr>
      </w:pPr>
    </w:p>
    <w:p w14:paraId="43C59871" w14:textId="77777777" w:rsidR="0079333E" w:rsidRDefault="0079333E" w:rsidP="0079333E">
      <w:pPr>
        <w:rPr>
          <w:rFonts w:cs="Arial"/>
          <w:i/>
        </w:rPr>
      </w:pPr>
    </w:p>
    <w:p w14:paraId="0E7611AD" w14:textId="77777777" w:rsidR="0079333E" w:rsidRDefault="0079333E" w:rsidP="0079333E">
      <w:pPr>
        <w:rPr>
          <w:rFonts w:cs="Arial"/>
          <w:i/>
        </w:rPr>
      </w:pPr>
    </w:p>
    <w:p w14:paraId="6290DF87" w14:textId="77777777" w:rsidR="0079333E" w:rsidRDefault="0079333E" w:rsidP="0079333E">
      <w:pPr>
        <w:rPr>
          <w:rFonts w:cs="Arial"/>
          <w:i/>
        </w:rPr>
      </w:pPr>
    </w:p>
    <w:p w14:paraId="6ADC3B65" w14:textId="77777777" w:rsidR="0079333E" w:rsidRDefault="0079333E" w:rsidP="0079333E">
      <w:pPr>
        <w:rPr>
          <w:rFonts w:cs="Arial"/>
          <w:i/>
        </w:rPr>
      </w:pPr>
    </w:p>
    <w:p w14:paraId="1DDF8D7A" w14:textId="77777777" w:rsidR="0079333E" w:rsidRDefault="0079333E" w:rsidP="0079333E">
      <w:pPr>
        <w:rPr>
          <w:rFonts w:cs="Arial"/>
          <w:i/>
        </w:rPr>
      </w:pPr>
    </w:p>
    <w:p w14:paraId="2443377F" w14:textId="77777777" w:rsidR="0079333E" w:rsidRDefault="0079333E" w:rsidP="0079333E">
      <w:pPr>
        <w:rPr>
          <w:rFonts w:cs="Arial"/>
          <w:i/>
        </w:rPr>
      </w:pPr>
    </w:p>
    <w:p w14:paraId="41B4C320" w14:textId="77777777" w:rsidR="0079333E" w:rsidRDefault="0079333E" w:rsidP="0079333E">
      <w:pPr>
        <w:rPr>
          <w:rFonts w:cs="Arial"/>
          <w:i/>
        </w:rPr>
      </w:pPr>
    </w:p>
    <w:p w14:paraId="4EAE811C" w14:textId="77777777" w:rsidR="0079333E" w:rsidRDefault="0079333E" w:rsidP="0079333E">
      <w:pPr>
        <w:rPr>
          <w:rFonts w:cs="Arial"/>
          <w:i/>
        </w:rPr>
      </w:pPr>
    </w:p>
    <w:p w14:paraId="179BEAE3" w14:textId="77777777" w:rsidR="0079333E" w:rsidRDefault="0079333E" w:rsidP="0079333E">
      <w:pPr>
        <w:jc w:val="both"/>
        <w:rPr>
          <w:rFonts w:cs="Arial"/>
          <w:i/>
        </w:rPr>
      </w:pPr>
    </w:p>
    <w:p w14:paraId="538EC687" w14:textId="77777777" w:rsidR="0079333E" w:rsidRDefault="0079333E" w:rsidP="0079333E">
      <w:pPr>
        <w:jc w:val="both"/>
        <w:rPr>
          <w:rFonts w:cs="Arial"/>
          <w:i/>
        </w:rPr>
      </w:pPr>
    </w:p>
    <w:p w14:paraId="27630E7F" w14:textId="77777777" w:rsidR="0079333E" w:rsidRDefault="0079333E" w:rsidP="0079333E">
      <w:pPr>
        <w:jc w:val="both"/>
        <w:rPr>
          <w:rFonts w:cs="Arial"/>
          <w:i/>
        </w:rPr>
      </w:pPr>
    </w:p>
    <w:p w14:paraId="30F2C760" w14:textId="32294050" w:rsidR="0079333E" w:rsidRDefault="0079333E" w:rsidP="0079333E">
      <w:pPr>
        <w:jc w:val="both"/>
        <w:rPr>
          <w:rFonts w:cs="Arial"/>
          <w:i/>
        </w:rPr>
      </w:pPr>
    </w:p>
    <w:p w14:paraId="6CD76971" w14:textId="77777777" w:rsidR="0079333E" w:rsidRPr="008A3924" w:rsidRDefault="0079333E" w:rsidP="0079333E">
      <w:pPr>
        <w:jc w:val="both"/>
        <w:rPr>
          <w:rFonts w:cs="Arial"/>
          <w:i/>
          <w:u w:val="single"/>
        </w:rPr>
      </w:pPr>
      <w:r w:rsidRPr="008A3924">
        <w:rPr>
          <w:rFonts w:cs="Arial"/>
          <w:i/>
          <w:u w:val="single"/>
        </w:rPr>
        <w:t xml:space="preserve">V primeru poziva naročnika, morajo obrazec izpolniti vsa sodelujoča podjetja, zato se ga razmnoži. </w:t>
      </w:r>
    </w:p>
    <w:p w14:paraId="1EF4FD67" w14:textId="77777777" w:rsidR="0079333E" w:rsidRPr="00E81DF5" w:rsidRDefault="0079333E" w:rsidP="0079333E">
      <w:pPr>
        <w:jc w:val="both"/>
        <w:rPr>
          <w:rFonts w:cs="Arial"/>
          <w:i/>
        </w:rPr>
      </w:pPr>
    </w:p>
    <w:p w14:paraId="37AA1AE1" w14:textId="77777777" w:rsidR="0079333E" w:rsidRPr="00892888" w:rsidRDefault="0079333E" w:rsidP="0079333E"/>
    <w:p w14:paraId="18BF8984" w14:textId="38BD3105" w:rsidR="00D47195" w:rsidRPr="0079333E" w:rsidRDefault="00D47195" w:rsidP="0079333E"/>
    <w:sectPr w:rsidR="00D47195" w:rsidRPr="0079333E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9CDDE" w14:textId="77777777" w:rsidR="00855443" w:rsidRDefault="00855443">
      <w:r>
        <w:separator/>
      </w:r>
    </w:p>
  </w:endnote>
  <w:endnote w:type="continuationSeparator" w:id="0">
    <w:p w14:paraId="649708C9" w14:textId="77777777" w:rsidR="00855443" w:rsidRDefault="0085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520F5B2A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933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933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2E9EF88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6715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6715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33671" w14:textId="77777777" w:rsidR="00855443" w:rsidRDefault="00855443">
      <w:r>
        <w:separator/>
      </w:r>
    </w:p>
  </w:footnote>
  <w:footnote w:type="continuationSeparator" w:id="0">
    <w:p w14:paraId="28C4406A" w14:textId="77777777" w:rsidR="00855443" w:rsidRDefault="00855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0EB77FE" w:rsidR="00C0552D" w:rsidRPr="009C7CFD" w:rsidRDefault="009C7CF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1EAA"/>
    <w:rsid w:val="000C23A5"/>
    <w:rsid w:val="000C4583"/>
    <w:rsid w:val="000D3EEE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15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9466A"/>
    <w:rsid w:val="003B36FC"/>
    <w:rsid w:val="003B46EC"/>
    <w:rsid w:val="003C0B6A"/>
    <w:rsid w:val="003C485B"/>
    <w:rsid w:val="003D1272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3923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9333E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55443"/>
    <w:rsid w:val="00882006"/>
    <w:rsid w:val="00895F3B"/>
    <w:rsid w:val="008A0761"/>
    <w:rsid w:val="008A2643"/>
    <w:rsid w:val="008A2A3F"/>
    <w:rsid w:val="008A39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B1C0F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576F1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F0EF86-3361-4816-B6F0-E8B77839BA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E157AF-609B-4883-B58A-88B6C11D0508}">
  <ds:schemaRefs>
    <ds:schemaRef ds:uri="64b5e79a-161e-4f4f-95e3-8c5cd0f50b65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6a4cc071-bd85-44c5-acc7-68a9b922d49c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CEDEBA-2378-44D8-AF43-E2D93B364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35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8</cp:revision>
  <cp:lastPrinted>2016-06-20T06:30:00Z</cp:lastPrinted>
  <dcterms:created xsi:type="dcterms:W3CDTF">2018-07-24T11:47:00Z</dcterms:created>
  <dcterms:modified xsi:type="dcterms:W3CDTF">2026-03-09T13:22:00Z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