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B27D7C" w14:textId="1F08BE22" w:rsidR="000769A7" w:rsidRDefault="000769A7" w:rsidP="000769A7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Pr="00B9100B">
        <w:rPr>
          <w:rFonts w:cs="Arial"/>
        </w:rPr>
        <w:t>:</w:t>
      </w:r>
      <w:r w:rsidR="005E2631">
        <w:rPr>
          <w:rFonts w:cs="Arial"/>
        </w:rPr>
        <w:t xml:space="preserve"> </w:t>
      </w:r>
      <w:r w:rsidR="00FF6C14">
        <w:rPr>
          <w:rFonts w:cs="Arial"/>
        </w:rPr>
        <w:t>4300-0001/2026-3</w:t>
      </w:r>
      <w:r w:rsidRPr="00B9100B">
        <w:rPr>
          <w:rFonts w:cs="Arial"/>
        </w:rPr>
        <w:t xml:space="preserve"> </w:t>
      </w:r>
    </w:p>
    <w:p w14:paraId="4584FDBA" w14:textId="5B60E133" w:rsidR="000769A7" w:rsidRPr="00241F04" w:rsidRDefault="000769A7" w:rsidP="000769A7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BR:</w:t>
      </w:r>
      <w:r w:rsidR="005E2631">
        <w:rPr>
          <w:rFonts w:cs="Arial"/>
        </w:rPr>
        <w:t xml:space="preserve"> </w:t>
      </w:r>
      <w:r w:rsidR="00FF6C14">
        <w:rPr>
          <w:rFonts w:cs="Arial"/>
        </w:rPr>
        <w:t>2026-128</w:t>
      </w:r>
      <w:bookmarkStart w:id="0" w:name="_GoBack"/>
      <w:bookmarkEnd w:id="0"/>
    </w:p>
    <w:p w14:paraId="1A06A6D5" w14:textId="77777777" w:rsidR="000769A7" w:rsidRDefault="000769A7" w:rsidP="000769A7">
      <w:pPr>
        <w:jc w:val="both"/>
        <w:rPr>
          <w:rFonts w:cs="Arial"/>
        </w:rPr>
      </w:pPr>
    </w:p>
    <w:p w14:paraId="0C3B0031" w14:textId="77777777" w:rsidR="000769A7" w:rsidRDefault="000769A7" w:rsidP="000769A7">
      <w:pPr>
        <w:jc w:val="both"/>
        <w:rPr>
          <w:rFonts w:cs="Arial"/>
        </w:rPr>
      </w:pPr>
    </w:p>
    <w:p w14:paraId="4E82FDDD" w14:textId="77777777" w:rsidR="000769A7" w:rsidRPr="00B9100B" w:rsidRDefault="000769A7" w:rsidP="000769A7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1251EB9E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6BC8C830" w14:textId="77777777" w:rsidR="000769A7" w:rsidRDefault="000769A7" w:rsidP="000769A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0B4D7B2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04C37DB1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5AB9A15A" w14:textId="77777777" w:rsidR="000769A7" w:rsidRDefault="000769A7" w:rsidP="000769A7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1E6FE06D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45016A33" w14:textId="77777777" w:rsidR="000769A7" w:rsidRDefault="000769A7" w:rsidP="000769A7">
      <w:pPr>
        <w:tabs>
          <w:tab w:val="left" w:pos="1083"/>
        </w:tabs>
        <w:rPr>
          <w:rFonts w:cs="Arial"/>
        </w:rPr>
      </w:pPr>
    </w:p>
    <w:p w14:paraId="6253EDA2" w14:textId="77777777" w:rsidR="000769A7" w:rsidRDefault="000769A7" w:rsidP="000769A7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48D04827" w14:textId="77777777" w:rsidR="000769A7" w:rsidRDefault="000769A7" w:rsidP="000769A7">
      <w:pPr>
        <w:jc w:val="both"/>
        <w:rPr>
          <w:rFonts w:cs="Arial"/>
        </w:rPr>
      </w:pPr>
    </w:p>
    <w:p w14:paraId="796CD402" w14:textId="77777777" w:rsidR="000769A7" w:rsidRPr="000D1EDF" w:rsidRDefault="000769A7" w:rsidP="000769A7">
      <w:pPr>
        <w:jc w:val="both"/>
        <w:rPr>
          <w:rFonts w:cs="Arial"/>
        </w:rPr>
      </w:pPr>
    </w:p>
    <w:p w14:paraId="5F0E5ABE" w14:textId="77777777" w:rsidR="000769A7" w:rsidRPr="000D1EDF" w:rsidRDefault="000769A7" w:rsidP="000769A7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4BC1B57" w14:textId="77777777" w:rsidR="000769A7" w:rsidRPr="000D1EDF" w:rsidRDefault="000769A7" w:rsidP="000769A7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7F71BD28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9729E98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3AF8D2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A6874B1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451936D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891905F" w14:textId="77777777" w:rsidR="000769A7" w:rsidRPr="000D1EDF" w:rsidRDefault="000769A7" w:rsidP="000769A7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5C42D5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7CD9AC" w14:textId="77777777" w:rsidR="000769A7" w:rsidRPr="000D1EDF" w:rsidRDefault="000769A7" w:rsidP="000769A7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1B74B5C" w14:textId="77777777" w:rsidR="000769A7" w:rsidRPr="000D1EDF" w:rsidRDefault="000769A7" w:rsidP="000769A7">
      <w:pPr>
        <w:jc w:val="both"/>
        <w:rPr>
          <w:rFonts w:cs="Arial"/>
        </w:rPr>
      </w:pPr>
    </w:p>
    <w:p w14:paraId="1FD30B40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7E634F6B" w14:textId="77777777" w:rsidR="000769A7" w:rsidRDefault="000769A7" w:rsidP="000769A7">
      <w:pPr>
        <w:jc w:val="both"/>
        <w:rPr>
          <w:rFonts w:cs="Arial"/>
        </w:rPr>
      </w:pPr>
    </w:p>
    <w:p w14:paraId="42EAAC6A" w14:textId="77777777" w:rsidR="000769A7" w:rsidRPr="000D1EDF" w:rsidRDefault="000769A7" w:rsidP="000769A7">
      <w:pPr>
        <w:jc w:val="both"/>
        <w:rPr>
          <w:rFonts w:cs="Arial"/>
        </w:rPr>
      </w:pPr>
    </w:p>
    <w:p w14:paraId="3FE531C1" w14:textId="77777777" w:rsidR="000769A7" w:rsidRDefault="000769A7" w:rsidP="000769A7">
      <w:pPr>
        <w:jc w:val="both"/>
        <w:rPr>
          <w:rFonts w:cs="Arial"/>
        </w:rPr>
      </w:pPr>
    </w:p>
    <w:p w14:paraId="56B28B62" w14:textId="77777777" w:rsidR="000769A7" w:rsidRDefault="000769A7" w:rsidP="000769A7">
      <w:pPr>
        <w:jc w:val="both"/>
        <w:rPr>
          <w:rFonts w:cs="Arial"/>
        </w:rPr>
      </w:pPr>
    </w:p>
    <w:p w14:paraId="1A9A1961" w14:textId="77777777" w:rsidR="000769A7" w:rsidRDefault="000769A7" w:rsidP="000769A7">
      <w:pPr>
        <w:jc w:val="both"/>
        <w:rPr>
          <w:rFonts w:cs="Arial"/>
        </w:rPr>
      </w:pPr>
    </w:p>
    <w:p w14:paraId="24CC4B7F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C7915E3" w14:textId="77777777" w:rsidR="000769A7" w:rsidRDefault="000769A7" w:rsidP="000769A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5C497BA2" w14:textId="77777777" w:rsidR="000769A7" w:rsidRDefault="000769A7" w:rsidP="000769A7">
      <w:pPr>
        <w:jc w:val="both"/>
        <w:rPr>
          <w:rFonts w:cs="Arial"/>
        </w:rPr>
      </w:pPr>
    </w:p>
    <w:p w14:paraId="0A18CB59" w14:textId="77777777" w:rsidR="000769A7" w:rsidRDefault="000769A7" w:rsidP="000769A7">
      <w:pPr>
        <w:rPr>
          <w:rFonts w:cs="Arial"/>
          <w:i/>
        </w:rPr>
      </w:pPr>
    </w:p>
    <w:p w14:paraId="743DD278" w14:textId="77777777" w:rsidR="000769A7" w:rsidRDefault="000769A7" w:rsidP="000769A7">
      <w:pPr>
        <w:rPr>
          <w:rFonts w:cs="Arial"/>
          <w:i/>
        </w:rPr>
      </w:pPr>
    </w:p>
    <w:p w14:paraId="02C04E31" w14:textId="77777777" w:rsidR="000769A7" w:rsidRDefault="000769A7" w:rsidP="000769A7">
      <w:pPr>
        <w:rPr>
          <w:rFonts w:cs="Arial"/>
          <w:i/>
        </w:rPr>
      </w:pPr>
    </w:p>
    <w:p w14:paraId="26846660" w14:textId="77777777" w:rsidR="000769A7" w:rsidRDefault="000769A7" w:rsidP="000769A7">
      <w:pPr>
        <w:rPr>
          <w:rFonts w:cs="Arial"/>
          <w:i/>
        </w:rPr>
      </w:pPr>
    </w:p>
    <w:p w14:paraId="48F65581" w14:textId="7D30F668" w:rsidR="00245FE1" w:rsidRPr="008318D9" w:rsidRDefault="00245FE1" w:rsidP="00245FE1">
      <w:pPr>
        <w:jc w:val="both"/>
        <w:rPr>
          <w:rFonts w:cs="Arial"/>
          <w:i/>
        </w:rPr>
      </w:pPr>
      <w:r w:rsidRPr="00D362E1">
        <w:rPr>
          <w:rFonts w:cs="Arial"/>
          <w:i/>
          <w:u w:val="single"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67FF6012" w14:textId="77777777" w:rsidR="000769A7" w:rsidRPr="008318D9" w:rsidRDefault="000769A7" w:rsidP="000769A7">
      <w:pPr>
        <w:jc w:val="both"/>
        <w:rPr>
          <w:rFonts w:cs="Arial"/>
          <w:i/>
        </w:rPr>
      </w:pPr>
    </w:p>
    <w:p w14:paraId="133C2AAF" w14:textId="0FCAB87A" w:rsidR="000D1EDF" w:rsidRPr="000769A7" w:rsidRDefault="000D1EDF" w:rsidP="000769A7"/>
    <w:sectPr w:rsidR="000D1EDF" w:rsidRPr="000769A7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A32BC" w14:textId="77777777" w:rsidR="00116AD7" w:rsidRDefault="00116AD7">
      <w:r>
        <w:separator/>
      </w:r>
    </w:p>
  </w:endnote>
  <w:endnote w:type="continuationSeparator" w:id="0">
    <w:p w14:paraId="5142867B" w14:textId="77777777" w:rsidR="00116AD7" w:rsidRDefault="00116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4E43D6F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45FE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45FE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564129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C1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6C1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DAE9D" w14:textId="77777777" w:rsidR="00116AD7" w:rsidRDefault="00116AD7">
      <w:r>
        <w:separator/>
      </w:r>
    </w:p>
  </w:footnote>
  <w:footnote w:type="continuationSeparator" w:id="0">
    <w:p w14:paraId="5BAB5B3E" w14:textId="77777777" w:rsidR="00116AD7" w:rsidRDefault="00116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3D2FDBA1" w:rsidR="00C0552D" w:rsidRPr="00D31308" w:rsidRDefault="00D3130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31308">
            <w:rPr>
              <w:rFonts w:cs="Arial"/>
              <w:color w:val="000000"/>
              <w:sz w:val="16"/>
              <w:szCs w:val="16"/>
            </w:rPr>
            <w:t>ODPRTI POSTOPEK</w:t>
          </w:r>
          <w:r w:rsidR="00E0042D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69A7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16AD7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45FE1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263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C4FF7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5635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39DD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0FF6C14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81B9B9-78E7-462E-9336-6863A683F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F1A8E-C672-4718-A431-9679C41A07DB}">
  <ds:schemaRefs>
    <ds:schemaRef ds:uri="6a4cc071-bd85-44c5-acc7-68a9b922d49c"/>
    <ds:schemaRef ds:uri="http://purl.org/dc/terms/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181BF9-D212-4E51-8EAE-22831B1B8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184</Words>
  <Characters>1051</Characters>
  <Application>Microsoft Office Word</Application>
  <DocSecurity>0</DocSecurity>
  <Lines>8</Lines>
  <Paragraphs>2</Paragraphs>
  <ScaleCrop>false</ScaleCrop>
  <Company>ZRSBR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25</cp:revision>
  <cp:lastPrinted>2016-06-20T06:30:00Z</cp:lastPrinted>
  <dcterms:created xsi:type="dcterms:W3CDTF">2018-07-24T11:48:00Z</dcterms:created>
  <dcterms:modified xsi:type="dcterms:W3CDTF">2026-03-09T13:23:00Z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