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674D2" w14:textId="10F9704B" w:rsidR="00447121" w:rsidRDefault="00C462A1" w:rsidP="00447121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>
        <w:rPr>
          <w:rFonts w:cs="Arial"/>
        </w:rPr>
        <w:t xml:space="preserve"> </w:t>
      </w:r>
      <w:r w:rsidR="00447121">
        <w:rPr>
          <w:rFonts w:cs="Arial"/>
        </w:rPr>
        <w:t>Številka</w:t>
      </w:r>
      <w:r w:rsidR="00447121" w:rsidRPr="00B9100B">
        <w:rPr>
          <w:rFonts w:cs="Arial"/>
        </w:rPr>
        <w:t>:</w:t>
      </w:r>
      <w:r w:rsidR="00D46AB5">
        <w:rPr>
          <w:rFonts w:cs="Arial"/>
        </w:rPr>
        <w:t xml:space="preserve"> </w:t>
      </w:r>
      <w:r w:rsidR="0025144E">
        <w:rPr>
          <w:rFonts w:cs="Arial"/>
        </w:rPr>
        <w:t>4300-0001/2026-3</w:t>
      </w:r>
    </w:p>
    <w:p w14:paraId="59EC62A5" w14:textId="253E9DB1" w:rsidR="00447121" w:rsidRPr="00882EA9" w:rsidRDefault="00447121" w:rsidP="00447121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D46AB5">
        <w:rPr>
          <w:rFonts w:cs="Arial"/>
        </w:rPr>
        <w:t xml:space="preserve"> </w:t>
      </w:r>
      <w:r w:rsidR="0025144E">
        <w:rPr>
          <w:rFonts w:cs="Arial"/>
        </w:rPr>
        <w:t>2026-128</w:t>
      </w:r>
    </w:p>
    <w:p w14:paraId="5C914349" w14:textId="77777777" w:rsidR="00447121" w:rsidRDefault="00447121" w:rsidP="00447121">
      <w:pPr>
        <w:jc w:val="both"/>
        <w:rPr>
          <w:rFonts w:cs="Arial"/>
        </w:rPr>
      </w:pPr>
    </w:p>
    <w:p w14:paraId="63C6DD86" w14:textId="338D6E2F" w:rsidR="00447121" w:rsidRDefault="00447121" w:rsidP="00DF0825">
      <w:pPr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53C8BDC4" w14:textId="6845CE53" w:rsidR="00DF0825" w:rsidRPr="00DF0825" w:rsidRDefault="00DF0825" w:rsidP="00DF0825">
      <w:pPr>
        <w:jc w:val="center"/>
        <w:rPr>
          <w:rFonts w:cs="Arial"/>
          <w:i/>
          <w:color w:val="808080" w:themeColor="background1" w:themeShade="80"/>
        </w:rPr>
      </w:pPr>
      <w:r w:rsidRPr="00DF0825">
        <w:rPr>
          <w:rFonts w:cs="Arial"/>
          <w:i/>
          <w:color w:val="808080" w:themeColor="background1" w:themeShade="80"/>
        </w:rPr>
        <w:t>/se uporabi za sklop 1 in sklop 2/</w:t>
      </w:r>
    </w:p>
    <w:p w14:paraId="5F2D4AB3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679799E1" w14:textId="77777777" w:rsidR="00447121" w:rsidRDefault="00447121" w:rsidP="0044712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3DF7394F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505E6D1B" w14:textId="77777777" w:rsidR="00447121" w:rsidRDefault="00447121" w:rsidP="0044712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518C83BE" w14:textId="77777777" w:rsidR="00447121" w:rsidRDefault="00447121" w:rsidP="00447121">
      <w:pPr>
        <w:tabs>
          <w:tab w:val="left" w:pos="1083"/>
        </w:tabs>
        <w:rPr>
          <w:rFonts w:cs="Arial"/>
        </w:rPr>
      </w:pPr>
    </w:p>
    <w:p w14:paraId="16A6EF2F" w14:textId="77777777" w:rsidR="00447121" w:rsidRDefault="00447121" w:rsidP="00447121">
      <w:pPr>
        <w:jc w:val="both"/>
        <w:rPr>
          <w:rFonts w:cs="Arial"/>
        </w:rPr>
      </w:pPr>
    </w:p>
    <w:p w14:paraId="1D32ABC7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Naročnik referenčnega projekta: ________________________________________________</w:t>
      </w:r>
    </w:p>
    <w:p w14:paraId="3BF4B2A2" w14:textId="77777777" w:rsidR="00447121" w:rsidRDefault="00447121" w:rsidP="00447121">
      <w:pPr>
        <w:jc w:val="both"/>
        <w:rPr>
          <w:rFonts w:cs="Arial"/>
        </w:rPr>
      </w:pPr>
    </w:p>
    <w:p w14:paraId="3575B350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Naslov naročnika referenčnega projekta: _________________________________________</w:t>
      </w:r>
    </w:p>
    <w:p w14:paraId="7F6CE252" w14:textId="77777777" w:rsidR="00447121" w:rsidRDefault="00447121" w:rsidP="00447121">
      <w:pPr>
        <w:jc w:val="both"/>
        <w:rPr>
          <w:rFonts w:cs="Arial"/>
        </w:rPr>
      </w:pPr>
    </w:p>
    <w:p w14:paraId="0F3350F7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Odgovorna oseba naročnika referenčnega projekta: _________________________________</w:t>
      </w:r>
    </w:p>
    <w:p w14:paraId="3EB5B9DF" w14:textId="77777777" w:rsidR="00447121" w:rsidRDefault="00447121" w:rsidP="00447121">
      <w:pPr>
        <w:jc w:val="both"/>
        <w:rPr>
          <w:rFonts w:cs="Arial"/>
        </w:rPr>
      </w:pPr>
    </w:p>
    <w:p w14:paraId="5CA864F2" w14:textId="77777777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Kontaktni podatki odgovorne osebe naročnika referenčnega projekta: ___________________</w:t>
      </w:r>
    </w:p>
    <w:p w14:paraId="433575F3" w14:textId="77777777" w:rsidR="00447121" w:rsidRDefault="00447121" w:rsidP="00447121">
      <w:pPr>
        <w:jc w:val="both"/>
        <w:rPr>
          <w:rFonts w:cs="Arial"/>
        </w:rPr>
      </w:pPr>
    </w:p>
    <w:p w14:paraId="6C330D54" w14:textId="4CFFF936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7D934CF1" w14:textId="25093C3A" w:rsidR="00447121" w:rsidRDefault="00447121" w:rsidP="00447121">
      <w:pPr>
        <w:jc w:val="both"/>
        <w:rPr>
          <w:rFonts w:cs="Arial"/>
        </w:rPr>
      </w:pPr>
    </w:p>
    <w:p w14:paraId="6E58333E" w14:textId="580DEA15" w:rsidR="00542E7D" w:rsidRDefault="00542E7D" w:rsidP="00447121">
      <w:pPr>
        <w:jc w:val="both"/>
        <w:rPr>
          <w:rFonts w:cs="Arial"/>
        </w:rPr>
      </w:pPr>
      <w:r>
        <w:rPr>
          <w:rFonts w:cs="Arial"/>
        </w:rPr>
        <w:t xml:space="preserve">Predmet pogodbe in vrsta del </w:t>
      </w:r>
      <w:r w:rsidRPr="004A42EC">
        <w:rPr>
          <w:rFonts w:cs="Arial"/>
          <w:i/>
          <w:color w:val="808080" w:themeColor="background1" w:themeShade="80"/>
          <w:sz w:val="18"/>
          <w:szCs w:val="18"/>
        </w:rPr>
        <w:t>(</w:t>
      </w:r>
      <w:r w:rsidR="00D46AB5" w:rsidRPr="004A42EC">
        <w:rPr>
          <w:rFonts w:cs="Arial"/>
          <w:i/>
          <w:color w:val="808080" w:themeColor="background1" w:themeShade="80"/>
          <w:sz w:val="18"/>
          <w:szCs w:val="18"/>
        </w:rPr>
        <w:t>naročnik priporoča, da ponudnik</w:t>
      </w:r>
      <w:r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 navede vrsto del tako, da bo iz opisa razvidno izpolnitev pogoja)</w:t>
      </w:r>
      <w:r>
        <w:rPr>
          <w:rFonts w:cs="Arial"/>
        </w:rPr>
        <w:t>:______________________________________________________________</w:t>
      </w:r>
    </w:p>
    <w:p w14:paraId="2C0B8E6E" w14:textId="12C37D97" w:rsidR="00542E7D" w:rsidRDefault="00542E7D" w:rsidP="00447121">
      <w:pPr>
        <w:jc w:val="both"/>
        <w:rPr>
          <w:rFonts w:cs="Arial"/>
        </w:rPr>
      </w:pPr>
    </w:p>
    <w:p w14:paraId="70B5B3E3" w14:textId="69B6146C" w:rsidR="00542E7D" w:rsidRDefault="00542E7D" w:rsidP="00447121">
      <w:pPr>
        <w:jc w:val="both"/>
        <w:rPr>
          <w:rFonts w:cs="Arial"/>
        </w:rPr>
      </w:pPr>
      <w:r>
        <w:rPr>
          <w:rFonts w:cs="Arial"/>
        </w:rPr>
        <w:t xml:space="preserve">Klasifikacija objekta CC-SI: __________ </w:t>
      </w:r>
      <w:r w:rsidRPr="004A42EC">
        <w:rPr>
          <w:rFonts w:cs="Arial"/>
          <w:i/>
          <w:color w:val="808080" w:themeColor="background1" w:themeShade="80"/>
          <w:sz w:val="18"/>
          <w:szCs w:val="18"/>
        </w:rPr>
        <w:t>(</w:t>
      </w:r>
      <w:r w:rsidR="00E3605B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velja za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točko 2.C.1.a) (</w:t>
      </w:r>
      <w:r w:rsidR="00E3605B" w:rsidRPr="004A42EC">
        <w:rPr>
          <w:rFonts w:cs="Arial"/>
          <w:i/>
          <w:color w:val="808080" w:themeColor="background1" w:themeShade="80"/>
          <w:sz w:val="18"/>
          <w:szCs w:val="18"/>
        </w:rPr>
        <w:t>sklop 1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) in prvo alinejo točke 2.C.1.b) (sklopa 2)</w:t>
      </w:r>
      <w:r w:rsidRPr="004A42EC">
        <w:rPr>
          <w:rFonts w:cs="Arial"/>
          <w:i/>
          <w:color w:val="808080" w:themeColor="background1" w:themeShade="80"/>
          <w:sz w:val="18"/>
          <w:szCs w:val="18"/>
        </w:rPr>
        <w:t>)</w:t>
      </w:r>
    </w:p>
    <w:p w14:paraId="4445E517" w14:textId="77777777" w:rsidR="00542E7D" w:rsidRDefault="00542E7D" w:rsidP="00447121">
      <w:pPr>
        <w:jc w:val="both"/>
        <w:rPr>
          <w:rFonts w:cs="Arial"/>
        </w:rPr>
      </w:pPr>
    </w:p>
    <w:p w14:paraId="6F89091F" w14:textId="6F75C320" w:rsidR="00542E7D" w:rsidRDefault="00447121" w:rsidP="00447121">
      <w:pPr>
        <w:jc w:val="both"/>
        <w:rPr>
          <w:rFonts w:cs="Arial"/>
        </w:rPr>
      </w:pPr>
      <w:r>
        <w:rPr>
          <w:rFonts w:cs="Arial"/>
        </w:rPr>
        <w:t>Vrednost del: _____________ (v EUR brez DDV)</w:t>
      </w:r>
      <w:r w:rsidR="00542E7D">
        <w:rPr>
          <w:rFonts w:cs="Arial"/>
        </w:rPr>
        <w:t xml:space="preserve"> </w:t>
      </w:r>
      <w:r w:rsidR="00DF0825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(velja za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točko 2.C.1.a) (</w:t>
      </w:r>
      <w:r w:rsidR="00DF0825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sklop 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>1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)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ter</w:t>
      </w:r>
      <w:r w:rsidR="004D7116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 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za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 xml:space="preserve">prvo in </w:t>
      </w:r>
      <w:r w:rsidR="000E79D1">
        <w:rPr>
          <w:rFonts w:cs="Arial"/>
          <w:i/>
          <w:color w:val="808080" w:themeColor="background1" w:themeShade="80"/>
          <w:sz w:val="18"/>
          <w:szCs w:val="18"/>
        </w:rPr>
        <w:t>peto</w:t>
      </w:r>
      <w:r w:rsidR="000E79D1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 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alinejo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točke 2.C.1.b) (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>sklopa 2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)</w:t>
      </w:r>
      <w:r w:rsidR="004A42EC" w:rsidRPr="004A42EC">
        <w:rPr>
          <w:rFonts w:cs="Arial"/>
          <w:i/>
          <w:color w:val="808080" w:themeColor="background1" w:themeShade="80"/>
          <w:sz w:val="18"/>
          <w:szCs w:val="18"/>
        </w:rPr>
        <w:t>)</w:t>
      </w:r>
    </w:p>
    <w:p w14:paraId="27F357D7" w14:textId="77777777" w:rsidR="00DF0825" w:rsidRDefault="00DF0825" w:rsidP="00542E7D">
      <w:pPr>
        <w:jc w:val="both"/>
        <w:rPr>
          <w:rFonts w:cs="Arial"/>
        </w:rPr>
      </w:pPr>
    </w:p>
    <w:p w14:paraId="51DDA350" w14:textId="57991CD1" w:rsidR="00542E7D" w:rsidRDefault="00542E7D" w:rsidP="00542E7D">
      <w:pPr>
        <w:jc w:val="both"/>
        <w:rPr>
          <w:rFonts w:cs="Arial"/>
        </w:rPr>
      </w:pPr>
      <w:r>
        <w:rPr>
          <w:rFonts w:cs="Arial"/>
        </w:rPr>
        <w:t>Datum uspešne primopredaje del: ______________</w:t>
      </w:r>
    </w:p>
    <w:p w14:paraId="4160D065" w14:textId="60F84863" w:rsidR="00542E7D" w:rsidRDefault="00542E7D" w:rsidP="00542E7D">
      <w:pPr>
        <w:jc w:val="both"/>
        <w:rPr>
          <w:rFonts w:cs="Arial"/>
        </w:rPr>
      </w:pPr>
    </w:p>
    <w:p w14:paraId="7D4B558E" w14:textId="4E27CA47" w:rsidR="00447121" w:rsidRDefault="00542E7D" w:rsidP="00447121">
      <w:pPr>
        <w:jc w:val="both"/>
        <w:rPr>
          <w:rFonts w:cs="Arial"/>
        </w:rPr>
      </w:pPr>
      <w:r>
        <w:rPr>
          <w:rFonts w:cs="Arial"/>
        </w:rPr>
        <w:t>Datum pridobitve uporabnega dovoljenja</w:t>
      </w:r>
      <w:r w:rsidR="00367B3F">
        <w:rPr>
          <w:rFonts w:cs="Arial"/>
        </w:rPr>
        <w:t xml:space="preserve"> ali datum pridobitve odločbe</w:t>
      </w:r>
      <w:r w:rsidR="00367B3F" w:rsidRPr="00367B3F">
        <w:rPr>
          <w:rFonts w:cs="Arial"/>
        </w:rPr>
        <w:t xml:space="preserve"> o poskusnem obratovanju</w:t>
      </w:r>
      <w:r>
        <w:rPr>
          <w:rFonts w:cs="Arial"/>
        </w:rPr>
        <w:t>: ______________</w:t>
      </w:r>
      <w:r w:rsidR="0009540E">
        <w:rPr>
          <w:rFonts w:cs="Arial"/>
        </w:rPr>
        <w:t xml:space="preserve"> </w:t>
      </w:r>
      <w:r w:rsidR="00DF0825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(velja za točko 2.C.1.a) (sklop 1)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>ter</w:t>
      </w:r>
      <w:r w:rsidR="004D7116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 </w:t>
      </w:r>
      <w:r w:rsidR="00DF0825" w:rsidRPr="004A42EC">
        <w:rPr>
          <w:rFonts w:cs="Arial"/>
          <w:i/>
          <w:color w:val="808080" w:themeColor="background1" w:themeShade="80"/>
          <w:sz w:val="18"/>
          <w:szCs w:val="18"/>
        </w:rPr>
        <w:t xml:space="preserve">prvo </w:t>
      </w:r>
      <w:r w:rsidR="004D7116">
        <w:rPr>
          <w:rFonts w:cs="Arial"/>
          <w:i/>
          <w:color w:val="808080" w:themeColor="background1" w:themeShade="80"/>
          <w:sz w:val="18"/>
          <w:szCs w:val="18"/>
        </w:rPr>
        <w:t xml:space="preserve">in drugo </w:t>
      </w:r>
      <w:r w:rsidR="00DF0825" w:rsidRPr="004A42EC">
        <w:rPr>
          <w:rFonts w:cs="Arial"/>
          <w:i/>
          <w:color w:val="808080" w:themeColor="background1" w:themeShade="80"/>
          <w:sz w:val="18"/>
          <w:szCs w:val="18"/>
        </w:rPr>
        <w:t>alinejo točke 2.C.1.b) (sklop 2) obrazca OBR – 2.06)</w:t>
      </w:r>
    </w:p>
    <w:p w14:paraId="2B88DD1A" w14:textId="77777777" w:rsidR="00DF0825" w:rsidRDefault="00DF0825" w:rsidP="00447121">
      <w:pPr>
        <w:jc w:val="both"/>
        <w:rPr>
          <w:rFonts w:cs="Arial"/>
        </w:rPr>
      </w:pPr>
    </w:p>
    <w:p w14:paraId="4E1E35C0" w14:textId="017B6504" w:rsidR="00447121" w:rsidRDefault="00447121" w:rsidP="00447121">
      <w:pPr>
        <w:jc w:val="both"/>
        <w:rPr>
          <w:rFonts w:cs="Arial"/>
        </w:rPr>
      </w:pPr>
      <w:r>
        <w:rPr>
          <w:rFonts w:cs="Arial"/>
        </w:rPr>
        <w:t xml:space="preserve">Kot naročnik navedenega referenčnega projekta, potrjujemo, da je sodelujoče podjetje uspešno (v roku in </w:t>
      </w:r>
      <w:r w:rsidR="00DA1093">
        <w:rPr>
          <w:rFonts w:cs="Arial"/>
        </w:rPr>
        <w:t>da je bila uspešno izvedena primopredaja del ter pridobljeno uporabno dovoljenje</w:t>
      </w:r>
      <w:r w:rsidR="00DF0825">
        <w:rPr>
          <w:rFonts w:cs="Arial"/>
        </w:rPr>
        <w:t xml:space="preserve"> ali pridobljena odločba o poskusnem obratovanju</w:t>
      </w:r>
      <w:r w:rsidR="0021169F">
        <w:rPr>
          <w:rFonts w:cs="Arial"/>
        </w:rPr>
        <w:t xml:space="preserve"> </w:t>
      </w:r>
      <w:r w:rsidR="00DF0825" w:rsidRPr="00E3605B">
        <w:rPr>
          <w:rFonts w:cs="Arial"/>
          <w:i/>
          <w:color w:val="808080" w:themeColor="background1" w:themeShade="80"/>
        </w:rPr>
        <w:t xml:space="preserve">(velja za točko 2.C.1.a) (sklop 1) </w:t>
      </w:r>
      <w:r w:rsidR="004D7116">
        <w:rPr>
          <w:rFonts w:cs="Arial"/>
          <w:i/>
          <w:color w:val="808080" w:themeColor="background1" w:themeShade="80"/>
        </w:rPr>
        <w:t>ter</w:t>
      </w:r>
      <w:r w:rsidR="004D7116" w:rsidRPr="00E3605B">
        <w:rPr>
          <w:rFonts w:cs="Arial"/>
          <w:i/>
          <w:color w:val="808080" w:themeColor="background1" w:themeShade="80"/>
        </w:rPr>
        <w:t xml:space="preserve"> </w:t>
      </w:r>
      <w:r w:rsidR="00DF0825" w:rsidRPr="00E3605B">
        <w:rPr>
          <w:rFonts w:cs="Arial"/>
          <w:i/>
          <w:color w:val="808080" w:themeColor="background1" w:themeShade="80"/>
        </w:rPr>
        <w:t xml:space="preserve">prvo </w:t>
      </w:r>
      <w:r w:rsidR="004D7116">
        <w:rPr>
          <w:rFonts w:cs="Arial"/>
          <w:i/>
          <w:color w:val="808080" w:themeColor="background1" w:themeShade="80"/>
        </w:rPr>
        <w:t xml:space="preserve">in drugo </w:t>
      </w:r>
      <w:r w:rsidR="00DF0825" w:rsidRPr="00E3605B">
        <w:rPr>
          <w:rFonts w:cs="Arial"/>
          <w:i/>
          <w:color w:val="808080" w:themeColor="background1" w:themeShade="80"/>
        </w:rPr>
        <w:t>alinejo točke 2.C.1.b) (sklop 2) obrazca OBR – 2.06</w:t>
      </w:r>
      <w:r w:rsidRPr="00E3605B">
        <w:rPr>
          <w:rFonts w:cs="Arial"/>
          <w:color w:val="808080" w:themeColor="background1" w:themeShade="80"/>
        </w:rPr>
        <w:t>)</w:t>
      </w:r>
      <w:r>
        <w:rPr>
          <w:rFonts w:cs="Arial"/>
        </w:rPr>
        <w:t xml:space="preserve"> izvedel navedeni referenčni projekt. </w:t>
      </w:r>
    </w:p>
    <w:p w14:paraId="3DB20AC6" w14:textId="7516A1B0" w:rsidR="00447121" w:rsidRDefault="00447121" w:rsidP="00447121">
      <w:pPr>
        <w:rPr>
          <w:rFonts w:cs="Arial"/>
        </w:rPr>
      </w:pPr>
    </w:p>
    <w:p w14:paraId="72542C30" w14:textId="77777777" w:rsidR="00447121" w:rsidRDefault="00447121" w:rsidP="00447121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447121" w14:paraId="401D1AF7" w14:textId="77777777" w:rsidTr="00FE20E2">
        <w:tc>
          <w:tcPr>
            <w:tcW w:w="1610" w:type="dxa"/>
          </w:tcPr>
          <w:p w14:paraId="22301A9C" w14:textId="77777777" w:rsidR="00447121" w:rsidRDefault="00447121" w:rsidP="00367B3F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2A799F2D" w14:textId="77777777" w:rsidR="00447121" w:rsidRDefault="00447121" w:rsidP="00367B3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0DB4DF8E" w14:textId="77777777" w:rsidR="00D93E64" w:rsidRDefault="00447121" w:rsidP="00367B3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Podpis </w:t>
            </w:r>
            <w:r w:rsidR="00D93E64">
              <w:rPr>
                <w:rFonts w:cs="Arial"/>
              </w:rPr>
              <w:t xml:space="preserve">zakonitega zastopnika </w:t>
            </w:r>
          </w:p>
          <w:p w14:paraId="16DC4649" w14:textId="48D0CF7E" w:rsidR="00447121" w:rsidRDefault="00447121" w:rsidP="00367B3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referenčnega naročnika:</w:t>
            </w:r>
          </w:p>
          <w:p w14:paraId="1B811632" w14:textId="77777777" w:rsidR="00447121" w:rsidRDefault="00447121" w:rsidP="00367B3F">
            <w:pPr>
              <w:rPr>
                <w:rFonts w:cs="Arial"/>
              </w:rPr>
            </w:pPr>
          </w:p>
          <w:p w14:paraId="423D2E11" w14:textId="77777777" w:rsidR="00447121" w:rsidRDefault="00447121" w:rsidP="00367B3F">
            <w:pPr>
              <w:rPr>
                <w:rFonts w:cs="Arial"/>
              </w:rPr>
            </w:pPr>
          </w:p>
        </w:tc>
      </w:tr>
      <w:tr w:rsidR="00447121" w14:paraId="341202CC" w14:textId="77777777" w:rsidTr="00FE20E2">
        <w:tc>
          <w:tcPr>
            <w:tcW w:w="1610" w:type="dxa"/>
          </w:tcPr>
          <w:p w14:paraId="37A058F0" w14:textId="77777777" w:rsidR="00447121" w:rsidRDefault="00447121" w:rsidP="00367B3F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1D80B58C" w14:textId="77777777" w:rsidR="00447121" w:rsidRDefault="00447121" w:rsidP="00367B3F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6DC184D6" w14:textId="77777777" w:rsidR="00447121" w:rsidRDefault="00447121" w:rsidP="00367B3F">
            <w:pPr>
              <w:rPr>
                <w:rFonts w:cs="Arial"/>
              </w:rPr>
            </w:pPr>
          </w:p>
        </w:tc>
      </w:tr>
    </w:tbl>
    <w:p w14:paraId="7D120D33" w14:textId="1F836168" w:rsidR="00447121" w:rsidRPr="005B4793" w:rsidRDefault="00447121" w:rsidP="00447121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potrditi </w:t>
      </w:r>
      <w:r w:rsidR="00D93E64">
        <w:rPr>
          <w:rFonts w:cs="Arial"/>
          <w:i/>
        </w:rPr>
        <w:t xml:space="preserve">zakoniti zastopnik referenčnega </w:t>
      </w:r>
      <w:r>
        <w:rPr>
          <w:rFonts w:cs="Arial"/>
          <w:i/>
        </w:rPr>
        <w:t>naročnik</w:t>
      </w:r>
      <w:r w:rsidR="00D93E64">
        <w:rPr>
          <w:rFonts w:cs="Arial"/>
          <w:i/>
        </w:rPr>
        <w:t>a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112AC216" w14:textId="77777777" w:rsidR="00FE20E2" w:rsidRDefault="00FE20E2" w:rsidP="00447121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41385FD4" w:rsidR="00EF5515" w:rsidRPr="00FE20E2" w:rsidRDefault="00447121" w:rsidP="00FE20E2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sectPr w:rsidR="00EF5515" w:rsidRPr="00FE20E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F64BB" w14:textId="77777777" w:rsidR="000E79D1" w:rsidRDefault="000E79D1">
      <w:r>
        <w:separator/>
      </w:r>
    </w:p>
  </w:endnote>
  <w:endnote w:type="continuationSeparator" w:id="0">
    <w:p w14:paraId="76527387" w14:textId="77777777" w:rsidR="000E79D1" w:rsidRDefault="000E79D1">
      <w:r>
        <w:continuationSeparator/>
      </w:r>
    </w:p>
  </w:endnote>
  <w:endnote w:type="continuationNotice" w:id="1">
    <w:p w14:paraId="7674494E" w14:textId="77777777" w:rsidR="000E79D1" w:rsidRDefault="000E7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030FA5E" w:rsidR="000E79D1" w:rsidRPr="00001218" w:rsidRDefault="000E79D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E20E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E20E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E79D1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0E79D1" w:rsidRPr="005A785E" w:rsidRDefault="000E79D1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0885B9D" w:rsidR="000E79D1" w:rsidRPr="00A1445A" w:rsidRDefault="000E79D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EA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D3EA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0E79D1" w:rsidRPr="00FC6CF0" w:rsidRDefault="000E79D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EC50B" w14:textId="77777777" w:rsidR="000E79D1" w:rsidRDefault="000E79D1">
      <w:r>
        <w:separator/>
      </w:r>
    </w:p>
  </w:footnote>
  <w:footnote w:type="continuationSeparator" w:id="0">
    <w:p w14:paraId="00A6E726" w14:textId="77777777" w:rsidR="000E79D1" w:rsidRDefault="000E79D1">
      <w:r>
        <w:continuationSeparator/>
      </w:r>
    </w:p>
  </w:footnote>
  <w:footnote w:type="continuationNotice" w:id="1">
    <w:p w14:paraId="401B6EAD" w14:textId="77777777" w:rsidR="000E79D1" w:rsidRDefault="000E79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E79D1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0E79D1" w:rsidRPr="00A04B00" w:rsidRDefault="000E79D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0E79D1" w:rsidRPr="00A04B00" w:rsidRDefault="000E79D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0E79D1" w:rsidRPr="00A04B00" w:rsidRDefault="000E79D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0E79D1" w:rsidRPr="00C0552D" w:rsidRDefault="000E79D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0E79D1" w:rsidRPr="00C0552D" w:rsidRDefault="000E79D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0E79D1" w:rsidRPr="00A1445A" w:rsidRDefault="000E79D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0E79D1" w:rsidRPr="00A1445A" w:rsidRDefault="000E79D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0E79D1" w:rsidRPr="00A1445A" w:rsidRDefault="000E79D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0E79D1" w:rsidRDefault="000E79D1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0E79D1" w:rsidRPr="00A1445A" w:rsidRDefault="000E79D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E79D1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C05C762" w:rsidR="000E79D1" w:rsidRPr="009F4AF4" w:rsidRDefault="000E79D1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POSTOPEK-GRADNJA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0E79D1" w:rsidRPr="009F4AF4" w:rsidRDefault="000E79D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0E79D1" w:rsidRPr="009F4AF4" w:rsidRDefault="000E79D1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0E79D1" w:rsidRPr="00FC6CF0" w:rsidRDefault="000E79D1" w:rsidP="00001218">
    <w:pPr>
      <w:pStyle w:val="Glava"/>
      <w:rPr>
        <w:rFonts w:cs="Arial"/>
        <w:sz w:val="2"/>
        <w:szCs w:val="2"/>
      </w:rPr>
    </w:pPr>
  </w:p>
  <w:p w14:paraId="16BFB5D1" w14:textId="77777777" w:rsidR="000E79D1" w:rsidRPr="00FC6CF0" w:rsidRDefault="000E79D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32F9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540E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0E79D1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36C5"/>
    <w:rsid w:val="001A192F"/>
    <w:rsid w:val="001A7BD0"/>
    <w:rsid w:val="001D16E0"/>
    <w:rsid w:val="001D694D"/>
    <w:rsid w:val="001E7C32"/>
    <w:rsid w:val="001F4C72"/>
    <w:rsid w:val="001F6F0F"/>
    <w:rsid w:val="0020233B"/>
    <w:rsid w:val="0021169F"/>
    <w:rsid w:val="00213ABA"/>
    <w:rsid w:val="00227FB0"/>
    <w:rsid w:val="00231CFA"/>
    <w:rsid w:val="0023216A"/>
    <w:rsid w:val="00235E41"/>
    <w:rsid w:val="002364A7"/>
    <w:rsid w:val="002413BB"/>
    <w:rsid w:val="00241698"/>
    <w:rsid w:val="0025144E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6DAD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5578"/>
    <w:rsid w:val="0035043A"/>
    <w:rsid w:val="00367250"/>
    <w:rsid w:val="00367B3F"/>
    <w:rsid w:val="00370866"/>
    <w:rsid w:val="0037231D"/>
    <w:rsid w:val="003B36FC"/>
    <w:rsid w:val="003C0B6A"/>
    <w:rsid w:val="003C123B"/>
    <w:rsid w:val="003C485B"/>
    <w:rsid w:val="003D1272"/>
    <w:rsid w:val="003D7C42"/>
    <w:rsid w:val="003E4CFC"/>
    <w:rsid w:val="003E5C55"/>
    <w:rsid w:val="003F0DE7"/>
    <w:rsid w:val="003F4213"/>
    <w:rsid w:val="003F4DE6"/>
    <w:rsid w:val="00406373"/>
    <w:rsid w:val="00431C6C"/>
    <w:rsid w:val="0043532D"/>
    <w:rsid w:val="00442CC9"/>
    <w:rsid w:val="00445049"/>
    <w:rsid w:val="00447121"/>
    <w:rsid w:val="004527D6"/>
    <w:rsid w:val="00455EB9"/>
    <w:rsid w:val="00460EEC"/>
    <w:rsid w:val="004706DB"/>
    <w:rsid w:val="004720C5"/>
    <w:rsid w:val="0047643E"/>
    <w:rsid w:val="004801D0"/>
    <w:rsid w:val="00481723"/>
    <w:rsid w:val="004A0508"/>
    <w:rsid w:val="004A42EC"/>
    <w:rsid w:val="004B065E"/>
    <w:rsid w:val="004B1233"/>
    <w:rsid w:val="004C63F8"/>
    <w:rsid w:val="004D6B75"/>
    <w:rsid w:val="004D7116"/>
    <w:rsid w:val="004F7C1C"/>
    <w:rsid w:val="0051745B"/>
    <w:rsid w:val="005255EB"/>
    <w:rsid w:val="005316C0"/>
    <w:rsid w:val="00537622"/>
    <w:rsid w:val="00542E7D"/>
    <w:rsid w:val="00544B5E"/>
    <w:rsid w:val="005608A6"/>
    <w:rsid w:val="0057210E"/>
    <w:rsid w:val="005724B4"/>
    <w:rsid w:val="005753D9"/>
    <w:rsid w:val="0058399F"/>
    <w:rsid w:val="005955AC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227F8"/>
    <w:rsid w:val="006315C1"/>
    <w:rsid w:val="006441C9"/>
    <w:rsid w:val="0065152F"/>
    <w:rsid w:val="00661F9D"/>
    <w:rsid w:val="00662D8F"/>
    <w:rsid w:val="0066332D"/>
    <w:rsid w:val="00670A28"/>
    <w:rsid w:val="00670D1D"/>
    <w:rsid w:val="006776D7"/>
    <w:rsid w:val="00693A81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560CE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2C06"/>
    <w:rsid w:val="008335AC"/>
    <w:rsid w:val="00833AC6"/>
    <w:rsid w:val="00837275"/>
    <w:rsid w:val="00843739"/>
    <w:rsid w:val="00847017"/>
    <w:rsid w:val="00853F3C"/>
    <w:rsid w:val="0085416E"/>
    <w:rsid w:val="008621BB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1FA9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4613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3EA0"/>
    <w:rsid w:val="009D40B0"/>
    <w:rsid w:val="009D6C16"/>
    <w:rsid w:val="009E053F"/>
    <w:rsid w:val="009E79F9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807"/>
    <w:rsid w:val="00B82AA3"/>
    <w:rsid w:val="00B838F5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A1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6AB5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93E64"/>
    <w:rsid w:val="00DA0B86"/>
    <w:rsid w:val="00DA1093"/>
    <w:rsid w:val="00DB3E61"/>
    <w:rsid w:val="00DB469B"/>
    <w:rsid w:val="00DE435E"/>
    <w:rsid w:val="00DF0825"/>
    <w:rsid w:val="00DF116B"/>
    <w:rsid w:val="00DF3D50"/>
    <w:rsid w:val="00E029F3"/>
    <w:rsid w:val="00E02C2C"/>
    <w:rsid w:val="00E0340C"/>
    <w:rsid w:val="00E3300C"/>
    <w:rsid w:val="00E3605B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C2FE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0601"/>
    <w:rsid w:val="00F8418B"/>
    <w:rsid w:val="00F84E1E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20E2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4F604-D59B-4FED-8711-2777DF75F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962D74-5DC9-47DC-B3DA-CA93BDDFC9C6}">
  <ds:schemaRefs>
    <ds:schemaRef ds:uri="http://schemas.microsoft.com/office/2006/documentManagement/types"/>
    <ds:schemaRef ds:uri="64b5e79a-161e-4f4f-95e3-8c5cd0f50b65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BEDC50-DB6C-4C90-8D5C-33FA134B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2016-06-20T06:30:00Z</cp:lastPrinted>
  <dcterms:created xsi:type="dcterms:W3CDTF">2026-04-07T07:56:00Z</dcterms:created>
  <dcterms:modified xsi:type="dcterms:W3CDTF">2026-04-13T12:47:00Z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