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134ED" w14:textId="740BC0A5" w:rsidR="00FB0498" w:rsidRPr="00433E55" w:rsidRDefault="00FB0498" w:rsidP="00FB0498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</w:t>
      </w:r>
      <w:r w:rsidR="00647115">
        <w:rPr>
          <w:rFonts w:cs="Arial"/>
        </w:rPr>
        <w:t xml:space="preserve"> </w:t>
      </w:r>
      <w:r w:rsidR="009937BB">
        <w:rPr>
          <w:rFonts w:cs="Arial"/>
        </w:rPr>
        <w:t>4300-0001/2026-3</w:t>
      </w:r>
    </w:p>
    <w:p w14:paraId="37F86CCC" w14:textId="27197840" w:rsidR="00FB0498" w:rsidRPr="00241F04" w:rsidRDefault="00FB0498" w:rsidP="00FB0498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JN BR: </w:t>
      </w:r>
      <w:r w:rsidR="009937BB">
        <w:rPr>
          <w:rFonts w:cs="Arial"/>
        </w:rPr>
        <w:t>2026-128</w:t>
      </w:r>
    </w:p>
    <w:p w14:paraId="50729BF6" w14:textId="77777777" w:rsidR="00FB0498" w:rsidRDefault="00FB0498" w:rsidP="00FB0498">
      <w:pPr>
        <w:tabs>
          <w:tab w:val="left" w:pos="1026"/>
        </w:tabs>
        <w:jc w:val="both"/>
        <w:rPr>
          <w:rFonts w:cs="Arial"/>
        </w:rPr>
      </w:pPr>
    </w:p>
    <w:p w14:paraId="57D5FBA4" w14:textId="77777777" w:rsidR="00FB0498" w:rsidRPr="0011436A" w:rsidRDefault="00FB0498" w:rsidP="00FB0498">
      <w:pPr>
        <w:tabs>
          <w:tab w:val="left" w:pos="1026"/>
        </w:tabs>
        <w:jc w:val="both"/>
        <w:rPr>
          <w:rFonts w:cs="Arial"/>
        </w:rPr>
      </w:pPr>
    </w:p>
    <w:p w14:paraId="4723A329" w14:textId="77777777" w:rsidR="00FB0498" w:rsidRPr="0011436A" w:rsidRDefault="00FB0498" w:rsidP="00FB0498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0ADB960C" w14:textId="4C1966B8" w:rsidR="00FB0498" w:rsidRDefault="00FB0498" w:rsidP="00FB0498">
      <w:pPr>
        <w:tabs>
          <w:tab w:val="left" w:pos="1083"/>
        </w:tabs>
        <w:rPr>
          <w:rFonts w:cs="Arial"/>
          <w:i/>
          <w:color w:val="BFBFBF" w:themeColor="background1" w:themeShade="BF"/>
          <w:sz w:val="18"/>
          <w:szCs w:val="18"/>
        </w:rPr>
      </w:pPr>
    </w:p>
    <w:p w14:paraId="0586804E" w14:textId="77777777" w:rsidR="001D6F51" w:rsidRDefault="001D6F51" w:rsidP="00FB0498">
      <w:pPr>
        <w:tabs>
          <w:tab w:val="left" w:pos="1083"/>
        </w:tabs>
        <w:rPr>
          <w:rFonts w:cs="Arial"/>
        </w:rPr>
      </w:pPr>
    </w:p>
    <w:p w14:paraId="251813F1" w14:textId="77777777" w:rsidR="00FB0498" w:rsidRDefault="00FB0498" w:rsidP="00FB049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27C1C644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p w14:paraId="4FDFDDA4" w14:textId="77777777" w:rsidR="00FB0498" w:rsidRDefault="00FB0498" w:rsidP="00FB049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A46CC98" w14:textId="77777777" w:rsidR="00FB0498" w:rsidRDefault="00FB0498" w:rsidP="00FB0498">
      <w:pPr>
        <w:tabs>
          <w:tab w:val="left" w:pos="1083"/>
        </w:tabs>
        <w:rPr>
          <w:rFonts w:cs="Arial"/>
        </w:rPr>
      </w:pPr>
    </w:p>
    <w:p w14:paraId="1E463586" w14:textId="1AE206C9" w:rsidR="00FB0498" w:rsidRDefault="00FB0498" w:rsidP="00FB0498">
      <w:pPr>
        <w:tabs>
          <w:tab w:val="left" w:pos="1083"/>
        </w:tabs>
        <w:rPr>
          <w:rFonts w:cs="Arial"/>
        </w:rPr>
      </w:pPr>
    </w:p>
    <w:p w14:paraId="6C2B06DD" w14:textId="7D7F46AA" w:rsidR="001D6F51" w:rsidRDefault="009937BB" w:rsidP="00FB0498">
      <w:pPr>
        <w:tabs>
          <w:tab w:val="left" w:pos="1083"/>
        </w:tabs>
        <w:rPr>
          <w:rFonts w:cs="Arial"/>
        </w:rPr>
      </w:pPr>
      <w:r>
        <w:rPr>
          <w:rFonts w:cs="Arial"/>
        </w:rPr>
        <w:t>SKLOP 1</w:t>
      </w:r>
      <w:r w:rsidR="00BF78F5">
        <w:rPr>
          <w:rFonts w:cs="Arial"/>
        </w:rPr>
        <w:t xml:space="preserve">: </w:t>
      </w:r>
      <w:r w:rsidR="00BF78F5" w:rsidRPr="00BF78F5">
        <w:rPr>
          <w:rFonts w:cs="Arial"/>
        </w:rPr>
        <w:t>Upravna zgradba in dispečerski center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FB0498" w14:paraId="4A86F690" w14:textId="77777777" w:rsidTr="00BF78F5">
        <w:trPr>
          <w:trHeight w:val="1076"/>
        </w:trPr>
        <w:tc>
          <w:tcPr>
            <w:tcW w:w="4481" w:type="dxa"/>
            <w:vAlign w:val="center"/>
          </w:tcPr>
          <w:p w14:paraId="5166C259" w14:textId="77777777" w:rsidR="00BF78F5" w:rsidRDefault="00BF78F5" w:rsidP="00427295">
            <w:pPr>
              <w:jc w:val="both"/>
              <w:rPr>
                <w:rFonts w:cs="Arial"/>
              </w:rPr>
            </w:pPr>
          </w:p>
          <w:p w14:paraId="7C4D4E46" w14:textId="0BB24752" w:rsidR="00FB0498" w:rsidRDefault="00FB0498" w:rsidP="00427295">
            <w:pPr>
              <w:jc w:val="both"/>
              <w:rPr>
                <w:rFonts w:cs="Arial"/>
              </w:rPr>
            </w:pPr>
            <w:r w:rsidRPr="001D6F51">
              <w:rPr>
                <w:rFonts w:cs="Arial"/>
              </w:rPr>
              <w:t>Skupna ponudbena vrednost z vključenimi morebitni</w:t>
            </w:r>
            <w:r w:rsidR="00BF78F5">
              <w:rPr>
                <w:rFonts w:cs="Arial"/>
              </w:rPr>
              <w:t>mi dodatnimi deli v EUR brez DDV</w:t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3785E909" w14:textId="77777777" w:rsidR="00FB0498" w:rsidRDefault="00FB0498" w:rsidP="001D75A4">
            <w:pPr>
              <w:jc w:val="both"/>
              <w:rPr>
                <w:rFonts w:cs="Arial"/>
              </w:rPr>
            </w:pPr>
          </w:p>
          <w:p w14:paraId="4103EB4F" w14:textId="77777777" w:rsidR="00BF78F5" w:rsidRDefault="00BF78F5" w:rsidP="001D75A4">
            <w:pPr>
              <w:jc w:val="both"/>
              <w:rPr>
                <w:rFonts w:cs="Arial"/>
              </w:rPr>
            </w:pPr>
          </w:p>
          <w:p w14:paraId="3CC0C65F" w14:textId="39244F53" w:rsidR="00BF78F5" w:rsidRDefault="00BF78F5" w:rsidP="001D75A4">
            <w:pPr>
              <w:jc w:val="both"/>
              <w:rPr>
                <w:rFonts w:cs="Arial"/>
              </w:rPr>
            </w:pPr>
          </w:p>
        </w:tc>
      </w:tr>
    </w:tbl>
    <w:p w14:paraId="36ADDA2A" w14:textId="77777777" w:rsidR="00FB0498" w:rsidRDefault="00FB0498" w:rsidP="00FB0498">
      <w:pPr>
        <w:jc w:val="both"/>
        <w:rPr>
          <w:rFonts w:cs="Arial"/>
        </w:rPr>
      </w:pPr>
    </w:p>
    <w:p w14:paraId="46974DA8" w14:textId="77777777" w:rsidR="00FB0498" w:rsidRDefault="00FB0498" w:rsidP="00FB0498">
      <w:pPr>
        <w:jc w:val="both"/>
        <w:rPr>
          <w:rFonts w:cs="Arial"/>
        </w:rPr>
      </w:pPr>
    </w:p>
    <w:p w14:paraId="718DA379" w14:textId="5F187EBB" w:rsidR="009937BB" w:rsidRDefault="009937BB" w:rsidP="009937BB">
      <w:pPr>
        <w:tabs>
          <w:tab w:val="left" w:pos="1083"/>
        </w:tabs>
        <w:rPr>
          <w:rFonts w:cs="Arial"/>
        </w:rPr>
      </w:pPr>
      <w:r>
        <w:rPr>
          <w:rFonts w:cs="Arial"/>
        </w:rPr>
        <w:t>SKLOP 2</w:t>
      </w:r>
      <w:r w:rsidR="00BF78F5">
        <w:rPr>
          <w:rFonts w:cs="Arial"/>
        </w:rPr>
        <w:t>:</w:t>
      </w:r>
      <w:r w:rsidR="00BF78F5" w:rsidRPr="00BF78F5">
        <w:t xml:space="preserve"> </w:t>
      </w:r>
      <w:r w:rsidR="00BF78F5" w:rsidRPr="00BF78F5">
        <w:rPr>
          <w:rFonts w:cs="Arial"/>
        </w:rPr>
        <w:t>Pretakališče kamionskih cistern, manjši objekt</w:t>
      </w:r>
      <w:r w:rsidR="00BF78F5">
        <w:rPr>
          <w:rFonts w:cs="Arial"/>
        </w:rPr>
        <w:t>i</w:t>
      </w:r>
      <w:r w:rsidR="00BF78F5" w:rsidRPr="00BF78F5">
        <w:rPr>
          <w:rFonts w:cs="Arial"/>
        </w:rPr>
        <w:t xml:space="preserve"> na platoju, tehnološke inštalacije, požarne inštalacije, hidrantno omrežje ter zunanja ureditev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9937BB" w14:paraId="295598AA" w14:textId="77777777" w:rsidTr="00BF78F5">
        <w:trPr>
          <w:trHeight w:val="1106"/>
        </w:trPr>
        <w:tc>
          <w:tcPr>
            <w:tcW w:w="4481" w:type="dxa"/>
            <w:vAlign w:val="center"/>
          </w:tcPr>
          <w:p w14:paraId="3C59B2A7" w14:textId="77777777" w:rsidR="00BF78F5" w:rsidRDefault="00BF78F5" w:rsidP="00427295">
            <w:pPr>
              <w:jc w:val="both"/>
              <w:rPr>
                <w:rFonts w:cs="Arial"/>
              </w:rPr>
            </w:pPr>
          </w:p>
          <w:p w14:paraId="61C54E4B" w14:textId="3314B467" w:rsidR="009937BB" w:rsidRDefault="009937BB" w:rsidP="00427295">
            <w:pPr>
              <w:jc w:val="both"/>
              <w:rPr>
                <w:rFonts w:cs="Arial"/>
              </w:rPr>
            </w:pPr>
            <w:r w:rsidRPr="001D6F51">
              <w:rPr>
                <w:rFonts w:cs="Arial"/>
              </w:rPr>
              <w:t>Skupna ponudbena vrednost z</w:t>
            </w:r>
            <w:bookmarkStart w:id="0" w:name="_GoBack"/>
            <w:bookmarkEnd w:id="0"/>
            <w:r w:rsidRPr="001D6F51">
              <w:rPr>
                <w:rFonts w:cs="Arial"/>
              </w:rPr>
              <w:t xml:space="preserve"> vključenimi morebitnimi dodatnimi deli v EUR brez DDV</w:t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496B4C00" w14:textId="77777777" w:rsidR="009937BB" w:rsidRDefault="009937BB" w:rsidP="00B17764">
            <w:pPr>
              <w:jc w:val="both"/>
              <w:rPr>
                <w:rFonts w:cs="Arial"/>
              </w:rPr>
            </w:pPr>
          </w:p>
          <w:p w14:paraId="2185B335" w14:textId="77777777" w:rsidR="00BF78F5" w:rsidRDefault="00BF78F5" w:rsidP="00B17764">
            <w:pPr>
              <w:jc w:val="both"/>
              <w:rPr>
                <w:rFonts w:cs="Arial"/>
              </w:rPr>
            </w:pPr>
          </w:p>
          <w:p w14:paraId="69597E77" w14:textId="5B31D358" w:rsidR="00BF78F5" w:rsidRDefault="00BF78F5" w:rsidP="00B17764">
            <w:pPr>
              <w:jc w:val="both"/>
              <w:rPr>
                <w:rFonts w:cs="Arial"/>
              </w:rPr>
            </w:pPr>
          </w:p>
        </w:tc>
      </w:tr>
    </w:tbl>
    <w:p w14:paraId="2FF44648" w14:textId="77777777" w:rsidR="00FB0498" w:rsidRDefault="00FB0498" w:rsidP="00FB0498">
      <w:pPr>
        <w:jc w:val="both"/>
        <w:rPr>
          <w:rFonts w:cs="Arial"/>
        </w:rPr>
      </w:pPr>
    </w:p>
    <w:p w14:paraId="4938FD8A" w14:textId="77777777" w:rsidR="00FB0498" w:rsidRDefault="00FB0498" w:rsidP="00FB0498">
      <w:pPr>
        <w:jc w:val="both"/>
        <w:rPr>
          <w:rFonts w:cs="Arial"/>
        </w:rPr>
      </w:pPr>
    </w:p>
    <w:p w14:paraId="2A63789E" w14:textId="77777777" w:rsidR="00FB0498" w:rsidRDefault="00FB0498" w:rsidP="00FB0498">
      <w:pPr>
        <w:jc w:val="both"/>
        <w:rPr>
          <w:rFonts w:cs="Arial"/>
        </w:rPr>
      </w:pPr>
    </w:p>
    <w:p w14:paraId="451704F0" w14:textId="77777777" w:rsidR="00FB0498" w:rsidRDefault="00FB0498" w:rsidP="00FB0498">
      <w:pPr>
        <w:jc w:val="both"/>
        <w:rPr>
          <w:rFonts w:cs="Arial"/>
        </w:rPr>
      </w:pPr>
    </w:p>
    <w:p w14:paraId="1F25463A" w14:textId="77777777" w:rsidR="00FB0498" w:rsidRDefault="00FB0498" w:rsidP="00FB0498">
      <w:pPr>
        <w:jc w:val="both"/>
        <w:rPr>
          <w:rFonts w:cs="Arial"/>
        </w:rPr>
      </w:pPr>
    </w:p>
    <w:p w14:paraId="7403ED25" w14:textId="77777777" w:rsidR="00FB0498" w:rsidRPr="00F35A6C" w:rsidRDefault="00FB0498" w:rsidP="00FB0498">
      <w:pPr>
        <w:jc w:val="both"/>
        <w:rPr>
          <w:rFonts w:cs="Arial"/>
        </w:rPr>
      </w:pPr>
    </w:p>
    <w:p w14:paraId="55AD889F" w14:textId="77777777" w:rsidR="00FB0498" w:rsidRPr="00F35A6C" w:rsidRDefault="00FB0498" w:rsidP="00FB0498">
      <w:pPr>
        <w:jc w:val="both"/>
        <w:rPr>
          <w:rFonts w:cs="Arial"/>
        </w:rPr>
      </w:pPr>
    </w:p>
    <w:p w14:paraId="7D5F100D" w14:textId="77777777" w:rsidR="00FB0498" w:rsidRPr="00F35A6C" w:rsidRDefault="00FB0498" w:rsidP="00FB049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2F7D030" w14:textId="77777777" w:rsidR="00FB0498" w:rsidRDefault="00FB0498" w:rsidP="00FB049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7FA98E1" w14:textId="77777777" w:rsidR="00FB0498" w:rsidRPr="007838D2" w:rsidRDefault="00FB0498" w:rsidP="00FB0498">
      <w:pPr>
        <w:rPr>
          <w:rFonts w:cs="Arial"/>
        </w:rPr>
      </w:pPr>
    </w:p>
    <w:p w14:paraId="23C7C89B" w14:textId="77777777" w:rsidR="00FB0498" w:rsidRPr="007838D2" w:rsidRDefault="00FB0498" w:rsidP="00FB0498">
      <w:pPr>
        <w:rPr>
          <w:rFonts w:cs="Arial"/>
        </w:rPr>
      </w:pPr>
    </w:p>
    <w:p w14:paraId="4267A61E" w14:textId="77777777" w:rsidR="00FB0498" w:rsidRDefault="00FB0498" w:rsidP="00FB0498">
      <w:pPr>
        <w:rPr>
          <w:rFonts w:cs="Arial"/>
        </w:rPr>
      </w:pPr>
    </w:p>
    <w:p w14:paraId="1D5CB580" w14:textId="77777777" w:rsidR="00FB0498" w:rsidRDefault="00FB0498" w:rsidP="00FB0498">
      <w:pPr>
        <w:rPr>
          <w:rFonts w:cs="Arial"/>
          <w:i/>
        </w:rPr>
      </w:pPr>
    </w:p>
    <w:p w14:paraId="08ABB8DC" w14:textId="77777777" w:rsidR="00FB0498" w:rsidRDefault="00FB0498" w:rsidP="00FB0498">
      <w:pPr>
        <w:rPr>
          <w:rFonts w:cs="Arial"/>
          <w:i/>
        </w:rPr>
      </w:pPr>
    </w:p>
    <w:p w14:paraId="3EDF7CBB" w14:textId="77777777" w:rsidR="00FB0498" w:rsidRDefault="00FB0498" w:rsidP="00FB0498">
      <w:pPr>
        <w:rPr>
          <w:rFonts w:cs="Arial"/>
          <w:i/>
        </w:rPr>
      </w:pPr>
    </w:p>
    <w:p w14:paraId="1EC0DD3D" w14:textId="77777777" w:rsidR="00FB0498" w:rsidRDefault="00FB0498" w:rsidP="00FB0498">
      <w:pPr>
        <w:rPr>
          <w:rFonts w:cs="Arial"/>
          <w:i/>
        </w:rPr>
      </w:pPr>
    </w:p>
    <w:p w14:paraId="67F435B0" w14:textId="77777777" w:rsidR="00FB0498" w:rsidRDefault="00FB0498" w:rsidP="00FB0498">
      <w:pPr>
        <w:rPr>
          <w:rFonts w:cs="Arial"/>
          <w:i/>
        </w:rPr>
      </w:pPr>
    </w:p>
    <w:p w14:paraId="1EBC9A8C" w14:textId="77777777" w:rsidR="00FB0498" w:rsidRDefault="00FB0498" w:rsidP="00FB0498">
      <w:pPr>
        <w:rPr>
          <w:rFonts w:cs="Arial"/>
          <w:i/>
        </w:rPr>
      </w:pPr>
    </w:p>
    <w:p w14:paraId="4481BF21" w14:textId="77777777" w:rsidR="00FB0498" w:rsidRDefault="00FB0498" w:rsidP="00FB0498">
      <w:pPr>
        <w:rPr>
          <w:rFonts w:cs="Arial"/>
          <w:i/>
        </w:rPr>
      </w:pPr>
    </w:p>
    <w:p w14:paraId="408E3FC3" w14:textId="77777777" w:rsidR="00FB0498" w:rsidRDefault="00FB0498" w:rsidP="00FB0498">
      <w:pPr>
        <w:rPr>
          <w:rFonts w:cs="Arial"/>
          <w:i/>
        </w:rPr>
      </w:pPr>
    </w:p>
    <w:p w14:paraId="2C30EF76" w14:textId="77777777" w:rsidR="00FB0498" w:rsidRDefault="00FB0498" w:rsidP="00FB0498">
      <w:pPr>
        <w:rPr>
          <w:rFonts w:cs="Arial"/>
          <w:i/>
        </w:rPr>
      </w:pPr>
    </w:p>
    <w:p w14:paraId="6C5F509D" w14:textId="77777777" w:rsidR="00FB0498" w:rsidRDefault="00FB0498" w:rsidP="00FB0498">
      <w:pPr>
        <w:rPr>
          <w:rFonts w:cs="Arial"/>
          <w:i/>
        </w:rPr>
      </w:pPr>
    </w:p>
    <w:p w14:paraId="1FA49391" w14:textId="77777777" w:rsidR="00FB0498" w:rsidRDefault="00FB0498" w:rsidP="00FB0498">
      <w:pPr>
        <w:rPr>
          <w:rFonts w:cs="Arial"/>
          <w:i/>
        </w:rPr>
      </w:pPr>
    </w:p>
    <w:p w14:paraId="18BF8984" w14:textId="4D248004" w:rsidR="00D47195" w:rsidRPr="009813D1" w:rsidRDefault="00FB0498" w:rsidP="00FB0498">
      <w:pPr>
        <w:jc w:val="both"/>
        <w:rPr>
          <w:rFonts w:cs="Arial"/>
          <w:i/>
          <w:u w:val="single"/>
        </w:rPr>
      </w:pPr>
      <w:r w:rsidRPr="009813D1">
        <w:rPr>
          <w:rFonts w:cs="Arial"/>
          <w:i/>
          <w:u w:val="single"/>
        </w:rPr>
        <w:t xml:space="preserve">Obrazec izpolni glavni ponudnik. </w:t>
      </w:r>
      <w:r w:rsidR="009937BB">
        <w:rPr>
          <w:rFonts w:cs="Arial"/>
          <w:i/>
          <w:u w:val="single"/>
        </w:rPr>
        <w:t xml:space="preserve">Izpolni se za tisti sklop, ki se oddaja ponudba. </w:t>
      </w:r>
      <w:r w:rsidRPr="009813D1">
        <w:rPr>
          <w:rFonts w:cs="Arial"/>
          <w:i/>
          <w:u w:val="single"/>
        </w:rPr>
        <w:t xml:space="preserve">Obrazec se naloži v informacijski sistem e-JN pod razdelek »Predračun«, ki bo viden na javnem odpiranju ponudb. </w:t>
      </w:r>
    </w:p>
    <w:sectPr w:rsidR="00D47195" w:rsidRPr="009813D1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E28AE" w14:textId="77777777" w:rsidR="0006152B" w:rsidRDefault="0006152B">
      <w:r>
        <w:separator/>
      </w:r>
    </w:p>
  </w:endnote>
  <w:endnote w:type="continuationSeparator" w:id="0">
    <w:p w14:paraId="10ED90FB" w14:textId="77777777" w:rsidR="0006152B" w:rsidRDefault="0006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5F91F4D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F78F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F78F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22875C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78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78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F27F0" w14:textId="77777777" w:rsidR="0006152B" w:rsidRDefault="0006152B">
      <w:r>
        <w:separator/>
      </w:r>
    </w:p>
  </w:footnote>
  <w:footnote w:type="continuationSeparator" w:id="0">
    <w:p w14:paraId="1EB1FA4F" w14:textId="77777777" w:rsidR="0006152B" w:rsidRDefault="00061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A13D598" w:rsidR="00C0552D" w:rsidRPr="008607A0" w:rsidRDefault="002F3A2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4E68"/>
    <w:rsid w:val="00027F8E"/>
    <w:rsid w:val="00036A6D"/>
    <w:rsid w:val="000412BC"/>
    <w:rsid w:val="00041EB9"/>
    <w:rsid w:val="00042D0E"/>
    <w:rsid w:val="00046CE2"/>
    <w:rsid w:val="0005065F"/>
    <w:rsid w:val="000576FB"/>
    <w:rsid w:val="0006152B"/>
    <w:rsid w:val="00064ADA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D6F51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92878"/>
    <w:rsid w:val="002A6A46"/>
    <w:rsid w:val="002B28E0"/>
    <w:rsid w:val="002D6A3C"/>
    <w:rsid w:val="002E1329"/>
    <w:rsid w:val="002E2FD3"/>
    <w:rsid w:val="002E6B63"/>
    <w:rsid w:val="002F0041"/>
    <w:rsid w:val="002F3A24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A1D2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27295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2ADC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7115"/>
    <w:rsid w:val="0065152F"/>
    <w:rsid w:val="00662D8F"/>
    <w:rsid w:val="0066332D"/>
    <w:rsid w:val="00670A28"/>
    <w:rsid w:val="00670D1D"/>
    <w:rsid w:val="00674C93"/>
    <w:rsid w:val="006776D7"/>
    <w:rsid w:val="0067786C"/>
    <w:rsid w:val="006B7C3D"/>
    <w:rsid w:val="006C4BCD"/>
    <w:rsid w:val="006D3E51"/>
    <w:rsid w:val="006D569F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3D93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13D1"/>
    <w:rsid w:val="0098538D"/>
    <w:rsid w:val="009937BB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BF78F5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0498"/>
    <w:rsid w:val="00FB0B85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387FBC-FE3A-4427-8885-806F2235D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openxmlformats.org/package/2006/metadata/core-properties"/>
    <ds:schemaRef ds:uri="6a4cc071-bd85-44c5-acc7-68a9b922d49c"/>
    <ds:schemaRef ds:uri="http://purl.org/dc/dcmitype/"/>
    <ds:schemaRef ds:uri="http://purl.org/dc/elements/1.1/"/>
    <ds:schemaRef ds:uri="64b5e79a-161e-4f4f-95e3-8c5cd0f50b6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AC947E-B38F-4A1B-8B92-8E374FAC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2016-06-20T06:30:00Z</cp:lastPrinted>
  <dcterms:created xsi:type="dcterms:W3CDTF">2021-04-07T09:02:00Z</dcterms:created>
  <dcterms:modified xsi:type="dcterms:W3CDTF">2026-06-11T07:49:00Z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