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4F4D" w14:textId="77777777" w:rsidR="00C0714E" w:rsidRPr="00404F18"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404F18" w14:paraId="7571DD75" w14:textId="77777777" w:rsidTr="008C6891">
        <w:trPr>
          <w:trHeight w:val="715"/>
        </w:trPr>
        <w:tc>
          <w:tcPr>
            <w:tcW w:w="4608" w:type="dxa"/>
          </w:tcPr>
          <w:p w14:paraId="5D7616BC" w14:textId="34D61D7A" w:rsidR="00C0714E" w:rsidRDefault="00C0714E" w:rsidP="008D2B72">
            <w:pPr>
              <w:rPr>
                <w:rFonts w:cs="Arial"/>
                <w:b/>
                <w:lang w:eastAsia="en-US"/>
              </w:rPr>
            </w:pPr>
            <w:r w:rsidRPr="00404F18">
              <w:rPr>
                <w:rFonts w:cs="Arial"/>
                <w:lang w:eastAsia="en-US"/>
              </w:rPr>
              <w:t xml:space="preserve">Številka JN:  </w:t>
            </w:r>
            <w:r w:rsidR="00F23401" w:rsidRPr="00404F18">
              <w:rPr>
                <w:rFonts w:cs="Arial"/>
                <w:b/>
                <w:lang w:eastAsia="en-US"/>
              </w:rPr>
              <w:t>JN-00</w:t>
            </w:r>
            <w:r w:rsidR="00292E22">
              <w:rPr>
                <w:rFonts w:cs="Arial"/>
                <w:b/>
                <w:lang w:eastAsia="en-US"/>
              </w:rPr>
              <w:t>32</w:t>
            </w:r>
            <w:r w:rsidR="00F23401" w:rsidRPr="00404F18">
              <w:rPr>
                <w:rFonts w:cs="Arial"/>
                <w:b/>
                <w:lang w:eastAsia="en-US"/>
              </w:rPr>
              <w:t>/202</w:t>
            </w:r>
            <w:r w:rsidR="00292E22">
              <w:rPr>
                <w:rFonts w:cs="Arial"/>
                <w:b/>
                <w:lang w:eastAsia="en-US"/>
              </w:rPr>
              <w:t>6</w:t>
            </w:r>
          </w:p>
          <w:p w14:paraId="61B0FD14" w14:textId="64F92782" w:rsidR="00404F18" w:rsidRPr="00404F18" w:rsidRDefault="00404F18" w:rsidP="008D2B72">
            <w:pPr>
              <w:rPr>
                <w:rFonts w:cs="Arial"/>
                <w:lang w:eastAsia="en-US"/>
              </w:rPr>
            </w:pPr>
            <w:r w:rsidRPr="00404F18">
              <w:rPr>
                <w:rFonts w:cs="Arial"/>
                <w:bCs/>
                <w:lang w:eastAsia="en-US"/>
              </w:rPr>
              <w:t>Št. dokumenta:</w:t>
            </w:r>
            <w:r>
              <w:rPr>
                <w:rFonts w:cs="Arial"/>
                <w:b/>
                <w:lang w:eastAsia="en-US"/>
              </w:rPr>
              <w:t xml:space="preserve"> </w:t>
            </w:r>
            <w:r w:rsidRPr="00404F18">
              <w:rPr>
                <w:rFonts w:cs="Arial"/>
                <w:b/>
                <w:lang w:eastAsia="en-US"/>
              </w:rPr>
              <w:t>JN-P-1</w:t>
            </w:r>
            <w:r w:rsidR="00292E22">
              <w:rPr>
                <w:rFonts w:cs="Arial"/>
                <w:b/>
                <w:lang w:eastAsia="en-US"/>
              </w:rPr>
              <w:t>3</w:t>
            </w:r>
            <w:r w:rsidRPr="00404F18">
              <w:rPr>
                <w:rFonts w:cs="Arial"/>
                <w:b/>
                <w:lang w:eastAsia="en-US"/>
              </w:rPr>
              <w:t>/202</w:t>
            </w:r>
            <w:r w:rsidR="00292E22">
              <w:rPr>
                <w:rFonts w:cs="Arial"/>
                <w:b/>
                <w:lang w:eastAsia="en-US"/>
              </w:rPr>
              <w:t>6</w:t>
            </w:r>
            <w:r w:rsidRPr="00404F18">
              <w:rPr>
                <w:rFonts w:cs="Arial"/>
                <w:b/>
                <w:lang w:eastAsia="en-US"/>
              </w:rPr>
              <w:t>-S</w:t>
            </w:r>
          </w:p>
          <w:p w14:paraId="0D4D9C4D" w14:textId="0156C9DF" w:rsidR="00C0714E" w:rsidRPr="00404F18" w:rsidRDefault="00C0714E" w:rsidP="008D2B72">
            <w:pPr>
              <w:rPr>
                <w:rFonts w:cs="Arial"/>
                <w:lang w:eastAsia="en-US"/>
              </w:rPr>
            </w:pPr>
            <w:r w:rsidRPr="000875A4">
              <w:rPr>
                <w:rFonts w:cs="Arial"/>
                <w:lang w:eastAsia="en-US"/>
              </w:rPr>
              <w:t xml:space="preserve">Datum:  </w:t>
            </w:r>
            <w:r w:rsidR="001B6E8A">
              <w:rPr>
                <w:rFonts w:cs="Arial"/>
                <w:b/>
                <w:bCs/>
                <w:lang w:eastAsia="en-US"/>
              </w:rPr>
              <w:t>2</w:t>
            </w:r>
            <w:r w:rsidR="006918FC">
              <w:rPr>
                <w:rFonts w:cs="Arial"/>
                <w:b/>
                <w:bCs/>
                <w:lang w:eastAsia="en-US"/>
              </w:rPr>
              <w:t>8</w:t>
            </w:r>
            <w:r w:rsidR="00BF6261" w:rsidRPr="00292E22">
              <w:rPr>
                <w:rFonts w:cs="Arial"/>
                <w:b/>
                <w:bCs/>
                <w:lang w:eastAsia="en-US"/>
              </w:rPr>
              <w:t xml:space="preserve">. </w:t>
            </w:r>
            <w:r w:rsidR="00EF2E5A" w:rsidRPr="00292E22">
              <w:rPr>
                <w:rFonts w:cs="Arial"/>
                <w:b/>
                <w:bCs/>
                <w:lang w:eastAsia="en-US"/>
              </w:rPr>
              <w:t>5</w:t>
            </w:r>
            <w:r w:rsidR="00BF6261" w:rsidRPr="005B0562">
              <w:rPr>
                <w:rFonts w:cs="Arial"/>
                <w:b/>
                <w:bCs/>
                <w:lang w:eastAsia="en-US"/>
              </w:rPr>
              <w:t>.</w:t>
            </w:r>
            <w:r w:rsidR="00BF6261" w:rsidRPr="000875A4">
              <w:rPr>
                <w:rFonts w:cs="Arial"/>
                <w:b/>
                <w:lang w:eastAsia="en-US"/>
              </w:rPr>
              <w:t xml:space="preserve"> 202</w:t>
            </w:r>
            <w:r w:rsidR="00292E22">
              <w:rPr>
                <w:rFonts w:cs="Arial"/>
                <w:b/>
                <w:lang w:eastAsia="en-US"/>
              </w:rPr>
              <w:t>6</w:t>
            </w:r>
          </w:p>
        </w:tc>
      </w:tr>
    </w:tbl>
    <w:p w14:paraId="2C49C725" w14:textId="77777777" w:rsidR="00C0714E" w:rsidRPr="00404F18" w:rsidRDefault="00C0714E" w:rsidP="008D2B72">
      <w:pPr>
        <w:rPr>
          <w:rFonts w:cs="Arial"/>
        </w:rPr>
      </w:pPr>
    </w:p>
    <w:p w14:paraId="256990D0" w14:textId="77777777" w:rsidR="00BF6261" w:rsidRPr="00404F18" w:rsidRDefault="00BF6261" w:rsidP="00BF6261">
      <w:pPr>
        <w:rPr>
          <w:rFonts w:cs="Arial"/>
          <w:color w:val="auto"/>
          <w:sz w:val="20"/>
          <w:szCs w:val="20"/>
        </w:rPr>
      </w:pPr>
      <w:bookmarkStart w:id="0" w:name="konecGlava"/>
      <w:bookmarkEnd w:id="0"/>
    </w:p>
    <w:p w14:paraId="5DE54225" w14:textId="77777777" w:rsidR="00BF6261" w:rsidRPr="00404F18" w:rsidRDefault="00BF6261" w:rsidP="00BF6261">
      <w:pPr>
        <w:rPr>
          <w:rFonts w:cs="Arial"/>
        </w:rPr>
      </w:pPr>
    </w:p>
    <w:p w14:paraId="3F276354" w14:textId="77777777" w:rsidR="00BF6261" w:rsidRPr="00404F18" w:rsidRDefault="00BF6261" w:rsidP="00BF6261">
      <w:pPr>
        <w:rPr>
          <w:rFonts w:cs="Arial"/>
        </w:rPr>
      </w:pPr>
    </w:p>
    <w:p w14:paraId="651A57D8" w14:textId="77777777" w:rsidR="00BF6261" w:rsidRPr="00404F18" w:rsidRDefault="00BF6261" w:rsidP="00BF6261">
      <w:pPr>
        <w:rPr>
          <w:rFonts w:cs="Arial"/>
        </w:rPr>
      </w:pPr>
    </w:p>
    <w:p w14:paraId="3EA8DA80" w14:textId="77777777" w:rsidR="00BF6261" w:rsidRPr="00404F18" w:rsidRDefault="00BF6261" w:rsidP="00BF6261">
      <w:pPr>
        <w:rPr>
          <w:rFonts w:cs="Arial"/>
        </w:rPr>
      </w:pPr>
    </w:p>
    <w:p w14:paraId="6ED342F4" w14:textId="77777777" w:rsidR="00BF6261" w:rsidRPr="00404F18" w:rsidRDefault="00BF6261" w:rsidP="00BF6261">
      <w:pPr>
        <w:rPr>
          <w:rFonts w:cs="Arial"/>
        </w:rPr>
      </w:pPr>
    </w:p>
    <w:p w14:paraId="39BC7E68" w14:textId="77777777" w:rsidR="00BF6261" w:rsidRPr="00404F18" w:rsidRDefault="00BF6261" w:rsidP="00BF6261">
      <w:pPr>
        <w:rPr>
          <w:rFonts w:cs="Arial"/>
        </w:rPr>
      </w:pPr>
    </w:p>
    <w:p w14:paraId="0F4A27B0" w14:textId="77777777" w:rsidR="00BF6261" w:rsidRPr="00404F18" w:rsidRDefault="00BF6261" w:rsidP="00BF6261">
      <w:pPr>
        <w:rPr>
          <w:rFonts w:cs="Arial"/>
        </w:rPr>
      </w:pPr>
    </w:p>
    <w:p w14:paraId="1E271A0D" w14:textId="72131267" w:rsidR="00BF6261" w:rsidRPr="00404F18" w:rsidRDefault="007E529B" w:rsidP="00BF626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D1F39FD" w14:textId="77777777" w:rsidR="00BF6261" w:rsidRPr="00404F18" w:rsidRDefault="00BF6261" w:rsidP="00BF6261">
      <w:pPr>
        <w:rPr>
          <w:rFonts w:cs="Arial"/>
          <w:sz w:val="20"/>
          <w:szCs w:val="20"/>
        </w:rPr>
      </w:pPr>
    </w:p>
    <w:p w14:paraId="120093E0" w14:textId="77777777" w:rsidR="00BF6261" w:rsidRPr="00404F18" w:rsidRDefault="00BF6261" w:rsidP="00404F18">
      <w:pPr>
        <w:jc w:val="center"/>
      </w:pPr>
    </w:p>
    <w:p w14:paraId="6E9FD15D" w14:textId="0F29721E" w:rsidR="00404F18" w:rsidRPr="00404F18" w:rsidRDefault="00BF6261" w:rsidP="00354011">
      <w:pPr>
        <w:jc w:val="center"/>
        <w:rPr>
          <w:sz w:val="28"/>
          <w:szCs w:val="28"/>
        </w:rPr>
      </w:pPr>
      <w:r w:rsidRPr="00404F18">
        <w:rPr>
          <w:sz w:val="28"/>
          <w:szCs w:val="28"/>
        </w:rPr>
        <w:t>Predmet javnega naročila:</w:t>
      </w:r>
    </w:p>
    <w:p w14:paraId="13935AE4" w14:textId="01BAD623" w:rsidR="00EF0CA0" w:rsidRPr="00404F18" w:rsidRDefault="00404F18" w:rsidP="00404F18">
      <w:pPr>
        <w:jc w:val="center"/>
      </w:pPr>
      <w:r w:rsidRPr="00404F18">
        <w:rPr>
          <w:b/>
          <w:sz w:val="28"/>
          <w:szCs w:val="28"/>
        </w:rPr>
        <w:t>Prevzem in obdelava odpadka tekstil</w:t>
      </w:r>
      <w:r w:rsidR="00D52CFC">
        <w:rPr>
          <w:b/>
          <w:sz w:val="28"/>
          <w:szCs w:val="28"/>
        </w:rPr>
        <w:t xml:space="preserve"> s številko odpadka </w:t>
      </w:r>
      <w:r w:rsidRPr="00404F18">
        <w:rPr>
          <w:b/>
          <w:sz w:val="28"/>
          <w:szCs w:val="28"/>
        </w:rPr>
        <w:t>20 01 11</w:t>
      </w:r>
    </w:p>
    <w:p w14:paraId="17128AE9" w14:textId="77777777" w:rsidR="00EC24B2" w:rsidRPr="00404F18" w:rsidRDefault="00EC24B2" w:rsidP="00404F18">
      <w:pPr>
        <w:jc w:val="center"/>
      </w:pPr>
    </w:p>
    <w:p w14:paraId="3D67DB52" w14:textId="77777777" w:rsidR="00EC24B2" w:rsidRPr="00404F18" w:rsidRDefault="00EC24B2" w:rsidP="00404F18">
      <w:pPr>
        <w:jc w:val="center"/>
      </w:pPr>
    </w:p>
    <w:p w14:paraId="5455A7FD" w14:textId="77777777" w:rsidR="00EC24B2" w:rsidRPr="00404F18" w:rsidRDefault="00EC24B2" w:rsidP="00404F18">
      <w:pPr>
        <w:jc w:val="center"/>
      </w:pPr>
    </w:p>
    <w:p w14:paraId="751A6E85" w14:textId="77777777" w:rsidR="00EC24B2" w:rsidRPr="00404F18" w:rsidRDefault="00EC24B2" w:rsidP="00354011"/>
    <w:p w14:paraId="120EEDD0" w14:textId="77777777" w:rsidR="00EF0CA0" w:rsidRPr="00404F18" w:rsidRDefault="00EF0CA0" w:rsidP="00404F18">
      <w:pPr>
        <w:jc w:val="center"/>
      </w:pPr>
    </w:p>
    <w:p w14:paraId="61C60406" w14:textId="77777777" w:rsidR="00BF6261" w:rsidRPr="00404F18" w:rsidRDefault="00BF6261" w:rsidP="00404F18">
      <w:pPr>
        <w:jc w:val="center"/>
      </w:pPr>
      <w:r w:rsidRPr="00404F18">
        <w:t>Številka javnega naročila</w:t>
      </w:r>
    </w:p>
    <w:p w14:paraId="0495549E" w14:textId="2117AA84" w:rsidR="00BF6261" w:rsidRPr="00404F18" w:rsidRDefault="00F23401" w:rsidP="00404F18">
      <w:pPr>
        <w:jc w:val="center"/>
      </w:pPr>
      <w:r w:rsidRPr="00404F18">
        <w:t>JN-00</w:t>
      </w:r>
      <w:r w:rsidR="00447E1A">
        <w:t>32</w:t>
      </w:r>
      <w:r w:rsidRPr="00404F18">
        <w:t>/202</w:t>
      </w:r>
      <w:r w:rsidR="00447E1A">
        <w:t>6</w:t>
      </w:r>
    </w:p>
    <w:p w14:paraId="6FDBDD3B" w14:textId="77777777" w:rsidR="00BF6261" w:rsidRPr="00404F18" w:rsidRDefault="00BF6261" w:rsidP="00404F18">
      <w:pPr>
        <w:jc w:val="center"/>
      </w:pPr>
    </w:p>
    <w:p w14:paraId="60C3043D" w14:textId="77777777" w:rsidR="00BF6261" w:rsidRPr="00404F18" w:rsidRDefault="00BF6261" w:rsidP="00404F18"/>
    <w:p w14:paraId="5FB1C335" w14:textId="2ED9AD28" w:rsidR="00BF6261" w:rsidRPr="007E529B" w:rsidRDefault="00BF6261" w:rsidP="007E529B">
      <w:r w:rsidRPr="00404F18">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671B" w:rsidRPr="00404F18" w14:paraId="66826AC8" w14:textId="77777777" w:rsidTr="00A72FC8">
        <w:tc>
          <w:tcPr>
            <w:tcW w:w="1740" w:type="dxa"/>
            <w:tcBorders>
              <w:top w:val="single" w:sz="4" w:space="0" w:color="000000"/>
              <w:left w:val="single" w:sz="4" w:space="0" w:color="000000"/>
              <w:bottom w:val="single" w:sz="4" w:space="0" w:color="000000"/>
              <w:right w:val="single" w:sz="4" w:space="0" w:color="000000"/>
            </w:tcBorders>
            <w:vAlign w:val="center"/>
            <w:hideMark/>
          </w:tcPr>
          <w:p w14:paraId="419AB0EE" w14:textId="77777777" w:rsidR="003B671B" w:rsidRPr="00404F18" w:rsidRDefault="003B671B" w:rsidP="00A72FC8">
            <w:pPr>
              <w:pStyle w:val="Poglavje1"/>
              <w:outlineLvl w:val="0"/>
              <w:rPr>
                <w:rFonts w:ascii="Titillium Web" w:hAnsi="Titillium Web"/>
                <w:bCs/>
                <w:i w:val="0"/>
                <w:iCs/>
              </w:rPr>
            </w:pPr>
            <w:bookmarkStart w:id="2" w:name="_Hlk151970703"/>
            <w:r w:rsidRPr="00404F18">
              <w:rPr>
                <w:rFonts w:ascii="Titillium Web" w:hAnsi="Titillium Web"/>
                <w:bCs/>
                <w:i w:val="0"/>
                <w:iCs/>
                <w:sz w:val="22"/>
                <w:szCs w:val="28"/>
              </w:rPr>
              <w:lastRenderedPageBreak/>
              <w:t>Obrazec št. 1</w:t>
            </w:r>
          </w:p>
        </w:tc>
      </w:tr>
    </w:tbl>
    <w:p w14:paraId="34477012" w14:textId="77777777" w:rsidR="003B671B" w:rsidRPr="00404F18" w:rsidRDefault="003B671B" w:rsidP="003B671B">
      <w:pPr>
        <w:rPr>
          <w:sz w:val="20"/>
          <w:lang w:eastAsia="en-US"/>
        </w:rPr>
      </w:pPr>
    </w:p>
    <w:p w14:paraId="01A6ED3C" w14:textId="77777777" w:rsidR="00972463" w:rsidRPr="00404F18" w:rsidRDefault="00972463" w:rsidP="003B671B">
      <w:pPr>
        <w:rPr>
          <w:sz w:val="20"/>
          <w:lang w:eastAsia="en-US"/>
        </w:rPr>
      </w:pPr>
    </w:p>
    <w:p w14:paraId="0772A3A8" w14:textId="77777777" w:rsidR="00972463" w:rsidRPr="00404F18" w:rsidRDefault="00972463" w:rsidP="003B671B">
      <w:pPr>
        <w:rPr>
          <w:sz w:val="20"/>
          <w:lang w:eastAsia="en-US"/>
        </w:rPr>
      </w:pPr>
    </w:p>
    <w:p w14:paraId="33A32E38" w14:textId="77777777" w:rsidR="003B671B" w:rsidRPr="00404F18" w:rsidRDefault="003B671B" w:rsidP="003B671B">
      <w:pPr>
        <w:pStyle w:val="Poglavje1"/>
        <w:jc w:val="center"/>
        <w:outlineLvl w:val="0"/>
        <w:rPr>
          <w:rFonts w:ascii="Titillium Web" w:hAnsi="Titillium Web" w:cs="Arial"/>
          <w:i w:val="0"/>
          <w:iCs/>
          <w:sz w:val="24"/>
          <w:szCs w:val="32"/>
        </w:rPr>
      </w:pPr>
      <w:r w:rsidRPr="00404F18">
        <w:rPr>
          <w:rFonts w:ascii="Titillium Web" w:hAnsi="Titillium Web" w:cs="Arial"/>
          <w:i w:val="0"/>
          <w:iCs/>
          <w:sz w:val="24"/>
          <w:szCs w:val="32"/>
        </w:rPr>
        <w:t>PONUDBA</w:t>
      </w:r>
    </w:p>
    <w:p w14:paraId="1630DF5B" w14:textId="77777777" w:rsidR="003B671B" w:rsidRPr="00404F18" w:rsidRDefault="003B671B" w:rsidP="003B671B">
      <w:pPr>
        <w:rPr>
          <w:rFonts w:cs="Arial"/>
          <w:sz w:val="20"/>
        </w:rPr>
      </w:pPr>
    </w:p>
    <w:p w14:paraId="6BF564B2" w14:textId="5C2DD356" w:rsidR="003B671B" w:rsidRPr="00404F18" w:rsidRDefault="003B671B" w:rsidP="00F842DF">
      <w:pPr>
        <w:jc w:val="both"/>
        <w:rPr>
          <w:rFonts w:cs="Arial"/>
        </w:rPr>
      </w:pPr>
      <w:r w:rsidRPr="00404F18">
        <w:rPr>
          <w:rFonts w:cs="Arial"/>
        </w:rPr>
        <w:t xml:space="preserve">Na osnovi javnega naročila št. </w:t>
      </w:r>
      <w:r w:rsidR="00447E1A" w:rsidRPr="00447E1A">
        <w:rPr>
          <w:rFonts w:cs="Arial"/>
        </w:rPr>
        <w:t>JN-0032/2026</w:t>
      </w:r>
      <w:r w:rsidR="00447E1A">
        <w:rPr>
          <w:rFonts w:cs="Arial"/>
        </w:rPr>
        <w:t xml:space="preserve"> </w:t>
      </w:r>
      <w:r w:rsidRPr="00404F18">
        <w:rPr>
          <w:rFonts w:cs="Arial"/>
        </w:rPr>
        <w:t xml:space="preserve">po odprtem postopku, za </w:t>
      </w:r>
      <w:r w:rsidRPr="00404F18">
        <w:t>»</w:t>
      </w:r>
      <w:r w:rsidR="00D52CFC" w:rsidRPr="00D52CFC">
        <w:t>Prevzem in obdelava odpadka tekstil s številko odpadka 20 01 11</w:t>
      </w:r>
      <w:r w:rsidRPr="00404F18">
        <w:t>«</w:t>
      </w:r>
      <w:r w:rsidRPr="00404F18">
        <w:rPr>
          <w:rFonts w:cs="Arial"/>
        </w:rPr>
        <w:t xml:space="preserve"> dajemo ponudbo, kot sledi (ustrezno obkrožiti):</w:t>
      </w:r>
    </w:p>
    <w:p w14:paraId="4024FB2C" w14:textId="77777777" w:rsidR="003B671B" w:rsidRPr="00404F18" w:rsidRDefault="003B671B" w:rsidP="00DB398F">
      <w:pPr>
        <w:numPr>
          <w:ilvl w:val="0"/>
          <w:numId w:val="5"/>
        </w:numPr>
        <w:spacing w:line="240" w:lineRule="auto"/>
        <w:jc w:val="both"/>
        <w:rPr>
          <w:rFonts w:cs="Arial"/>
        </w:rPr>
      </w:pPr>
      <w:r w:rsidRPr="00404F18">
        <w:rPr>
          <w:rFonts w:cs="Arial"/>
          <w:b/>
        </w:rPr>
        <w:t>Samostojna ponudba</w:t>
      </w:r>
      <w:r w:rsidRPr="00404F18">
        <w:rPr>
          <w:rFonts w:cs="Arial"/>
        </w:rPr>
        <w:t>, kot samostojen ponudnik;</w:t>
      </w:r>
    </w:p>
    <w:p w14:paraId="65C4A039" w14:textId="77777777" w:rsidR="003B671B" w:rsidRPr="00404F18" w:rsidRDefault="003B671B" w:rsidP="00DB398F">
      <w:pPr>
        <w:numPr>
          <w:ilvl w:val="0"/>
          <w:numId w:val="5"/>
        </w:numPr>
        <w:spacing w:line="240" w:lineRule="auto"/>
        <w:jc w:val="both"/>
        <w:rPr>
          <w:rFonts w:cs="Arial"/>
        </w:rPr>
      </w:pPr>
      <w:r w:rsidRPr="00404F18">
        <w:rPr>
          <w:rFonts w:cs="Arial"/>
          <w:b/>
        </w:rPr>
        <w:t xml:space="preserve">Skupna ponudba, </w:t>
      </w:r>
      <w:r w:rsidRPr="00404F18">
        <w:rPr>
          <w:rFonts w:cs="Arial"/>
        </w:rPr>
        <w:t>pri čemer</w:t>
      </w:r>
      <w:r w:rsidRPr="00404F18">
        <w:rPr>
          <w:rFonts w:cs="Arial"/>
          <w:b/>
        </w:rPr>
        <w:t xml:space="preserve"> </w:t>
      </w:r>
      <w:r w:rsidRPr="00404F18">
        <w:rPr>
          <w:rFonts w:cs="Arial"/>
        </w:rPr>
        <w:t>smo</w:t>
      </w:r>
      <w:r w:rsidRPr="00404F18">
        <w:rPr>
          <w:rFonts w:cs="Arial"/>
          <w:b/>
        </w:rPr>
        <w:t xml:space="preserve"> vodilni partner/sodelujoči partner</w:t>
      </w:r>
      <w:r w:rsidRPr="00404F18">
        <w:rPr>
          <w:rFonts w:cs="Arial"/>
        </w:rPr>
        <w:t xml:space="preserve"> (ustrezno obkrožiti);</w:t>
      </w:r>
    </w:p>
    <w:p w14:paraId="4343915C" w14:textId="77777777" w:rsidR="003B671B" w:rsidRPr="00404F18" w:rsidRDefault="003B671B" w:rsidP="00DB398F">
      <w:pPr>
        <w:numPr>
          <w:ilvl w:val="0"/>
          <w:numId w:val="5"/>
        </w:numPr>
        <w:spacing w:line="240" w:lineRule="auto"/>
        <w:jc w:val="both"/>
        <w:rPr>
          <w:rFonts w:cs="Arial"/>
        </w:rPr>
      </w:pPr>
      <w:r w:rsidRPr="00404F18">
        <w:rPr>
          <w:rFonts w:cs="Arial"/>
          <w:b/>
        </w:rPr>
        <w:t>Ponudba s podizvajalci</w:t>
      </w:r>
      <w:r w:rsidRPr="00404F18">
        <w:rPr>
          <w:rFonts w:cs="Arial"/>
        </w:rPr>
        <w:t>, kot samostojen ponudnik s podizvajalci.</w:t>
      </w:r>
    </w:p>
    <w:p w14:paraId="122C4A6B" w14:textId="77777777" w:rsidR="003B671B" w:rsidRPr="00404F18" w:rsidRDefault="003B671B" w:rsidP="003B671B">
      <w:pPr>
        <w:rPr>
          <w:rFonts w:cs="Arial"/>
        </w:rPr>
      </w:pPr>
    </w:p>
    <w:p w14:paraId="318C31C2" w14:textId="1EE34D08" w:rsidR="001A3148" w:rsidRPr="00404F18" w:rsidRDefault="001A3148" w:rsidP="000238B0">
      <w:pPr>
        <w:widowControl w:val="0"/>
        <w:tabs>
          <w:tab w:val="left" w:pos="90"/>
          <w:tab w:val="left" w:pos="964"/>
        </w:tabs>
        <w:autoSpaceDE w:val="0"/>
        <w:autoSpaceDN w:val="0"/>
        <w:adjustRightInd w:val="0"/>
        <w:rPr>
          <w:rFonts w:cs="Times New Roman"/>
        </w:rPr>
      </w:pPr>
      <w:r w:rsidRPr="00404F18">
        <w:t xml:space="preserve">Ponudba se nanaša </w:t>
      </w:r>
      <w:r w:rsidR="000238B0" w:rsidRPr="00404F18">
        <w:t>n</w:t>
      </w:r>
      <w:r w:rsidRPr="00404F18">
        <w:rPr>
          <w:rFonts w:cs="Arial"/>
        </w:rPr>
        <w:t>a celotno javno naročilo</w:t>
      </w:r>
      <w:r w:rsidR="00383299" w:rsidRPr="00404F18">
        <w:rPr>
          <w:rFonts w:cs="Arial"/>
        </w:rPr>
        <w:t>.</w:t>
      </w:r>
    </w:p>
    <w:p w14:paraId="482FB619" w14:textId="77777777" w:rsidR="003B671B" w:rsidRPr="00404F18" w:rsidRDefault="003B671B" w:rsidP="003B671B">
      <w:pPr>
        <w:rPr>
          <w:rFonts w:cs="Arial"/>
        </w:rPr>
      </w:pPr>
    </w:p>
    <w:p w14:paraId="6969C501" w14:textId="77777777" w:rsidR="003B671B" w:rsidRPr="00404F18" w:rsidRDefault="003B671B" w:rsidP="003B671B">
      <w:pPr>
        <w:rPr>
          <w:rFonts w:cs="Arial"/>
          <w:b/>
          <w:bCs/>
        </w:rPr>
      </w:pPr>
      <w:r w:rsidRPr="00404F18">
        <w:rPr>
          <w:rFonts w:cs="Arial"/>
          <w:b/>
          <w:bCs/>
        </w:rPr>
        <w:t>1. PODATKI O PONUDNIKU (IN PARTNERJIH - v primeru skupne ponudbe)</w:t>
      </w:r>
    </w:p>
    <w:p w14:paraId="19B7B518" w14:textId="77777777" w:rsidR="003B671B" w:rsidRPr="00404F18" w:rsidRDefault="003B671B" w:rsidP="003B671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71B" w:rsidRPr="00404F18" w14:paraId="09D9C2BF"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AB2B9E" w14:textId="77777777" w:rsidR="003B671B" w:rsidRPr="00404F18" w:rsidRDefault="003B671B" w:rsidP="00A72FC8">
            <w:pPr>
              <w:rPr>
                <w:rFonts w:cs="Arial"/>
                <w:szCs w:val="20"/>
              </w:rPr>
            </w:pPr>
            <w:r w:rsidRPr="00404F18">
              <w:rPr>
                <w:rFonts w:cs="Arial"/>
                <w:szCs w:val="20"/>
              </w:rPr>
              <w:t>POLNI NAZIV IN FIRMA PONUDNIKA:</w:t>
            </w:r>
          </w:p>
        </w:tc>
        <w:permStart w:id="1963459513" w:edGrp="everyone"/>
        <w:tc>
          <w:tcPr>
            <w:tcW w:w="5578" w:type="dxa"/>
            <w:tcBorders>
              <w:top w:val="single" w:sz="4" w:space="0" w:color="auto"/>
              <w:left w:val="single" w:sz="4" w:space="0" w:color="auto"/>
              <w:bottom w:val="single" w:sz="4" w:space="0" w:color="auto"/>
              <w:right w:val="single" w:sz="4" w:space="0" w:color="auto"/>
            </w:tcBorders>
            <w:vAlign w:val="center"/>
          </w:tcPr>
          <w:p w14:paraId="3CB51455"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963459513"/>
          </w:p>
        </w:tc>
      </w:tr>
      <w:tr w:rsidR="003B671B" w:rsidRPr="00404F18" w14:paraId="00920051"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10BFE7" w14:textId="77777777" w:rsidR="003B671B" w:rsidRPr="00404F18" w:rsidRDefault="003B671B" w:rsidP="00A72FC8">
            <w:pPr>
              <w:rPr>
                <w:rFonts w:cs="Arial"/>
                <w:szCs w:val="20"/>
              </w:rPr>
            </w:pPr>
            <w:r w:rsidRPr="00404F18">
              <w:rPr>
                <w:rFonts w:cs="Arial"/>
                <w:szCs w:val="20"/>
              </w:rPr>
              <w:t>NASLOV PONUDNIKA:</w:t>
            </w:r>
          </w:p>
        </w:tc>
        <w:permStart w:id="1695906142" w:edGrp="everyone"/>
        <w:tc>
          <w:tcPr>
            <w:tcW w:w="5578" w:type="dxa"/>
            <w:tcBorders>
              <w:top w:val="single" w:sz="4" w:space="0" w:color="auto"/>
              <w:left w:val="single" w:sz="4" w:space="0" w:color="auto"/>
              <w:bottom w:val="single" w:sz="4" w:space="0" w:color="auto"/>
              <w:right w:val="single" w:sz="4" w:space="0" w:color="auto"/>
            </w:tcBorders>
            <w:vAlign w:val="center"/>
          </w:tcPr>
          <w:p w14:paraId="579EC254"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695906142"/>
          </w:p>
        </w:tc>
      </w:tr>
      <w:tr w:rsidR="003B671B" w:rsidRPr="00404F18" w14:paraId="49E7BAD6"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22C7D6" w14:textId="77777777" w:rsidR="003B671B" w:rsidRPr="00404F18" w:rsidRDefault="003B671B" w:rsidP="00A72FC8">
            <w:pPr>
              <w:rPr>
                <w:rFonts w:cs="Arial"/>
                <w:szCs w:val="20"/>
              </w:rPr>
            </w:pPr>
            <w:r w:rsidRPr="00404F18">
              <w:rPr>
                <w:rFonts w:cs="Arial"/>
                <w:szCs w:val="20"/>
              </w:rPr>
              <w:t>TELEFON:</w:t>
            </w:r>
          </w:p>
        </w:tc>
        <w:permStart w:id="817765862" w:edGrp="everyone"/>
        <w:tc>
          <w:tcPr>
            <w:tcW w:w="5578" w:type="dxa"/>
            <w:tcBorders>
              <w:top w:val="single" w:sz="4" w:space="0" w:color="auto"/>
              <w:left w:val="single" w:sz="4" w:space="0" w:color="auto"/>
              <w:bottom w:val="single" w:sz="4" w:space="0" w:color="auto"/>
              <w:right w:val="single" w:sz="4" w:space="0" w:color="auto"/>
            </w:tcBorders>
            <w:vAlign w:val="center"/>
          </w:tcPr>
          <w:p w14:paraId="5D596796"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817765862"/>
          </w:p>
        </w:tc>
      </w:tr>
      <w:tr w:rsidR="003B671B" w:rsidRPr="00404F18" w14:paraId="3E5A941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7794F" w14:textId="77777777" w:rsidR="003B671B" w:rsidRPr="00404F18" w:rsidRDefault="003B671B" w:rsidP="00A72FC8">
            <w:pPr>
              <w:rPr>
                <w:rFonts w:cs="Arial"/>
                <w:szCs w:val="24"/>
              </w:rPr>
            </w:pPr>
            <w:r w:rsidRPr="00404F18">
              <w:rPr>
                <w:rFonts w:cs="Arial"/>
              </w:rPr>
              <w:t>IDENTIFIKACIJSKA ŠTEVILKA ZA DDV:</w:t>
            </w:r>
          </w:p>
        </w:tc>
        <w:permStart w:id="1376593510" w:edGrp="everyone"/>
        <w:tc>
          <w:tcPr>
            <w:tcW w:w="5578" w:type="dxa"/>
            <w:tcBorders>
              <w:top w:val="single" w:sz="4" w:space="0" w:color="auto"/>
              <w:left w:val="single" w:sz="4" w:space="0" w:color="auto"/>
              <w:bottom w:val="single" w:sz="4" w:space="0" w:color="auto"/>
              <w:right w:val="single" w:sz="4" w:space="0" w:color="auto"/>
            </w:tcBorders>
            <w:vAlign w:val="center"/>
          </w:tcPr>
          <w:p w14:paraId="05F5B62D" w14:textId="77777777" w:rsidR="003B671B" w:rsidRPr="00404F18" w:rsidRDefault="003B671B" w:rsidP="00A72FC8">
            <w:pPr>
              <w:pStyle w:val="Glava"/>
              <w:tabs>
                <w:tab w:val="clear" w:pos="4536"/>
              </w:tabs>
              <w:jc w:val="both"/>
              <w:rPr>
                <w:rFonts w:cs="Arial"/>
                <w:iCs/>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376593510"/>
          </w:p>
        </w:tc>
      </w:tr>
      <w:tr w:rsidR="003B671B" w:rsidRPr="00404F18" w14:paraId="7935BE47"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3BF4" w14:textId="77777777" w:rsidR="003B671B" w:rsidRPr="00404F18" w:rsidRDefault="003B671B" w:rsidP="00A72FC8">
            <w:pPr>
              <w:rPr>
                <w:rFonts w:cs="Arial"/>
                <w:szCs w:val="20"/>
              </w:rPr>
            </w:pPr>
            <w:r w:rsidRPr="00404F18">
              <w:rPr>
                <w:rFonts w:cs="Arial"/>
                <w:szCs w:val="20"/>
              </w:rPr>
              <w:t>MATIČNA ŠTEVILKA:</w:t>
            </w:r>
          </w:p>
        </w:tc>
        <w:permStart w:id="367067686" w:edGrp="everyone"/>
        <w:tc>
          <w:tcPr>
            <w:tcW w:w="5578" w:type="dxa"/>
            <w:tcBorders>
              <w:top w:val="single" w:sz="4" w:space="0" w:color="auto"/>
              <w:left w:val="single" w:sz="4" w:space="0" w:color="auto"/>
              <w:bottom w:val="single" w:sz="4" w:space="0" w:color="auto"/>
              <w:right w:val="single" w:sz="4" w:space="0" w:color="auto"/>
            </w:tcBorders>
            <w:vAlign w:val="center"/>
          </w:tcPr>
          <w:p w14:paraId="2238D450"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367067686"/>
          </w:p>
        </w:tc>
      </w:tr>
      <w:tr w:rsidR="003B671B" w:rsidRPr="00404F18" w14:paraId="1BC44CA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D192FF" w14:textId="77777777" w:rsidR="003B671B" w:rsidRPr="00404F18" w:rsidRDefault="003B671B" w:rsidP="00A72FC8">
            <w:pPr>
              <w:rPr>
                <w:rFonts w:cs="Arial"/>
                <w:szCs w:val="24"/>
              </w:rPr>
            </w:pPr>
            <w:r w:rsidRPr="00404F18">
              <w:rPr>
                <w:rFonts w:cs="Arial"/>
              </w:rPr>
              <w:t>ŠT. TRR-ja IN BANKA:</w:t>
            </w:r>
          </w:p>
        </w:tc>
        <w:permStart w:id="629211346" w:edGrp="everyone"/>
        <w:tc>
          <w:tcPr>
            <w:tcW w:w="5578" w:type="dxa"/>
            <w:tcBorders>
              <w:top w:val="single" w:sz="4" w:space="0" w:color="auto"/>
              <w:left w:val="single" w:sz="4" w:space="0" w:color="auto"/>
              <w:bottom w:val="single" w:sz="4" w:space="0" w:color="auto"/>
              <w:right w:val="single" w:sz="4" w:space="0" w:color="auto"/>
            </w:tcBorders>
            <w:vAlign w:val="center"/>
          </w:tcPr>
          <w:p w14:paraId="0C00F504"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629211346"/>
          </w:p>
        </w:tc>
      </w:tr>
      <w:tr w:rsidR="003B671B" w:rsidRPr="00404F18" w14:paraId="5B0462BA"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BD9755" w14:textId="77777777" w:rsidR="003B671B" w:rsidRPr="00404F18" w:rsidRDefault="003B671B" w:rsidP="00A72FC8">
            <w:pPr>
              <w:rPr>
                <w:rFonts w:cs="Arial"/>
              </w:rPr>
            </w:pPr>
            <w:r w:rsidRPr="00404F18">
              <w:rPr>
                <w:rFonts w:cs="Arial"/>
              </w:rPr>
              <w:t>ODGOVORNA OSEBA ZA PODPIS OKVIRNEGA SPORAZUMA</w:t>
            </w:r>
          </w:p>
          <w:p w14:paraId="08636A9A" w14:textId="77777777" w:rsidR="003B671B" w:rsidRPr="00404F18" w:rsidRDefault="003B671B" w:rsidP="00A72FC8">
            <w:pPr>
              <w:rPr>
                <w:rFonts w:cs="Arial"/>
                <w:szCs w:val="20"/>
              </w:rPr>
            </w:pPr>
            <w:r w:rsidRPr="00404F18">
              <w:rPr>
                <w:rFonts w:cs="Arial"/>
              </w:rPr>
              <w:t xml:space="preserve"> (z navedbo funkcije):</w:t>
            </w:r>
          </w:p>
        </w:tc>
        <w:permStart w:id="1782021207" w:edGrp="everyone"/>
        <w:tc>
          <w:tcPr>
            <w:tcW w:w="5578" w:type="dxa"/>
            <w:tcBorders>
              <w:top w:val="single" w:sz="4" w:space="0" w:color="auto"/>
              <w:left w:val="single" w:sz="4" w:space="0" w:color="auto"/>
              <w:bottom w:val="single" w:sz="4" w:space="0" w:color="auto"/>
              <w:right w:val="single" w:sz="4" w:space="0" w:color="auto"/>
            </w:tcBorders>
            <w:vAlign w:val="center"/>
          </w:tcPr>
          <w:p w14:paraId="68FD5DCD"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782021207"/>
          </w:p>
        </w:tc>
      </w:tr>
      <w:tr w:rsidR="003B671B" w:rsidRPr="00404F18" w14:paraId="4E0C883C"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C70EE" w14:textId="77777777" w:rsidR="003B671B" w:rsidRPr="00404F18" w:rsidRDefault="003B671B" w:rsidP="00A72FC8">
            <w:pPr>
              <w:rPr>
                <w:rFonts w:cs="Arial"/>
                <w:szCs w:val="20"/>
              </w:rPr>
            </w:pPr>
            <w:r w:rsidRPr="00404F18">
              <w:rPr>
                <w:rFonts w:cs="Arial"/>
                <w:szCs w:val="20"/>
              </w:rPr>
              <w:t>ZAKONITI ZASTOPNIKI:</w:t>
            </w:r>
          </w:p>
        </w:tc>
        <w:permStart w:id="1355486157" w:edGrp="everyone"/>
        <w:tc>
          <w:tcPr>
            <w:tcW w:w="5578" w:type="dxa"/>
            <w:tcBorders>
              <w:top w:val="single" w:sz="4" w:space="0" w:color="auto"/>
              <w:left w:val="single" w:sz="4" w:space="0" w:color="auto"/>
              <w:bottom w:val="single" w:sz="4" w:space="0" w:color="auto"/>
              <w:right w:val="single" w:sz="4" w:space="0" w:color="auto"/>
            </w:tcBorders>
            <w:vAlign w:val="center"/>
          </w:tcPr>
          <w:p w14:paraId="599541DC" w14:textId="77777777" w:rsidR="003B671B" w:rsidRPr="00404F18" w:rsidRDefault="003B671B" w:rsidP="00A72FC8">
            <w:pPr>
              <w:rPr>
                <w:rFonts w:cs="Arial"/>
                <w:iCs/>
                <w:szCs w:val="20"/>
              </w:rPr>
            </w:pPr>
            <w:r w:rsidRPr="00404F18">
              <w:rPr>
                <w:bCs/>
                <w:iCs/>
              </w:rPr>
              <w:fldChar w:fldCharType="begin">
                <w:ffData>
                  <w:name w:val="Besedilo12"/>
                  <w:enabled/>
                  <w:calcOnExit w:val="0"/>
                  <w:textInput/>
                </w:ffData>
              </w:fldChar>
            </w:r>
            <w:r w:rsidRPr="00404F18">
              <w:rPr>
                <w:bCs/>
                <w:iCs/>
              </w:rPr>
              <w:instrText xml:space="preserve"> FORMTEXT </w:instrText>
            </w:r>
            <w:r w:rsidRPr="00404F18">
              <w:rPr>
                <w:bCs/>
                <w:iCs/>
              </w:rPr>
            </w:r>
            <w:r w:rsidRPr="00404F18">
              <w:rPr>
                <w:bCs/>
                <w:iCs/>
              </w:rPr>
              <w:fldChar w:fldCharType="separate"/>
            </w:r>
            <w:r w:rsidRPr="00404F18">
              <w:rPr>
                <w:bCs/>
                <w:iCs/>
              </w:rPr>
              <w:t> </w:t>
            </w:r>
            <w:r w:rsidRPr="00404F18">
              <w:rPr>
                <w:bCs/>
                <w:iCs/>
              </w:rPr>
              <w:t> </w:t>
            </w:r>
            <w:r w:rsidRPr="00404F18">
              <w:rPr>
                <w:bCs/>
                <w:iCs/>
              </w:rPr>
              <w:t> </w:t>
            </w:r>
            <w:r w:rsidRPr="00404F18">
              <w:rPr>
                <w:bCs/>
                <w:iCs/>
              </w:rPr>
              <w:t> </w:t>
            </w:r>
            <w:r w:rsidRPr="00404F18">
              <w:rPr>
                <w:bCs/>
                <w:iCs/>
              </w:rPr>
              <w:t> </w:t>
            </w:r>
            <w:r w:rsidRPr="00404F18">
              <w:rPr>
                <w:iCs/>
              </w:rPr>
              <w:fldChar w:fldCharType="end"/>
            </w:r>
            <w:permEnd w:id="1355486157"/>
          </w:p>
        </w:tc>
      </w:tr>
      <w:tr w:rsidR="003B671B" w:rsidRPr="00404F18" w14:paraId="63074259"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D3548A" w14:textId="77777777" w:rsidR="003B671B" w:rsidRPr="00404F18" w:rsidRDefault="003B671B" w:rsidP="00A72FC8">
            <w:pPr>
              <w:rPr>
                <w:rFonts w:cs="Arial"/>
                <w:szCs w:val="20"/>
              </w:rPr>
            </w:pPr>
            <w:r w:rsidRPr="00404F18">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335F1DCE" w14:textId="77777777" w:rsidR="003B671B" w:rsidRPr="00404F18" w:rsidRDefault="003B671B" w:rsidP="00A72FC8">
            <w:pPr>
              <w:rPr>
                <w:rStyle w:val="Sprotnaopomba-sklic"/>
                <w:rFonts w:eastAsia="Calibri" w:cs="Times New Roman"/>
                <w:color w:val="FFFFFF"/>
                <w:szCs w:val="24"/>
              </w:rPr>
            </w:pPr>
            <w:r w:rsidRPr="00404F18">
              <w:t>DA                    NE</w:t>
            </w:r>
          </w:p>
        </w:tc>
      </w:tr>
    </w:tbl>
    <w:p w14:paraId="28893A5B" w14:textId="77777777" w:rsidR="003B671B" w:rsidRPr="00404F18" w:rsidRDefault="003B671B" w:rsidP="003B671B">
      <w:pPr>
        <w:rPr>
          <w:rFonts w:eastAsia="Calibri" w:cs="Arial"/>
          <w:color w:val="auto"/>
          <w:sz w:val="20"/>
          <w:lang w:eastAsia="en-US"/>
        </w:rPr>
      </w:pPr>
    </w:p>
    <w:p w14:paraId="16888D83" w14:textId="77777777" w:rsidR="00972463" w:rsidRPr="00404F18" w:rsidRDefault="00972463" w:rsidP="003B671B">
      <w:pPr>
        <w:rPr>
          <w:rFonts w:eastAsia="Calibri" w:cs="Arial"/>
          <w:color w:val="auto"/>
          <w:sz w:val="20"/>
          <w:lang w:eastAsia="en-US"/>
        </w:rPr>
      </w:pPr>
    </w:p>
    <w:p w14:paraId="202DA1E7" w14:textId="77777777" w:rsidR="000238B0" w:rsidRPr="00404F18" w:rsidRDefault="000238B0" w:rsidP="003B671B">
      <w:pPr>
        <w:rPr>
          <w:rFonts w:eastAsia="Calibri" w:cs="Arial"/>
          <w:color w:val="auto"/>
          <w:sz w:val="20"/>
          <w:lang w:eastAsia="en-US"/>
        </w:rPr>
      </w:pPr>
    </w:p>
    <w:p w14:paraId="03C496F5" w14:textId="77777777" w:rsidR="00383299" w:rsidRPr="00404F18" w:rsidRDefault="00383299" w:rsidP="003B671B">
      <w:pPr>
        <w:rPr>
          <w:rFonts w:eastAsia="Calibri" w:cs="Arial"/>
          <w:color w:val="auto"/>
          <w:sz w:val="20"/>
          <w:lang w:eastAsia="en-US"/>
        </w:rPr>
      </w:pPr>
    </w:p>
    <w:p w14:paraId="4EA502D1" w14:textId="77777777" w:rsidR="003B671B" w:rsidRPr="00404F18" w:rsidRDefault="003B671B" w:rsidP="003B671B">
      <w:pPr>
        <w:rPr>
          <w:rFonts w:cs="Arial"/>
          <w:b/>
          <w:noProof/>
        </w:rPr>
      </w:pPr>
      <w:r w:rsidRPr="00404F18">
        <w:rPr>
          <w:rFonts w:cs="Arial"/>
          <w:b/>
          <w:noProof/>
        </w:rPr>
        <w:lastRenderedPageBreak/>
        <w:t>2. IZJAVA</w:t>
      </w:r>
    </w:p>
    <w:p w14:paraId="2B69FBF2" w14:textId="77777777" w:rsidR="003B671B" w:rsidRPr="00404F18" w:rsidRDefault="003B671B" w:rsidP="003B671B">
      <w:pPr>
        <w:rPr>
          <w:rFonts w:cs="Arial"/>
          <w:color w:val="auto"/>
          <w:sz w:val="8"/>
          <w:szCs w:val="8"/>
        </w:rPr>
      </w:pPr>
    </w:p>
    <w:p w14:paraId="1BF33B99" w14:textId="6816A157" w:rsidR="003B671B" w:rsidRPr="00404F18" w:rsidRDefault="003B671B" w:rsidP="003B671B">
      <w:pPr>
        <w:jc w:val="both"/>
        <w:rPr>
          <w:rFonts w:cs="Arial"/>
          <w:noProof/>
        </w:rPr>
      </w:pPr>
      <w:r w:rsidRPr="00404F18">
        <w:rPr>
          <w:rFonts w:cs="Arial"/>
          <w:noProof/>
        </w:rPr>
        <w:t>Spodaj podpisani zastopnik/pooblaščenec ponudnika oz. partnerja v skupni ponudbi, v zvezi z javnim naročilom z oznako</w:t>
      </w:r>
      <w:r w:rsidRPr="00404F18">
        <w:t xml:space="preserve"> </w:t>
      </w:r>
      <w:r w:rsidR="00447E1A" w:rsidRPr="00447E1A">
        <w:t>JN-0032/2026</w:t>
      </w:r>
      <w:r w:rsidR="00447E1A">
        <w:t xml:space="preserve"> </w:t>
      </w:r>
      <w:r w:rsidRPr="00404F18">
        <w:rPr>
          <w:rFonts w:cs="Arial"/>
        </w:rPr>
        <w:t xml:space="preserve">za </w:t>
      </w:r>
      <w:r w:rsidRPr="00404F18">
        <w:t>»</w:t>
      </w:r>
      <w:r w:rsidR="00D52CFC" w:rsidRPr="00D52CFC">
        <w:t>Prevzem in obdelava odpadka tekstil s številko odpadka 20 01 11</w:t>
      </w:r>
      <w:r w:rsidRPr="00404F18">
        <w:t>«</w:t>
      </w:r>
      <w:r w:rsidRPr="00404F18">
        <w:rPr>
          <w:rFonts w:cs="Arial"/>
        </w:rPr>
        <w:t xml:space="preserve"> s polno odgovornostjo </w:t>
      </w:r>
      <w:r w:rsidRPr="00404F18">
        <w:rPr>
          <w:rFonts w:cs="Arial"/>
          <w:noProof/>
        </w:rPr>
        <w:t>izjavljam, da:</w:t>
      </w:r>
    </w:p>
    <w:p w14:paraId="5D421766" w14:textId="77777777" w:rsidR="003B671B" w:rsidRPr="00404F18" w:rsidRDefault="003B671B" w:rsidP="00DB398F">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sidRPr="00404F18">
        <w:rPr>
          <w:rFonts w:ascii="Titillium Web" w:hAnsi="Titillium Web" w:cs="Arial"/>
          <w:color w:val="000000"/>
          <w:sz w:val="22"/>
          <w:szCs w:val="22"/>
        </w:rPr>
        <w:t>smo ob izdelavi ponudbe pregledali in preučili celotno dokumentacijo v zvezi z oddajo javnega naročila,</w:t>
      </w:r>
    </w:p>
    <w:p w14:paraId="4B889472" w14:textId="77777777" w:rsidR="003B671B" w:rsidRPr="00404F18" w:rsidRDefault="003B671B" w:rsidP="00DB398F">
      <w:pPr>
        <w:numPr>
          <w:ilvl w:val="0"/>
          <w:numId w:val="18"/>
        </w:numPr>
        <w:spacing w:line="240" w:lineRule="auto"/>
        <w:jc w:val="both"/>
        <w:rPr>
          <w:rFonts w:cs="Times New Roman"/>
          <w:color w:val="auto"/>
          <w:sz w:val="20"/>
          <w:szCs w:val="24"/>
        </w:rPr>
      </w:pPr>
      <w:r w:rsidRPr="00404F18">
        <w:t>smo seznanjeni s pogoji, zahtevami, merili, tehničnimi specifikacijami in ostalo vsebino dokumentacije ter se z njimi v celoti strinjamo in jih sprejemamo, brez kakršnihkoli omejitev,</w:t>
      </w:r>
    </w:p>
    <w:p w14:paraId="51B3C4EF" w14:textId="77777777" w:rsidR="003B671B" w:rsidRPr="00404F18" w:rsidRDefault="003B671B" w:rsidP="00DB398F">
      <w:pPr>
        <w:numPr>
          <w:ilvl w:val="0"/>
          <w:numId w:val="18"/>
        </w:numPr>
        <w:spacing w:line="240" w:lineRule="auto"/>
        <w:jc w:val="both"/>
      </w:pPr>
      <w:r w:rsidRPr="00404F18">
        <w:t>smo v celoti seznanjeni z obsegom in zahtevnostjo javnega naročila,</w:t>
      </w:r>
    </w:p>
    <w:p w14:paraId="7896F7C3" w14:textId="77777777" w:rsidR="003B671B" w:rsidRPr="00404F18" w:rsidRDefault="003B671B" w:rsidP="00DB398F">
      <w:pPr>
        <w:numPr>
          <w:ilvl w:val="0"/>
          <w:numId w:val="18"/>
        </w:numPr>
        <w:spacing w:line="240" w:lineRule="auto"/>
        <w:jc w:val="both"/>
      </w:pPr>
      <w:r w:rsidRPr="00404F18">
        <w:t>se zavedamo, da so količine v ponudbenem predračunu zgolj okvirne in se iz naslova nedoseganja razpisanih količin odpovedujemo vsem zahtevkom nasproti naročniku, v primeru večjih količin pa se zavezujemo dobave blaga izvesti v enakih rokih in kvaliteti,</w:t>
      </w:r>
    </w:p>
    <w:p w14:paraId="69EBC5A1" w14:textId="6BAC40EF" w:rsidR="00383299" w:rsidRPr="00716EDB" w:rsidRDefault="00383299" w:rsidP="00716EDB">
      <w:pPr>
        <w:numPr>
          <w:ilvl w:val="0"/>
          <w:numId w:val="18"/>
        </w:numPr>
        <w:spacing w:line="240" w:lineRule="auto"/>
        <w:jc w:val="both"/>
      </w:pPr>
      <w:r w:rsidRPr="00716EDB">
        <w:t>smo tehnično in kadrovsko sposobni izvesti predmetno javno naročilo, in sicer najmanj za ocenjeno količino odpadkov, za katero izjavljamo, da imamo dovolj prostih kapacitet v objektih obdelave in dokončne oskrbe odpadkov, ki so predmet javnega naročila in razpolagamo z ustrezno tehnološko opremo, stroji in napravami, potrebnimi za uspešno izvedbo predmetnega javnega naročila,</w:t>
      </w:r>
    </w:p>
    <w:p w14:paraId="52ABE61B" w14:textId="77777777" w:rsidR="003B671B" w:rsidRPr="00716EDB" w:rsidRDefault="003B671B" w:rsidP="00716EDB">
      <w:pPr>
        <w:numPr>
          <w:ilvl w:val="0"/>
          <w:numId w:val="18"/>
        </w:numPr>
        <w:spacing w:line="240" w:lineRule="auto"/>
        <w:jc w:val="both"/>
      </w:pPr>
      <w:r w:rsidRPr="00716ED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A773CD" w14:textId="77777777" w:rsidR="003B671B" w:rsidRPr="00716EDB" w:rsidRDefault="003B671B" w:rsidP="00716EDB">
      <w:pPr>
        <w:numPr>
          <w:ilvl w:val="0"/>
          <w:numId w:val="18"/>
        </w:numPr>
        <w:spacing w:line="240" w:lineRule="auto"/>
        <w:jc w:val="both"/>
      </w:pPr>
      <w:r w:rsidRPr="00716EDB">
        <w:t>smo podali resnične oz. verodostojne izjave.</w:t>
      </w:r>
    </w:p>
    <w:p w14:paraId="5E1238B7" w14:textId="77777777" w:rsidR="003B671B" w:rsidRPr="00716EDB" w:rsidRDefault="003B671B" w:rsidP="00716EDB">
      <w:pPr>
        <w:spacing w:line="240" w:lineRule="auto"/>
        <w:jc w:val="both"/>
      </w:pPr>
    </w:p>
    <w:p w14:paraId="7C16BBFD" w14:textId="77777777" w:rsidR="003B671B" w:rsidRPr="00716EDB" w:rsidRDefault="003B671B" w:rsidP="00716EDB">
      <w:pPr>
        <w:spacing w:line="240" w:lineRule="auto"/>
        <w:rPr>
          <w:rFonts w:cs="Arial"/>
          <w:noProof/>
        </w:rPr>
      </w:pPr>
      <w:r w:rsidRPr="00716EDB">
        <w:rPr>
          <w:rFonts w:cs="Arial"/>
          <w:noProof/>
        </w:rPr>
        <w:t>Če bomo izbrani za izvedbo javnega naročila:</w:t>
      </w:r>
    </w:p>
    <w:p w14:paraId="0F36CE40" w14:textId="77777777" w:rsidR="003B671B" w:rsidRPr="00716EDB" w:rsidRDefault="003B671B" w:rsidP="00716EDB">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r w:rsidRPr="00716EDB">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493321C" w14:textId="77777777" w:rsidR="003B671B" w:rsidRPr="00716EDB" w:rsidRDefault="003B671B" w:rsidP="00716EDB">
      <w:pPr>
        <w:numPr>
          <w:ilvl w:val="0"/>
          <w:numId w:val="18"/>
        </w:numPr>
        <w:spacing w:line="240" w:lineRule="auto"/>
        <w:jc w:val="both"/>
        <w:rPr>
          <w:rFonts w:cs="Times New Roman"/>
          <w:color w:val="auto"/>
        </w:rPr>
      </w:pPr>
      <w:r w:rsidRPr="00716EDB">
        <w:t>bomo javno naročilo izvajali s strokovno usposobljenimi sodelavci oziroma kadrom in pri tem upoštevali vse zahteve varstva pri delu in delovne zakonodaje, veljavne v Republiki Sloveniji.</w:t>
      </w:r>
    </w:p>
    <w:p w14:paraId="44A5FF35" w14:textId="77777777" w:rsidR="00416677" w:rsidRDefault="00416677" w:rsidP="00716EDB">
      <w:pPr>
        <w:spacing w:line="240" w:lineRule="auto"/>
        <w:jc w:val="both"/>
        <w:rPr>
          <w:rFonts w:cs="Arial"/>
        </w:rPr>
      </w:pPr>
    </w:p>
    <w:p w14:paraId="134C4A98" w14:textId="77777777" w:rsidR="00026B3E" w:rsidRDefault="00026B3E" w:rsidP="00716EDB">
      <w:pPr>
        <w:spacing w:line="240" w:lineRule="auto"/>
        <w:jc w:val="both"/>
        <w:rPr>
          <w:rFonts w:cs="Arial"/>
        </w:rPr>
      </w:pPr>
    </w:p>
    <w:p w14:paraId="353A2763" w14:textId="77777777" w:rsidR="00026B3E" w:rsidRDefault="00026B3E" w:rsidP="00716EDB">
      <w:pPr>
        <w:spacing w:line="240" w:lineRule="auto"/>
        <w:jc w:val="both"/>
        <w:rPr>
          <w:rFonts w:cs="Arial"/>
        </w:rPr>
      </w:pPr>
    </w:p>
    <w:p w14:paraId="07F744D6" w14:textId="77777777" w:rsidR="00026B3E" w:rsidRDefault="00026B3E" w:rsidP="00716EDB">
      <w:pPr>
        <w:spacing w:line="240" w:lineRule="auto"/>
        <w:jc w:val="both"/>
        <w:rPr>
          <w:rFonts w:cs="Arial"/>
        </w:rPr>
      </w:pPr>
    </w:p>
    <w:p w14:paraId="023A29EE" w14:textId="77777777" w:rsidR="00026B3E" w:rsidRDefault="00026B3E" w:rsidP="00716EDB">
      <w:pPr>
        <w:spacing w:line="240" w:lineRule="auto"/>
        <w:jc w:val="both"/>
        <w:rPr>
          <w:rFonts w:cs="Arial"/>
        </w:rPr>
      </w:pPr>
    </w:p>
    <w:p w14:paraId="4BBDD34A" w14:textId="77777777" w:rsidR="00026B3E" w:rsidRDefault="00026B3E" w:rsidP="00716EDB">
      <w:pPr>
        <w:spacing w:line="240" w:lineRule="auto"/>
        <w:jc w:val="both"/>
        <w:rPr>
          <w:rFonts w:cs="Arial"/>
        </w:rPr>
      </w:pPr>
    </w:p>
    <w:p w14:paraId="0851B6DA" w14:textId="77777777" w:rsidR="00026B3E" w:rsidRDefault="00026B3E" w:rsidP="00716EDB">
      <w:pPr>
        <w:spacing w:line="240" w:lineRule="auto"/>
        <w:jc w:val="both"/>
        <w:rPr>
          <w:rFonts w:cs="Arial"/>
        </w:rPr>
      </w:pPr>
    </w:p>
    <w:p w14:paraId="5F71E78F" w14:textId="77777777" w:rsidR="00026B3E" w:rsidRDefault="00026B3E" w:rsidP="00716EDB">
      <w:pPr>
        <w:spacing w:line="240" w:lineRule="auto"/>
        <w:jc w:val="both"/>
        <w:rPr>
          <w:rFonts w:cs="Arial"/>
        </w:rPr>
      </w:pPr>
    </w:p>
    <w:p w14:paraId="32DC7B58" w14:textId="77777777" w:rsidR="00026B3E" w:rsidRDefault="00026B3E" w:rsidP="00716EDB">
      <w:pPr>
        <w:spacing w:line="240" w:lineRule="auto"/>
        <w:jc w:val="both"/>
        <w:rPr>
          <w:rFonts w:cs="Arial"/>
        </w:rPr>
      </w:pPr>
    </w:p>
    <w:p w14:paraId="65FF113A" w14:textId="77777777" w:rsidR="00026B3E" w:rsidRDefault="00026B3E" w:rsidP="00716EDB">
      <w:pPr>
        <w:spacing w:line="240" w:lineRule="auto"/>
        <w:jc w:val="both"/>
        <w:rPr>
          <w:rFonts w:cs="Arial"/>
        </w:rPr>
      </w:pPr>
    </w:p>
    <w:p w14:paraId="7AB64721" w14:textId="77777777" w:rsidR="00026B3E" w:rsidRDefault="00026B3E" w:rsidP="00716EDB">
      <w:pPr>
        <w:spacing w:line="240" w:lineRule="auto"/>
        <w:jc w:val="both"/>
        <w:rPr>
          <w:rFonts w:cs="Arial"/>
        </w:rPr>
      </w:pPr>
    </w:p>
    <w:p w14:paraId="4128B315" w14:textId="77777777" w:rsidR="00026B3E" w:rsidRPr="00716EDB" w:rsidRDefault="00026B3E" w:rsidP="00716EDB">
      <w:pPr>
        <w:spacing w:line="240" w:lineRule="auto"/>
        <w:jc w:val="both"/>
        <w:rPr>
          <w:rFonts w:cs="Arial"/>
        </w:rPr>
      </w:pPr>
    </w:p>
    <w:p w14:paraId="0FB179AB" w14:textId="6C11C8D0" w:rsidR="003B671B" w:rsidRPr="00716EDB" w:rsidRDefault="003B671B" w:rsidP="00716EDB">
      <w:pPr>
        <w:spacing w:line="240" w:lineRule="auto"/>
        <w:rPr>
          <w:rFonts w:cs="Arial"/>
          <w:noProof/>
        </w:rPr>
      </w:pPr>
      <w:r w:rsidRPr="00716EDB">
        <w:rPr>
          <w:rFonts w:cs="Arial"/>
          <w:noProof/>
        </w:rPr>
        <w:lastRenderedPageBreak/>
        <w:t>Soglaš</w:t>
      </w:r>
      <w:r w:rsidR="00716EDB" w:rsidRPr="00716EDB">
        <w:rPr>
          <w:rFonts w:cs="Arial"/>
          <w:noProof/>
        </w:rPr>
        <w:t>a</w:t>
      </w:r>
      <w:r w:rsidRPr="00716EDB">
        <w:rPr>
          <w:rFonts w:cs="Arial"/>
          <w:noProof/>
        </w:rPr>
        <w:t>mo, da:</w:t>
      </w:r>
    </w:p>
    <w:p w14:paraId="136B1309" w14:textId="007AB032" w:rsidR="00026B3E" w:rsidRPr="00026B3E" w:rsidRDefault="003B671B" w:rsidP="003B671B">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bookmarkStart w:id="3" w:name="_Hlk160113862"/>
      <w:r w:rsidRPr="00716EDB">
        <w:rPr>
          <w:rFonts w:ascii="Titillium Web" w:hAnsi="Titillium Web" w:cs="Arial"/>
          <w:color w:val="000000"/>
          <w:sz w:val="22"/>
          <w:szCs w:val="22"/>
        </w:rPr>
        <w:t>lahko naročnik za preveritev ne obstoja razloga iz prvega odstavka 75. člena ZJN-3 pridobi dokazila o nekaznovanosti v zvezi z osebami pri gospodarskem subjektu, ki so članice upravnega, vodstvenega</w:t>
      </w:r>
      <w:r w:rsidRPr="00404F18">
        <w:rPr>
          <w:rFonts w:ascii="Titillium Web" w:hAnsi="Titillium Web" w:cs="Arial"/>
          <w:color w:val="000000"/>
          <w:sz w:val="22"/>
          <w:szCs w:val="22"/>
        </w:rPr>
        <w:t xml:space="preserve"> ali nadzornega organa ali ki imajo pooblastila za njegovo zastopanje ali odločanje ali nadzor v njem, in podajamo naslednje podatke za te osebe (ime, priimek in EMŠO):</w:t>
      </w:r>
    </w:p>
    <w:p w14:paraId="485B901C" w14:textId="77777777" w:rsidR="00026B3E" w:rsidRPr="00404F18" w:rsidRDefault="00026B3E" w:rsidP="003B671B">
      <w:pPr>
        <w:jc w:val="both"/>
        <w:rPr>
          <w:rFonts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562"/>
      </w:tblGrid>
      <w:tr w:rsidR="003B671B" w:rsidRPr="00404F18" w14:paraId="5D762F56" w14:textId="77777777" w:rsidTr="00A72FC8">
        <w:trPr>
          <w:trHeight w:val="1093"/>
          <w:jc w:val="right"/>
        </w:trPr>
        <w:tc>
          <w:tcPr>
            <w:tcW w:w="4562" w:type="dxa"/>
            <w:tcBorders>
              <w:top w:val="single" w:sz="4" w:space="0" w:color="auto"/>
              <w:left w:val="single" w:sz="4" w:space="0" w:color="auto"/>
              <w:bottom w:val="single" w:sz="4" w:space="0" w:color="auto"/>
              <w:right w:val="single" w:sz="4" w:space="0" w:color="auto"/>
            </w:tcBorders>
          </w:tcPr>
          <w:p w14:paraId="06A44C7A" w14:textId="77777777" w:rsidR="003B671B" w:rsidRPr="00404F18" w:rsidRDefault="003B671B" w:rsidP="00A72FC8">
            <w:pPr>
              <w:spacing w:line="240" w:lineRule="auto"/>
              <w:jc w:val="both"/>
              <w:rPr>
                <w:b/>
                <w:bCs/>
                <w:color w:val="auto"/>
                <w:lang w:eastAsia="en-US"/>
              </w:rPr>
            </w:pPr>
            <w:r w:rsidRPr="00404F18">
              <w:rPr>
                <w:b/>
                <w:bCs/>
                <w:color w:val="auto"/>
                <w:lang w:eastAsia="en-US"/>
              </w:rPr>
              <w:t>IME  IN PRIIMEK</w:t>
            </w:r>
          </w:p>
          <w:p w14:paraId="6816916D" w14:textId="77777777" w:rsidR="003B671B" w:rsidRPr="00404F18" w:rsidRDefault="003B671B" w:rsidP="00A72FC8">
            <w:pPr>
              <w:spacing w:line="240" w:lineRule="auto"/>
              <w:jc w:val="both"/>
              <w:rPr>
                <w:color w:val="auto"/>
                <w:lang w:eastAsia="en-US"/>
              </w:rPr>
            </w:pPr>
            <w:r w:rsidRPr="00404F18">
              <w:rPr>
                <w:color w:val="auto"/>
                <w:lang w:eastAsia="en-US"/>
              </w:rPr>
              <w:t>(osebe pri gospodarskem subjektu, ki so članice upravnega, vodstvenega ali nadzornega organa ali ki imajo pooblastila za njegovo zastopanje ali odločanje ali nadzor v njem)</w:t>
            </w:r>
          </w:p>
        </w:tc>
        <w:tc>
          <w:tcPr>
            <w:tcW w:w="4562" w:type="dxa"/>
            <w:tcBorders>
              <w:top w:val="single" w:sz="4" w:space="0" w:color="auto"/>
              <w:left w:val="single" w:sz="4" w:space="0" w:color="auto"/>
              <w:bottom w:val="single" w:sz="4" w:space="0" w:color="auto"/>
              <w:right w:val="single" w:sz="4" w:space="0" w:color="auto"/>
            </w:tcBorders>
          </w:tcPr>
          <w:p w14:paraId="44D5E9C6" w14:textId="77777777" w:rsidR="003B671B" w:rsidRPr="00404F18" w:rsidRDefault="003B671B" w:rsidP="00A72FC8">
            <w:pPr>
              <w:spacing w:line="240" w:lineRule="auto"/>
              <w:jc w:val="both"/>
              <w:rPr>
                <w:b/>
                <w:bCs/>
                <w:color w:val="auto"/>
                <w:lang w:eastAsia="en-US"/>
              </w:rPr>
            </w:pPr>
            <w:r w:rsidRPr="00404F18">
              <w:rPr>
                <w:b/>
                <w:bCs/>
                <w:color w:val="auto"/>
                <w:lang w:eastAsia="en-US"/>
              </w:rPr>
              <w:t>EMŠO</w:t>
            </w:r>
          </w:p>
        </w:tc>
      </w:tr>
      <w:tr w:rsidR="003B671B" w:rsidRPr="00404F18" w14:paraId="407415D1"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1A02F15A" w14:textId="77777777" w:rsidR="003B671B" w:rsidRPr="00404F18" w:rsidRDefault="003B671B" w:rsidP="00A72FC8">
            <w:pPr>
              <w:spacing w:line="240" w:lineRule="auto"/>
              <w:jc w:val="both"/>
              <w:rPr>
                <w:color w:val="auto"/>
                <w:lang w:eastAsia="en-US"/>
              </w:rPr>
            </w:pPr>
            <w:r w:rsidRPr="00404F18">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DF1CDE0" w14:textId="77777777" w:rsidR="003B671B" w:rsidRPr="00404F18" w:rsidRDefault="003B671B" w:rsidP="00A72FC8">
            <w:pPr>
              <w:spacing w:line="240" w:lineRule="auto"/>
              <w:jc w:val="both"/>
              <w:rPr>
                <w:color w:val="FF0000"/>
                <w:lang w:eastAsia="en-US"/>
              </w:rPr>
            </w:pPr>
            <w:r w:rsidRPr="00404F18">
              <w:rPr>
                <w:color w:val="auto"/>
                <w:lang w:eastAsia="en-US"/>
              </w:rPr>
              <w:t xml:space="preserve">                        </w:t>
            </w:r>
          </w:p>
        </w:tc>
      </w:tr>
      <w:tr w:rsidR="003B671B" w:rsidRPr="00404F18" w14:paraId="45AE78CC"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tcPr>
          <w:p w14:paraId="4075CE1D" w14:textId="77777777" w:rsidR="003B671B" w:rsidRPr="00404F18"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tcPr>
          <w:p w14:paraId="02710A8D" w14:textId="77777777" w:rsidR="003B671B" w:rsidRPr="00404F18" w:rsidRDefault="003B671B" w:rsidP="00A72FC8">
            <w:pPr>
              <w:spacing w:line="240" w:lineRule="auto"/>
              <w:jc w:val="both"/>
              <w:rPr>
                <w:color w:val="auto"/>
                <w:lang w:eastAsia="en-US"/>
              </w:rPr>
            </w:pPr>
          </w:p>
        </w:tc>
      </w:tr>
      <w:tr w:rsidR="003B671B" w:rsidRPr="00404F18" w14:paraId="18A5A313"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tcPr>
          <w:p w14:paraId="515CFF14" w14:textId="77777777" w:rsidR="003B671B" w:rsidRPr="00404F18"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tcPr>
          <w:p w14:paraId="77B2925B" w14:textId="77777777" w:rsidR="003B671B" w:rsidRPr="00404F18" w:rsidRDefault="003B671B" w:rsidP="00A72FC8">
            <w:pPr>
              <w:spacing w:line="240" w:lineRule="auto"/>
              <w:jc w:val="both"/>
              <w:rPr>
                <w:color w:val="auto"/>
                <w:lang w:eastAsia="en-US"/>
              </w:rPr>
            </w:pPr>
          </w:p>
        </w:tc>
      </w:tr>
      <w:tr w:rsidR="003B671B" w:rsidRPr="00404F18" w14:paraId="60BAC439"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256DC6AD" w14:textId="77777777" w:rsidR="003B671B" w:rsidRPr="00404F18" w:rsidRDefault="003B671B" w:rsidP="00A72FC8">
            <w:pPr>
              <w:spacing w:line="240" w:lineRule="auto"/>
              <w:jc w:val="both"/>
              <w:rPr>
                <w:color w:val="auto"/>
                <w:lang w:eastAsia="en-US"/>
              </w:rPr>
            </w:pPr>
            <w:r w:rsidRPr="00404F18">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F6BAC37" w14:textId="77777777" w:rsidR="003B671B" w:rsidRPr="00404F18" w:rsidRDefault="003B671B" w:rsidP="00A72FC8">
            <w:pPr>
              <w:spacing w:line="240" w:lineRule="auto"/>
              <w:jc w:val="both"/>
              <w:rPr>
                <w:color w:val="FF0000"/>
                <w:lang w:eastAsia="en-US"/>
              </w:rPr>
            </w:pPr>
            <w:r w:rsidRPr="00404F18">
              <w:rPr>
                <w:color w:val="auto"/>
                <w:lang w:eastAsia="en-US"/>
              </w:rPr>
              <w:t xml:space="preserve">                         </w:t>
            </w:r>
          </w:p>
        </w:tc>
      </w:tr>
      <w:tr w:rsidR="003B671B" w:rsidRPr="00404F18" w14:paraId="6C3CFB94"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78069D7D" w14:textId="77777777" w:rsidR="003B671B" w:rsidRPr="00404F18" w:rsidRDefault="003B671B" w:rsidP="00A72FC8">
            <w:pPr>
              <w:spacing w:line="240" w:lineRule="auto"/>
              <w:jc w:val="both"/>
              <w:rPr>
                <w:color w:val="auto"/>
                <w:lang w:eastAsia="en-US"/>
              </w:rPr>
            </w:pPr>
            <w:r w:rsidRPr="00404F18">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30D4BBFF" w14:textId="77777777" w:rsidR="003B671B" w:rsidRPr="00404F18" w:rsidRDefault="003B671B" w:rsidP="00A72FC8">
            <w:pPr>
              <w:spacing w:line="240" w:lineRule="auto"/>
              <w:jc w:val="both"/>
              <w:rPr>
                <w:color w:val="FF0000"/>
                <w:lang w:eastAsia="en-US"/>
              </w:rPr>
            </w:pPr>
            <w:r w:rsidRPr="00404F18">
              <w:rPr>
                <w:color w:val="FF0000"/>
                <w:lang w:eastAsia="en-US"/>
              </w:rPr>
              <w:t xml:space="preserve">                         </w:t>
            </w:r>
          </w:p>
        </w:tc>
      </w:tr>
      <w:tr w:rsidR="003B671B" w:rsidRPr="00404F18" w14:paraId="3908FE42"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7A8C43B7" w14:textId="77777777" w:rsidR="003B671B" w:rsidRPr="00404F18" w:rsidRDefault="003B671B" w:rsidP="00A72FC8">
            <w:pPr>
              <w:spacing w:line="240" w:lineRule="auto"/>
              <w:jc w:val="both"/>
              <w:rPr>
                <w:color w:val="auto"/>
                <w:lang w:eastAsia="en-US"/>
              </w:rPr>
            </w:pPr>
            <w:r w:rsidRPr="00404F18">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20EB37F" w14:textId="77777777" w:rsidR="003B671B" w:rsidRPr="00404F18" w:rsidRDefault="003B671B" w:rsidP="00A72FC8">
            <w:pPr>
              <w:spacing w:line="240" w:lineRule="auto"/>
              <w:jc w:val="both"/>
              <w:rPr>
                <w:color w:val="FF0000"/>
                <w:lang w:eastAsia="en-US"/>
              </w:rPr>
            </w:pPr>
            <w:r w:rsidRPr="00404F18">
              <w:rPr>
                <w:color w:val="auto"/>
                <w:lang w:eastAsia="en-US"/>
              </w:rPr>
              <w:t xml:space="preserve">                         </w:t>
            </w:r>
          </w:p>
        </w:tc>
      </w:tr>
      <w:tr w:rsidR="003B671B" w:rsidRPr="00404F18" w14:paraId="3E5A7BF6"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290EEBD7" w14:textId="77777777" w:rsidR="003B671B" w:rsidRPr="00404F18" w:rsidRDefault="003B671B" w:rsidP="00A72FC8">
            <w:pPr>
              <w:spacing w:line="240" w:lineRule="auto"/>
              <w:jc w:val="both"/>
              <w:rPr>
                <w:color w:val="auto"/>
                <w:lang w:eastAsia="en-US"/>
              </w:rPr>
            </w:pPr>
            <w:r w:rsidRPr="00404F18">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3C7A63FC" w14:textId="77777777" w:rsidR="003B671B" w:rsidRPr="00404F18" w:rsidRDefault="003B671B" w:rsidP="00A72FC8">
            <w:pPr>
              <w:spacing w:line="240" w:lineRule="auto"/>
              <w:jc w:val="both"/>
              <w:rPr>
                <w:color w:val="FF0000"/>
                <w:lang w:eastAsia="en-US"/>
              </w:rPr>
            </w:pPr>
            <w:r w:rsidRPr="00404F18">
              <w:rPr>
                <w:color w:val="FF0000"/>
                <w:lang w:eastAsia="en-US"/>
              </w:rPr>
              <w:t xml:space="preserve">                         </w:t>
            </w:r>
          </w:p>
        </w:tc>
      </w:tr>
      <w:tr w:rsidR="003B671B" w:rsidRPr="00404F18" w14:paraId="104A576F"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305255CC" w14:textId="77777777" w:rsidR="003B671B" w:rsidRPr="00404F18" w:rsidRDefault="003B671B" w:rsidP="00A72FC8">
            <w:pPr>
              <w:spacing w:line="240" w:lineRule="auto"/>
              <w:jc w:val="both"/>
              <w:rPr>
                <w:color w:val="FF0000"/>
                <w:lang w:eastAsia="en-US"/>
              </w:rPr>
            </w:pPr>
            <w:r w:rsidRPr="00404F18">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61B24D3F" w14:textId="77777777" w:rsidR="003B671B" w:rsidRPr="00404F18" w:rsidRDefault="003B671B" w:rsidP="00A72FC8">
            <w:pPr>
              <w:spacing w:line="240" w:lineRule="auto"/>
              <w:jc w:val="both"/>
              <w:rPr>
                <w:color w:val="FF0000"/>
                <w:lang w:eastAsia="en-US"/>
              </w:rPr>
            </w:pPr>
            <w:r w:rsidRPr="00404F18">
              <w:rPr>
                <w:color w:val="FF0000"/>
                <w:lang w:eastAsia="en-US"/>
              </w:rPr>
              <w:t xml:space="preserve">                        </w:t>
            </w:r>
          </w:p>
        </w:tc>
      </w:tr>
      <w:bookmarkEnd w:id="3"/>
    </w:tbl>
    <w:p w14:paraId="555B3D81" w14:textId="77777777" w:rsidR="002832C0" w:rsidRPr="00404F18" w:rsidRDefault="002832C0" w:rsidP="009F6DBE">
      <w:pPr>
        <w:jc w:val="both"/>
      </w:pPr>
    </w:p>
    <w:p w14:paraId="6840D528" w14:textId="77777777" w:rsidR="009F6DBE" w:rsidRPr="00404F18" w:rsidRDefault="009F6DBE" w:rsidP="009F6DBE">
      <w:pPr>
        <w:jc w:val="both"/>
      </w:pPr>
      <w:r w:rsidRPr="00404F18">
        <w:t xml:space="preserve">Ponudba mora biti veljavna tri (3) mesece od roka za oddajo ponudb. V izjemnih okoliščinah lahko naročnik zahteva, da ponudniki podaljšajo čas veljavnosti ponudb za določeno časovno obdobje. </w:t>
      </w:r>
    </w:p>
    <w:p w14:paraId="209D62F6" w14:textId="77777777" w:rsidR="002832C0" w:rsidRPr="00404F18" w:rsidRDefault="002832C0" w:rsidP="009F6DBE">
      <w:pPr>
        <w:jc w:val="both"/>
      </w:pPr>
    </w:p>
    <w:p w14:paraId="1A3E4390" w14:textId="77777777" w:rsidR="009F6DBE" w:rsidRPr="00404F18" w:rsidRDefault="009F6DBE" w:rsidP="009F6DBE">
      <w:pPr>
        <w:jc w:val="both"/>
        <w:rPr>
          <w:sz w:val="12"/>
          <w:szCs w:val="12"/>
        </w:rPr>
      </w:pPr>
    </w:p>
    <w:tbl>
      <w:tblPr>
        <w:tblW w:w="0" w:type="auto"/>
        <w:tblInd w:w="108" w:type="dxa"/>
        <w:tblLook w:val="04A0" w:firstRow="1" w:lastRow="0" w:firstColumn="1" w:lastColumn="0" w:noHBand="0" w:noVBand="1"/>
      </w:tblPr>
      <w:tblGrid>
        <w:gridCol w:w="3406"/>
        <w:gridCol w:w="2130"/>
        <w:gridCol w:w="3548"/>
      </w:tblGrid>
      <w:tr w:rsidR="009F6DBE" w:rsidRPr="00404F18" w14:paraId="5F08C870" w14:textId="77777777" w:rsidTr="00D676D3">
        <w:trPr>
          <w:trHeight w:val="270"/>
        </w:trPr>
        <w:tc>
          <w:tcPr>
            <w:tcW w:w="3406" w:type="dxa"/>
            <w:hideMark/>
          </w:tcPr>
          <w:p w14:paraId="61B2B198" w14:textId="77777777" w:rsidR="009F6DBE" w:rsidRPr="00404F18" w:rsidRDefault="009F6DBE">
            <w:pPr>
              <w:autoSpaceDE w:val="0"/>
              <w:autoSpaceDN w:val="0"/>
              <w:adjustRightInd w:val="0"/>
              <w:jc w:val="center"/>
              <w:rPr>
                <w:rFonts w:cs="Arial"/>
                <w:b/>
                <w:bCs/>
                <w:iCs/>
                <w:sz w:val="16"/>
                <w:szCs w:val="16"/>
              </w:rPr>
            </w:pPr>
            <w:r w:rsidRPr="00404F18">
              <w:rPr>
                <w:rFonts w:cs="Arial"/>
              </w:rPr>
              <w:t>Datum in kraj:</w:t>
            </w:r>
          </w:p>
        </w:tc>
        <w:tc>
          <w:tcPr>
            <w:tcW w:w="2130" w:type="dxa"/>
          </w:tcPr>
          <w:p w14:paraId="1F53FC99" w14:textId="77777777" w:rsidR="009F6DBE" w:rsidRPr="00404F18" w:rsidRDefault="009F6DBE">
            <w:pPr>
              <w:autoSpaceDE w:val="0"/>
              <w:autoSpaceDN w:val="0"/>
              <w:adjustRightInd w:val="0"/>
              <w:rPr>
                <w:rFonts w:cs="Arial"/>
                <w:b/>
                <w:bCs/>
                <w:iCs/>
                <w:sz w:val="16"/>
                <w:szCs w:val="16"/>
              </w:rPr>
            </w:pPr>
          </w:p>
        </w:tc>
        <w:tc>
          <w:tcPr>
            <w:tcW w:w="3548" w:type="dxa"/>
            <w:hideMark/>
          </w:tcPr>
          <w:p w14:paraId="740E2E07" w14:textId="77777777" w:rsidR="009F6DBE" w:rsidRPr="00404F18" w:rsidRDefault="009F6DBE">
            <w:pPr>
              <w:autoSpaceDE w:val="0"/>
              <w:autoSpaceDN w:val="0"/>
              <w:adjustRightInd w:val="0"/>
              <w:jc w:val="center"/>
              <w:rPr>
                <w:rFonts w:cs="Arial"/>
                <w:b/>
                <w:bCs/>
                <w:iCs/>
                <w:sz w:val="16"/>
                <w:szCs w:val="16"/>
              </w:rPr>
            </w:pPr>
            <w:r w:rsidRPr="00404F18">
              <w:rPr>
                <w:rFonts w:cs="Arial"/>
              </w:rPr>
              <w:t>Podpis odgovorne osebe:</w:t>
            </w:r>
          </w:p>
        </w:tc>
      </w:tr>
      <w:tr w:rsidR="009F6DBE" w:rsidRPr="00404F18" w14:paraId="4C4C2BF3" w14:textId="77777777" w:rsidTr="00D676D3">
        <w:trPr>
          <w:trHeight w:val="532"/>
        </w:trPr>
        <w:tc>
          <w:tcPr>
            <w:tcW w:w="3406" w:type="dxa"/>
            <w:tcBorders>
              <w:top w:val="nil"/>
              <w:left w:val="nil"/>
              <w:bottom w:val="single" w:sz="4" w:space="0" w:color="auto"/>
              <w:right w:val="nil"/>
            </w:tcBorders>
          </w:tcPr>
          <w:p w14:paraId="6EFE614D" w14:textId="77777777" w:rsidR="009F6DBE" w:rsidRPr="00404F18" w:rsidRDefault="009F6DBE">
            <w:pPr>
              <w:autoSpaceDE w:val="0"/>
              <w:autoSpaceDN w:val="0"/>
              <w:adjustRightInd w:val="0"/>
              <w:rPr>
                <w:rFonts w:cs="Arial"/>
                <w:b/>
                <w:bCs/>
                <w:iCs/>
                <w:sz w:val="16"/>
                <w:szCs w:val="16"/>
              </w:rPr>
            </w:pPr>
          </w:p>
          <w:p w14:paraId="2FE7C767" w14:textId="77777777" w:rsidR="00D676D3" w:rsidRPr="00404F18" w:rsidRDefault="00D676D3">
            <w:pPr>
              <w:autoSpaceDE w:val="0"/>
              <w:autoSpaceDN w:val="0"/>
              <w:adjustRightInd w:val="0"/>
              <w:rPr>
                <w:rFonts w:cs="Arial"/>
                <w:b/>
                <w:bCs/>
                <w:iCs/>
                <w:sz w:val="16"/>
                <w:szCs w:val="16"/>
              </w:rPr>
            </w:pPr>
          </w:p>
          <w:p w14:paraId="69D97AC7" w14:textId="77777777" w:rsidR="00D676D3" w:rsidRPr="00404F18" w:rsidRDefault="00D676D3">
            <w:pPr>
              <w:autoSpaceDE w:val="0"/>
              <w:autoSpaceDN w:val="0"/>
              <w:adjustRightInd w:val="0"/>
              <w:rPr>
                <w:rFonts w:cs="Arial"/>
                <w:b/>
                <w:bCs/>
                <w:iCs/>
                <w:sz w:val="16"/>
                <w:szCs w:val="16"/>
              </w:rPr>
            </w:pPr>
          </w:p>
        </w:tc>
        <w:tc>
          <w:tcPr>
            <w:tcW w:w="2130" w:type="dxa"/>
          </w:tcPr>
          <w:p w14:paraId="5748259E" w14:textId="77777777" w:rsidR="009F6DBE" w:rsidRPr="00404F18" w:rsidRDefault="009F6DBE">
            <w:pPr>
              <w:autoSpaceDE w:val="0"/>
              <w:autoSpaceDN w:val="0"/>
              <w:adjustRightInd w:val="0"/>
              <w:rPr>
                <w:rFonts w:cs="Arial"/>
                <w:b/>
                <w:bCs/>
                <w:iCs/>
                <w:sz w:val="16"/>
                <w:szCs w:val="16"/>
              </w:rPr>
            </w:pPr>
          </w:p>
        </w:tc>
        <w:tc>
          <w:tcPr>
            <w:tcW w:w="3548" w:type="dxa"/>
            <w:tcBorders>
              <w:top w:val="nil"/>
              <w:left w:val="nil"/>
              <w:bottom w:val="single" w:sz="4" w:space="0" w:color="auto"/>
              <w:right w:val="nil"/>
            </w:tcBorders>
          </w:tcPr>
          <w:p w14:paraId="05D80BDF" w14:textId="77777777" w:rsidR="009F6DBE" w:rsidRPr="00404F18" w:rsidRDefault="009F6DBE">
            <w:pPr>
              <w:autoSpaceDE w:val="0"/>
              <w:autoSpaceDN w:val="0"/>
              <w:adjustRightInd w:val="0"/>
              <w:rPr>
                <w:rFonts w:cs="Arial"/>
                <w:b/>
                <w:bCs/>
                <w:iCs/>
                <w:sz w:val="16"/>
                <w:szCs w:val="16"/>
              </w:rPr>
            </w:pPr>
          </w:p>
        </w:tc>
      </w:tr>
    </w:tbl>
    <w:p w14:paraId="213EDD20" w14:textId="77777777" w:rsidR="00D676D3" w:rsidRPr="00404F18" w:rsidRDefault="00D676D3" w:rsidP="00D676D3">
      <w:pPr>
        <w:autoSpaceDE w:val="0"/>
        <w:autoSpaceDN w:val="0"/>
        <w:adjustRightInd w:val="0"/>
        <w:rPr>
          <w:rFonts w:cs="Arial"/>
          <w:b/>
          <w:bCs/>
          <w:iCs/>
          <w:sz w:val="16"/>
          <w:szCs w:val="16"/>
          <w:u w:val="single"/>
        </w:rPr>
      </w:pPr>
    </w:p>
    <w:p w14:paraId="44D616FB" w14:textId="77777777" w:rsidR="002832C0" w:rsidRPr="00404F18" w:rsidRDefault="002832C0" w:rsidP="00D676D3">
      <w:pPr>
        <w:autoSpaceDE w:val="0"/>
        <w:autoSpaceDN w:val="0"/>
        <w:adjustRightInd w:val="0"/>
        <w:rPr>
          <w:rFonts w:cs="Arial"/>
          <w:b/>
          <w:bCs/>
          <w:iCs/>
          <w:sz w:val="16"/>
          <w:szCs w:val="16"/>
          <w:u w:val="single"/>
        </w:rPr>
      </w:pPr>
    </w:p>
    <w:p w14:paraId="00DA9C67" w14:textId="77777777" w:rsidR="002832C0" w:rsidRPr="00404F18" w:rsidRDefault="002832C0" w:rsidP="00D676D3">
      <w:pPr>
        <w:autoSpaceDE w:val="0"/>
        <w:autoSpaceDN w:val="0"/>
        <w:adjustRightInd w:val="0"/>
        <w:rPr>
          <w:rFonts w:cs="Arial"/>
          <w:b/>
          <w:bCs/>
          <w:iCs/>
          <w:sz w:val="16"/>
          <w:szCs w:val="16"/>
          <w:u w:val="single"/>
        </w:rPr>
      </w:pPr>
    </w:p>
    <w:p w14:paraId="184F2154" w14:textId="77777777" w:rsidR="002832C0" w:rsidRPr="00404F18" w:rsidRDefault="002832C0" w:rsidP="00D676D3">
      <w:pPr>
        <w:autoSpaceDE w:val="0"/>
        <w:autoSpaceDN w:val="0"/>
        <w:adjustRightInd w:val="0"/>
        <w:rPr>
          <w:rFonts w:cs="Arial"/>
          <w:b/>
          <w:bCs/>
          <w:iCs/>
          <w:sz w:val="16"/>
          <w:szCs w:val="16"/>
          <w:u w:val="single"/>
        </w:rPr>
      </w:pPr>
    </w:p>
    <w:p w14:paraId="58F1FF30" w14:textId="77777777" w:rsidR="002832C0" w:rsidRPr="00404F18" w:rsidRDefault="002832C0" w:rsidP="00D676D3">
      <w:pPr>
        <w:autoSpaceDE w:val="0"/>
        <w:autoSpaceDN w:val="0"/>
        <w:adjustRightInd w:val="0"/>
        <w:rPr>
          <w:rFonts w:cs="Arial"/>
          <w:b/>
          <w:bCs/>
          <w:iCs/>
          <w:sz w:val="16"/>
          <w:szCs w:val="16"/>
          <w:u w:val="single"/>
        </w:rPr>
      </w:pPr>
    </w:p>
    <w:p w14:paraId="2E172B01" w14:textId="77777777" w:rsidR="002832C0" w:rsidRPr="00404F18" w:rsidRDefault="002832C0" w:rsidP="00D676D3">
      <w:pPr>
        <w:autoSpaceDE w:val="0"/>
        <w:autoSpaceDN w:val="0"/>
        <w:adjustRightInd w:val="0"/>
        <w:rPr>
          <w:rFonts w:cs="Arial"/>
          <w:b/>
          <w:bCs/>
          <w:iCs/>
          <w:sz w:val="16"/>
          <w:szCs w:val="16"/>
          <w:u w:val="single"/>
        </w:rPr>
      </w:pPr>
    </w:p>
    <w:p w14:paraId="03B5D1EC" w14:textId="56D7C115" w:rsidR="00D676D3" w:rsidRPr="00404F18" w:rsidRDefault="00D676D3" w:rsidP="00D676D3">
      <w:pPr>
        <w:autoSpaceDE w:val="0"/>
        <w:autoSpaceDN w:val="0"/>
        <w:adjustRightInd w:val="0"/>
        <w:rPr>
          <w:rFonts w:cs="Arial"/>
          <w:color w:val="auto"/>
          <w:sz w:val="16"/>
          <w:szCs w:val="16"/>
          <w:u w:val="single"/>
        </w:rPr>
      </w:pPr>
      <w:r w:rsidRPr="00404F18">
        <w:rPr>
          <w:rFonts w:cs="Arial"/>
          <w:b/>
          <w:bCs/>
          <w:iCs/>
          <w:sz w:val="16"/>
          <w:szCs w:val="16"/>
          <w:u w:val="single"/>
        </w:rPr>
        <w:t xml:space="preserve">Navodila za izpolnitev: </w:t>
      </w:r>
    </w:p>
    <w:p w14:paraId="7142EE2C" w14:textId="77777777" w:rsidR="00D676D3" w:rsidRPr="00404F18" w:rsidRDefault="00D676D3" w:rsidP="00D676D3">
      <w:pPr>
        <w:autoSpaceDE w:val="0"/>
        <w:autoSpaceDN w:val="0"/>
        <w:adjustRightInd w:val="0"/>
        <w:rPr>
          <w:rFonts w:cs="Arial"/>
          <w:sz w:val="16"/>
          <w:szCs w:val="16"/>
        </w:rPr>
      </w:pPr>
      <w:r w:rsidRPr="00404F18">
        <w:rPr>
          <w:rFonts w:cs="Arial"/>
          <w:sz w:val="16"/>
          <w:szCs w:val="16"/>
        </w:rPr>
        <w:t xml:space="preserve">- </w:t>
      </w:r>
      <w:r w:rsidRPr="00404F18">
        <w:rPr>
          <w:rFonts w:cs="Arial"/>
          <w:iCs/>
          <w:sz w:val="16"/>
          <w:szCs w:val="16"/>
        </w:rPr>
        <w:t>Ponudnik na obrazcu označi, ali daje samostojno ponudbo, skupno ponudbo, ponudbo s podizvajalci;</w:t>
      </w:r>
    </w:p>
    <w:p w14:paraId="2FB80AF7" w14:textId="77777777" w:rsidR="009F6DBE" w:rsidRPr="00404F18" w:rsidRDefault="00D676D3" w:rsidP="009F6DBE">
      <w:pPr>
        <w:autoSpaceDE w:val="0"/>
        <w:autoSpaceDN w:val="0"/>
        <w:adjustRightInd w:val="0"/>
        <w:rPr>
          <w:rFonts w:cs="Arial"/>
          <w:b/>
          <w:bCs/>
          <w:iCs/>
          <w:sz w:val="16"/>
          <w:szCs w:val="16"/>
        </w:rPr>
      </w:pPr>
      <w:r w:rsidRPr="00404F18">
        <w:rPr>
          <w:rFonts w:cs="Arial"/>
          <w:sz w:val="16"/>
          <w:szCs w:val="16"/>
        </w:rPr>
        <w:t>- O</w:t>
      </w:r>
      <w:r w:rsidRPr="00404F18">
        <w:rPr>
          <w:rFonts w:cs="Arial"/>
          <w:iCs/>
          <w:sz w:val="16"/>
          <w:szCs w:val="16"/>
        </w:rPr>
        <w:t>brazec izpolni samostojni ponudnik, vsak od partnerjev v skupni ponudbi (tudi vodilni partner) oziroma glavni izvajalec pri oddaji ponudbe s podizvajalci.</w:t>
      </w:r>
    </w:p>
    <w:p w14:paraId="42897EAC" w14:textId="77777777" w:rsidR="00310871" w:rsidRPr="00404F18" w:rsidRDefault="00BF6261" w:rsidP="00310871">
      <w:pPr>
        <w:widowControl w:val="0"/>
        <w:pBdr>
          <w:top w:val="single" w:sz="4" w:space="1" w:color="auto"/>
          <w:left w:val="single" w:sz="4" w:space="4" w:color="auto"/>
          <w:bottom w:val="single" w:sz="4" w:space="1" w:color="auto"/>
          <w:right w:val="single" w:sz="4" w:space="0" w:color="auto"/>
        </w:pBdr>
        <w:tabs>
          <w:tab w:val="left" w:pos="90"/>
          <w:tab w:val="left" w:pos="964"/>
          <w:tab w:val="left" w:pos="1276"/>
        </w:tabs>
        <w:autoSpaceDE w:val="0"/>
        <w:autoSpaceDN w:val="0"/>
        <w:adjustRightInd w:val="0"/>
        <w:ind w:right="8165"/>
      </w:pPr>
      <w:r w:rsidRPr="00404F18">
        <w:br w:type="page"/>
      </w:r>
      <w:r w:rsidR="00310871" w:rsidRPr="00404F18">
        <w:rPr>
          <w:b/>
        </w:rPr>
        <w:lastRenderedPageBreak/>
        <w:t>Obrazec št. 2</w:t>
      </w:r>
    </w:p>
    <w:p w14:paraId="2FCD5744" w14:textId="77777777" w:rsidR="00310871" w:rsidRPr="00404F18" w:rsidRDefault="00310871" w:rsidP="00BF6261">
      <w:pPr>
        <w:widowControl w:val="0"/>
        <w:tabs>
          <w:tab w:val="left" w:pos="90"/>
          <w:tab w:val="left" w:pos="964"/>
        </w:tabs>
        <w:autoSpaceDE w:val="0"/>
        <w:autoSpaceDN w:val="0"/>
        <w:adjustRightInd w:val="0"/>
      </w:pPr>
    </w:p>
    <w:p w14:paraId="739989D1" w14:textId="06FBCAB4" w:rsidR="00310871" w:rsidRPr="00404F18" w:rsidRDefault="00371184" w:rsidP="00BF6261">
      <w:pPr>
        <w:widowControl w:val="0"/>
        <w:tabs>
          <w:tab w:val="left" w:pos="90"/>
          <w:tab w:val="left" w:pos="964"/>
        </w:tabs>
        <w:autoSpaceDE w:val="0"/>
        <w:autoSpaceDN w:val="0"/>
        <w:adjustRightInd w:val="0"/>
      </w:pPr>
      <w:r w:rsidRPr="00404F18">
        <w:t xml:space="preserve">Obrazec št. 2 predstavlja predračun (datoteka: </w:t>
      </w:r>
      <w:r w:rsidR="00447E1A" w:rsidRPr="00447E1A">
        <w:t>JN-0032</w:t>
      </w:r>
      <w:r w:rsidR="00447E1A">
        <w:t>-</w:t>
      </w:r>
      <w:r w:rsidR="00447E1A" w:rsidRPr="00447E1A">
        <w:t>2026</w:t>
      </w:r>
      <w:r w:rsidR="001D1832" w:rsidRPr="00404F18">
        <w:t>_</w:t>
      </w:r>
      <w:r w:rsidR="00761BB0">
        <w:t>PREDRACUN</w:t>
      </w:r>
      <w:r w:rsidRPr="00404F18">
        <w:t xml:space="preserve">.xls), ki ga ponudniki izpolnijo v  </w:t>
      </w:r>
      <w:proofErr w:type="spellStart"/>
      <w:r w:rsidRPr="00404F18">
        <w:t>excelu</w:t>
      </w:r>
      <w:proofErr w:type="spellEnd"/>
      <w:r w:rsidRPr="00404F18">
        <w:t xml:space="preserve"> in naložijo v informacijskem sistemu e-JN v razdelek »Ostale priloge«.</w:t>
      </w:r>
    </w:p>
    <w:p w14:paraId="0E9BA8DE" w14:textId="10B2626E" w:rsidR="00AD17F1" w:rsidRDefault="00AD17F1">
      <w:pPr>
        <w:spacing w:line="240" w:lineRule="auto"/>
      </w:pPr>
      <w:r>
        <w:br w:type="page"/>
      </w:r>
    </w:p>
    <w:p w14:paraId="04AA042D" w14:textId="77777777" w:rsidR="00310871" w:rsidRPr="00404F18" w:rsidRDefault="00310871" w:rsidP="00BF6261">
      <w:pPr>
        <w:widowControl w:val="0"/>
        <w:tabs>
          <w:tab w:val="left" w:pos="90"/>
          <w:tab w:val="left" w:pos="964"/>
        </w:tabs>
        <w:autoSpaceDE w:val="0"/>
        <w:autoSpaceDN w:val="0"/>
        <w:adjustRightInd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6261" w:rsidRPr="00404F18" w14:paraId="0A11272E" w14:textId="77777777" w:rsidTr="00BF6261">
        <w:tc>
          <w:tcPr>
            <w:tcW w:w="1559" w:type="dxa"/>
            <w:tcBorders>
              <w:top w:val="single" w:sz="4" w:space="0" w:color="000000"/>
              <w:left w:val="single" w:sz="4" w:space="0" w:color="000000"/>
              <w:bottom w:val="single" w:sz="4" w:space="0" w:color="000000"/>
              <w:right w:val="single" w:sz="4" w:space="0" w:color="000000"/>
            </w:tcBorders>
            <w:vAlign w:val="center"/>
            <w:hideMark/>
          </w:tcPr>
          <w:p w14:paraId="7C209C17" w14:textId="77777777" w:rsidR="00BF6261" w:rsidRPr="00404F18" w:rsidRDefault="00BF6261">
            <w:pPr>
              <w:jc w:val="both"/>
              <w:rPr>
                <w:b/>
                <w:color w:val="auto"/>
                <w:szCs w:val="24"/>
                <w:lang w:eastAsia="en-US"/>
              </w:rPr>
            </w:pPr>
            <w:r w:rsidRPr="00404F18">
              <w:rPr>
                <w:b/>
              </w:rPr>
              <w:t xml:space="preserve">Obrazec št. </w:t>
            </w:r>
            <w:r w:rsidR="00310871" w:rsidRPr="00404F18">
              <w:rPr>
                <w:b/>
              </w:rPr>
              <w:t>3</w:t>
            </w:r>
          </w:p>
        </w:tc>
      </w:tr>
    </w:tbl>
    <w:p w14:paraId="2414677F" w14:textId="77777777" w:rsidR="00310871" w:rsidRPr="00404F18" w:rsidRDefault="00310871" w:rsidP="00BF6261">
      <w:pPr>
        <w:rPr>
          <w:rFonts w:cs="Arial"/>
          <w:sz w:val="20"/>
          <w:szCs w:val="20"/>
          <w:lang w:eastAsia="en-US"/>
        </w:rPr>
      </w:pPr>
    </w:p>
    <w:p w14:paraId="3242203B" w14:textId="77777777" w:rsidR="002832C0" w:rsidRPr="00404F18" w:rsidRDefault="002832C0" w:rsidP="00BF6261">
      <w:pPr>
        <w:rPr>
          <w:rFonts w:cs="Arial"/>
          <w:sz w:val="20"/>
          <w:szCs w:val="20"/>
          <w:lang w:eastAsia="en-US"/>
        </w:rPr>
      </w:pPr>
    </w:p>
    <w:tbl>
      <w:tblPr>
        <w:tblW w:w="0" w:type="auto"/>
        <w:tblLook w:val="04A0" w:firstRow="1" w:lastRow="0" w:firstColumn="1" w:lastColumn="0" w:noHBand="0" w:noVBand="1"/>
      </w:tblPr>
      <w:tblGrid>
        <w:gridCol w:w="2093"/>
        <w:gridCol w:w="7327"/>
      </w:tblGrid>
      <w:tr w:rsidR="00D676D3" w:rsidRPr="00404F18" w14:paraId="432F8415" w14:textId="77777777" w:rsidTr="00D676D3">
        <w:tc>
          <w:tcPr>
            <w:tcW w:w="2093" w:type="dxa"/>
            <w:hideMark/>
          </w:tcPr>
          <w:p w14:paraId="3DD32A49" w14:textId="77777777" w:rsidR="00D676D3" w:rsidRPr="00404F18" w:rsidRDefault="00D676D3">
            <w:pPr>
              <w:jc w:val="both"/>
              <w:rPr>
                <w:color w:val="auto"/>
              </w:rPr>
            </w:pPr>
            <w:r w:rsidRPr="00404F18">
              <w:t>Ponudnik:</w:t>
            </w:r>
          </w:p>
        </w:tc>
        <w:permStart w:id="1199460151" w:edGrp="everyone"/>
        <w:tc>
          <w:tcPr>
            <w:tcW w:w="7327" w:type="dxa"/>
            <w:tcBorders>
              <w:top w:val="nil"/>
              <w:left w:val="nil"/>
              <w:bottom w:val="single" w:sz="4" w:space="0" w:color="auto"/>
              <w:right w:val="nil"/>
            </w:tcBorders>
            <w:hideMark/>
          </w:tcPr>
          <w:p w14:paraId="690A175F" w14:textId="77777777" w:rsidR="00D676D3" w:rsidRPr="00404F18" w:rsidRDefault="00D676D3">
            <w:pPr>
              <w:widowControl w:val="0"/>
              <w:tabs>
                <w:tab w:val="left" w:pos="90"/>
                <w:tab w:val="left" w:pos="964"/>
              </w:tabs>
              <w:autoSpaceDE w:val="0"/>
              <w:autoSpaceDN w:val="0"/>
              <w:adjustRightInd w:val="0"/>
              <w:jc w:val="both"/>
              <w:rPr>
                <w:b/>
              </w:rPr>
            </w:pPr>
            <w:r w:rsidRPr="00404F18">
              <w:rPr>
                <w:b/>
              </w:rPr>
              <w:fldChar w:fldCharType="begin">
                <w:ffData>
                  <w:name w:val="Besedilo12"/>
                  <w:enabled/>
                  <w:calcOnExit w:val="0"/>
                  <w:textInput/>
                </w:ffData>
              </w:fldChar>
            </w:r>
            <w:r w:rsidRPr="00404F18">
              <w:rPr>
                <w:b/>
              </w:rPr>
              <w:instrText xml:space="preserve"> FORMTEXT </w:instrText>
            </w:r>
            <w:r w:rsidRPr="00404F18">
              <w:rPr>
                <w:b/>
              </w:rPr>
            </w:r>
            <w:r w:rsidRPr="00404F18">
              <w:rPr>
                <w:b/>
              </w:rPr>
              <w:fldChar w:fldCharType="separate"/>
            </w:r>
            <w:r w:rsidRPr="00404F18">
              <w:rPr>
                <w:b/>
              </w:rPr>
              <w:t> </w:t>
            </w:r>
            <w:r w:rsidRPr="00404F18">
              <w:rPr>
                <w:b/>
              </w:rPr>
              <w:t> </w:t>
            </w:r>
            <w:r w:rsidRPr="00404F18">
              <w:rPr>
                <w:b/>
              </w:rPr>
              <w:t> </w:t>
            </w:r>
            <w:r w:rsidRPr="00404F18">
              <w:rPr>
                <w:b/>
              </w:rPr>
              <w:t> </w:t>
            </w:r>
            <w:r w:rsidRPr="00404F18">
              <w:rPr>
                <w:b/>
              </w:rPr>
              <w:t> </w:t>
            </w:r>
            <w:r w:rsidRPr="00404F18">
              <w:rPr>
                <w:b/>
              </w:rPr>
              <w:fldChar w:fldCharType="end"/>
            </w:r>
            <w:permEnd w:id="1199460151"/>
          </w:p>
        </w:tc>
      </w:tr>
      <w:tr w:rsidR="00D676D3" w:rsidRPr="00404F18" w14:paraId="145D150D" w14:textId="77777777" w:rsidTr="00D676D3">
        <w:tc>
          <w:tcPr>
            <w:tcW w:w="2093" w:type="dxa"/>
            <w:hideMark/>
          </w:tcPr>
          <w:p w14:paraId="10EAFB0A" w14:textId="77777777" w:rsidR="00D676D3" w:rsidRPr="00404F18" w:rsidRDefault="00D676D3">
            <w:pPr>
              <w:jc w:val="both"/>
            </w:pPr>
            <w:r w:rsidRPr="00404F18">
              <w:t>Številka predračuna:</w:t>
            </w:r>
          </w:p>
        </w:tc>
        <w:permStart w:id="1007184347" w:edGrp="everyone"/>
        <w:tc>
          <w:tcPr>
            <w:tcW w:w="7327" w:type="dxa"/>
            <w:tcBorders>
              <w:top w:val="single" w:sz="4" w:space="0" w:color="auto"/>
              <w:left w:val="nil"/>
              <w:bottom w:val="single" w:sz="4" w:space="0" w:color="auto"/>
              <w:right w:val="nil"/>
            </w:tcBorders>
            <w:hideMark/>
          </w:tcPr>
          <w:p w14:paraId="21AD6735" w14:textId="77777777" w:rsidR="00D676D3" w:rsidRPr="00404F18" w:rsidRDefault="00D676D3">
            <w:pPr>
              <w:widowControl w:val="0"/>
              <w:tabs>
                <w:tab w:val="left" w:pos="90"/>
                <w:tab w:val="left" w:pos="964"/>
              </w:tabs>
              <w:autoSpaceDE w:val="0"/>
              <w:autoSpaceDN w:val="0"/>
              <w:adjustRightInd w:val="0"/>
              <w:jc w:val="both"/>
              <w:rPr>
                <w:b/>
              </w:rPr>
            </w:pPr>
            <w:r w:rsidRPr="00404F18">
              <w:rPr>
                <w:b/>
              </w:rPr>
              <w:fldChar w:fldCharType="begin">
                <w:ffData>
                  <w:name w:val="Besedilo12"/>
                  <w:enabled/>
                  <w:calcOnExit w:val="0"/>
                  <w:textInput/>
                </w:ffData>
              </w:fldChar>
            </w:r>
            <w:r w:rsidRPr="00404F18">
              <w:rPr>
                <w:b/>
              </w:rPr>
              <w:instrText xml:space="preserve"> FORMTEXT </w:instrText>
            </w:r>
            <w:r w:rsidRPr="00404F18">
              <w:rPr>
                <w:b/>
              </w:rPr>
            </w:r>
            <w:r w:rsidRPr="00404F18">
              <w:rPr>
                <w:b/>
              </w:rPr>
              <w:fldChar w:fldCharType="separate"/>
            </w:r>
            <w:r w:rsidRPr="00404F18">
              <w:rPr>
                <w:b/>
              </w:rPr>
              <w:t> </w:t>
            </w:r>
            <w:r w:rsidRPr="00404F18">
              <w:rPr>
                <w:b/>
              </w:rPr>
              <w:t> </w:t>
            </w:r>
            <w:r w:rsidRPr="00404F18">
              <w:rPr>
                <w:b/>
              </w:rPr>
              <w:t> </w:t>
            </w:r>
            <w:r w:rsidRPr="00404F18">
              <w:rPr>
                <w:b/>
              </w:rPr>
              <w:t> </w:t>
            </w:r>
            <w:r w:rsidRPr="00404F18">
              <w:rPr>
                <w:b/>
              </w:rPr>
              <w:t> </w:t>
            </w:r>
            <w:r w:rsidRPr="00404F18">
              <w:rPr>
                <w:b/>
              </w:rPr>
              <w:fldChar w:fldCharType="end"/>
            </w:r>
            <w:permEnd w:id="1007184347"/>
          </w:p>
        </w:tc>
      </w:tr>
    </w:tbl>
    <w:p w14:paraId="008F53F0" w14:textId="77777777" w:rsidR="00D676D3" w:rsidRPr="00404F18" w:rsidRDefault="00D676D3" w:rsidP="00D676D3">
      <w:pPr>
        <w:pStyle w:val="Telobesedila"/>
        <w:jc w:val="center"/>
        <w:rPr>
          <w:rFonts w:ascii="Titillium Web" w:hAnsi="Titillium Web"/>
          <w:b/>
          <w:sz w:val="24"/>
        </w:rPr>
      </w:pPr>
    </w:p>
    <w:p w14:paraId="516DC03D" w14:textId="77777777" w:rsidR="002832C0" w:rsidRPr="00404F18" w:rsidRDefault="002832C0" w:rsidP="00D676D3">
      <w:pPr>
        <w:pStyle w:val="Telobesedila"/>
        <w:jc w:val="center"/>
        <w:rPr>
          <w:rFonts w:ascii="Titillium Web" w:hAnsi="Titillium Web"/>
          <w:b/>
          <w:sz w:val="24"/>
        </w:rPr>
      </w:pPr>
    </w:p>
    <w:p w14:paraId="1593E0A7" w14:textId="77777777" w:rsidR="00310871" w:rsidRPr="00404F18" w:rsidRDefault="00310871" w:rsidP="00310871">
      <w:pPr>
        <w:pStyle w:val="Poglavje1"/>
        <w:jc w:val="center"/>
        <w:outlineLvl w:val="0"/>
        <w:rPr>
          <w:rFonts w:ascii="Titillium Web" w:hAnsi="Titillium Web" w:cs="Arial"/>
          <w:i w:val="0"/>
          <w:iCs/>
          <w:sz w:val="24"/>
          <w:szCs w:val="32"/>
        </w:rPr>
      </w:pPr>
      <w:r w:rsidRPr="00404F18">
        <w:rPr>
          <w:rFonts w:ascii="Titillium Web" w:hAnsi="Titillium Web" w:cs="Arial"/>
          <w:i w:val="0"/>
          <w:iCs/>
          <w:sz w:val="24"/>
          <w:szCs w:val="32"/>
        </w:rPr>
        <w:t>POVZETEK PREDRAČUNA (REKAPITULACIJA)</w:t>
      </w:r>
    </w:p>
    <w:p w14:paraId="651E1E90" w14:textId="77777777" w:rsidR="00310871" w:rsidRPr="00404F18" w:rsidRDefault="00310871" w:rsidP="00D676D3">
      <w:pPr>
        <w:widowControl w:val="0"/>
        <w:tabs>
          <w:tab w:val="left" w:pos="90"/>
          <w:tab w:val="left" w:pos="964"/>
        </w:tabs>
        <w:autoSpaceDE w:val="0"/>
        <w:autoSpaceDN w:val="0"/>
        <w:adjustRightInd w:val="0"/>
      </w:pPr>
    </w:p>
    <w:p w14:paraId="7E80106F" w14:textId="03E389A0" w:rsidR="00D21380" w:rsidRDefault="00D676D3" w:rsidP="006A0206">
      <w:pPr>
        <w:widowControl w:val="0"/>
        <w:tabs>
          <w:tab w:val="left" w:pos="90"/>
          <w:tab w:val="left" w:pos="964"/>
        </w:tabs>
        <w:autoSpaceDE w:val="0"/>
        <w:autoSpaceDN w:val="0"/>
        <w:adjustRightInd w:val="0"/>
        <w:rPr>
          <w:rFonts w:cs="Arial"/>
          <w:b/>
        </w:rPr>
      </w:pPr>
      <w:r w:rsidRPr="00404F18">
        <w:t xml:space="preserve">za javno naročilo: </w:t>
      </w:r>
      <w:r w:rsidRPr="00404F18">
        <w:tab/>
      </w:r>
      <w:r w:rsidR="00D52CFC" w:rsidRPr="00D52CFC">
        <w:rPr>
          <w:rFonts w:cs="Arial"/>
          <w:b/>
        </w:rPr>
        <w:t>Prevzem in obdelava odpadka tekstil s številko odpadka 20 01 11</w:t>
      </w:r>
    </w:p>
    <w:p w14:paraId="52C1BB64" w14:textId="77777777" w:rsidR="00F842DF" w:rsidRPr="00404F18" w:rsidRDefault="00F842DF" w:rsidP="00D676D3">
      <w:pPr>
        <w:jc w:val="center"/>
      </w:pPr>
    </w:p>
    <w:p w14:paraId="582D67C4" w14:textId="7C7A26DC" w:rsidR="00F079B7" w:rsidRPr="00404F18" w:rsidRDefault="00F079B7" w:rsidP="00F079B7">
      <w:pPr>
        <w:spacing w:line="240" w:lineRule="auto"/>
        <w:jc w:val="both"/>
      </w:pPr>
      <w:r w:rsidRPr="00404F18">
        <w:t xml:space="preserve">Skupna ponudbena vrednost za </w:t>
      </w:r>
      <w:r w:rsidR="00F842DF">
        <w:t>p</w:t>
      </w:r>
      <w:r w:rsidR="00F842DF" w:rsidRPr="00F842DF">
        <w:t>revzem in obdelav</w:t>
      </w:r>
      <w:r w:rsidR="00F842DF">
        <w:t>o</w:t>
      </w:r>
      <w:r w:rsidR="00F842DF" w:rsidRPr="00F842DF">
        <w:t xml:space="preserve"> odpadka - tekstil s klas. št. 20 01 11</w:t>
      </w:r>
      <w:r w:rsidR="00F842DF">
        <w:t xml:space="preserve"> </w:t>
      </w:r>
      <w:r w:rsidRPr="00404F18">
        <w:t>skladno z zahtevami iz dokumentacije v zvezi z oddajo javnega naročila, tehničnimi specifikacijami ter določili pogodbe znaša:</w:t>
      </w:r>
    </w:p>
    <w:p w14:paraId="60F29EF2" w14:textId="77777777" w:rsidR="00F079B7" w:rsidRPr="00404F18" w:rsidRDefault="00F079B7" w:rsidP="00F079B7">
      <w:pPr>
        <w:spacing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4253"/>
      </w:tblGrid>
      <w:tr w:rsidR="00F079B7" w:rsidRPr="00404F18" w14:paraId="32937396" w14:textId="77777777" w:rsidTr="009E2C4B">
        <w:trPr>
          <w:trHeight w:val="883"/>
        </w:trPr>
        <w:tc>
          <w:tcPr>
            <w:tcW w:w="4849" w:type="dxa"/>
            <w:tcBorders>
              <w:top w:val="single" w:sz="4" w:space="0" w:color="auto"/>
              <w:left w:val="single" w:sz="4" w:space="0" w:color="auto"/>
              <w:bottom w:val="single" w:sz="4" w:space="0" w:color="auto"/>
              <w:right w:val="single" w:sz="4" w:space="0" w:color="auto"/>
            </w:tcBorders>
            <w:vAlign w:val="center"/>
            <w:hideMark/>
          </w:tcPr>
          <w:p w14:paraId="12619414" w14:textId="77777777" w:rsidR="009700FF" w:rsidRPr="00C46253" w:rsidRDefault="009E2C4B" w:rsidP="009700FF">
            <w:pPr>
              <w:spacing w:before="60" w:after="60"/>
              <w:rPr>
                <w:b/>
              </w:rPr>
            </w:pPr>
            <w:r w:rsidRPr="00C46253">
              <w:rPr>
                <w:b/>
              </w:rPr>
              <w:t xml:space="preserve">Skupna ponudbena vrednost </w:t>
            </w:r>
          </w:p>
          <w:p w14:paraId="67F457F1" w14:textId="2F7F6CF0" w:rsidR="009E2C4B" w:rsidRPr="009E2C4B" w:rsidRDefault="009700FF" w:rsidP="009700FF">
            <w:pPr>
              <w:spacing w:before="60" w:after="60"/>
              <w:rPr>
                <w:bCs/>
              </w:rPr>
            </w:pPr>
            <w:r w:rsidRPr="00C46253">
              <w:rPr>
                <w:b/>
              </w:rPr>
              <w:t>v EUR brez DDV</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3DEBA07" w14:textId="4682FD11" w:rsidR="00F079B7" w:rsidRPr="009E2C4B" w:rsidRDefault="009E2C4B" w:rsidP="0040746C">
            <w:pPr>
              <w:spacing w:before="60" w:after="60"/>
              <w:jc w:val="center"/>
              <w:rPr>
                <w:bCs/>
                <w:sz w:val="24"/>
                <w:szCs w:val="24"/>
              </w:rPr>
            </w:pPr>
            <w:r w:rsidRPr="009E2C4B">
              <w:rPr>
                <w:bCs/>
              </w:rPr>
              <w:fldChar w:fldCharType="begin">
                <w:ffData>
                  <w:name w:val="Besedilo20"/>
                  <w:enabled/>
                  <w:calcOnExit w:val="0"/>
                  <w:textInput/>
                </w:ffData>
              </w:fldChar>
            </w:r>
            <w:bookmarkStart w:id="4" w:name="Besedilo20"/>
            <w:r w:rsidRPr="009E2C4B">
              <w:rPr>
                <w:bCs/>
              </w:rPr>
              <w:instrText xml:space="preserve"> FORMTEXT </w:instrText>
            </w:r>
            <w:r w:rsidRPr="009E2C4B">
              <w:rPr>
                <w:bCs/>
              </w:rPr>
            </w:r>
            <w:r w:rsidRPr="009E2C4B">
              <w:rPr>
                <w:bCs/>
              </w:rPr>
              <w:fldChar w:fldCharType="separate"/>
            </w:r>
            <w:r w:rsidRPr="009E2C4B">
              <w:rPr>
                <w:bCs/>
                <w:noProof/>
              </w:rPr>
              <w:t> </w:t>
            </w:r>
            <w:r w:rsidRPr="009E2C4B">
              <w:rPr>
                <w:bCs/>
                <w:noProof/>
              </w:rPr>
              <w:t> </w:t>
            </w:r>
            <w:r w:rsidRPr="009E2C4B">
              <w:rPr>
                <w:bCs/>
                <w:noProof/>
              </w:rPr>
              <w:t> </w:t>
            </w:r>
            <w:r w:rsidRPr="009E2C4B">
              <w:rPr>
                <w:bCs/>
                <w:noProof/>
              </w:rPr>
              <w:t> </w:t>
            </w:r>
            <w:r w:rsidRPr="009E2C4B">
              <w:rPr>
                <w:bCs/>
                <w:noProof/>
              </w:rPr>
              <w:t> </w:t>
            </w:r>
            <w:r w:rsidRPr="009E2C4B">
              <w:rPr>
                <w:bCs/>
              </w:rPr>
              <w:fldChar w:fldCharType="end"/>
            </w:r>
            <w:bookmarkEnd w:id="4"/>
          </w:p>
        </w:tc>
      </w:tr>
    </w:tbl>
    <w:p w14:paraId="5DC6218C" w14:textId="77777777" w:rsidR="00F079B7" w:rsidRPr="00404F18" w:rsidRDefault="00F079B7" w:rsidP="00F079B7">
      <w:pPr>
        <w:spacing w:line="240" w:lineRule="auto"/>
        <w:jc w:val="both"/>
      </w:pPr>
    </w:p>
    <w:p w14:paraId="134ECC69" w14:textId="32957F99" w:rsidR="00D676D3" w:rsidRPr="00404F18" w:rsidRDefault="00D676D3" w:rsidP="00D676D3">
      <w:pPr>
        <w:spacing w:line="240" w:lineRule="auto"/>
        <w:jc w:val="both"/>
      </w:pPr>
      <w:r w:rsidRPr="00404F18">
        <w:t xml:space="preserve">Ponudbena cena je nespremenljiva ves čas trajanja </w:t>
      </w:r>
      <w:r w:rsidR="00310871" w:rsidRPr="00404F18">
        <w:t xml:space="preserve">okvirnega </w:t>
      </w:r>
      <w:r w:rsidR="00310871" w:rsidRPr="00311E98">
        <w:t>sporazuma</w:t>
      </w:r>
      <w:r w:rsidRPr="00311E98">
        <w:t>.</w:t>
      </w:r>
      <w:r w:rsidR="00A51C40" w:rsidRPr="00311E98">
        <w:t xml:space="preserve"> </w:t>
      </w:r>
      <w:r w:rsidRPr="00311E98">
        <w:t>S podpisom ponudbenega</w:t>
      </w:r>
      <w:r w:rsidRPr="00404F18">
        <w:t xml:space="preserve"> predračuna ponudnik jamči za resničnost oziroma verodostojnost podatkov v ponudbi.</w:t>
      </w:r>
    </w:p>
    <w:p w14:paraId="51048E64" w14:textId="77777777" w:rsidR="00D676D3" w:rsidRPr="00404F18" w:rsidRDefault="00D676D3" w:rsidP="00D676D3">
      <w:pPr>
        <w:spacing w:line="240" w:lineRule="auto"/>
        <w:jc w:val="both"/>
      </w:pPr>
    </w:p>
    <w:p w14:paraId="7A6CC534" w14:textId="6DC3F6FF" w:rsidR="00310871" w:rsidRPr="00404F18" w:rsidRDefault="00310871" w:rsidP="00310871">
      <w:pPr>
        <w:spacing w:line="240" w:lineRule="auto"/>
        <w:jc w:val="both"/>
      </w:pPr>
      <w:r w:rsidRPr="00404F18">
        <w:t>Veljavnost ponudbe je 3 (tri) mesece od roka za oddajo ponudb. V izjemnih okoliščinah lahko naročnik zahteva, da ponudnik podaljša čas veljavnosti ponudbe za določeno dodatno obdobje.</w:t>
      </w:r>
    </w:p>
    <w:p w14:paraId="718E735D" w14:textId="77777777" w:rsidR="00574F51" w:rsidRPr="00404F18" w:rsidRDefault="00574F51" w:rsidP="00310871">
      <w:pPr>
        <w:spacing w:line="240" w:lineRule="auto"/>
        <w:jc w:val="both"/>
      </w:pPr>
    </w:p>
    <w:tbl>
      <w:tblPr>
        <w:tblW w:w="0" w:type="auto"/>
        <w:tblCellMar>
          <w:left w:w="0" w:type="dxa"/>
          <w:right w:w="0" w:type="dxa"/>
        </w:tblCellMar>
        <w:tblLook w:val="04A0" w:firstRow="1" w:lastRow="0" w:firstColumn="1" w:lastColumn="0" w:noHBand="0" w:noVBand="1"/>
      </w:tblPr>
      <w:tblGrid>
        <w:gridCol w:w="3506"/>
        <w:gridCol w:w="2112"/>
        <w:gridCol w:w="3652"/>
      </w:tblGrid>
      <w:tr w:rsidR="00D676D3" w:rsidRPr="00404F18" w14:paraId="086EB1AF" w14:textId="77777777" w:rsidTr="00D676D3">
        <w:trPr>
          <w:trHeight w:val="331"/>
        </w:trPr>
        <w:tc>
          <w:tcPr>
            <w:tcW w:w="3506" w:type="dxa"/>
            <w:hideMark/>
          </w:tcPr>
          <w:p w14:paraId="70F3A6BD" w14:textId="77777777" w:rsidR="00D676D3" w:rsidRPr="00404F18" w:rsidRDefault="00D676D3">
            <w:pPr>
              <w:widowControl w:val="0"/>
              <w:tabs>
                <w:tab w:val="left" w:pos="5580"/>
              </w:tabs>
              <w:autoSpaceDE w:val="0"/>
              <w:autoSpaceDN w:val="0"/>
              <w:adjustRightInd w:val="0"/>
              <w:spacing w:before="48"/>
              <w:jc w:val="center"/>
              <w:rPr>
                <w:rFonts w:cs="Arial"/>
              </w:rPr>
            </w:pPr>
            <w:r w:rsidRPr="00404F18">
              <w:rPr>
                <w:rFonts w:cs="Arial"/>
              </w:rPr>
              <w:t>Kraj in datum:</w:t>
            </w:r>
          </w:p>
        </w:tc>
        <w:tc>
          <w:tcPr>
            <w:tcW w:w="2112" w:type="dxa"/>
          </w:tcPr>
          <w:p w14:paraId="4E50A07D" w14:textId="77777777" w:rsidR="00D676D3" w:rsidRPr="00404F18" w:rsidRDefault="00D676D3">
            <w:pPr>
              <w:widowControl w:val="0"/>
              <w:tabs>
                <w:tab w:val="left" w:pos="5580"/>
              </w:tabs>
              <w:autoSpaceDE w:val="0"/>
              <w:autoSpaceDN w:val="0"/>
              <w:adjustRightInd w:val="0"/>
              <w:spacing w:before="48"/>
              <w:jc w:val="center"/>
              <w:rPr>
                <w:rFonts w:cs="Arial"/>
              </w:rPr>
            </w:pPr>
          </w:p>
        </w:tc>
        <w:tc>
          <w:tcPr>
            <w:tcW w:w="3652" w:type="dxa"/>
            <w:hideMark/>
          </w:tcPr>
          <w:p w14:paraId="0629B0C2" w14:textId="77777777" w:rsidR="00D676D3" w:rsidRPr="00404F18" w:rsidRDefault="00D676D3">
            <w:pPr>
              <w:widowControl w:val="0"/>
              <w:tabs>
                <w:tab w:val="left" w:pos="5580"/>
              </w:tabs>
              <w:autoSpaceDE w:val="0"/>
              <w:autoSpaceDN w:val="0"/>
              <w:adjustRightInd w:val="0"/>
              <w:spacing w:before="48"/>
              <w:jc w:val="center"/>
              <w:rPr>
                <w:rFonts w:cs="Arial"/>
              </w:rPr>
            </w:pPr>
            <w:r w:rsidRPr="00404F18">
              <w:rPr>
                <w:rFonts w:cs="Arial"/>
              </w:rPr>
              <w:t>Žig in podpis ponudnika:</w:t>
            </w:r>
          </w:p>
        </w:tc>
      </w:tr>
      <w:tr w:rsidR="00D676D3" w:rsidRPr="00404F18" w14:paraId="7A8CB23A" w14:textId="77777777" w:rsidTr="00D676D3">
        <w:trPr>
          <w:trHeight w:val="549"/>
        </w:trPr>
        <w:tc>
          <w:tcPr>
            <w:tcW w:w="3506" w:type="dxa"/>
            <w:tcBorders>
              <w:top w:val="nil"/>
              <w:left w:val="nil"/>
              <w:bottom w:val="single" w:sz="4" w:space="0" w:color="auto"/>
              <w:right w:val="nil"/>
            </w:tcBorders>
          </w:tcPr>
          <w:p w14:paraId="19A34AB0" w14:textId="77777777" w:rsidR="00D676D3" w:rsidRPr="00404F18" w:rsidRDefault="00D676D3">
            <w:pPr>
              <w:widowControl w:val="0"/>
              <w:tabs>
                <w:tab w:val="left" w:pos="5580"/>
              </w:tabs>
              <w:autoSpaceDE w:val="0"/>
              <w:autoSpaceDN w:val="0"/>
              <w:adjustRightInd w:val="0"/>
              <w:spacing w:before="48"/>
              <w:jc w:val="both"/>
              <w:rPr>
                <w:rFonts w:cs="Arial"/>
              </w:rPr>
            </w:pPr>
          </w:p>
          <w:p w14:paraId="2874F9B0" w14:textId="77777777" w:rsidR="00D676D3" w:rsidRPr="00404F18" w:rsidRDefault="00D676D3">
            <w:pPr>
              <w:widowControl w:val="0"/>
              <w:tabs>
                <w:tab w:val="left" w:pos="5580"/>
              </w:tabs>
              <w:autoSpaceDE w:val="0"/>
              <w:autoSpaceDN w:val="0"/>
              <w:adjustRightInd w:val="0"/>
              <w:spacing w:before="48"/>
              <w:jc w:val="both"/>
              <w:rPr>
                <w:rFonts w:cs="Arial"/>
              </w:rPr>
            </w:pPr>
          </w:p>
        </w:tc>
        <w:tc>
          <w:tcPr>
            <w:tcW w:w="2112" w:type="dxa"/>
          </w:tcPr>
          <w:p w14:paraId="2A9B8DCF" w14:textId="77777777" w:rsidR="00D676D3" w:rsidRPr="00404F18" w:rsidRDefault="00D676D3">
            <w:pPr>
              <w:widowControl w:val="0"/>
              <w:tabs>
                <w:tab w:val="left" w:pos="5580"/>
              </w:tabs>
              <w:autoSpaceDE w:val="0"/>
              <w:autoSpaceDN w:val="0"/>
              <w:adjustRightInd w:val="0"/>
              <w:spacing w:before="48"/>
              <w:jc w:val="both"/>
              <w:rPr>
                <w:rFonts w:cs="Arial"/>
              </w:rPr>
            </w:pPr>
          </w:p>
        </w:tc>
        <w:tc>
          <w:tcPr>
            <w:tcW w:w="3652" w:type="dxa"/>
            <w:tcBorders>
              <w:top w:val="nil"/>
              <w:left w:val="nil"/>
              <w:bottom w:val="single" w:sz="4" w:space="0" w:color="auto"/>
              <w:right w:val="nil"/>
            </w:tcBorders>
          </w:tcPr>
          <w:p w14:paraId="2C9C12DF" w14:textId="77777777" w:rsidR="00D676D3" w:rsidRPr="00404F18" w:rsidRDefault="00D676D3">
            <w:pPr>
              <w:widowControl w:val="0"/>
              <w:tabs>
                <w:tab w:val="left" w:pos="5580"/>
              </w:tabs>
              <w:autoSpaceDE w:val="0"/>
              <w:autoSpaceDN w:val="0"/>
              <w:adjustRightInd w:val="0"/>
              <w:spacing w:before="48"/>
              <w:jc w:val="both"/>
              <w:rPr>
                <w:rFonts w:cs="Arial"/>
              </w:rPr>
            </w:pPr>
          </w:p>
        </w:tc>
      </w:tr>
    </w:tbl>
    <w:p w14:paraId="146D6384" w14:textId="77777777" w:rsidR="00716EDB" w:rsidRPr="00404F18" w:rsidRDefault="00716EDB" w:rsidP="00D676D3">
      <w:pPr>
        <w:jc w:val="both"/>
        <w:rPr>
          <w:rFonts w:cs="Times New Roman"/>
          <w:color w:val="auto"/>
          <w:sz w:val="20"/>
          <w:szCs w:val="20"/>
        </w:rPr>
      </w:pPr>
    </w:p>
    <w:p w14:paraId="4297CFBD" w14:textId="77777777" w:rsidR="00D676D3" w:rsidRPr="00404F18" w:rsidRDefault="00D676D3" w:rsidP="00D676D3">
      <w:pPr>
        <w:autoSpaceDE w:val="0"/>
        <w:autoSpaceDN w:val="0"/>
        <w:adjustRightInd w:val="0"/>
        <w:rPr>
          <w:rFonts w:cs="Arial"/>
          <w:color w:val="auto"/>
          <w:sz w:val="16"/>
          <w:szCs w:val="16"/>
          <w:u w:val="single"/>
        </w:rPr>
      </w:pPr>
      <w:r w:rsidRPr="00404F18">
        <w:rPr>
          <w:rFonts w:cs="Arial"/>
          <w:b/>
          <w:bCs/>
          <w:iCs/>
          <w:sz w:val="16"/>
          <w:szCs w:val="16"/>
          <w:u w:val="single"/>
        </w:rPr>
        <w:t xml:space="preserve">Navodila: </w:t>
      </w:r>
    </w:p>
    <w:p w14:paraId="0745A700" w14:textId="77777777" w:rsidR="00AD17F1" w:rsidRDefault="00310871" w:rsidP="00205ABF">
      <w:pPr>
        <w:autoSpaceDE w:val="0"/>
        <w:autoSpaceDN w:val="0"/>
        <w:adjustRightInd w:val="0"/>
        <w:rPr>
          <w:rFonts w:cs="Arial"/>
          <w:sz w:val="16"/>
          <w:szCs w:val="16"/>
        </w:rPr>
      </w:pPr>
      <w:r w:rsidRPr="00404F18">
        <w:rPr>
          <w:rFonts w:cs="Arial"/>
          <w:sz w:val="16"/>
          <w:szCs w:val="16"/>
        </w:rPr>
        <w:t>- Ponudniki Obrazec št. 2: Povzetek predračuna naložijo v .</w:t>
      </w:r>
      <w:proofErr w:type="spellStart"/>
      <w:r w:rsidRPr="00404F18">
        <w:rPr>
          <w:rFonts w:cs="Arial"/>
          <w:sz w:val="16"/>
          <w:szCs w:val="16"/>
        </w:rPr>
        <w:t>pdf</w:t>
      </w:r>
      <w:proofErr w:type="spellEnd"/>
      <w:r w:rsidRPr="00404F18">
        <w:rPr>
          <w:rFonts w:cs="Arial"/>
          <w:sz w:val="16"/>
          <w:szCs w:val="16"/>
        </w:rPr>
        <w:t xml:space="preserve"> formatu v informacijskem sistemu e-JN v razdelek »Predračun«. </w:t>
      </w:r>
    </w:p>
    <w:p w14:paraId="0B942825" w14:textId="6738671F" w:rsidR="00471C09" w:rsidRDefault="00471C09">
      <w:pPr>
        <w:spacing w:line="240" w:lineRule="auto"/>
        <w:rPr>
          <w:rFonts w:cs="Arial"/>
          <w:sz w:val="16"/>
          <w:szCs w:val="16"/>
        </w:rPr>
      </w:pPr>
      <w:r>
        <w:rPr>
          <w:rFonts w:cs="Arial"/>
          <w:sz w:val="16"/>
          <w:szCs w:val="16"/>
        </w:rPr>
        <w:br w:type="page"/>
      </w:r>
    </w:p>
    <w:p w14:paraId="4630502A" w14:textId="4DD4BD8D" w:rsidR="00F079B7" w:rsidRDefault="00F079B7" w:rsidP="00205ABF">
      <w:pPr>
        <w:autoSpaceDE w:val="0"/>
        <w:autoSpaceDN w:val="0"/>
        <w:adjustRightInd w:val="0"/>
        <w:rPr>
          <w:rFonts w:cs="Arial"/>
          <w:sz w:val="16"/>
          <w:szCs w:val="16"/>
        </w:rPr>
      </w:pPr>
    </w:p>
    <w:p w14:paraId="2AC1A7C0" w14:textId="77777777" w:rsidR="00AD17F1" w:rsidRPr="00404F18" w:rsidRDefault="00AD17F1" w:rsidP="00AD17F1">
      <w:pPr>
        <w:widowControl w:val="0"/>
        <w:tabs>
          <w:tab w:val="left" w:pos="90"/>
          <w:tab w:val="left" w:pos="964"/>
        </w:tabs>
        <w:autoSpaceDE w:val="0"/>
        <w:autoSpaceDN w:val="0"/>
        <w:adjustRightInd w:val="0"/>
        <w:rPr>
          <w:rFonts w:cs="Arial"/>
          <w:sz w:val="16"/>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rsidRPr="00404F18" w14:paraId="1CE2323A"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2892A575" w14:textId="77777777" w:rsidR="00BF6261" w:rsidRPr="00404F18" w:rsidRDefault="00BF6261">
            <w:pPr>
              <w:rPr>
                <w:rFonts w:cs="Times New Roman"/>
                <w:b/>
              </w:rPr>
            </w:pPr>
            <w:r w:rsidRPr="00404F18">
              <w:rPr>
                <w:b/>
              </w:rPr>
              <w:t xml:space="preserve">Obrazec št. </w:t>
            </w:r>
            <w:r w:rsidR="00310871" w:rsidRPr="00404F18">
              <w:rPr>
                <w:b/>
              </w:rPr>
              <w:t>4</w:t>
            </w:r>
          </w:p>
        </w:tc>
      </w:tr>
    </w:tbl>
    <w:p w14:paraId="2CADA1CE" w14:textId="77777777" w:rsidR="00BF6261" w:rsidRPr="00404F18" w:rsidRDefault="00BF6261" w:rsidP="00BF6261">
      <w:pPr>
        <w:rPr>
          <w:rFonts w:cs="Arial"/>
          <w:b/>
          <w:sz w:val="20"/>
          <w:lang w:eastAsia="en-US"/>
        </w:rPr>
      </w:pPr>
    </w:p>
    <w:p w14:paraId="1C25214C" w14:textId="77777777" w:rsidR="00BF6261" w:rsidRPr="00404F18" w:rsidRDefault="00BF6261" w:rsidP="00BF6261">
      <w:pPr>
        <w:rPr>
          <w:rFonts w:cs="Arial"/>
          <w:b/>
        </w:rPr>
      </w:pPr>
    </w:p>
    <w:p w14:paraId="577B22B2" w14:textId="77777777" w:rsidR="007F5854" w:rsidRPr="00404F18" w:rsidRDefault="007F5854" w:rsidP="007F5854">
      <w:pPr>
        <w:jc w:val="both"/>
      </w:pPr>
      <w:r w:rsidRPr="00404F18">
        <w:rPr>
          <w:rFonts w:cs="Arial"/>
          <w:lang w:eastAsia="en-US"/>
        </w:rPr>
        <w:t xml:space="preserve">Obrazec št. </w:t>
      </w:r>
      <w:r w:rsidR="00310871" w:rsidRPr="00404F18">
        <w:rPr>
          <w:rFonts w:cs="Arial"/>
          <w:lang w:eastAsia="en-US"/>
        </w:rPr>
        <w:t>4</w:t>
      </w:r>
      <w:r w:rsidRPr="00404F18">
        <w:rPr>
          <w:rFonts w:cs="Arial"/>
          <w:lang w:eastAsia="en-US"/>
        </w:rPr>
        <w:t xml:space="preserve"> predstavlja obrazec ESPD, ki ga </w:t>
      </w:r>
      <w:r w:rsidRPr="00404F18">
        <w:t xml:space="preserve">gospodarski subjekt uvozi na spletni povezavi </w:t>
      </w:r>
      <w:hyperlink r:id="rId8" w:history="1">
        <w:r w:rsidRPr="00404F18">
          <w:rPr>
            <w:rStyle w:val="Hiperpovezava"/>
          </w:rPr>
          <w:t>https://ejn.gov.si/espd/</w:t>
        </w:r>
      </w:hyperlink>
      <w:r w:rsidRPr="00404F18">
        <w:t xml:space="preserve"> in v njega neposredno vnese zahtevane podatke.</w:t>
      </w:r>
    </w:p>
    <w:p w14:paraId="29EEE872" w14:textId="77777777" w:rsidR="007F5854" w:rsidRPr="00404F18" w:rsidRDefault="007F5854" w:rsidP="007F5854">
      <w:pPr>
        <w:jc w:val="both"/>
      </w:pPr>
    </w:p>
    <w:p w14:paraId="4D5838D3" w14:textId="77777777" w:rsidR="007F5854" w:rsidRPr="00404F18" w:rsidRDefault="007F5854" w:rsidP="007F5854">
      <w:pPr>
        <w:jc w:val="both"/>
      </w:pPr>
      <w:r w:rsidRPr="00404F18">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88E792" w14:textId="77777777" w:rsidR="007C3152" w:rsidRPr="00404F18" w:rsidRDefault="007C3152" w:rsidP="00BF6261">
      <w:r w:rsidRPr="00404F1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rsidRPr="00404F18" w14:paraId="72546B6E"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0503800F" w14:textId="00AEA91E" w:rsidR="00BF6261" w:rsidRPr="00404F18" w:rsidRDefault="00BF6261">
            <w:pPr>
              <w:rPr>
                <w:rFonts w:cs="Times New Roman"/>
                <w:b/>
              </w:rPr>
            </w:pPr>
            <w:r w:rsidRPr="00404F18">
              <w:rPr>
                <w:b/>
              </w:rPr>
              <w:lastRenderedPageBreak/>
              <w:t xml:space="preserve">Obrazec št. </w:t>
            </w:r>
            <w:r w:rsidR="00F079B7" w:rsidRPr="00404F18">
              <w:rPr>
                <w:b/>
              </w:rPr>
              <w:t>5</w:t>
            </w:r>
          </w:p>
        </w:tc>
      </w:tr>
    </w:tbl>
    <w:p w14:paraId="2BAA4CB4" w14:textId="77777777" w:rsidR="00BF6261" w:rsidRPr="00404F18" w:rsidRDefault="00BF6261" w:rsidP="00BF6261">
      <w:pPr>
        <w:rPr>
          <w:sz w:val="20"/>
          <w:lang w:eastAsia="en-US"/>
        </w:rPr>
      </w:pPr>
    </w:p>
    <w:p w14:paraId="3F4D650A" w14:textId="2B631EF0" w:rsidR="00BF6261" w:rsidRPr="00404F18" w:rsidRDefault="00BF6261" w:rsidP="00F079B7">
      <w:pPr>
        <w:jc w:val="both"/>
      </w:pPr>
      <w:r w:rsidRPr="00404F18">
        <w:t xml:space="preserve">Zaradi zagotovitve transparentnosti posla in preprečitve korupcijskih tveganj pri sklepanju poslov v skladu s šestim odstavkom 14. člena </w:t>
      </w:r>
      <w:proofErr w:type="spellStart"/>
      <w:r w:rsidRPr="00404F18">
        <w:t>ZintPK</w:t>
      </w:r>
      <w:proofErr w:type="spellEnd"/>
      <w:r w:rsidRPr="00404F18">
        <w:t xml:space="preserve"> (Uradni list RS, št. 45/10, 26/11, 43/11, 158/20, 3/22 – </w:t>
      </w:r>
      <w:proofErr w:type="spellStart"/>
      <w:r w:rsidRPr="00404F18">
        <w:t>ZDeb</w:t>
      </w:r>
      <w:proofErr w:type="spellEnd"/>
      <w:r w:rsidRPr="00404F18">
        <w:t xml:space="preserve"> in 16/23 – </w:t>
      </w:r>
      <w:proofErr w:type="spellStart"/>
      <w:r w:rsidRPr="00404F18">
        <w:t>ZZPri</w:t>
      </w:r>
      <w:proofErr w:type="spellEnd"/>
      <w:r w:rsidRPr="00404F18">
        <w:t xml:space="preserve">; v nadaljevanju </w:t>
      </w:r>
      <w:proofErr w:type="spellStart"/>
      <w:r w:rsidRPr="00404F18">
        <w:t>ZIntPK</w:t>
      </w:r>
      <w:proofErr w:type="spellEnd"/>
      <w:r w:rsidRPr="00404F18">
        <w:t xml:space="preserve">), kot zakoniti zastopnik ponudnika (samostojni ponudnik/vsak partner v skupni ponudbi) v postopku oddaje naročila št. </w:t>
      </w:r>
      <w:r w:rsidR="00447E1A" w:rsidRPr="00447E1A">
        <w:t>JN-0032/2026</w:t>
      </w:r>
      <w:r w:rsidRPr="00404F18">
        <w:t>, katerega predmet je »</w:t>
      </w:r>
      <w:r w:rsidR="00D52CFC" w:rsidRPr="00D52CFC">
        <w:t>Prevzem in obdelava odpadka tekstil s številko odpadka 20 01 11</w:t>
      </w:r>
      <w:r w:rsidRPr="00404F18">
        <w:t>« podajam naslednjo</w:t>
      </w:r>
    </w:p>
    <w:p w14:paraId="172A0DB2" w14:textId="77777777" w:rsidR="00BF6261" w:rsidRPr="00404F18" w:rsidRDefault="00BF6261" w:rsidP="00BF6261"/>
    <w:p w14:paraId="435C3011" w14:textId="77777777" w:rsidR="007F5854" w:rsidRPr="00404F18" w:rsidRDefault="007F5854" w:rsidP="007F5854">
      <w:pPr>
        <w:autoSpaceDE w:val="0"/>
        <w:autoSpaceDN w:val="0"/>
        <w:adjustRightInd w:val="0"/>
        <w:jc w:val="center"/>
        <w:rPr>
          <w:rFonts w:cs="Arial"/>
          <w:b/>
          <w:bCs/>
          <w:sz w:val="24"/>
        </w:rPr>
      </w:pPr>
      <w:r w:rsidRPr="00404F18">
        <w:rPr>
          <w:rFonts w:cs="Arial"/>
          <w:b/>
          <w:bCs/>
          <w:sz w:val="24"/>
        </w:rPr>
        <w:t>IZJAVO O UDELEŽBI FIZIČNIH IN PRAVNIH OSEB V LASTNIŠTVU PONUDNIKA</w:t>
      </w:r>
    </w:p>
    <w:p w14:paraId="42ACE42D" w14:textId="77777777" w:rsidR="007F5854" w:rsidRPr="00404F18" w:rsidRDefault="007F5854" w:rsidP="007F5854">
      <w:pPr>
        <w:autoSpaceDE w:val="0"/>
        <w:autoSpaceDN w:val="0"/>
        <w:adjustRightInd w:val="0"/>
        <w:rPr>
          <w:rFonts w:cs="Arial"/>
          <w:sz w:val="20"/>
          <w:szCs w:val="20"/>
        </w:rPr>
      </w:pPr>
    </w:p>
    <w:p w14:paraId="7DBA70AE" w14:textId="77777777" w:rsidR="007F5854" w:rsidRPr="00404F18" w:rsidRDefault="007F5854" w:rsidP="007F5854">
      <w:pPr>
        <w:autoSpaceDE w:val="0"/>
        <w:autoSpaceDN w:val="0"/>
        <w:adjustRightInd w:val="0"/>
        <w:rPr>
          <w:rFonts w:cs="Arial"/>
          <w:szCs w:val="24"/>
        </w:rPr>
      </w:pPr>
      <w:r w:rsidRPr="00404F18">
        <w:rPr>
          <w:rFonts w:cs="Arial"/>
          <w:b/>
          <w:bCs/>
        </w:rPr>
        <w:t>PODATKI O PONUDNIKU:</w:t>
      </w:r>
    </w:p>
    <w:p w14:paraId="7481B759" w14:textId="77777777" w:rsidR="007F5854" w:rsidRPr="00404F18" w:rsidRDefault="007F5854" w:rsidP="007F5854">
      <w:pPr>
        <w:autoSpaceDE w:val="0"/>
        <w:autoSpaceDN w:val="0"/>
        <w:adjustRightInd w:val="0"/>
        <w:rPr>
          <w:rFonts w:cs="Arial"/>
          <w:iCs/>
          <w:sz w:val="18"/>
          <w:szCs w:val="18"/>
        </w:rPr>
      </w:pPr>
      <w:r w:rsidRPr="00404F18">
        <w:rPr>
          <w:rFonts w:cs="Arial"/>
          <w:iCs/>
          <w:sz w:val="18"/>
          <w:szCs w:val="18"/>
        </w:rPr>
        <w:t xml:space="preserve">Opomba: vpisati podatke o pravni osebi zasebnega ali javnega prava, fizični osebi – samostojnem podjetniku posamezniku, društvu, združenju, … </w:t>
      </w:r>
    </w:p>
    <w:p w14:paraId="2F63C027" w14:textId="77777777" w:rsidR="007F5854" w:rsidRPr="00404F18" w:rsidRDefault="007F5854" w:rsidP="007F585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5854" w:rsidRPr="00404F18" w14:paraId="4FDC1620"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CF6486" w14:textId="77777777" w:rsidR="007F5854" w:rsidRPr="00404F18" w:rsidRDefault="007F5854" w:rsidP="00002668">
            <w:pPr>
              <w:autoSpaceDE w:val="0"/>
              <w:autoSpaceDN w:val="0"/>
              <w:adjustRightInd w:val="0"/>
              <w:rPr>
                <w:rFonts w:cs="Arial"/>
                <w:iCs/>
                <w:sz w:val="20"/>
                <w:szCs w:val="24"/>
              </w:rPr>
            </w:pPr>
            <w:r w:rsidRPr="00404F18">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F501FAD" w14:textId="77777777" w:rsidR="007F5854" w:rsidRPr="00404F18" w:rsidRDefault="007F5854" w:rsidP="00002668">
            <w:pPr>
              <w:autoSpaceDE w:val="0"/>
              <w:autoSpaceDN w:val="0"/>
              <w:adjustRightInd w:val="0"/>
              <w:rPr>
                <w:rFonts w:cs="Arial"/>
                <w:b/>
              </w:rPr>
            </w:pPr>
          </w:p>
        </w:tc>
      </w:tr>
      <w:tr w:rsidR="007F5854" w:rsidRPr="00404F18" w14:paraId="2C96EDB3"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49A124" w14:textId="77777777" w:rsidR="007F5854" w:rsidRPr="00404F18" w:rsidRDefault="007F5854" w:rsidP="00002668">
            <w:pPr>
              <w:autoSpaceDE w:val="0"/>
              <w:autoSpaceDN w:val="0"/>
              <w:adjustRightInd w:val="0"/>
              <w:rPr>
                <w:rFonts w:cs="Arial"/>
                <w:iCs/>
              </w:rPr>
            </w:pPr>
            <w:r w:rsidRPr="00404F18">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B7C1EA" w14:textId="77777777" w:rsidR="007F5854" w:rsidRPr="00404F18" w:rsidRDefault="007F5854" w:rsidP="00002668">
            <w:pPr>
              <w:autoSpaceDE w:val="0"/>
              <w:autoSpaceDN w:val="0"/>
              <w:adjustRightInd w:val="0"/>
              <w:rPr>
                <w:rFonts w:cs="Arial"/>
                <w:b/>
              </w:rPr>
            </w:pPr>
          </w:p>
        </w:tc>
      </w:tr>
      <w:tr w:rsidR="007F5854" w:rsidRPr="00404F18" w14:paraId="58139412"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29AEA4" w14:textId="77777777" w:rsidR="007F5854" w:rsidRPr="00404F18" w:rsidRDefault="007F5854" w:rsidP="00002668">
            <w:pPr>
              <w:autoSpaceDE w:val="0"/>
              <w:autoSpaceDN w:val="0"/>
              <w:adjustRightInd w:val="0"/>
              <w:rPr>
                <w:rFonts w:cs="Arial"/>
                <w:iCs/>
              </w:rPr>
            </w:pPr>
            <w:r w:rsidRPr="00404F18">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1D8F6A" w14:textId="77777777" w:rsidR="007F5854" w:rsidRPr="00404F18" w:rsidRDefault="007F5854" w:rsidP="00002668">
            <w:pPr>
              <w:autoSpaceDE w:val="0"/>
              <w:autoSpaceDN w:val="0"/>
              <w:adjustRightInd w:val="0"/>
              <w:rPr>
                <w:rFonts w:cs="Arial"/>
                <w:b/>
              </w:rPr>
            </w:pPr>
          </w:p>
        </w:tc>
      </w:tr>
    </w:tbl>
    <w:p w14:paraId="02246A15" w14:textId="77777777" w:rsidR="007F5854" w:rsidRPr="00404F18" w:rsidRDefault="007F5854" w:rsidP="007F5854">
      <w:pPr>
        <w:autoSpaceDE w:val="0"/>
        <w:autoSpaceDN w:val="0"/>
        <w:adjustRightInd w:val="0"/>
        <w:rPr>
          <w:rFonts w:cs="Arial"/>
          <w:sz w:val="20"/>
          <w:lang w:eastAsia="en-US"/>
        </w:rPr>
      </w:pPr>
    </w:p>
    <w:p w14:paraId="4A065E8D" w14:textId="77777777" w:rsidR="007F5854" w:rsidRPr="00404F18" w:rsidRDefault="007F5854" w:rsidP="007F5854">
      <w:pPr>
        <w:autoSpaceDE w:val="0"/>
        <w:autoSpaceDN w:val="0"/>
        <w:adjustRightInd w:val="0"/>
        <w:rPr>
          <w:rFonts w:cs="Arial"/>
        </w:rPr>
      </w:pPr>
      <w:r w:rsidRPr="00404F18">
        <w:rPr>
          <w:rFonts w:cs="Arial"/>
          <w:b/>
          <w:bCs/>
        </w:rPr>
        <w:t>UDELEŽBA FIZIČNIH IN PRAVNIH OSEB V LASTNIŠTVU PONUDNIKA</w:t>
      </w:r>
    </w:p>
    <w:p w14:paraId="71662688" w14:textId="77777777" w:rsidR="007F5854" w:rsidRPr="00404F18" w:rsidRDefault="007F5854" w:rsidP="007F5854">
      <w:pPr>
        <w:autoSpaceDE w:val="0"/>
        <w:autoSpaceDN w:val="0"/>
        <w:adjustRightInd w:val="0"/>
        <w:rPr>
          <w:rFonts w:cs="Arial"/>
          <w:sz w:val="18"/>
          <w:szCs w:val="18"/>
        </w:rPr>
      </w:pPr>
      <w:r w:rsidRPr="00404F18">
        <w:rPr>
          <w:rFonts w:cs="Arial"/>
          <w:iCs/>
          <w:sz w:val="18"/>
          <w:szCs w:val="18"/>
        </w:rPr>
        <w:t xml:space="preserve">Opomba: vpisati je potrebno naslednje podatke o udeležbi fizičnih in pravnih oseb v lastništvu ponudnika: </w:t>
      </w:r>
    </w:p>
    <w:p w14:paraId="76E1220B" w14:textId="77777777" w:rsidR="007F5854" w:rsidRPr="00404F18" w:rsidRDefault="007F5854" w:rsidP="00DB398F">
      <w:pPr>
        <w:numPr>
          <w:ilvl w:val="0"/>
          <w:numId w:val="6"/>
        </w:numPr>
        <w:autoSpaceDE w:val="0"/>
        <w:autoSpaceDN w:val="0"/>
        <w:adjustRightInd w:val="0"/>
        <w:spacing w:line="240" w:lineRule="auto"/>
        <w:jc w:val="both"/>
        <w:rPr>
          <w:rFonts w:cs="Arial"/>
          <w:iCs/>
          <w:sz w:val="18"/>
          <w:szCs w:val="18"/>
        </w:rPr>
      </w:pPr>
      <w:r w:rsidRPr="00404F18">
        <w:rPr>
          <w:rFonts w:cs="Arial"/>
          <w:iCs/>
          <w:sz w:val="18"/>
          <w:szCs w:val="18"/>
        </w:rPr>
        <w:t xml:space="preserve">za fizične osebe: ime in priimek, naslov prebivališča in delež lastništva; </w:t>
      </w:r>
    </w:p>
    <w:p w14:paraId="35E3FCE7" w14:textId="77777777" w:rsidR="007F5854" w:rsidRPr="00404F18" w:rsidRDefault="007F5854" w:rsidP="00DB398F">
      <w:pPr>
        <w:numPr>
          <w:ilvl w:val="0"/>
          <w:numId w:val="6"/>
        </w:numPr>
        <w:autoSpaceDE w:val="0"/>
        <w:autoSpaceDN w:val="0"/>
        <w:adjustRightInd w:val="0"/>
        <w:spacing w:line="240" w:lineRule="auto"/>
        <w:jc w:val="both"/>
        <w:rPr>
          <w:rFonts w:cs="Arial"/>
          <w:iCs/>
          <w:sz w:val="18"/>
          <w:szCs w:val="18"/>
        </w:rPr>
      </w:pPr>
      <w:r w:rsidRPr="00404F18">
        <w:rPr>
          <w:rFonts w:cs="Arial"/>
          <w:iCs/>
          <w:sz w:val="18"/>
          <w:szCs w:val="18"/>
        </w:rPr>
        <w:t xml:space="preserve">za pravne osebe: naziv in naslov pravne osebe in delež lastništva. </w:t>
      </w:r>
    </w:p>
    <w:p w14:paraId="0669FBF8" w14:textId="77777777" w:rsidR="007F5854" w:rsidRPr="00404F18" w:rsidRDefault="007F5854" w:rsidP="007F5854">
      <w:pPr>
        <w:autoSpaceDE w:val="0"/>
        <w:autoSpaceDN w:val="0"/>
        <w:adjustRightInd w:val="0"/>
        <w:rPr>
          <w:rFonts w:cs="Arial"/>
          <w:sz w:val="20"/>
          <w:szCs w:val="24"/>
        </w:rPr>
      </w:pPr>
    </w:p>
    <w:p w14:paraId="2AF4089A" w14:textId="77777777" w:rsidR="007F5854" w:rsidRPr="00404F18" w:rsidRDefault="007F5854" w:rsidP="007F5854">
      <w:pPr>
        <w:autoSpaceDE w:val="0"/>
        <w:autoSpaceDN w:val="0"/>
        <w:adjustRightInd w:val="0"/>
        <w:rPr>
          <w:rFonts w:cs="Arial"/>
          <w:iCs/>
          <w:sz w:val="18"/>
          <w:szCs w:val="18"/>
        </w:rPr>
      </w:pPr>
      <w:r w:rsidRPr="00404F18">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FAB590" w14:textId="77777777" w:rsidR="007F5854" w:rsidRPr="00404F18" w:rsidRDefault="007F5854" w:rsidP="007F5854">
      <w:pPr>
        <w:autoSpaceDE w:val="0"/>
        <w:autoSpaceDN w:val="0"/>
        <w:adjustRightInd w:val="0"/>
        <w:rPr>
          <w:rFonts w:cs="Arial"/>
          <w:iCs/>
          <w:sz w:val="18"/>
          <w:szCs w:val="18"/>
        </w:rPr>
      </w:pPr>
    </w:p>
    <w:p w14:paraId="2314494E" w14:textId="77777777" w:rsidR="007F5854" w:rsidRPr="00404F18" w:rsidRDefault="007F5854" w:rsidP="007F5854">
      <w:pPr>
        <w:autoSpaceDE w:val="0"/>
        <w:autoSpaceDN w:val="0"/>
        <w:adjustRightInd w:val="0"/>
        <w:rPr>
          <w:rFonts w:cs="Arial"/>
          <w:b/>
          <w:iCs/>
          <w:sz w:val="20"/>
          <w:szCs w:val="24"/>
        </w:rPr>
      </w:pPr>
      <w:r w:rsidRPr="00404F18">
        <w:rPr>
          <w:rFonts w:cs="Arial"/>
          <w:b/>
          <w:iCs/>
        </w:rPr>
        <w:t>Spodaj podpisani zakoniti zastopnik izjavljam, da so pri lastništvu zgoraj navedenega ponudnika udeležene naslednje fizične osebe:</w:t>
      </w:r>
    </w:p>
    <w:p w14:paraId="5C4CEFB4" w14:textId="77777777" w:rsidR="007F5854" w:rsidRPr="00404F18" w:rsidRDefault="007F5854" w:rsidP="007F585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rsidRPr="00404F18" w14:paraId="5DA848F5"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E94B957" w14:textId="77777777" w:rsidR="007F5854" w:rsidRPr="00404F18"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96F620" w14:textId="77777777" w:rsidR="007F5854" w:rsidRPr="00404F18" w:rsidRDefault="007F5854" w:rsidP="00002668">
            <w:pPr>
              <w:autoSpaceDE w:val="0"/>
              <w:autoSpaceDN w:val="0"/>
              <w:adjustRightInd w:val="0"/>
              <w:rPr>
                <w:rFonts w:cs="Arial"/>
              </w:rPr>
            </w:pPr>
            <w:r w:rsidRPr="00404F18">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6D1A52" w14:textId="77777777" w:rsidR="007F5854" w:rsidRPr="00404F18" w:rsidRDefault="007F5854" w:rsidP="00002668">
            <w:pPr>
              <w:autoSpaceDE w:val="0"/>
              <w:autoSpaceDN w:val="0"/>
              <w:adjustRightInd w:val="0"/>
              <w:rPr>
                <w:rFonts w:cs="Arial"/>
              </w:rPr>
            </w:pPr>
            <w:r w:rsidRPr="00404F18">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977675" w14:textId="77777777" w:rsidR="007F5854" w:rsidRPr="00404F18" w:rsidRDefault="007F5854" w:rsidP="00002668">
            <w:pPr>
              <w:autoSpaceDE w:val="0"/>
              <w:autoSpaceDN w:val="0"/>
              <w:adjustRightInd w:val="0"/>
              <w:rPr>
                <w:rFonts w:cs="Arial"/>
                <w:b/>
                <w:bCs/>
              </w:rPr>
            </w:pPr>
            <w:r w:rsidRPr="00404F18">
              <w:rPr>
                <w:rFonts w:cs="Arial"/>
              </w:rPr>
              <w:t>Delež v %</w:t>
            </w:r>
          </w:p>
        </w:tc>
      </w:tr>
      <w:tr w:rsidR="007F5854" w:rsidRPr="00404F18" w14:paraId="3B2034B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3D2C5" w14:textId="77777777" w:rsidR="007F5854" w:rsidRPr="00404F18" w:rsidRDefault="007F5854" w:rsidP="00002668">
            <w:pPr>
              <w:autoSpaceDE w:val="0"/>
              <w:autoSpaceDN w:val="0"/>
              <w:adjustRightInd w:val="0"/>
              <w:rPr>
                <w:rFonts w:cs="Arial"/>
                <w:bCs/>
              </w:rPr>
            </w:pPr>
            <w:r w:rsidRPr="00404F18">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9B99B65"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B44A3"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4FDFA" w14:textId="77777777" w:rsidR="007F5854" w:rsidRPr="00404F18" w:rsidRDefault="007F5854" w:rsidP="00002668">
            <w:pPr>
              <w:autoSpaceDE w:val="0"/>
              <w:autoSpaceDN w:val="0"/>
              <w:adjustRightInd w:val="0"/>
              <w:rPr>
                <w:rFonts w:cs="Arial"/>
                <w:bCs/>
              </w:rPr>
            </w:pPr>
          </w:p>
        </w:tc>
      </w:tr>
      <w:tr w:rsidR="007F5854" w:rsidRPr="00404F18" w14:paraId="340FF261"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3229A" w14:textId="77777777" w:rsidR="007F5854" w:rsidRPr="00404F18" w:rsidRDefault="007F5854" w:rsidP="00002668">
            <w:pPr>
              <w:autoSpaceDE w:val="0"/>
              <w:autoSpaceDN w:val="0"/>
              <w:adjustRightInd w:val="0"/>
              <w:rPr>
                <w:rFonts w:cs="Arial"/>
                <w:bCs/>
              </w:rPr>
            </w:pPr>
            <w:r w:rsidRPr="00404F18">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A34AC7"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78B685"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FEDA78" w14:textId="77777777" w:rsidR="007F5854" w:rsidRPr="00404F18" w:rsidRDefault="007F5854" w:rsidP="00002668">
            <w:pPr>
              <w:autoSpaceDE w:val="0"/>
              <w:autoSpaceDN w:val="0"/>
              <w:adjustRightInd w:val="0"/>
              <w:rPr>
                <w:rFonts w:cs="Arial"/>
                <w:bCs/>
              </w:rPr>
            </w:pPr>
          </w:p>
        </w:tc>
      </w:tr>
    </w:tbl>
    <w:p w14:paraId="62D24356" w14:textId="77777777" w:rsidR="007F5854" w:rsidRPr="00404F18" w:rsidRDefault="007F5854" w:rsidP="007F5854">
      <w:pPr>
        <w:autoSpaceDE w:val="0"/>
        <w:autoSpaceDN w:val="0"/>
        <w:adjustRightInd w:val="0"/>
        <w:rPr>
          <w:rFonts w:cs="Arial"/>
          <w:bCs/>
          <w:sz w:val="20"/>
          <w:lang w:eastAsia="en-US"/>
        </w:rPr>
      </w:pPr>
    </w:p>
    <w:p w14:paraId="376E1AC0" w14:textId="77777777" w:rsidR="007F5854" w:rsidRPr="00404F18" w:rsidRDefault="007F5854" w:rsidP="007F5854">
      <w:pPr>
        <w:autoSpaceDE w:val="0"/>
        <w:autoSpaceDN w:val="0"/>
        <w:adjustRightInd w:val="0"/>
        <w:rPr>
          <w:rFonts w:cs="Arial"/>
          <w:b/>
          <w:iCs/>
        </w:rPr>
      </w:pPr>
      <w:r w:rsidRPr="00404F18">
        <w:rPr>
          <w:rFonts w:cs="Arial"/>
          <w:b/>
          <w:iCs/>
        </w:rPr>
        <w:t>Spodaj podpisani zakoniti zastopnik izjavljam, da so pri lastništvu zgoraj navedenega ponudnika udeležene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rsidRPr="00404F18" w14:paraId="2BD73B1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050FCB" w14:textId="77777777" w:rsidR="007F5854" w:rsidRPr="00404F18"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BA2A1" w14:textId="77777777" w:rsidR="007F5854" w:rsidRPr="00404F18" w:rsidRDefault="007F5854" w:rsidP="00002668">
            <w:pPr>
              <w:autoSpaceDE w:val="0"/>
              <w:autoSpaceDN w:val="0"/>
              <w:adjustRightInd w:val="0"/>
              <w:rPr>
                <w:rFonts w:cs="Arial"/>
                <w:b/>
                <w:bCs/>
              </w:rPr>
            </w:pPr>
            <w:r w:rsidRPr="00404F18">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DAEA0F" w14:textId="77777777" w:rsidR="007F5854" w:rsidRPr="00404F18" w:rsidRDefault="007F5854" w:rsidP="00002668">
            <w:pPr>
              <w:autoSpaceDE w:val="0"/>
              <w:autoSpaceDN w:val="0"/>
              <w:adjustRightInd w:val="0"/>
              <w:rPr>
                <w:rFonts w:cs="Arial"/>
                <w:b/>
                <w:bCs/>
              </w:rPr>
            </w:pPr>
            <w:r w:rsidRPr="00404F18">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206AE" w14:textId="77777777" w:rsidR="007F5854" w:rsidRPr="00404F18" w:rsidRDefault="007F5854" w:rsidP="00002668">
            <w:pPr>
              <w:autoSpaceDE w:val="0"/>
              <w:autoSpaceDN w:val="0"/>
              <w:adjustRightInd w:val="0"/>
              <w:rPr>
                <w:rFonts w:cs="Arial"/>
                <w:b/>
                <w:bCs/>
              </w:rPr>
            </w:pPr>
            <w:r w:rsidRPr="00404F18">
              <w:rPr>
                <w:rFonts w:cs="Arial"/>
              </w:rPr>
              <w:t>Delež v %</w:t>
            </w:r>
          </w:p>
        </w:tc>
      </w:tr>
      <w:tr w:rsidR="007F5854" w:rsidRPr="00404F18" w14:paraId="0959132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B03DC1D" w14:textId="77777777" w:rsidR="007F5854" w:rsidRPr="00404F18" w:rsidRDefault="007F5854" w:rsidP="00002668">
            <w:pPr>
              <w:autoSpaceDE w:val="0"/>
              <w:autoSpaceDN w:val="0"/>
              <w:adjustRightInd w:val="0"/>
              <w:rPr>
                <w:rFonts w:cs="Arial"/>
                <w:bCs/>
              </w:rPr>
            </w:pPr>
            <w:r w:rsidRPr="00404F18">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204C27"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166BAE"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2DC130" w14:textId="77777777" w:rsidR="007F5854" w:rsidRPr="00404F18" w:rsidRDefault="007F5854" w:rsidP="00002668">
            <w:pPr>
              <w:autoSpaceDE w:val="0"/>
              <w:autoSpaceDN w:val="0"/>
              <w:adjustRightInd w:val="0"/>
              <w:rPr>
                <w:rFonts w:cs="Arial"/>
                <w:bCs/>
              </w:rPr>
            </w:pPr>
          </w:p>
        </w:tc>
      </w:tr>
      <w:tr w:rsidR="007F5854" w:rsidRPr="00404F18" w14:paraId="251C6EDD"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061EF" w14:textId="77777777" w:rsidR="007F5854" w:rsidRPr="00404F18" w:rsidRDefault="007F5854" w:rsidP="00002668">
            <w:pPr>
              <w:autoSpaceDE w:val="0"/>
              <w:autoSpaceDN w:val="0"/>
              <w:adjustRightInd w:val="0"/>
              <w:rPr>
                <w:rFonts w:cs="Arial"/>
                <w:bCs/>
              </w:rPr>
            </w:pPr>
            <w:r w:rsidRPr="00404F18">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5F9F273"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D723CF"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8583C2" w14:textId="77777777" w:rsidR="007F5854" w:rsidRPr="00404F18" w:rsidRDefault="007F5854" w:rsidP="00002668">
            <w:pPr>
              <w:autoSpaceDE w:val="0"/>
              <w:autoSpaceDN w:val="0"/>
              <w:adjustRightInd w:val="0"/>
              <w:rPr>
                <w:rFonts w:cs="Arial"/>
                <w:bCs/>
              </w:rPr>
            </w:pPr>
          </w:p>
        </w:tc>
      </w:tr>
    </w:tbl>
    <w:p w14:paraId="4ED5CF67" w14:textId="77777777" w:rsidR="007F5854" w:rsidRPr="00404F18" w:rsidRDefault="007F5854" w:rsidP="007F5854">
      <w:pPr>
        <w:autoSpaceDE w:val="0"/>
        <w:autoSpaceDN w:val="0"/>
        <w:adjustRightInd w:val="0"/>
        <w:rPr>
          <w:rFonts w:cs="Arial"/>
          <w:bCs/>
          <w:sz w:val="20"/>
          <w:lang w:eastAsia="en-US"/>
        </w:rPr>
      </w:pPr>
    </w:p>
    <w:p w14:paraId="7B828851" w14:textId="77777777" w:rsidR="007F5854" w:rsidRPr="00404F18" w:rsidRDefault="007F5854" w:rsidP="007F5854">
      <w:pPr>
        <w:autoSpaceDE w:val="0"/>
        <w:autoSpaceDN w:val="0"/>
        <w:adjustRightInd w:val="0"/>
        <w:rPr>
          <w:rFonts w:cs="Arial"/>
          <w:b/>
          <w:bCs/>
        </w:rPr>
      </w:pPr>
      <w:r w:rsidRPr="00404F18">
        <w:rPr>
          <w:rFonts w:cs="Arial"/>
          <w:b/>
          <w:bCs/>
        </w:rPr>
        <w:t>POVEZANE DRUŽBE</w:t>
      </w:r>
    </w:p>
    <w:p w14:paraId="59B48CD3" w14:textId="77777777" w:rsidR="007F5854" w:rsidRPr="00404F18" w:rsidRDefault="007F5854" w:rsidP="007F5854">
      <w:pPr>
        <w:autoSpaceDE w:val="0"/>
        <w:autoSpaceDN w:val="0"/>
        <w:adjustRightInd w:val="0"/>
        <w:rPr>
          <w:rFonts w:cs="Arial"/>
          <w:sz w:val="18"/>
          <w:szCs w:val="18"/>
        </w:rPr>
      </w:pPr>
      <w:r w:rsidRPr="00404F18">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E8B6F2A" w14:textId="77777777" w:rsidR="007F5854" w:rsidRPr="00404F18" w:rsidRDefault="007F5854" w:rsidP="00DB398F">
      <w:pPr>
        <w:numPr>
          <w:ilvl w:val="0"/>
          <w:numId w:val="6"/>
        </w:numPr>
        <w:autoSpaceDE w:val="0"/>
        <w:autoSpaceDN w:val="0"/>
        <w:adjustRightInd w:val="0"/>
        <w:spacing w:line="240" w:lineRule="auto"/>
        <w:jc w:val="both"/>
        <w:rPr>
          <w:rFonts w:cs="Arial"/>
          <w:iCs/>
          <w:sz w:val="18"/>
          <w:szCs w:val="18"/>
        </w:rPr>
      </w:pPr>
      <w:r w:rsidRPr="00404F18">
        <w:rPr>
          <w:rFonts w:cs="Arial"/>
          <w:iCs/>
          <w:sz w:val="18"/>
          <w:szCs w:val="18"/>
        </w:rPr>
        <w:t xml:space="preserve">naziv in naslov povezane družbe, </w:t>
      </w:r>
    </w:p>
    <w:p w14:paraId="46348968" w14:textId="77777777" w:rsidR="007F5854" w:rsidRPr="00404F18" w:rsidRDefault="007F5854" w:rsidP="00DB398F">
      <w:pPr>
        <w:numPr>
          <w:ilvl w:val="0"/>
          <w:numId w:val="6"/>
        </w:numPr>
        <w:autoSpaceDE w:val="0"/>
        <w:autoSpaceDN w:val="0"/>
        <w:adjustRightInd w:val="0"/>
        <w:spacing w:line="240" w:lineRule="auto"/>
        <w:jc w:val="both"/>
        <w:rPr>
          <w:rFonts w:cs="Arial"/>
          <w:iCs/>
          <w:sz w:val="18"/>
          <w:szCs w:val="18"/>
        </w:rPr>
      </w:pPr>
      <w:r w:rsidRPr="00404F18">
        <w:rPr>
          <w:rFonts w:cs="Arial"/>
          <w:iCs/>
          <w:sz w:val="18"/>
          <w:szCs w:val="18"/>
        </w:rPr>
        <w:t>vrsta povezave in/ali delež lastništva.</w:t>
      </w:r>
    </w:p>
    <w:p w14:paraId="68882B07" w14:textId="77777777" w:rsidR="007F5854" w:rsidRPr="00404F18" w:rsidRDefault="007F5854" w:rsidP="007F5854">
      <w:pPr>
        <w:autoSpaceDE w:val="0"/>
        <w:autoSpaceDN w:val="0"/>
        <w:adjustRightInd w:val="0"/>
        <w:rPr>
          <w:rFonts w:cs="Arial"/>
          <w:sz w:val="18"/>
          <w:szCs w:val="18"/>
        </w:rPr>
      </w:pPr>
    </w:p>
    <w:p w14:paraId="4AE799FD" w14:textId="77777777" w:rsidR="007F5854" w:rsidRPr="00404F18" w:rsidRDefault="007F5854" w:rsidP="007F5854">
      <w:pPr>
        <w:pStyle w:val="Telobesedila3"/>
        <w:rPr>
          <w:rFonts w:cs="Arial"/>
          <w:sz w:val="18"/>
          <w:szCs w:val="18"/>
        </w:rPr>
      </w:pPr>
      <w:r w:rsidRPr="00404F18">
        <w:rPr>
          <w:rFonts w:cs="Arial"/>
          <w:iCs/>
          <w:sz w:val="18"/>
          <w:szCs w:val="18"/>
        </w:rPr>
        <w:t>Podatke je potrebno vpisati za vse s ponudnikom povezane družbe.</w:t>
      </w:r>
      <w:r w:rsidRPr="00404F18">
        <w:rPr>
          <w:rFonts w:cs="Arial"/>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rsidRPr="00404F18" w14:paraId="2249832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0B4EB6" w14:textId="77777777" w:rsidR="007F5854" w:rsidRPr="00404F18" w:rsidRDefault="007F5854" w:rsidP="0000266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D760C0" w14:textId="77777777" w:rsidR="007F5854" w:rsidRPr="00404F18" w:rsidRDefault="007F5854" w:rsidP="00002668">
            <w:pPr>
              <w:autoSpaceDE w:val="0"/>
              <w:autoSpaceDN w:val="0"/>
              <w:adjustRightInd w:val="0"/>
              <w:rPr>
                <w:rFonts w:cs="Arial"/>
                <w:b/>
                <w:bCs/>
              </w:rPr>
            </w:pPr>
            <w:r w:rsidRPr="00404F18">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78E46" w14:textId="77777777" w:rsidR="007F5854" w:rsidRPr="00404F18" w:rsidRDefault="007F5854" w:rsidP="00002668">
            <w:pPr>
              <w:autoSpaceDE w:val="0"/>
              <w:autoSpaceDN w:val="0"/>
              <w:adjustRightInd w:val="0"/>
              <w:rPr>
                <w:rFonts w:cs="Arial"/>
                <w:b/>
                <w:bCs/>
              </w:rPr>
            </w:pPr>
            <w:r w:rsidRPr="00404F18">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9FC42" w14:textId="77777777" w:rsidR="007F5854" w:rsidRPr="00404F18" w:rsidRDefault="007F5854" w:rsidP="00002668">
            <w:pPr>
              <w:autoSpaceDE w:val="0"/>
              <w:autoSpaceDN w:val="0"/>
              <w:adjustRightInd w:val="0"/>
              <w:rPr>
                <w:rFonts w:cs="Arial"/>
              </w:rPr>
            </w:pPr>
            <w:r w:rsidRPr="00404F18">
              <w:rPr>
                <w:rFonts w:cs="Arial"/>
              </w:rPr>
              <w:t>Vrsta povezave/</w:t>
            </w:r>
          </w:p>
          <w:p w14:paraId="0C1F27E0" w14:textId="77777777" w:rsidR="007F5854" w:rsidRPr="00404F18" w:rsidRDefault="007F5854" w:rsidP="00002668">
            <w:pPr>
              <w:autoSpaceDE w:val="0"/>
              <w:autoSpaceDN w:val="0"/>
              <w:adjustRightInd w:val="0"/>
              <w:rPr>
                <w:rFonts w:cs="Arial"/>
                <w:b/>
                <w:bCs/>
              </w:rPr>
            </w:pPr>
            <w:r w:rsidRPr="00404F18">
              <w:rPr>
                <w:rFonts w:cs="Arial"/>
              </w:rPr>
              <w:t>Delež v %</w:t>
            </w:r>
          </w:p>
        </w:tc>
      </w:tr>
      <w:tr w:rsidR="007F5854" w:rsidRPr="00404F18" w14:paraId="4EFE7194"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A6E7F" w14:textId="77777777" w:rsidR="007F5854" w:rsidRPr="00404F18" w:rsidRDefault="007F5854" w:rsidP="00002668">
            <w:pPr>
              <w:autoSpaceDE w:val="0"/>
              <w:autoSpaceDN w:val="0"/>
              <w:adjustRightInd w:val="0"/>
              <w:rPr>
                <w:rFonts w:cs="Arial"/>
                <w:bCs/>
              </w:rPr>
            </w:pPr>
            <w:r w:rsidRPr="00404F18">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1AE08D4"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958F40"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A542BF" w14:textId="77777777" w:rsidR="007F5854" w:rsidRPr="00404F18" w:rsidRDefault="007F5854" w:rsidP="00002668">
            <w:pPr>
              <w:autoSpaceDE w:val="0"/>
              <w:autoSpaceDN w:val="0"/>
              <w:adjustRightInd w:val="0"/>
              <w:rPr>
                <w:rFonts w:cs="Arial"/>
                <w:bCs/>
              </w:rPr>
            </w:pPr>
          </w:p>
        </w:tc>
      </w:tr>
      <w:tr w:rsidR="007F5854" w:rsidRPr="00404F18" w14:paraId="2E2D79C2"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2580C97" w14:textId="77777777" w:rsidR="007F5854" w:rsidRPr="00404F18" w:rsidRDefault="007F5854" w:rsidP="00002668">
            <w:pPr>
              <w:autoSpaceDE w:val="0"/>
              <w:autoSpaceDN w:val="0"/>
              <w:adjustRightInd w:val="0"/>
              <w:rPr>
                <w:rFonts w:cs="Arial"/>
                <w:bCs/>
              </w:rPr>
            </w:pPr>
            <w:r w:rsidRPr="00404F18">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6E7BDD1" w14:textId="77777777" w:rsidR="007F5854" w:rsidRPr="00404F18"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69E746" w14:textId="77777777" w:rsidR="007F5854" w:rsidRPr="00404F18"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0DA34EE" w14:textId="77777777" w:rsidR="007F5854" w:rsidRPr="00404F18" w:rsidRDefault="007F5854" w:rsidP="00002668">
            <w:pPr>
              <w:autoSpaceDE w:val="0"/>
              <w:autoSpaceDN w:val="0"/>
              <w:adjustRightInd w:val="0"/>
              <w:rPr>
                <w:rFonts w:cs="Arial"/>
                <w:bCs/>
              </w:rPr>
            </w:pPr>
          </w:p>
        </w:tc>
      </w:tr>
    </w:tbl>
    <w:p w14:paraId="21A4E584" w14:textId="77777777" w:rsidR="007F5854" w:rsidRPr="00404F18" w:rsidRDefault="007F5854" w:rsidP="007F5854">
      <w:pPr>
        <w:autoSpaceDE w:val="0"/>
        <w:autoSpaceDN w:val="0"/>
        <w:adjustRightInd w:val="0"/>
        <w:rPr>
          <w:rFonts w:cs="Arial"/>
          <w:bCs/>
          <w:sz w:val="20"/>
          <w:lang w:eastAsia="en-US"/>
        </w:rPr>
      </w:pPr>
    </w:p>
    <w:p w14:paraId="4E05AADB" w14:textId="77777777" w:rsidR="007F5854" w:rsidRPr="00404F18" w:rsidRDefault="007F5854" w:rsidP="007F5854">
      <w:pPr>
        <w:autoSpaceDE w:val="0"/>
        <w:autoSpaceDN w:val="0"/>
        <w:adjustRightInd w:val="0"/>
        <w:rPr>
          <w:rFonts w:cs="Arial"/>
        </w:rPr>
      </w:pPr>
      <w:r w:rsidRPr="00404F18">
        <w:rPr>
          <w:rFonts w:cs="Arial"/>
          <w:b/>
          <w:bCs/>
        </w:rPr>
        <w:t>IZJAVA, DA NI POVEZANIH DRUŽB</w:t>
      </w:r>
    </w:p>
    <w:p w14:paraId="4A786C59" w14:textId="77777777" w:rsidR="007F5854" w:rsidRPr="00404F18" w:rsidRDefault="007F5854" w:rsidP="007F5854">
      <w:pPr>
        <w:autoSpaceDE w:val="0"/>
        <w:autoSpaceDN w:val="0"/>
        <w:adjustRightInd w:val="0"/>
        <w:rPr>
          <w:rFonts w:cs="Arial"/>
          <w:iCs/>
          <w:sz w:val="18"/>
          <w:szCs w:val="18"/>
        </w:rPr>
      </w:pPr>
      <w:r w:rsidRPr="00404F18">
        <w:rPr>
          <w:rFonts w:cs="Arial"/>
          <w:iCs/>
          <w:sz w:val="18"/>
          <w:szCs w:val="18"/>
        </w:rPr>
        <w:t>Opomba: v primeru, da povezanih družb s ponudnikom ni,  ponudnik poda naslednjo izjavo:</w:t>
      </w:r>
    </w:p>
    <w:p w14:paraId="08E1758A" w14:textId="77777777" w:rsidR="007F5854" w:rsidRPr="00404F18" w:rsidRDefault="007F5854" w:rsidP="007F5854">
      <w:pPr>
        <w:autoSpaceDE w:val="0"/>
        <w:autoSpaceDN w:val="0"/>
        <w:adjustRightInd w:val="0"/>
        <w:rPr>
          <w:rFonts w:cs="Arial"/>
          <w:sz w:val="18"/>
          <w:szCs w:val="18"/>
        </w:rPr>
      </w:pPr>
    </w:p>
    <w:p w14:paraId="4C66F57D" w14:textId="77777777" w:rsidR="007F5854" w:rsidRPr="00404F18" w:rsidRDefault="007F5854" w:rsidP="007F5854">
      <w:pPr>
        <w:autoSpaceDE w:val="0"/>
        <w:autoSpaceDN w:val="0"/>
        <w:adjustRightInd w:val="0"/>
        <w:rPr>
          <w:rFonts w:cs="Arial"/>
          <w:sz w:val="20"/>
          <w:szCs w:val="24"/>
        </w:rPr>
      </w:pPr>
      <w:r w:rsidRPr="00404F18">
        <w:rPr>
          <w:rFonts w:cs="Arial"/>
          <w:b/>
        </w:rPr>
        <w:t>Izjavljam, da v celotni lastniški strukturi ponudnika</w:t>
      </w:r>
      <w:r w:rsidRPr="00404F18">
        <w:rPr>
          <w:rFonts w:cs="Arial"/>
        </w:rPr>
        <w:t xml:space="preserve"> </w:t>
      </w:r>
      <w:r w:rsidRPr="00404F18">
        <w:rPr>
          <w:rFonts w:cs="Arial"/>
          <w:i/>
          <w:iCs/>
        </w:rPr>
        <w:t>(naziv in naslov ponudnika)</w:t>
      </w:r>
      <w:r w:rsidRPr="00404F18">
        <w:rPr>
          <w:rFonts w:cs="Arial"/>
        </w:rPr>
        <w:t xml:space="preserve"> _______________</w:t>
      </w:r>
    </w:p>
    <w:p w14:paraId="24E4ABC1" w14:textId="77777777" w:rsidR="007F5854" w:rsidRPr="00404F18" w:rsidRDefault="007F5854" w:rsidP="007F5854">
      <w:pPr>
        <w:autoSpaceDE w:val="0"/>
        <w:autoSpaceDN w:val="0"/>
        <w:adjustRightInd w:val="0"/>
        <w:rPr>
          <w:rFonts w:cs="Arial"/>
        </w:rPr>
      </w:pPr>
      <w:r w:rsidRPr="00404F18">
        <w:rPr>
          <w:rFonts w:cs="Arial"/>
        </w:rPr>
        <w:t>_____________________________________________________________________</w:t>
      </w:r>
    </w:p>
    <w:p w14:paraId="739DE1CD" w14:textId="77777777" w:rsidR="007F5854" w:rsidRPr="00404F18" w:rsidRDefault="007F5854" w:rsidP="007F5854">
      <w:pPr>
        <w:autoSpaceDE w:val="0"/>
        <w:autoSpaceDN w:val="0"/>
        <w:adjustRightInd w:val="0"/>
        <w:rPr>
          <w:rFonts w:cs="Arial"/>
          <w:b/>
        </w:rPr>
      </w:pPr>
      <w:r w:rsidRPr="00404F18">
        <w:rPr>
          <w:rFonts w:cs="Arial"/>
          <w:b/>
          <w:bCs/>
        </w:rPr>
        <w:t>ni udeleženih drugih fizičnih ali pravnih oseb ter gospodarskih subjektov, za katere se glede na določbe zakona, ki ureja gospodarske družbe, šteje, da so povezane družbe.</w:t>
      </w:r>
    </w:p>
    <w:p w14:paraId="0AEC7BBF" w14:textId="77777777" w:rsidR="007F5854" w:rsidRPr="00404F18" w:rsidRDefault="007F5854" w:rsidP="007F5854">
      <w:pPr>
        <w:autoSpaceDE w:val="0"/>
        <w:autoSpaceDN w:val="0"/>
        <w:adjustRightInd w:val="0"/>
        <w:rPr>
          <w:rFonts w:cs="Arial"/>
          <w:b/>
          <w:bCs/>
        </w:rPr>
      </w:pPr>
    </w:p>
    <w:p w14:paraId="2D54150C" w14:textId="77777777" w:rsidR="007F5854" w:rsidRPr="00404F18" w:rsidRDefault="007F5854" w:rsidP="007F5854">
      <w:pPr>
        <w:autoSpaceDE w:val="0"/>
        <w:autoSpaceDN w:val="0"/>
        <w:adjustRightInd w:val="0"/>
        <w:rPr>
          <w:rFonts w:cs="Arial"/>
          <w:b/>
          <w:bCs/>
        </w:rPr>
      </w:pPr>
      <w:r w:rsidRPr="00404F18">
        <w:rPr>
          <w:rFonts w:cs="Arial"/>
          <w:b/>
          <w:bCs/>
        </w:rPr>
        <w:t xml:space="preserve">S podpisom te izjave jamčim za točnost in resničnost podatkov ter za podano izjavo prevzemam polno odgovornost. Seznanjen sem z določbo </w:t>
      </w:r>
      <w:proofErr w:type="spellStart"/>
      <w:r w:rsidRPr="00404F18">
        <w:rPr>
          <w:rFonts w:cs="Arial"/>
          <w:b/>
          <w:bCs/>
        </w:rPr>
        <w:t>ZintPK</w:t>
      </w:r>
      <w:proofErr w:type="spellEnd"/>
      <w:r w:rsidRPr="00404F18">
        <w:rPr>
          <w:rFonts w:cs="Arial"/>
          <w:b/>
          <w:bCs/>
        </w:rPr>
        <w:t>, ki določa, da je pogodba v primeru lažne izjave ali neresničnih podatkov o dejstvih v izjavi nična. Zavezujem se, da bom naročnika obvestil o vsaki spremembi posredovanih podatkov.</w:t>
      </w:r>
    </w:p>
    <w:p w14:paraId="0DB82BDA" w14:textId="77777777" w:rsidR="007F5854" w:rsidRPr="00404F18" w:rsidRDefault="007F5854" w:rsidP="007F5854">
      <w:pPr>
        <w:autoSpaceDE w:val="0"/>
        <w:autoSpaceDN w:val="0"/>
        <w:adjustRightInd w:val="0"/>
        <w:rPr>
          <w:rFonts w:cs="Arial"/>
          <w:b/>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5854" w:rsidRPr="00404F18" w14:paraId="4CF8E2A7" w14:textId="77777777" w:rsidTr="00002668">
        <w:tc>
          <w:tcPr>
            <w:tcW w:w="3430" w:type="dxa"/>
            <w:hideMark/>
          </w:tcPr>
          <w:p w14:paraId="6D771067" w14:textId="77777777" w:rsidR="007F5854" w:rsidRPr="00404F18" w:rsidRDefault="007F5854" w:rsidP="00002668">
            <w:pPr>
              <w:widowControl w:val="0"/>
              <w:tabs>
                <w:tab w:val="left" w:pos="5580"/>
              </w:tabs>
              <w:autoSpaceDE w:val="0"/>
              <w:autoSpaceDN w:val="0"/>
              <w:adjustRightInd w:val="0"/>
              <w:spacing w:before="48"/>
              <w:jc w:val="center"/>
              <w:rPr>
                <w:rFonts w:cs="Arial"/>
              </w:rPr>
            </w:pPr>
            <w:bookmarkStart w:id="5" w:name="_Hlk131078452"/>
            <w:r w:rsidRPr="00404F18">
              <w:rPr>
                <w:rFonts w:cs="Arial"/>
              </w:rPr>
              <w:t>Datum in kraj:</w:t>
            </w:r>
          </w:p>
        </w:tc>
        <w:tc>
          <w:tcPr>
            <w:tcW w:w="2067" w:type="dxa"/>
          </w:tcPr>
          <w:p w14:paraId="0BBD20D4" w14:textId="77777777" w:rsidR="007F5854" w:rsidRPr="00404F18" w:rsidRDefault="007F5854" w:rsidP="00002668">
            <w:pPr>
              <w:widowControl w:val="0"/>
              <w:tabs>
                <w:tab w:val="left" w:pos="5580"/>
              </w:tabs>
              <w:autoSpaceDE w:val="0"/>
              <w:autoSpaceDN w:val="0"/>
              <w:adjustRightInd w:val="0"/>
              <w:spacing w:before="48"/>
              <w:jc w:val="center"/>
              <w:rPr>
                <w:rFonts w:cs="Arial"/>
              </w:rPr>
            </w:pPr>
          </w:p>
        </w:tc>
        <w:tc>
          <w:tcPr>
            <w:tcW w:w="3573" w:type="dxa"/>
            <w:hideMark/>
          </w:tcPr>
          <w:p w14:paraId="71A11D95" w14:textId="77777777" w:rsidR="007F5854" w:rsidRPr="00404F18" w:rsidRDefault="007F5854" w:rsidP="00002668">
            <w:pPr>
              <w:widowControl w:val="0"/>
              <w:tabs>
                <w:tab w:val="left" w:pos="5580"/>
              </w:tabs>
              <w:autoSpaceDE w:val="0"/>
              <w:autoSpaceDN w:val="0"/>
              <w:adjustRightInd w:val="0"/>
              <w:spacing w:before="48"/>
              <w:jc w:val="center"/>
              <w:rPr>
                <w:rFonts w:cs="Arial"/>
              </w:rPr>
            </w:pPr>
            <w:r w:rsidRPr="00404F18">
              <w:rPr>
                <w:rFonts w:cs="Arial"/>
              </w:rPr>
              <w:t>Podpis zakonitega zastopnika:</w:t>
            </w:r>
          </w:p>
        </w:tc>
      </w:tr>
      <w:tr w:rsidR="007F5854" w:rsidRPr="00404F18" w14:paraId="0F2062A2" w14:textId="77777777" w:rsidTr="00002668">
        <w:tc>
          <w:tcPr>
            <w:tcW w:w="3430" w:type="dxa"/>
            <w:tcBorders>
              <w:top w:val="nil"/>
              <w:left w:val="nil"/>
              <w:bottom w:val="single" w:sz="4" w:space="0" w:color="auto"/>
              <w:right w:val="nil"/>
            </w:tcBorders>
          </w:tcPr>
          <w:p w14:paraId="031BEE86" w14:textId="77777777" w:rsidR="007F5854" w:rsidRPr="00404F18" w:rsidRDefault="007F5854" w:rsidP="00002668">
            <w:pPr>
              <w:widowControl w:val="0"/>
              <w:tabs>
                <w:tab w:val="left" w:pos="5580"/>
              </w:tabs>
              <w:autoSpaceDE w:val="0"/>
              <w:autoSpaceDN w:val="0"/>
              <w:adjustRightInd w:val="0"/>
              <w:spacing w:before="48"/>
              <w:jc w:val="center"/>
              <w:rPr>
                <w:rFonts w:cs="Arial"/>
              </w:rPr>
            </w:pPr>
          </w:p>
          <w:p w14:paraId="619A3397" w14:textId="77777777" w:rsidR="007F5854" w:rsidRPr="00404F18" w:rsidRDefault="007F5854" w:rsidP="00002668">
            <w:pPr>
              <w:widowControl w:val="0"/>
              <w:tabs>
                <w:tab w:val="left" w:pos="5580"/>
              </w:tabs>
              <w:autoSpaceDE w:val="0"/>
              <w:autoSpaceDN w:val="0"/>
              <w:adjustRightInd w:val="0"/>
              <w:spacing w:before="48"/>
              <w:jc w:val="center"/>
              <w:rPr>
                <w:rFonts w:cs="Arial"/>
              </w:rPr>
            </w:pPr>
          </w:p>
        </w:tc>
        <w:tc>
          <w:tcPr>
            <w:tcW w:w="2067" w:type="dxa"/>
          </w:tcPr>
          <w:p w14:paraId="73BA0870" w14:textId="77777777" w:rsidR="007F5854" w:rsidRPr="00404F18" w:rsidRDefault="007F5854" w:rsidP="0000266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E2A6B3" w14:textId="77777777" w:rsidR="007F5854" w:rsidRPr="00404F18" w:rsidRDefault="007F5854" w:rsidP="00002668">
            <w:pPr>
              <w:widowControl w:val="0"/>
              <w:tabs>
                <w:tab w:val="left" w:pos="5580"/>
              </w:tabs>
              <w:autoSpaceDE w:val="0"/>
              <w:autoSpaceDN w:val="0"/>
              <w:adjustRightInd w:val="0"/>
              <w:spacing w:before="48"/>
              <w:jc w:val="center"/>
              <w:rPr>
                <w:rFonts w:cs="Arial"/>
              </w:rPr>
            </w:pPr>
          </w:p>
          <w:p w14:paraId="0C21FE2B" w14:textId="77777777" w:rsidR="007F5854" w:rsidRPr="00404F18" w:rsidRDefault="007F5854" w:rsidP="00002668">
            <w:pPr>
              <w:widowControl w:val="0"/>
              <w:tabs>
                <w:tab w:val="left" w:pos="5580"/>
              </w:tabs>
              <w:autoSpaceDE w:val="0"/>
              <w:autoSpaceDN w:val="0"/>
              <w:adjustRightInd w:val="0"/>
              <w:spacing w:before="48"/>
              <w:jc w:val="center"/>
              <w:rPr>
                <w:rFonts w:cs="Arial"/>
              </w:rPr>
            </w:pPr>
          </w:p>
        </w:tc>
      </w:tr>
      <w:bookmarkEnd w:id="5"/>
    </w:tbl>
    <w:p w14:paraId="5CEC5ADB" w14:textId="77777777" w:rsidR="00BF6261" w:rsidRPr="00404F18" w:rsidRDefault="00BF6261" w:rsidP="00BF6261">
      <w:pPr>
        <w:widowControl w:val="0"/>
        <w:tabs>
          <w:tab w:val="left" w:pos="90"/>
          <w:tab w:val="left" w:pos="964"/>
        </w:tabs>
        <w:autoSpaceDE w:val="0"/>
        <w:autoSpaceDN w:val="0"/>
        <w:adjustRightInd w:val="0"/>
        <w:rPr>
          <w:sz w:val="20"/>
          <w:szCs w:val="20"/>
        </w:rPr>
      </w:pPr>
      <w:r w:rsidRPr="00404F18">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F6261" w:rsidRPr="00404F18" w14:paraId="5F83BC69" w14:textId="77777777" w:rsidTr="00BF6261">
        <w:tc>
          <w:tcPr>
            <w:tcW w:w="1632" w:type="dxa"/>
            <w:tcBorders>
              <w:top w:val="single" w:sz="4" w:space="0" w:color="auto"/>
              <w:left w:val="single" w:sz="4" w:space="0" w:color="auto"/>
              <w:bottom w:val="single" w:sz="4" w:space="0" w:color="auto"/>
              <w:right w:val="single" w:sz="4" w:space="0" w:color="auto"/>
            </w:tcBorders>
            <w:vAlign w:val="center"/>
            <w:hideMark/>
          </w:tcPr>
          <w:p w14:paraId="7266742C" w14:textId="109017AD" w:rsidR="00BF6261" w:rsidRPr="00404F18" w:rsidRDefault="00BF6261">
            <w:pPr>
              <w:rPr>
                <w:b/>
                <w:color w:val="auto"/>
                <w:szCs w:val="24"/>
              </w:rPr>
            </w:pPr>
            <w:r w:rsidRPr="00404F18">
              <w:rPr>
                <w:b/>
              </w:rPr>
              <w:lastRenderedPageBreak/>
              <w:t xml:space="preserve">Obrazec št. </w:t>
            </w:r>
            <w:r w:rsidR="00F079B7" w:rsidRPr="00404F18">
              <w:rPr>
                <w:b/>
              </w:rPr>
              <w:t>6</w:t>
            </w:r>
          </w:p>
        </w:tc>
      </w:tr>
    </w:tbl>
    <w:p w14:paraId="5BDFEEDF" w14:textId="77777777" w:rsidR="00BF6261" w:rsidRPr="00404F18" w:rsidRDefault="00BF6261" w:rsidP="00BF6261">
      <w:pPr>
        <w:ind w:left="454" w:hanging="454"/>
        <w:jc w:val="center"/>
        <w:rPr>
          <w:rFonts w:cs="Arial"/>
          <w:b/>
          <w:sz w:val="24"/>
        </w:rPr>
      </w:pPr>
      <w:r w:rsidRPr="00404F18">
        <w:rPr>
          <w:rFonts w:cs="Arial"/>
          <w:b/>
          <w:sz w:val="24"/>
        </w:rPr>
        <w:t>PODATKI O PODIZVAJALCU</w:t>
      </w:r>
    </w:p>
    <w:p w14:paraId="38DBBBFA" w14:textId="77777777" w:rsidR="007F5854" w:rsidRPr="00404F18" w:rsidRDefault="007F5854" w:rsidP="00BF6261">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503"/>
        <w:gridCol w:w="5322"/>
      </w:tblGrid>
      <w:tr w:rsidR="007F5854" w:rsidRPr="00404F18" w14:paraId="0798E4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0C72CED" w14:textId="77777777" w:rsidR="007F5854" w:rsidRPr="00404F18" w:rsidRDefault="007F5854" w:rsidP="00002668">
            <w:pPr>
              <w:rPr>
                <w:rFonts w:cs="Arial"/>
              </w:rPr>
            </w:pPr>
            <w:r w:rsidRPr="00404F18">
              <w:rPr>
                <w:rFonts w:cs="Arial"/>
              </w:rPr>
              <w:t>POLNI NAZIV IN FIRMA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4136866" w14:textId="77777777" w:rsidR="007F5854" w:rsidRPr="00404F18" w:rsidRDefault="007F5854" w:rsidP="00002668">
            <w:pPr>
              <w:rPr>
                <w:rFonts w:cs="Arial"/>
              </w:rPr>
            </w:pPr>
            <w:r w:rsidRPr="00404F18">
              <w:fldChar w:fldCharType="begin">
                <w:ffData>
                  <w:name w:val="Besedilo17"/>
                  <w:enabled/>
                  <w:calcOnExit w:val="0"/>
                  <w:textInput/>
                </w:ffData>
              </w:fldChar>
            </w:r>
            <w:bookmarkStart w:id="6" w:name="Besedilo17"/>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bookmarkEnd w:id="6"/>
          </w:p>
        </w:tc>
      </w:tr>
      <w:tr w:rsidR="007F5854" w:rsidRPr="00404F18" w14:paraId="4292A9DA"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922F36" w14:textId="77777777" w:rsidR="007F5854" w:rsidRPr="00404F18" w:rsidRDefault="007F5854" w:rsidP="00002668">
            <w:pPr>
              <w:rPr>
                <w:rFonts w:cs="Arial"/>
              </w:rPr>
            </w:pPr>
            <w:r w:rsidRPr="00404F18">
              <w:rPr>
                <w:rFonts w:cs="Arial"/>
              </w:rPr>
              <w:t>NASLOV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29F46B"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3718FC41"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8AE923" w14:textId="77777777" w:rsidR="007F5854" w:rsidRPr="00404F18" w:rsidRDefault="007F5854" w:rsidP="00002668">
            <w:pPr>
              <w:rPr>
                <w:rFonts w:cs="Arial"/>
              </w:rPr>
            </w:pPr>
            <w:r w:rsidRPr="00404F18">
              <w:rPr>
                <w:rFonts w:cs="Arial"/>
              </w:rPr>
              <w:t>KONTAKTNA OSEBA: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F1EAE7E"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3B2818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54921357" w14:textId="77777777" w:rsidR="007F5854" w:rsidRPr="00404F18" w:rsidRDefault="007F5854" w:rsidP="00002668">
            <w:pPr>
              <w:rPr>
                <w:rFonts w:cs="Arial"/>
              </w:rPr>
            </w:pPr>
            <w:r w:rsidRPr="00404F18">
              <w:rPr>
                <w:rFonts w:cs="Arial"/>
              </w:rPr>
              <w:t>ELEKTRONSKI NASLOV KONTAKTNE OSEBE: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02FCE69F"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3D183EC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C3F3147" w14:textId="77777777" w:rsidR="007F5854" w:rsidRPr="00404F18" w:rsidRDefault="007F5854" w:rsidP="00002668">
            <w:pPr>
              <w:rPr>
                <w:rFonts w:cs="Arial"/>
              </w:rPr>
            </w:pPr>
            <w:r w:rsidRPr="00404F18">
              <w:rPr>
                <w:rFonts w:cs="Arial"/>
              </w:rPr>
              <w:t>TELEFON:</w:t>
            </w:r>
          </w:p>
        </w:tc>
        <w:tc>
          <w:tcPr>
            <w:tcW w:w="5322" w:type="dxa"/>
            <w:tcBorders>
              <w:top w:val="single" w:sz="4" w:space="0" w:color="auto"/>
              <w:left w:val="single" w:sz="4" w:space="0" w:color="auto"/>
              <w:bottom w:val="single" w:sz="4" w:space="0" w:color="auto"/>
              <w:right w:val="single" w:sz="4" w:space="0" w:color="auto"/>
            </w:tcBorders>
            <w:vAlign w:val="center"/>
            <w:hideMark/>
          </w:tcPr>
          <w:p w14:paraId="6F522311"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249B0BE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62E59F2" w14:textId="77777777" w:rsidR="007F5854" w:rsidRPr="00404F18" w:rsidRDefault="007F5854" w:rsidP="00002668">
            <w:pPr>
              <w:rPr>
                <w:rFonts w:cs="Arial"/>
              </w:rPr>
            </w:pPr>
            <w:r w:rsidRPr="00404F18">
              <w:rPr>
                <w:rFonts w:cs="Arial"/>
              </w:rPr>
              <w:t>IDENTIFIKACIJSKA ŠTEVILKA ZA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B3D9573"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6430292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B24A6C9" w14:textId="77777777" w:rsidR="007F5854" w:rsidRPr="00404F18" w:rsidRDefault="007F5854" w:rsidP="00002668">
            <w:pPr>
              <w:rPr>
                <w:rFonts w:cs="Arial"/>
              </w:rPr>
            </w:pPr>
            <w:r w:rsidRPr="00404F18">
              <w:rPr>
                <w:rFonts w:cs="Arial"/>
              </w:rPr>
              <w:t>MATIČNA ŠTEVILKA: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81F4F3F"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08D09FB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6A8CF4F" w14:textId="77777777" w:rsidR="007F5854" w:rsidRPr="00404F18" w:rsidRDefault="007F5854" w:rsidP="00002668">
            <w:pPr>
              <w:rPr>
                <w:rFonts w:cs="Arial"/>
              </w:rPr>
            </w:pPr>
            <w:r w:rsidRPr="00404F18">
              <w:rPr>
                <w:rFonts w:cs="Arial"/>
              </w:rPr>
              <w:t>ŠT. TRR-ja in BANKA: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25DE5F"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1FB58B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68C8BC5" w14:textId="77777777" w:rsidR="007F5854" w:rsidRPr="00404F18" w:rsidRDefault="007F5854" w:rsidP="00002668">
            <w:pPr>
              <w:rPr>
                <w:rFonts w:cs="Arial"/>
              </w:rPr>
            </w:pPr>
            <w:r w:rsidRPr="00404F18">
              <w:rPr>
                <w:rFonts w:cs="Arial"/>
              </w:rPr>
              <w:t>ODGOVORNA OSEBA ZA PODPIS POGODBE (z navedbo funkcije):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8DADF4F"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0B09D20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4EB39" w14:textId="77777777" w:rsidR="007F5854" w:rsidRPr="00404F18" w:rsidRDefault="007F5854" w:rsidP="00002668">
            <w:pPr>
              <w:rPr>
                <w:rFonts w:cs="Arial"/>
              </w:rPr>
            </w:pPr>
            <w:r w:rsidRPr="00404F18">
              <w:rPr>
                <w:rFonts w:cs="Arial"/>
              </w:rPr>
              <w:t>ZAKONITI ZASTOPNIKI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7809611"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4F429F04"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B5E2B" w14:textId="77777777" w:rsidR="007F5854" w:rsidRPr="00404F18" w:rsidRDefault="007F5854" w:rsidP="00002668">
            <w:pPr>
              <w:rPr>
                <w:rFonts w:cs="Arial"/>
              </w:rPr>
            </w:pPr>
            <w:r w:rsidRPr="00404F18">
              <w:rPr>
                <w:rFonts w:cs="Arial"/>
              </w:rPr>
              <w:t>EMŠO ZAKONITIH ZASTOPNIKOV: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EE84242" w14:textId="77777777" w:rsidR="007F5854" w:rsidRPr="00404F18" w:rsidRDefault="007F5854" w:rsidP="00002668">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0BAD679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9DB2967" w14:textId="77777777" w:rsidR="007F5854" w:rsidRPr="00404F18" w:rsidRDefault="007F5854" w:rsidP="00002668">
            <w:pPr>
              <w:rPr>
                <w:rFonts w:cs="Arial"/>
              </w:rPr>
            </w:pPr>
            <w:r w:rsidRPr="00404F18">
              <w:rPr>
                <w:rFonts w:cs="Arial"/>
              </w:rPr>
              <w:t>VRSTA DEL, KI JIH BO IZVEDEL PODIZVAJALEC:</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7D04329"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74B7C26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66B0044" w14:textId="77777777" w:rsidR="007F5854" w:rsidRPr="00404F18" w:rsidRDefault="007F5854" w:rsidP="00002668">
            <w:pPr>
              <w:rPr>
                <w:rFonts w:cs="Arial"/>
              </w:rPr>
            </w:pPr>
            <w:r w:rsidRPr="00404F18">
              <w:rPr>
                <w:rFonts w:cs="Arial"/>
              </w:rPr>
              <w:t>DELEŽ DEL PODIZVAJALCA V %:</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1F5FB55"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66D191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8AA7B35" w14:textId="77777777" w:rsidR="007F5854" w:rsidRPr="00404F18" w:rsidRDefault="007F5854" w:rsidP="00002668">
            <w:pPr>
              <w:rPr>
                <w:rFonts w:cs="Arial"/>
              </w:rPr>
            </w:pPr>
            <w:r w:rsidRPr="00404F18">
              <w:rPr>
                <w:rFonts w:cs="Arial"/>
              </w:rPr>
              <w:t>VREDNOST DEL PODIZVAJALCA:</w:t>
            </w:r>
          </w:p>
          <w:p w14:paraId="4F456F4D" w14:textId="77777777" w:rsidR="007F5854" w:rsidRPr="00404F18" w:rsidRDefault="007F5854" w:rsidP="00002668">
            <w:pPr>
              <w:rPr>
                <w:rFonts w:cs="Arial"/>
              </w:rPr>
            </w:pPr>
            <w:r w:rsidRPr="00404F18">
              <w:rPr>
                <w:rFonts w:cs="Arial"/>
              </w:rPr>
              <w:t>(v EUR brez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CBCF04"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2121FAB3"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0C640E0" w14:textId="77777777" w:rsidR="007F5854" w:rsidRPr="00404F18" w:rsidRDefault="007F5854" w:rsidP="00002668">
            <w:pPr>
              <w:rPr>
                <w:rFonts w:cs="Arial"/>
              </w:rPr>
            </w:pPr>
            <w:r w:rsidRPr="00404F18">
              <w:rPr>
                <w:rFonts w:cs="Arial"/>
              </w:rPr>
              <w:t>KRAJ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0B37F29"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r w:rsidR="007F5854" w:rsidRPr="00404F18" w14:paraId="0DD78AA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F9B5E59" w14:textId="77777777" w:rsidR="007F5854" w:rsidRPr="00404F18" w:rsidRDefault="007F5854" w:rsidP="00002668">
            <w:pPr>
              <w:rPr>
                <w:rFonts w:cs="Arial"/>
              </w:rPr>
            </w:pPr>
            <w:r w:rsidRPr="00404F18">
              <w:rPr>
                <w:rFonts w:cs="Arial"/>
              </w:rPr>
              <w:t>ROK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7F5472" w14:textId="77777777" w:rsidR="007F5854" w:rsidRPr="00404F18" w:rsidRDefault="007F5854" w:rsidP="00002668">
            <w:pPr>
              <w:rPr>
                <w:rFonts w:cs="Arial"/>
              </w:rPr>
            </w:pPr>
            <w:r w:rsidRPr="00404F18">
              <w:fldChar w:fldCharType="begin">
                <w:ffData>
                  <w:name w:val="Besedilo17"/>
                  <w:enabled/>
                  <w:calcOnExit w:val="0"/>
                  <w:textInput/>
                </w:ffData>
              </w:fldChar>
            </w:r>
            <w:r w:rsidRPr="00404F18">
              <w:rPr>
                <w:rFonts w:cs="Arial"/>
              </w:rPr>
              <w:instrText xml:space="preserve"> FORMTEXT </w:instrText>
            </w:r>
            <w:r w:rsidRPr="00404F18">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fldChar w:fldCharType="end"/>
            </w:r>
          </w:p>
        </w:tc>
      </w:tr>
    </w:tbl>
    <w:p w14:paraId="20EE2E03" w14:textId="77777777" w:rsidR="00BF6261" w:rsidRPr="00404F18" w:rsidRDefault="00BF6261" w:rsidP="00BF6261">
      <w:pPr>
        <w:rPr>
          <w:rFonts w:cs="Arial"/>
          <w:szCs w:val="20"/>
        </w:rPr>
      </w:pPr>
    </w:p>
    <w:tbl>
      <w:tblPr>
        <w:tblW w:w="0" w:type="auto"/>
        <w:tblInd w:w="108" w:type="dxa"/>
        <w:tblLook w:val="04A0" w:firstRow="1" w:lastRow="0" w:firstColumn="1" w:lastColumn="0" w:noHBand="0" w:noVBand="1"/>
      </w:tblPr>
      <w:tblGrid>
        <w:gridCol w:w="3402"/>
        <w:gridCol w:w="2127"/>
        <w:gridCol w:w="3543"/>
      </w:tblGrid>
      <w:tr w:rsidR="007F5854" w:rsidRPr="00404F18" w14:paraId="00E8A64F" w14:textId="77777777" w:rsidTr="00002668">
        <w:tc>
          <w:tcPr>
            <w:tcW w:w="3402" w:type="dxa"/>
          </w:tcPr>
          <w:p w14:paraId="6C67F5AA" w14:textId="77777777" w:rsidR="007F5854" w:rsidRPr="00404F18" w:rsidRDefault="007F5854" w:rsidP="00002668">
            <w:pPr>
              <w:autoSpaceDE w:val="0"/>
              <w:autoSpaceDN w:val="0"/>
              <w:adjustRightInd w:val="0"/>
              <w:jc w:val="center"/>
              <w:rPr>
                <w:rFonts w:cs="Arial"/>
                <w:b/>
                <w:bCs/>
                <w:iCs/>
                <w:sz w:val="16"/>
                <w:szCs w:val="16"/>
              </w:rPr>
            </w:pPr>
            <w:r w:rsidRPr="00404F18">
              <w:rPr>
                <w:rFonts w:cs="Arial"/>
              </w:rPr>
              <w:t>Datum in kraj:</w:t>
            </w:r>
          </w:p>
        </w:tc>
        <w:tc>
          <w:tcPr>
            <w:tcW w:w="2127" w:type="dxa"/>
          </w:tcPr>
          <w:p w14:paraId="6B486D05" w14:textId="77777777" w:rsidR="007F5854" w:rsidRPr="00404F18" w:rsidRDefault="007F5854" w:rsidP="00002668">
            <w:pPr>
              <w:autoSpaceDE w:val="0"/>
              <w:autoSpaceDN w:val="0"/>
              <w:adjustRightInd w:val="0"/>
              <w:rPr>
                <w:rFonts w:cs="Arial"/>
                <w:b/>
                <w:bCs/>
                <w:iCs/>
                <w:sz w:val="16"/>
                <w:szCs w:val="16"/>
              </w:rPr>
            </w:pPr>
          </w:p>
        </w:tc>
        <w:tc>
          <w:tcPr>
            <w:tcW w:w="3543" w:type="dxa"/>
          </w:tcPr>
          <w:p w14:paraId="548B592B" w14:textId="77777777" w:rsidR="007F5854" w:rsidRPr="00404F18" w:rsidRDefault="007F5854" w:rsidP="00002668">
            <w:pPr>
              <w:autoSpaceDE w:val="0"/>
              <w:autoSpaceDN w:val="0"/>
              <w:adjustRightInd w:val="0"/>
              <w:jc w:val="center"/>
              <w:rPr>
                <w:rFonts w:cs="Arial"/>
                <w:b/>
                <w:bCs/>
                <w:iCs/>
                <w:sz w:val="16"/>
                <w:szCs w:val="16"/>
              </w:rPr>
            </w:pPr>
            <w:r w:rsidRPr="00404F18">
              <w:rPr>
                <w:rFonts w:cs="Arial"/>
              </w:rPr>
              <w:t>Žig in podpis podizvajalca:</w:t>
            </w:r>
          </w:p>
        </w:tc>
      </w:tr>
      <w:tr w:rsidR="007F5854" w:rsidRPr="00404F18" w14:paraId="574DF3C5" w14:textId="77777777" w:rsidTr="00002668">
        <w:trPr>
          <w:trHeight w:val="528"/>
        </w:trPr>
        <w:tc>
          <w:tcPr>
            <w:tcW w:w="3402" w:type="dxa"/>
            <w:tcBorders>
              <w:bottom w:val="single" w:sz="4" w:space="0" w:color="auto"/>
            </w:tcBorders>
          </w:tcPr>
          <w:p w14:paraId="7840D673" w14:textId="77777777" w:rsidR="007F5854" w:rsidRPr="00404F18" w:rsidRDefault="007F5854" w:rsidP="00002668">
            <w:pPr>
              <w:autoSpaceDE w:val="0"/>
              <w:autoSpaceDN w:val="0"/>
              <w:adjustRightInd w:val="0"/>
              <w:rPr>
                <w:rFonts w:cs="Arial"/>
                <w:b/>
                <w:bCs/>
                <w:iCs/>
                <w:sz w:val="16"/>
                <w:szCs w:val="16"/>
              </w:rPr>
            </w:pPr>
          </w:p>
        </w:tc>
        <w:tc>
          <w:tcPr>
            <w:tcW w:w="2127" w:type="dxa"/>
          </w:tcPr>
          <w:p w14:paraId="6A6FEAFE" w14:textId="77777777" w:rsidR="007F5854" w:rsidRPr="00404F18" w:rsidRDefault="007F5854" w:rsidP="00002668">
            <w:pPr>
              <w:autoSpaceDE w:val="0"/>
              <w:autoSpaceDN w:val="0"/>
              <w:adjustRightInd w:val="0"/>
              <w:rPr>
                <w:rFonts w:cs="Arial"/>
                <w:b/>
                <w:bCs/>
                <w:iCs/>
                <w:sz w:val="16"/>
                <w:szCs w:val="16"/>
              </w:rPr>
            </w:pPr>
          </w:p>
        </w:tc>
        <w:tc>
          <w:tcPr>
            <w:tcW w:w="3543" w:type="dxa"/>
            <w:tcBorders>
              <w:bottom w:val="single" w:sz="4" w:space="0" w:color="auto"/>
            </w:tcBorders>
          </w:tcPr>
          <w:p w14:paraId="62970955" w14:textId="77777777" w:rsidR="007F5854" w:rsidRPr="00404F18" w:rsidRDefault="007F5854" w:rsidP="00002668">
            <w:pPr>
              <w:autoSpaceDE w:val="0"/>
              <w:autoSpaceDN w:val="0"/>
              <w:adjustRightInd w:val="0"/>
              <w:rPr>
                <w:rFonts w:cs="Arial"/>
                <w:b/>
                <w:bCs/>
                <w:iCs/>
                <w:sz w:val="16"/>
                <w:szCs w:val="16"/>
              </w:rPr>
            </w:pPr>
          </w:p>
        </w:tc>
      </w:tr>
    </w:tbl>
    <w:p w14:paraId="67575874" w14:textId="77777777" w:rsidR="005F73AB" w:rsidRPr="00404F18" w:rsidRDefault="005F73AB" w:rsidP="007F5854">
      <w:pPr>
        <w:autoSpaceDE w:val="0"/>
        <w:autoSpaceDN w:val="0"/>
        <w:adjustRightInd w:val="0"/>
        <w:rPr>
          <w:rFonts w:cs="Arial"/>
          <w:b/>
          <w:bCs/>
          <w:iCs/>
          <w:sz w:val="16"/>
          <w:szCs w:val="16"/>
        </w:rPr>
      </w:pPr>
    </w:p>
    <w:p w14:paraId="648DAA00" w14:textId="5844ED7A" w:rsidR="007F5854" w:rsidRPr="00404F18" w:rsidRDefault="007F5854" w:rsidP="007F5854">
      <w:pPr>
        <w:autoSpaceDE w:val="0"/>
        <w:autoSpaceDN w:val="0"/>
        <w:adjustRightInd w:val="0"/>
        <w:rPr>
          <w:rFonts w:cs="Arial"/>
          <w:color w:val="auto"/>
          <w:sz w:val="16"/>
          <w:szCs w:val="16"/>
        </w:rPr>
      </w:pPr>
      <w:r w:rsidRPr="00404F18">
        <w:rPr>
          <w:rFonts w:cs="Arial"/>
          <w:b/>
          <w:bCs/>
          <w:iCs/>
          <w:sz w:val="16"/>
          <w:szCs w:val="16"/>
        </w:rPr>
        <w:t xml:space="preserve">Navodila za izpolnitev: </w:t>
      </w:r>
    </w:p>
    <w:p w14:paraId="29BFAF3F" w14:textId="77777777" w:rsidR="007F5854" w:rsidRPr="00404F18" w:rsidRDefault="007F5854" w:rsidP="007F5854">
      <w:pPr>
        <w:autoSpaceDE w:val="0"/>
        <w:autoSpaceDN w:val="0"/>
        <w:adjustRightInd w:val="0"/>
        <w:rPr>
          <w:rFonts w:cs="Arial"/>
          <w:sz w:val="16"/>
          <w:szCs w:val="16"/>
        </w:rPr>
      </w:pPr>
      <w:r w:rsidRPr="00404F18">
        <w:rPr>
          <w:rFonts w:cs="Arial"/>
          <w:sz w:val="16"/>
          <w:szCs w:val="16"/>
        </w:rPr>
        <w:t>- Obrazec je potrebno izpolniti v primeru, da ponudnik nastopa s podizvajalci;</w:t>
      </w:r>
    </w:p>
    <w:p w14:paraId="1CF9C55E" w14:textId="48CC14C0" w:rsidR="00BF6261" w:rsidRPr="00404F18" w:rsidRDefault="007F5854" w:rsidP="00BF6261">
      <w:r w:rsidRPr="00404F18">
        <w:rPr>
          <w:rFonts w:cs="Arial"/>
          <w:sz w:val="16"/>
          <w:szCs w:val="16"/>
        </w:rPr>
        <w:t>- V primeru sodelovanja večjega števila podizvajalcev se obrazec kopira.</w:t>
      </w:r>
    </w:p>
    <w:tbl>
      <w:tblPr>
        <w:tblW w:w="0" w:type="auto"/>
        <w:tblLook w:val="04A0" w:firstRow="1" w:lastRow="0" w:firstColumn="1" w:lastColumn="0" w:noHBand="0" w:noVBand="1"/>
      </w:tblPr>
      <w:tblGrid>
        <w:gridCol w:w="4077"/>
      </w:tblGrid>
      <w:tr w:rsidR="00BF6261" w:rsidRPr="00404F18" w14:paraId="108FEECC" w14:textId="77777777" w:rsidTr="00BF6261">
        <w:tc>
          <w:tcPr>
            <w:tcW w:w="4077" w:type="dxa"/>
            <w:hideMark/>
          </w:tcPr>
          <w:p w14:paraId="35156351" w14:textId="77777777" w:rsidR="00BF6261" w:rsidRPr="00404F18" w:rsidRDefault="00BF6261">
            <w:r w:rsidRPr="00404F18">
              <w:lastRenderedPageBreak/>
              <w:t>Podizvajalec:</w:t>
            </w:r>
          </w:p>
        </w:tc>
      </w:tr>
      <w:tr w:rsidR="00BF6261" w:rsidRPr="00404F18" w14:paraId="3ED9583F" w14:textId="77777777" w:rsidTr="00BF6261">
        <w:tc>
          <w:tcPr>
            <w:tcW w:w="4077" w:type="dxa"/>
            <w:tcBorders>
              <w:top w:val="nil"/>
              <w:left w:val="nil"/>
              <w:bottom w:val="single" w:sz="4" w:space="0" w:color="auto"/>
              <w:right w:val="nil"/>
            </w:tcBorders>
          </w:tcPr>
          <w:p w14:paraId="7CC8CFD0" w14:textId="77777777" w:rsidR="00BF6261" w:rsidRPr="00404F18" w:rsidRDefault="00BF6261">
            <w:pPr>
              <w:rPr>
                <w:sz w:val="20"/>
              </w:rPr>
            </w:pPr>
          </w:p>
        </w:tc>
      </w:tr>
      <w:tr w:rsidR="00BF6261" w:rsidRPr="00404F18" w14:paraId="37C4AC47" w14:textId="77777777" w:rsidTr="00BF6261">
        <w:tc>
          <w:tcPr>
            <w:tcW w:w="4077" w:type="dxa"/>
            <w:tcBorders>
              <w:top w:val="single" w:sz="4" w:space="0" w:color="auto"/>
              <w:left w:val="nil"/>
              <w:bottom w:val="single" w:sz="4" w:space="0" w:color="auto"/>
              <w:right w:val="nil"/>
            </w:tcBorders>
          </w:tcPr>
          <w:p w14:paraId="331B4221" w14:textId="77777777" w:rsidR="00BF6261" w:rsidRPr="00404F18" w:rsidRDefault="00BF6261"/>
        </w:tc>
      </w:tr>
      <w:tr w:rsidR="00BF6261" w:rsidRPr="00404F18" w14:paraId="3EC2579C" w14:textId="77777777" w:rsidTr="00BF6261">
        <w:trPr>
          <w:trHeight w:val="227"/>
        </w:trPr>
        <w:tc>
          <w:tcPr>
            <w:tcW w:w="4077" w:type="dxa"/>
            <w:tcBorders>
              <w:top w:val="single" w:sz="4" w:space="0" w:color="auto"/>
              <w:left w:val="nil"/>
              <w:bottom w:val="nil"/>
              <w:right w:val="nil"/>
            </w:tcBorders>
            <w:vAlign w:val="bottom"/>
            <w:hideMark/>
          </w:tcPr>
          <w:p w14:paraId="0F11F3CA" w14:textId="77777777" w:rsidR="00BF6261" w:rsidRPr="00404F18" w:rsidRDefault="00BF6261">
            <w:pPr>
              <w:jc w:val="center"/>
              <w:rPr>
                <w:sz w:val="16"/>
                <w:szCs w:val="16"/>
              </w:rPr>
            </w:pPr>
            <w:r w:rsidRPr="00404F18">
              <w:rPr>
                <w:sz w:val="16"/>
                <w:szCs w:val="16"/>
              </w:rPr>
              <w:t>(naziv in naslov podizvajalca)</w:t>
            </w:r>
          </w:p>
        </w:tc>
      </w:tr>
    </w:tbl>
    <w:p w14:paraId="40A7E399" w14:textId="77777777" w:rsidR="00BF6261" w:rsidRPr="00404F18" w:rsidRDefault="00BF6261" w:rsidP="00BF6261"/>
    <w:p w14:paraId="03D33BF4" w14:textId="77777777" w:rsidR="00BF6261" w:rsidRPr="00404F18" w:rsidRDefault="00BF6261" w:rsidP="00BF6261"/>
    <w:p w14:paraId="59AFAB2C" w14:textId="77777777" w:rsidR="00BF6261" w:rsidRPr="00404F18" w:rsidRDefault="00BF6261" w:rsidP="00BF6261">
      <w:pPr>
        <w:ind w:left="454" w:hanging="454"/>
        <w:jc w:val="center"/>
        <w:rPr>
          <w:b/>
          <w:sz w:val="24"/>
        </w:rPr>
      </w:pPr>
      <w:r w:rsidRPr="00404F18">
        <w:rPr>
          <w:b/>
          <w:sz w:val="24"/>
        </w:rPr>
        <w:t xml:space="preserve">ZAHTEVA PODIZVAJALCA </w:t>
      </w:r>
      <w:r w:rsidRPr="00404F18">
        <w:rPr>
          <w:b/>
          <w:iCs/>
          <w:sz w:val="24"/>
        </w:rPr>
        <w:t>ZA NEPOSREDNO PLAČILO IN SOGLASJE</w:t>
      </w:r>
    </w:p>
    <w:p w14:paraId="4346A547" w14:textId="77777777" w:rsidR="00BF6261" w:rsidRPr="00404F18" w:rsidRDefault="00BF6261" w:rsidP="00BF6261">
      <w:pPr>
        <w:rPr>
          <w:sz w:val="20"/>
        </w:rPr>
      </w:pPr>
    </w:p>
    <w:p w14:paraId="083F7D06" w14:textId="77777777" w:rsidR="00BF6261" w:rsidRPr="00404F18" w:rsidRDefault="00BF6261" w:rsidP="00F079B7">
      <w:pPr>
        <w:jc w:val="both"/>
      </w:pPr>
    </w:p>
    <w:p w14:paraId="06ABF5B2" w14:textId="77777777" w:rsidR="00BF6261" w:rsidRPr="00404F18" w:rsidRDefault="00BF6261" w:rsidP="00F079B7">
      <w:pPr>
        <w:jc w:val="both"/>
      </w:pPr>
      <w:r w:rsidRPr="00404F18">
        <w:rPr>
          <w:rFonts w:cs="Arial"/>
        </w:rPr>
        <w:t xml:space="preserve">V skladu s petim odstavkom 94. člena </w:t>
      </w:r>
      <w:r w:rsidRPr="00404F18">
        <w:t xml:space="preserve">ZJN-3 </w:t>
      </w:r>
      <w:r w:rsidRPr="00404F18">
        <w:rPr>
          <w:rFonts w:cs="Arial"/>
        </w:rPr>
        <w:t xml:space="preserve">zahtevamo, da </w:t>
      </w:r>
      <w:r w:rsidRPr="00404F18">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F6261" w:rsidRPr="00404F18" w14:paraId="4E9B1BB2" w14:textId="77777777" w:rsidTr="00BF6261">
        <w:tc>
          <w:tcPr>
            <w:tcW w:w="9102" w:type="dxa"/>
            <w:tcBorders>
              <w:top w:val="nil"/>
              <w:left w:val="nil"/>
              <w:bottom w:val="single" w:sz="4" w:space="0" w:color="auto"/>
              <w:right w:val="nil"/>
            </w:tcBorders>
          </w:tcPr>
          <w:p w14:paraId="0DFD6F14" w14:textId="77777777" w:rsidR="00BF6261" w:rsidRPr="00404F18" w:rsidRDefault="00BF6261" w:rsidP="00F079B7">
            <w:pPr>
              <w:jc w:val="both"/>
            </w:pPr>
          </w:p>
        </w:tc>
      </w:tr>
    </w:tbl>
    <w:p w14:paraId="2F8255CE" w14:textId="6BFE911A" w:rsidR="00BF6261" w:rsidRPr="00404F18" w:rsidRDefault="00BF6261" w:rsidP="00F079B7">
      <w:pPr>
        <w:jc w:val="both"/>
        <w:rPr>
          <w:rFonts w:cs="Arial"/>
          <w:sz w:val="20"/>
          <w:lang w:eastAsia="en-US"/>
        </w:rPr>
      </w:pPr>
      <w:r w:rsidRPr="00404F18">
        <w:t>neposredno plačuje nam, kot podizvajalcu za javno naročilo »</w:t>
      </w:r>
      <w:r w:rsidR="00D52CFC" w:rsidRPr="00D52CFC">
        <w:t>Prevzem in obdelava odpadka tekstil s številko odpadka 20 01 11</w:t>
      </w:r>
      <w:r w:rsidRPr="00404F18">
        <w:t xml:space="preserve">«, </w:t>
      </w:r>
      <w:r w:rsidRPr="00404F18">
        <w:rPr>
          <w:rFonts w:cs="Arial"/>
        </w:rPr>
        <w:t>objavljenim na portalu javnih naročil pod število objave _______________, z dne _______________</w:t>
      </w:r>
      <w:r w:rsidRPr="00404F18">
        <w:t>.</w:t>
      </w:r>
    </w:p>
    <w:p w14:paraId="36228705" w14:textId="77777777" w:rsidR="00BF6261" w:rsidRPr="00404F18" w:rsidRDefault="00BF6261" w:rsidP="00BF6261">
      <w:pPr>
        <w:rPr>
          <w:rFonts w:cs="Arial"/>
          <w:color w:val="auto"/>
        </w:rPr>
      </w:pPr>
    </w:p>
    <w:p w14:paraId="2909EFEF" w14:textId="77777777" w:rsidR="00BF6261" w:rsidRPr="00404F18" w:rsidRDefault="00BF6261" w:rsidP="00BF6261">
      <w:pPr>
        <w:rPr>
          <w:rFonts w:cs="Times New Roman"/>
        </w:rPr>
      </w:pPr>
      <w:r w:rsidRPr="00404F18">
        <w:t xml:space="preserve">Soglašamo, da naročnik </w:t>
      </w:r>
      <w:r w:rsidRPr="00404F18">
        <w:rPr>
          <w:rFonts w:cs="Arial"/>
        </w:rPr>
        <w:t>Javno podjetje Snaga, podjetje za ravnanje z odpadki in druge komunalne storitve, d. o. o., Nasipna ulica 64, 2000 Maribor</w:t>
      </w:r>
      <w:r w:rsidRPr="00404F18">
        <w:t xml:space="preserve"> na podlagi pogodbe ter v skladu </w:t>
      </w:r>
      <w:r w:rsidRPr="00404F18">
        <w:rPr>
          <w:rFonts w:cs="Arial"/>
        </w:rPr>
        <w:t>s petim odstavkom 94. člena</w:t>
      </w:r>
      <w:r w:rsidRPr="00404F18">
        <w:t xml:space="preserve"> </w:t>
      </w:r>
      <w:r w:rsidRPr="00404F18">
        <w:rPr>
          <w:rFonts w:cs="Arial"/>
        </w:rPr>
        <w:t xml:space="preserve">ZJN-3 </w:t>
      </w:r>
      <w:r w:rsidRPr="00404F18">
        <w:t xml:space="preserve">namesto ponudnika/glavnega izvajalca poravna našo/e terjatev/ve do ponudnika/glavnega izvajalca </w:t>
      </w:r>
      <w:r w:rsidRPr="00404F18">
        <w:rPr>
          <w:rFonts w:cs="Arial"/>
        </w:rPr>
        <w:t>za opravljena dela pri izvajanju predmetnega javnega naročila.</w:t>
      </w:r>
    </w:p>
    <w:p w14:paraId="7D46617D" w14:textId="77777777" w:rsidR="00BF6261" w:rsidRPr="00404F18" w:rsidRDefault="00BF6261" w:rsidP="00BF6261">
      <w:pPr>
        <w:rPr>
          <w:rFonts w:cs="Arial"/>
        </w:rPr>
      </w:pPr>
    </w:p>
    <w:p w14:paraId="1016E50F" w14:textId="77777777" w:rsidR="00BF6261" w:rsidRPr="00404F18" w:rsidRDefault="00BF6261" w:rsidP="00BF6261">
      <w:pPr>
        <w:rPr>
          <w:rFonts w:cs="Arial"/>
        </w:rPr>
      </w:pPr>
    </w:p>
    <w:p w14:paraId="595E329C" w14:textId="77777777" w:rsidR="00BF6261" w:rsidRPr="00404F18" w:rsidRDefault="00BF6261" w:rsidP="00BF62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rsidRPr="00404F18" w14:paraId="35E8E283" w14:textId="77777777" w:rsidTr="00BF6261">
        <w:tc>
          <w:tcPr>
            <w:tcW w:w="3430" w:type="dxa"/>
            <w:hideMark/>
          </w:tcPr>
          <w:p w14:paraId="0DC8736D" w14:textId="77777777" w:rsidR="00BF6261" w:rsidRPr="00404F18" w:rsidRDefault="00BF6261">
            <w:pPr>
              <w:widowControl w:val="0"/>
              <w:tabs>
                <w:tab w:val="left" w:pos="5580"/>
              </w:tabs>
              <w:autoSpaceDE w:val="0"/>
              <w:autoSpaceDN w:val="0"/>
              <w:adjustRightInd w:val="0"/>
              <w:spacing w:before="48"/>
              <w:jc w:val="center"/>
              <w:rPr>
                <w:rFonts w:cs="Arial"/>
                <w:szCs w:val="24"/>
              </w:rPr>
            </w:pPr>
            <w:r w:rsidRPr="00404F18">
              <w:rPr>
                <w:rFonts w:cs="Arial"/>
              </w:rPr>
              <w:t>Kraj in datum:</w:t>
            </w:r>
          </w:p>
        </w:tc>
        <w:tc>
          <w:tcPr>
            <w:tcW w:w="2067" w:type="dxa"/>
          </w:tcPr>
          <w:p w14:paraId="5E00CD86" w14:textId="77777777" w:rsidR="00BF6261" w:rsidRPr="00404F18" w:rsidRDefault="00BF6261">
            <w:pPr>
              <w:widowControl w:val="0"/>
              <w:tabs>
                <w:tab w:val="left" w:pos="5580"/>
              </w:tabs>
              <w:autoSpaceDE w:val="0"/>
              <w:autoSpaceDN w:val="0"/>
              <w:adjustRightInd w:val="0"/>
              <w:spacing w:before="48"/>
              <w:jc w:val="center"/>
              <w:rPr>
                <w:rFonts w:cs="Arial"/>
              </w:rPr>
            </w:pPr>
          </w:p>
        </w:tc>
        <w:tc>
          <w:tcPr>
            <w:tcW w:w="3573" w:type="dxa"/>
            <w:hideMark/>
          </w:tcPr>
          <w:p w14:paraId="5FD97EF8" w14:textId="77777777" w:rsidR="00BF6261" w:rsidRPr="00404F18" w:rsidRDefault="00BF6261">
            <w:pPr>
              <w:widowControl w:val="0"/>
              <w:tabs>
                <w:tab w:val="left" w:pos="5580"/>
              </w:tabs>
              <w:autoSpaceDE w:val="0"/>
              <w:autoSpaceDN w:val="0"/>
              <w:adjustRightInd w:val="0"/>
              <w:spacing w:before="48"/>
              <w:jc w:val="center"/>
              <w:rPr>
                <w:rFonts w:cs="Arial"/>
              </w:rPr>
            </w:pPr>
            <w:r w:rsidRPr="00404F18">
              <w:rPr>
                <w:rFonts w:cs="Arial"/>
              </w:rPr>
              <w:t>Podpis podizvajalca:</w:t>
            </w:r>
          </w:p>
        </w:tc>
      </w:tr>
      <w:tr w:rsidR="00BF6261" w:rsidRPr="00404F18" w14:paraId="06EF0DDE" w14:textId="77777777" w:rsidTr="00BF6261">
        <w:tc>
          <w:tcPr>
            <w:tcW w:w="3430" w:type="dxa"/>
            <w:tcBorders>
              <w:top w:val="nil"/>
              <w:left w:val="nil"/>
              <w:bottom w:val="single" w:sz="4" w:space="0" w:color="auto"/>
              <w:right w:val="nil"/>
            </w:tcBorders>
          </w:tcPr>
          <w:p w14:paraId="42467D14" w14:textId="77777777" w:rsidR="00BF6261" w:rsidRPr="00404F18" w:rsidRDefault="00BF6261">
            <w:pPr>
              <w:widowControl w:val="0"/>
              <w:tabs>
                <w:tab w:val="left" w:pos="5580"/>
              </w:tabs>
              <w:autoSpaceDE w:val="0"/>
              <w:autoSpaceDN w:val="0"/>
              <w:adjustRightInd w:val="0"/>
              <w:spacing w:before="48"/>
              <w:jc w:val="center"/>
              <w:rPr>
                <w:rFonts w:cs="Arial"/>
              </w:rPr>
            </w:pPr>
          </w:p>
          <w:p w14:paraId="253938AA" w14:textId="77777777" w:rsidR="00BF6261" w:rsidRPr="00404F18" w:rsidRDefault="00BF6261">
            <w:pPr>
              <w:widowControl w:val="0"/>
              <w:tabs>
                <w:tab w:val="left" w:pos="5580"/>
              </w:tabs>
              <w:autoSpaceDE w:val="0"/>
              <w:autoSpaceDN w:val="0"/>
              <w:adjustRightInd w:val="0"/>
              <w:spacing w:before="48"/>
              <w:jc w:val="center"/>
              <w:rPr>
                <w:rFonts w:cs="Arial"/>
              </w:rPr>
            </w:pPr>
          </w:p>
        </w:tc>
        <w:tc>
          <w:tcPr>
            <w:tcW w:w="2067" w:type="dxa"/>
          </w:tcPr>
          <w:p w14:paraId="1F3FA7C7" w14:textId="77777777" w:rsidR="00BF6261" w:rsidRPr="00404F18" w:rsidRDefault="00BF6261">
            <w:pPr>
              <w:rPr>
                <w:rFonts w:cs="Times New Roman"/>
                <w:color w:val="FFFFFF"/>
                <w:szCs w:val="20"/>
              </w:rPr>
            </w:pPr>
            <w:r w:rsidRPr="00404F18">
              <w:rPr>
                <w:rStyle w:val="Sprotnaopomba-sklic"/>
                <w:color w:val="FFFFFF"/>
                <w:szCs w:val="20"/>
              </w:rPr>
              <w:footnoteReference w:id="1"/>
            </w:r>
          </w:p>
          <w:p w14:paraId="681444D9" w14:textId="77777777" w:rsidR="00BF6261" w:rsidRPr="00404F18" w:rsidRDefault="00BF626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CA22494" w14:textId="77777777" w:rsidR="00BF6261" w:rsidRPr="00404F18" w:rsidRDefault="00BF6261">
            <w:pPr>
              <w:widowControl w:val="0"/>
              <w:tabs>
                <w:tab w:val="left" w:pos="5580"/>
              </w:tabs>
              <w:autoSpaceDE w:val="0"/>
              <w:autoSpaceDN w:val="0"/>
              <w:adjustRightInd w:val="0"/>
              <w:spacing w:before="48"/>
              <w:jc w:val="center"/>
              <w:rPr>
                <w:rFonts w:cs="Arial"/>
              </w:rPr>
            </w:pPr>
          </w:p>
          <w:p w14:paraId="23622340" w14:textId="77777777" w:rsidR="00BF6261" w:rsidRPr="00404F18" w:rsidRDefault="00BF6261">
            <w:pPr>
              <w:widowControl w:val="0"/>
              <w:tabs>
                <w:tab w:val="left" w:pos="5580"/>
              </w:tabs>
              <w:autoSpaceDE w:val="0"/>
              <w:autoSpaceDN w:val="0"/>
              <w:adjustRightInd w:val="0"/>
              <w:spacing w:before="48"/>
              <w:jc w:val="center"/>
              <w:rPr>
                <w:rFonts w:cs="Arial"/>
              </w:rPr>
            </w:pPr>
          </w:p>
        </w:tc>
      </w:tr>
    </w:tbl>
    <w:p w14:paraId="1BF3B94B" w14:textId="77777777" w:rsidR="00BF6261" w:rsidRPr="00404F18" w:rsidRDefault="00BF6261" w:rsidP="00BF6261">
      <w:pPr>
        <w:widowControl w:val="0"/>
        <w:tabs>
          <w:tab w:val="left" w:pos="90"/>
          <w:tab w:val="left" w:pos="964"/>
        </w:tabs>
        <w:autoSpaceDE w:val="0"/>
        <w:autoSpaceDN w:val="0"/>
        <w:adjustRightInd w:val="0"/>
        <w:rPr>
          <w:rFonts w:cs="Arial"/>
          <w:sz w:val="20"/>
          <w:szCs w:val="20"/>
          <w:lang w:eastAsia="en-US"/>
        </w:rPr>
      </w:pPr>
    </w:p>
    <w:p w14:paraId="70183C33"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6CCA5514"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292ED77A"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050D3CDD"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67E4A015"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48DE2F81" w14:textId="77777777" w:rsidR="00BF6261" w:rsidRPr="00404F18" w:rsidRDefault="00BF6261" w:rsidP="00BF6261">
      <w:pPr>
        <w:ind w:left="454" w:hanging="454"/>
        <w:jc w:val="center"/>
        <w:rPr>
          <w:rFonts w:cs="Times New Roman"/>
          <w:b/>
          <w:sz w:val="24"/>
          <w:szCs w:val="24"/>
        </w:rPr>
      </w:pPr>
      <w:r w:rsidRPr="00404F18">
        <w:rPr>
          <w:b/>
          <w:sz w:val="24"/>
        </w:rPr>
        <w:t>IZJAVA PODIZVAJALCA, D</w:t>
      </w:r>
      <w:r w:rsidRPr="00404F18">
        <w:rPr>
          <w:b/>
          <w:iCs/>
          <w:sz w:val="24"/>
        </w:rPr>
        <w:t>A NEPOSREDNEGA PLAČILA NE ZAHTEVA</w:t>
      </w:r>
    </w:p>
    <w:p w14:paraId="0ED13498" w14:textId="77777777" w:rsidR="00BF6261" w:rsidRPr="00404F18" w:rsidRDefault="00BF6261" w:rsidP="00BF6261">
      <w:pPr>
        <w:widowControl w:val="0"/>
        <w:tabs>
          <w:tab w:val="left" w:pos="90"/>
          <w:tab w:val="left" w:pos="964"/>
        </w:tabs>
        <w:autoSpaceDE w:val="0"/>
        <w:autoSpaceDN w:val="0"/>
        <w:adjustRightInd w:val="0"/>
        <w:rPr>
          <w:rFonts w:cs="Arial"/>
          <w:sz w:val="20"/>
          <w:szCs w:val="20"/>
        </w:rPr>
      </w:pPr>
    </w:p>
    <w:p w14:paraId="0ADB5EB3"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1CCCA457" w14:textId="67852670" w:rsidR="00BF6261" w:rsidRPr="00404F18" w:rsidRDefault="00BF6261" w:rsidP="00BF6261">
      <w:pPr>
        <w:rPr>
          <w:rFonts w:cs="Arial"/>
          <w:szCs w:val="24"/>
        </w:rPr>
      </w:pPr>
      <w:r w:rsidRPr="00404F18">
        <w:rPr>
          <w:rFonts w:cs="Arial"/>
        </w:rPr>
        <w:t xml:space="preserve">Izjavljamo, da za izvajanje javnega naročila </w:t>
      </w:r>
      <w:r w:rsidR="001D1832" w:rsidRPr="00404F18">
        <w:rPr>
          <w:rFonts w:cs="Arial"/>
        </w:rPr>
        <w:t>»</w:t>
      </w:r>
      <w:r w:rsidR="00D52CFC" w:rsidRPr="00D52CFC">
        <w:t>Prevzem in obdelava odpadka tekstil s številko odpadka 20 01 11</w:t>
      </w:r>
      <w:r w:rsidR="001D1832" w:rsidRPr="00404F18">
        <w:t>«</w:t>
      </w:r>
      <w:r w:rsidRPr="00404F18">
        <w:t xml:space="preserve">, </w:t>
      </w:r>
      <w:r w:rsidRPr="00404F18">
        <w:rPr>
          <w:rFonts w:cs="Arial"/>
        </w:rPr>
        <w:t>objavljenega na portalu javnih naročil pod število objave _______________, z dne _______________, ki je bilo oddano ponudniku/glavnemu izvajalcu</w:t>
      </w:r>
      <w:r w:rsidRPr="00404F18">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412"/>
      </w:tblGrid>
      <w:tr w:rsidR="00BF6261" w:rsidRPr="00404F18" w14:paraId="53272513" w14:textId="77777777" w:rsidTr="00C91D90">
        <w:trPr>
          <w:trHeight w:val="414"/>
        </w:trPr>
        <w:tc>
          <w:tcPr>
            <w:tcW w:w="9412" w:type="dxa"/>
            <w:tcBorders>
              <w:top w:val="nil"/>
              <w:left w:val="nil"/>
              <w:bottom w:val="single" w:sz="4" w:space="0" w:color="auto"/>
              <w:right w:val="nil"/>
            </w:tcBorders>
          </w:tcPr>
          <w:p w14:paraId="71C950A1" w14:textId="77777777" w:rsidR="00BF6261" w:rsidRPr="00404F18" w:rsidRDefault="00BF6261">
            <w:pPr>
              <w:rPr>
                <w:rFonts w:cs="Times New Roman"/>
              </w:rPr>
            </w:pPr>
          </w:p>
        </w:tc>
      </w:tr>
    </w:tbl>
    <w:p w14:paraId="1FC63C05" w14:textId="77777777" w:rsidR="00BF6261" w:rsidRPr="00404F18" w:rsidRDefault="00BF6261" w:rsidP="00BF6261">
      <w:pPr>
        <w:rPr>
          <w:rFonts w:cs="Arial"/>
          <w:sz w:val="20"/>
          <w:lang w:eastAsia="en-US"/>
        </w:rPr>
      </w:pPr>
      <w:r w:rsidRPr="00404F18">
        <w:t xml:space="preserve">od </w:t>
      </w:r>
      <w:r w:rsidRPr="00404F18">
        <w:rPr>
          <w:rFonts w:cs="Arial"/>
        </w:rPr>
        <w:t xml:space="preserve">naročnika </w:t>
      </w:r>
      <w:r w:rsidRPr="00404F18">
        <w:t xml:space="preserve">Javno podjetje Snaga, podjetje za ravnanje z odpadki in druge komunalne storitve, d. o. o., Nasipna ulica 64, 2000 Maribor </w:t>
      </w:r>
      <w:r w:rsidRPr="00404F18">
        <w:rPr>
          <w:rFonts w:cs="Arial"/>
        </w:rPr>
        <w:t>ne zahtevamo neposrednega plačila naših terjatev, ki jih bomo imeli do ponudnika/glavnega izvajalca za opravljena dela pri izvajanju predmetnega javnega naročila.</w:t>
      </w:r>
    </w:p>
    <w:p w14:paraId="12F957CC"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02A9E7A2" w14:textId="77777777" w:rsidR="00BF6261" w:rsidRPr="00404F18" w:rsidRDefault="00BF6261" w:rsidP="00BF6261">
      <w:pPr>
        <w:widowControl w:val="0"/>
        <w:tabs>
          <w:tab w:val="left" w:pos="90"/>
          <w:tab w:val="left" w:pos="964"/>
        </w:tabs>
        <w:autoSpaceDE w:val="0"/>
        <w:autoSpaceDN w:val="0"/>
        <w:adjustRightInd w:val="0"/>
        <w:rPr>
          <w:rFonts w:cs="Arial"/>
          <w:szCs w:val="20"/>
        </w:rPr>
      </w:pPr>
    </w:p>
    <w:p w14:paraId="4B27E002" w14:textId="77777777" w:rsidR="00BF6261" w:rsidRPr="00404F18" w:rsidRDefault="00BF6261" w:rsidP="00BF626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rsidRPr="00404F18" w14:paraId="25809583" w14:textId="77777777" w:rsidTr="00BF6261">
        <w:tc>
          <w:tcPr>
            <w:tcW w:w="3430" w:type="dxa"/>
            <w:hideMark/>
          </w:tcPr>
          <w:p w14:paraId="53C9825F" w14:textId="77777777" w:rsidR="00BF6261" w:rsidRPr="00404F18" w:rsidRDefault="00BF6261">
            <w:pPr>
              <w:widowControl w:val="0"/>
              <w:tabs>
                <w:tab w:val="left" w:pos="5580"/>
              </w:tabs>
              <w:autoSpaceDE w:val="0"/>
              <w:autoSpaceDN w:val="0"/>
              <w:adjustRightInd w:val="0"/>
              <w:spacing w:before="48"/>
              <w:jc w:val="center"/>
              <w:rPr>
                <w:rFonts w:cs="Arial"/>
                <w:color w:val="auto"/>
                <w:szCs w:val="24"/>
              </w:rPr>
            </w:pPr>
            <w:r w:rsidRPr="00404F18">
              <w:rPr>
                <w:rFonts w:cs="Arial"/>
              </w:rPr>
              <w:t>Kraj in datum:</w:t>
            </w:r>
          </w:p>
        </w:tc>
        <w:tc>
          <w:tcPr>
            <w:tcW w:w="2067" w:type="dxa"/>
          </w:tcPr>
          <w:p w14:paraId="749B5897" w14:textId="77777777" w:rsidR="00BF6261" w:rsidRPr="00404F18" w:rsidRDefault="00BF6261">
            <w:pPr>
              <w:widowControl w:val="0"/>
              <w:tabs>
                <w:tab w:val="left" w:pos="5580"/>
              </w:tabs>
              <w:autoSpaceDE w:val="0"/>
              <w:autoSpaceDN w:val="0"/>
              <w:adjustRightInd w:val="0"/>
              <w:spacing w:before="48"/>
              <w:jc w:val="center"/>
              <w:rPr>
                <w:rFonts w:cs="Arial"/>
              </w:rPr>
            </w:pPr>
          </w:p>
        </w:tc>
        <w:tc>
          <w:tcPr>
            <w:tcW w:w="3573" w:type="dxa"/>
            <w:hideMark/>
          </w:tcPr>
          <w:p w14:paraId="06A29025" w14:textId="77777777" w:rsidR="00BF6261" w:rsidRPr="00404F18" w:rsidRDefault="00BF6261">
            <w:pPr>
              <w:widowControl w:val="0"/>
              <w:tabs>
                <w:tab w:val="left" w:pos="5580"/>
              </w:tabs>
              <w:autoSpaceDE w:val="0"/>
              <w:autoSpaceDN w:val="0"/>
              <w:adjustRightInd w:val="0"/>
              <w:spacing w:before="48"/>
              <w:jc w:val="center"/>
              <w:rPr>
                <w:rFonts w:cs="Arial"/>
              </w:rPr>
            </w:pPr>
            <w:r w:rsidRPr="00404F18">
              <w:rPr>
                <w:rFonts w:cs="Arial"/>
              </w:rPr>
              <w:t>Podpis podizvajalca:</w:t>
            </w:r>
          </w:p>
        </w:tc>
      </w:tr>
      <w:tr w:rsidR="00BF6261" w:rsidRPr="00404F18" w14:paraId="1CBBDAA9" w14:textId="77777777" w:rsidTr="00BF6261">
        <w:tc>
          <w:tcPr>
            <w:tcW w:w="3430" w:type="dxa"/>
            <w:tcBorders>
              <w:top w:val="nil"/>
              <w:left w:val="nil"/>
              <w:bottom w:val="single" w:sz="4" w:space="0" w:color="auto"/>
              <w:right w:val="nil"/>
            </w:tcBorders>
          </w:tcPr>
          <w:p w14:paraId="50F493A9" w14:textId="77777777" w:rsidR="00BF6261" w:rsidRPr="00404F18" w:rsidRDefault="00BF6261">
            <w:pPr>
              <w:widowControl w:val="0"/>
              <w:tabs>
                <w:tab w:val="left" w:pos="5580"/>
              </w:tabs>
              <w:autoSpaceDE w:val="0"/>
              <w:autoSpaceDN w:val="0"/>
              <w:adjustRightInd w:val="0"/>
              <w:spacing w:before="48"/>
              <w:jc w:val="center"/>
              <w:rPr>
                <w:rFonts w:cs="Arial"/>
              </w:rPr>
            </w:pPr>
          </w:p>
          <w:p w14:paraId="51D1A8C3" w14:textId="77777777" w:rsidR="00BF6261" w:rsidRPr="00404F18" w:rsidRDefault="00BF6261">
            <w:pPr>
              <w:widowControl w:val="0"/>
              <w:tabs>
                <w:tab w:val="left" w:pos="5580"/>
              </w:tabs>
              <w:autoSpaceDE w:val="0"/>
              <w:autoSpaceDN w:val="0"/>
              <w:adjustRightInd w:val="0"/>
              <w:spacing w:before="48"/>
              <w:jc w:val="center"/>
              <w:rPr>
                <w:rFonts w:cs="Arial"/>
              </w:rPr>
            </w:pPr>
          </w:p>
        </w:tc>
        <w:tc>
          <w:tcPr>
            <w:tcW w:w="2067" w:type="dxa"/>
          </w:tcPr>
          <w:p w14:paraId="73443008" w14:textId="77777777" w:rsidR="00BF6261" w:rsidRPr="00404F18" w:rsidRDefault="00BF6261">
            <w:pPr>
              <w:rPr>
                <w:rFonts w:cs="Arial"/>
              </w:rPr>
            </w:pPr>
          </w:p>
        </w:tc>
        <w:tc>
          <w:tcPr>
            <w:tcW w:w="3573" w:type="dxa"/>
            <w:tcBorders>
              <w:top w:val="nil"/>
              <w:left w:val="nil"/>
              <w:bottom w:val="single" w:sz="4" w:space="0" w:color="auto"/>
              <w:right w:val="nil"/>
            </w:tcBorders>
          </w:tcPr>
          <w:p w14:paraId="19F39207" w14:textId="77777777" w:rsidR="00BF6261" w:rsidRPr="00404F18" w:rsidRDefault="00BF6261">
            <w:pPr>
              <w:widowControl w:val="0"/>
              <w:tabs>
                <w:tab w:val="left" w:pos="5580"/>
              </w:tabs>
              <w:autoSpaceDE w:val="0"/>
              <w:autoSpaceDN w:val="0"/>
              <w:adjustRightInd w:val="0"/>
              <w:spacing w:before="48"/>
              <w:jc w:val="center"/>
              <w:rPr>
                <w:rFonts w:cs="Arial"/>
              </w:rPr>
            </w:pPr>
          </w:p>
          <w:p w14:paraId="3035D868" w14:textId="77777777" w:rsidR="00BF6261" w:rsidRPr="00404F18" w:rsidRDefault="00BF6261">
            <w:pPr>
              <w:widowControl w:val="0"/>
              <w:tabs>
                <w:tab w:val="left" w:pos="5580"/>
              </w:tabs>
              <w:autoSpaceDE w:val="0"/>
              <w:autoSpaceDN w:val="0"/>
              <w:adjustRightInd w:val="0"/>
              <w:spacing w:before="48"/>
              <w:jc w:val="center"/>
              <w:rPr>
                <w:rFonts w:cs="Arial"/>
              </w:rPr>
            </w:pPr>
          </w:p>
        </w:tc>
      </w:tr>
    </w:tbl>
    <w:p w14:paraId="6DC046CE" w14:textId="77777777" w:rsidR="00BF6261" w:rsidRPr="00404F18" w:rsidRDefault="00BF6261" w:rsidP="00BF6261">
      <w:pPr>
        <w:widowControl w:val="0"/>
        <w:tabs>
          <w:tab w:val="left" w:pos="90"/>
          <w:tab w:val="left" w:pos="964"/>
        </w:tabs>
        <w:autoSpaceDE w:val="0"/>
        <w:autoSpaceDN w:val="0"/>
        <w:adjustRightInd w:val="0"/>
        <w:rPr>
          <w:rFonts w:cs="Arial"/>
          <w:sz w:val="20"/>
          <w:szCs w:val="20"/>
          <w:lang w:eastAsia="en-US"/>
        </w:rPr>
      </w:pPr>
    </w:p>
    <w:p w14:paraId="04693CA2" w14:textId="77777777" w:rsidR="007F5854" w:rsidRPr="00404F18" w:rsidRDefault="007F5854" w:rsidP="008D2B72">
      <w:r w:rsidRPr="00404F1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5854" w:rsidRPr="00404F18" w14:paraId="609BD5AB" w14:textId="77777777" w:rsidTr="00002668">
        <w:tc>
          <w:tcPr>
            <w:tcW w:w="1740" w:type="dxa"/>
            <w:tcBorders>
              <w:top w:val="single" w:sz="4" w:space="0" w:color="000000"/>
              <w:left w:val="single" w:sz="4" w:space="0" w:color="000000"/>
              <w:bottom w:val="single" w:sz="4" w:space="0" w:color="000000"/>
              <w:right w:val="single" w:sz="4" w:space="0" w:color="000000"/>
            </w:tcBorders>
            <w:vAlign w:val="center"/>
            <w:hideMark/>
          </w:tcPr>
          <w:p w14:paraId="5447C6A0" w14:textId="4BC893E8" w:rsidR="007F5854" w:rsidRPr="00404F18" w:rsidRDefault="007F5854" w:rsidP="00002668">
            <w:pPr>
              <w:rPr>
                <w:rFonts w:cs="Times New Roman"/>
                <w:b/>
              </w:rPr>
            </w:pPr>
            <w:r w:rsidRPr="00404F18">
              <w:rPr>
                <w:b/>
              </w:rPr>
              <w:lastRenderedPageBreak/>
              <w:t xml:space="preserve">Obrazec št. </w:t>
            </w:r>
            <w:r w:rsidR="00F079B7" w:rsidRPr="00404F18">
              <w:rPr>
                <w:b/>
              </w:rPr>
              <w:t>7</w:t>
            </w:r>
          </w:p>
        </w:tc>
      </w:tr>
    </w:tbl>
    <w:bookmarkEnd w:id="2"/>
    <w:p w14:paraId="5560F063" w14:textId="77777777" w:rsidR="005F1EF2" w:rsidRPr="00404F18" w:rsidRDefault="005F1EF2" w:rsidP="005F1EF2">
      <w:pPr>
        <w:jc w:val="center"/>
        <w:rPr>
          <w:rFonts w:cs="Arial"/>
          <w:b/>
        </w:rPr>
      </w:pPr>
      <w:r w:rsidRPr="00404F18">
        <w:rPr>
          <w:rFonts w:cs="Arial"/>
          <w:b/>
        </w:rPr>
        <w:t>VZOREC OKVIRNEGA SPORAZUMA</w:t>
      </w:r>
    </w:p>
    <w:p w14:paraId="02F2FC0E" w14:textId="77777777" w:rsidR="005F1EF2" w:rsidRPr="00404F18" w:rsidRDefault="005F1EF2" w:rsidP="005F1EF2">
      <w:pPr>
        <w:jc w:val="both"/>
        <w:rPr>
          <w:rFonts w:cs="Arial"/>
          <w:b/>
        </w:rPr>
      </w:pPr>
    </w:p>
    <w:p w14:paraId="3EBC62C1" w14:textId="77777777" w:rsidR="005F1EF2" w:rsidRPr="009700FF" w:rsidRDefault="005F1EF2" w:rsidP="005F1EF2">
      <w:pPr>
        <w:jc w:val="both"/>
        <w:rPr>
          <w:rFonts w:ascii="Asap" w:hAnsi="Asap" w:cs="Arial"/>
          <w:b/>
        </w:rPr>
      </w:pPr>
      <w:r w:rsidRPr="009700FF">
        <w:rPr>
          <w:rFonts w:ascii="Asap" w:hAnsi="Asap" w:cs="Arial"/>
          <w:b/>
        </w:rPr>
        <w:t>Javno podjetje Snaga, podjetje za ravnanje z odpadki in druge komunalne storitve, d. o. o.</w:t>
      </w:r>
    </w:p>
    <w:p w14:paraId="58E36D7A" w14:textId="77777777" w:rsidR="00205ABF" w:rsidRPr="009700FF" w:rsidRDefault="005F1EF2" w:rsidP="005F1EF2">
      <w:pPr>
        <w:jc w:val="both"/>
        <w:rPr>
          <w:rFonts w:ascii="Asap" w:hAnsi="Asap"/>
        </w:rPr>
      </w:pPr>
      <w:r w:rsidRPr="009700FF">
        <w:rPr>
          <w:rFonts w:ascii="Asap" w:hAnsi="Asap" w:cs="Arial"/>
          <w:b/>
        </w:rPr>
        <w:t>Nasipna ulica 64, 2000 Maribor</w:t>
      </w:r>
      <w:r w:rsidRPr="009700FF">
        <w:rPr>
          <w:rFonts w:ascii="Asap" w:hAnsi="Asap" w:cs="Arial"/>
          <w:bCs/>
        </w:rPr>
        <w:t>,</w:t>
      </w:r>
      <w:r w:rsidRPr="009700FF">
        <w:rPr>
          <w:rFonts w:ascii="Asap" w:hAnsi="Asap" w:cs="Arial"/>
        </w:rPr>
        <w:t xml:space="preserve"> </w:t>
      </w:r>
      <w:r w:rsidRPr="009700FF">
        <w:rPr>
          <w:rFonts w:ascii="Asap" w:hAnsi="Asap"/>
        </w:rPr>
        <w:t xml:space="preserve">ki ga zastopa direktor </w:t>
      </w:r>
      <w:r w:rsidR="00205ABF" w:rsidRPr="009700FF">
        <w:rPr>
          <w:rFonts w:ascii="Asap" w:hAnsi="Asap"/>
        </w:rPr>
        <w:t xml:space="preserve">dr. Vito Martinčič </w:t>
      </w:r>
    </w:p>
    <w:p w14:paraId="1DF0BE12" w14:textId="5F624AFB" w:rsidR="005F1EF2" w:rsidRPr="009700FF" w:rsidRDefault="005F1EF2" w:rsidP="005F1EF2">
      <w:pPr>
        <w:jc w:val="both"/>
        <w:rPr>
          <w:rFonts w:ascii="Asap" w:hAnsi="Asap" w:cs="Arial"/>
        </w:rPr>
      </w:pPr>
      <w:r w:rsidRPr="009700FF">
        <w:rPr>
          <w:rFonts w:ascii="Asap" w:hAnsi="Asap" w:cs="Arial"/>
        </w:rPr>
        <w:t xml:space="preserve">Matična številka: </w:t>
      </w:r>
      <w:r w:rsidRPr="009700FF">
        <w:rPr>
          <w:rFonts w:ascii="Asap" w:hAnsi="Asap"/>
        </w:rPr>
        <w:t>5067855000</w:t>
      </w:r>
    </w:p>
    <w:p w14:paraId="37B88A49" w14:textId="77777777" w:rsidR="005F1EF2" w:rsidRPr="009700FF" w:rsidRDefault="005F1EF2" w:rsidP="005F1EF2">
      <w:pPr>
        <w:jc w:val="both"/>
        <w:rPr>
          <w:rFonts w:ascii="Asap" w:hAnsi="Asap"/>
          <w:b/>
        </w:rPr>
      </w:pPr>
      <w:r w:rsidRPr="009700FF">
        <w:rPr>
          <w:rFonts w:ascii="Asap" w:hAnsi="Asap" w:cs="Arial"/>
        </w:rPr>
        <w:t xml:space="preserve">Identifikacijska številka za DDV: </w:t>
      </w:r>
      <w:r w:rsidRPr="009700FF">
        <w:rPr>
          <w:rFonts w:ascii="Asap" w:hAnsi="Asap"/>
        </w:rPr>
        <w:t>SI 22223576</w:t>
      </w:r>
    </w:p>
    <w:p w14:paraId="3D9DF2E1" w14:textId="77777777" w:rsidR="005F1EF2" w:rsidRPr="009700FF" w:rsidRDefault="005F1EF2" w:rsidP="005F1EF2">
      <w:pPr>
        <w:rPr>
          <w:rFonts w:ascii="Asap" w:hAnsi="Asap"/>
        </w:rPr>
      </w:pPr>
      <w:r w:rsidRPr="009700FF">
        <w:rPr>
          <w:rFonts w:ascii="Asap" w:hAnsi="Asap"/>
        </w:rPr>
        <w:t>v nadaljevanju: naročnik</w:t>
      </w:r>
    </w:p>
    <w:p w14:paraId="6F7B6BD7" w14:textId="77777777" w:rsidR="005F1EF2" w:rsidRPr="009700FF" w:rsidRDefault="005F1EF2" w:rsidP="005F1EF2">
      <w:pPr>
        <w:rPr>
          <w:rFonts w:ascii="Asap" w:hAnsi="Asap"/>
        </w:rPr>
      </w:pPr>
    </w:p>
    <w:p w14:paraId="646F2884" w14:textId="77777777" w:rsidR="007A13C4" w:rsidRPr="009700FF" w:rsidRDefault="007A13C4" w:rsidP="007A13C4">
      <w:pPr>
        <w:spacing w:line="252" w:lineRule="auto"/>
        <w:rPr>
          <w:rFonts w:ascii="Asap" w:hAnsi="Asap"/>
        </w:rPr>
      </w:pPr>
      <w:r w:rsidRPr="009700FF">
        <w:rPr>
          <w:rFonts w:ascii="Asap" w:hAnsi="Asap"/>
        </w:rPr>
        <w:t>in</w:t>
      </w:r>
    </w:p>
    <w:p w14:paraId="17722B72" w14:textId="77777777" w:rsidR="007A13C4" w:rsidRPr="009700FF" w:rsidRDefault="007A13C4" w:rsidP="007A13C4">
      <w:pPr>
        <w:spacing w:line="252" w:lineRule="auto"/>
        <w:rPr>
          <w:rFonts w:ascii="Asap" w:hAnsi="Asap"/>
        </w:rPr>
      </w:pPr>
    </w:p>
    <w:p w14:paraId="11F95F93" w14:textId="77777777" w:rsidR="007A13C4" w:rsidRPr="009700FF" w:rsidRDefault="007A13C4" w:rsidP="007A13C4">
      <w:pPr>
        <w:rPr>
          <w:rFonts w:ascii="Asap" w:hAnsi="Asap"/>
          <w:b/>
          <w:bCs/>
        </w:rPr>
      </w:pPr>
      <w:r w:rsidRPr="009700FF">
        <w:rPr>
          <w:rFonts w:ascii="Asap" w:hAnsi="Asap"/>
          <w:b/>
          <w:bCs/>
        </w:rPr>
        <w:t>Izvajalec:</w:t>
      </w:r>
    </w:p>
    <w:permStart w:id="779953365" w:edGrp="everyone"/>
    <w:p w14:paraId="26D455DB" w14:textId="77777777" w:rsidR="007A13C4" w:rsidRPr="009700FF" w:rsidRDefault="007A13C4" w:rsidP="007A13C4">
      <w:pPr>
        <w:spacing w:before="60" w:after="60" w:line="252" w:lineRule="auto"/>
        <w:jc w:val="both"/>
        <w:rPr>
          <w:rFonts w:ascii="Asap" w:hAnsi="Asap"/>
        </w:rPr>
      </w:pPr>
      <w:r w:rsidRPr="009700FF">
        <w:rPr>
          <w:rFonts w:ascii="Asap" w:eastAsia="Calibri" w:hAnsi="Asap"/>
          <w:b/>
          <w:iCs/>
          <w:lang w:eastAsia="en-US"/>
        </w:rPr>
        <w:fldChar w:fldCharType="begin">
          <w:ffData>
            <w:name w:val="Besedilo12"/>
            <w:enabled/>
            <w:calcOnExit w:val="0"/>
            <w:textInput/>
          </w:ffData>
        </w:fldChar>
      </w:r>
      <w:r w:rsidRPr="009700FF">
        <w:rPr>
          <w:rFonts w:ascii="Asap" w:eastAsia="Calibri" w:hAnsi="Asap"/>
          <w:b/>
          <w:iCs/>
          <w:lang w:eastAsia="en-US"/>
        </w:rPr>
        <w:instrText xml:space="preserve"> FORMTEXT </w:instrText>
      </w:r>
      <w:r w:rsidRPr="009700FF">
        <w:rPr>
          <w:rFonts w:ascii="Asap" w:eastAsia="Calibri" w:hAnsi="Asap"/>
          <w:b/>
          <w:iCs/>
          <w:lang w:eastAsia="en-US"/>
        </w:rPr>
      </w:r>
      <w:r w:rsidRPr="009700FF">
        <w:rPr>
          <w:rFonts w:ascii="Asap" w:eastAsia="Calibri" w:hAnsi="Asap"/>
          <w:b/>
          <w:iCs/>
          <w:lang w:eastAsia="en-US"/>
        </w:rPr>
        <w:fldChar w:fldCharType="separate"/>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lang w:eastAsia="en-US"/>
        </w:rPr>
        <w:fldChar w:fldCharType="end"/>
      </w:r>
      <w:permEnd w:id="779953365"/>
      <w:r w:rsidRPr="009700FF">
        <w:rPr>
          <w:rFonts w:ascii="Asap" w:eastAsia="Calibri" w:hAnsi="Asap" w:cs="Tahoma"/>
          <w:b/>
          <w:bCs/>
          <w:lang w:eastAsia="en-US"/>
        </w:rPr>
        <w:t xml:space="preserve">, </w:t>
      </w:r>
      <w:permStart w:id="95233372" w:edGrp="everyone"/>
      <w:r w:rsidRPr="009700FF">
        <w:rPr>
          <w:rFonts w:ascii="Asap" w:eastAsia="Calibri" w:hAnsi="Asap"/>
          <w:b/>
          <w:iCs/>
          <w:lang w:eastAsia="en-US"/>
        </w:rPr>
        <w:fldChar w:fldCharType="begin">
          <w:ffData>
            <w:name w:val="Besedilo12"/>
            <w:enabled/>
            <w:calcOnExit w:val="0"/>
            <w:textInput/>
          </w:ffData>
        </w:fldChar>
      </w:r>
      <w:r w:rsidRPr="009700FF">
        <w:rPr>
          <w:rFonts w:ascii="Asap" w:eastAsia="Calibri" w:hAnsi="Asap"/>
          <w:b/>
          <w:iCs/>
          <w:lang w:eastAsia="en-US"/>
        </w:rPr>
        <w:instrText xml:space="preserve"> FORMTEXT </w:instrText>
      </w:r>
      <w:r w:rsidRPr="009700FF">
        <w:rPr>
          <w:rFonts w:ascii="Asap" w:eastAsia="Calibri" w:hAnsi="Asap"/>
          <w:b/>
          <w:iCs/>
          <w:lang w:eastAsia="en-US"/>
        </w:rPr>
      </w:r>
      <w:r w:rsidRPr="009700FF">
        <w:rPr>
          <w:rFonts w:ascii="Asap" w:eastAsia="Calibri" w:hAnsi="Asap"/>
          <w:b/>
          <w:iCs/>
          <w:lang w:eastAsia="en-US"/>
        </w:rPr>
        <w:fldChar w:fldCharType="separate"/>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lang w:eastAsia="en-US"/>
        </w:rPr>
        <w:fldChar w:fldCharType="end"/>
      </w:r>
      <w:permEnd w:id="95233372"/>
      <w:r w:rsidRPr="009700FF">
        <w:rPr>
          <w:rFonts w:ascii="Asap" w:eastAsia="Calibri" w:hAnsi="Asap" w:cs="Tahoma"/>
          <w:b/>
          <w:bCs/>
          <w:lang w:eastAsia="en-US"/>
        </w:rPr>
        <w:t xml:space="preserve">, </w:t>
      </w:r>
      <w:r w:rsidRPr="009700FF">
        <w:rPr>
          <w:rFonts w:ascii="Asap" w:eastAsia="Calibri" w:hAnsi="Asap"/>
          <w:iCs/>
          <w:lang w:eastAsia="en-US"/>
        </w:rPr>
        <w:t xml:space="preserve">ki ga/jo zastopa  </w:t>
      </w:r>
      <w:permStart w:id="1499293020" w:edGrp="everyone"/>
      <w:r w:rsidRPr="009700FF">
        <w:rPr>
          <w:rFonts w:ascii="Asap" w:eastAsia="Calibri" w:hAnsi="Asap"/>
          <w:bCs/>
          <w:iCs/>
          <w:lang w:eastAsia="en-US"/>
        </w:rPr>
        <w:fldChar w:fldCharType="begin">
          <w:ffData>
            <w:name w:val="Besedilo12"/>
            <w:enabled/>
            <w:calcOnExit w:val="0"/>
            <w:textInput/>
          </w:ffData>
        </w:fldChar>
      </w:r>
      <w:r w:rsidRPr="009700FF">
        <w:rPr>
          <w:rFonts w:ascii="Asap" w:eastAsia="Calibri" w:hAnsi="Asap"/>
          <w:bCs/>
          <w:iCs/>
          <w:lang w:eastAsia="en-US"/>
        </w:rPr>
        <w:instrText xml:space="preserve"> FORMTEXT </w:instrText>
      </w:r>
      <w:r w:rsidRPr="009700FF">
        <w:rPr>
          <w:rFonts w:ascii="Asap" w:eastAsia="Calibri" w:hAnsi="Asap"/>
          <w:bCs/>
          <w:iCs/>
          <w:lang w:eastAsia="en-US"/>
        </w:rPr>
      </w:r>
      <w:r w:rsidRPr="009700FF">
        <w:rPr>
          <w:rFonts w:ascii="Asap" w:eastAsia="Calibri" w:hAnsi="Asap"/>
          <w:bCs/>
          <w:iCs/>
          <w:lang w:eastAsia="en-US"/>
        </w:rPr>
        <w:fldChar w:fldCharType="separate"/>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lang w:eastAsia="en-US"/>
        </w:rPr>
        <w:fldChar w:fldCharType="end"/>
      </w:r>
      <w:permEnd w:id="1499293020"/>
    </w:p>
    <w:p w14:paraId="3AEE8907" w14:textId="77777777" w:rsidR="007A13C4" w:rsidRPr="009700FF" w:rsidRDefault="007A13C4" w:rsidP="007A13C4">
      <w:pPr>
        <w:spacing w:before="60" w:after="60" w:line="252" w:lineRule="auto"/>
        <w:rPr>
          <w:rFonts w:ascii="Asap" w:hAnsi="Asap"/>
        </w:rPr>
      </w:pPr>
      <w:r w:rsidRPr="009700FF">
        <w:rPr>
          <w:rFonts w:ascii="Asap" w:eastAsia="Calibri" w:hAnsi="Asap"/>
          <w:iCs/>
          <w:lang w:eastAsia="en-US"/>
        </w:rPr>
        <w:t xml:space="preserve">Matična številka: </w:t>
      </w:r>
      <w:permStart w:id="566590699" w:edGrp="everyone"/>
      <w:r w:rsidRPr="009700FF">
        <w:rPr>
          <w:rFonts w:ascii="Asap" w:eastAsia="Calibri" w:hAnsi="Asap"/>
          <w:bCs/>
          <w:iCs/>
          <w:lang w:eastAsia="en-US"/>
        </w:rPr>
        <w:fldChar w:fldCharType="begin">
          <w:ffData>
            <w:name w:val="Besedilo12"/>
            <w:enabled/>
            <w:calcOnExit w:val="0"/>
            <w:textInput/>
          </w:ffData>
        </w:fldChar>
      </w:r>
      <w:r w:rsidRPr="009700FF">
        <w:rPr>
          <w:rFonts w:ascii="Asap" w:eastAsia="Calibri" w:hAnsi="Asap"/>
          <w:bCs/>
          <w:iCs/>
          <w:lang w:eastAsia="en-US"/>
        </w:rPr>
        <w:instrText xml:space="preserve"> FORMTEXT </w:instrText>
      </w:r>
      <w:r w:rsidRPr="009700FF">
        <w:rPr>
          <w:rFonts w:ascii="Asap" w:eastAsia="Calibri" w:hAnsi="Asap"/>
          <w:bCs/>
          <w:iCs/>
          <w:lang w:eastAsia="en-US"/>
        </w:rPr>
      </w:r>
      <w:r w:rsidRPr="009700FF">
        <w:rPr>
          <w:rFonts w:ascii="Asap" w:eastAsia="Calibri" w:hAnsi="Asap"/>
          <w:bCs/>
          <w:iCs/>
          <w:lang w:eastAsia="en-US"/>
        </w:rPr>
        <w:fldChar w:fldCharType="separate"/>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lang w:eastAsia="en-US"/>
        </w:rPr>
        <w:fldChar w:fldCharType="end"/>
      </w:r>
      <w:permEnd w:id="566590699"/>
    </w:p>
    <w:p w14:paraId="6C0B9C8B" w14:textId="77777777" w:rsidR="007A13C4" w:rsidRPr="009700FF" w:rsidRDefault="007A13C4" w:rsidP="007A13C4">
      <w:pPr>
        <w:spacing w:before="60" w:after="60" w:line="252" w:lineRule="auto"/>
        <w:rPr>
          <w:rFonts w:ascii="Asap" w:hAnsi="Asap"/>
        </w:rPr>
      </w:pPr>
      <w:r w:rsidRPr="009700FF">
        <w:rPr>
          <w:rFonts w:ascii="Asap" w:eastAsia="Calibri" w:hAnsi="Asap"/>
          <w:iCs/>
          <w:lang w:eastAsia="en-US"/>
        </w:rPr>
        <w:t xml:space="preserve">Identifikacijska številka za DDV: </w:t>
      </w:r>
      <w:permStart w:id="1599942100" w:edGrp="everyone"/>
      <w:r w:rsidRPr="009700FF">
        <w:rPr>
          <w:rFonts w:ascii="Asap" w:eastAsia="Calibri" w:hAnsi="Asap"/>
          <w:bCs/>
          <w:iCs/>
          <w:lang w:eastAsia="en-US"/>
        </w:rPr>
        <w:fldChar w:fldCharType="begin">
          <w:ffData>
            <w:name w:val="Besedilo12"/>
            <w:enabled/>
            <w:calcOnExit w:val="0"/>
            <w:textInput/>
          </w:ffData>
        </w:fldChar>
      </w:r>
      <w:r w:rsidRPr="009700FF">
        <w:rPr>
          <w:rFonts w:ascii="Asap" w:eastAsia="Calibri" w:hAnsi="Asap"/>
          <w:bCs/>
          <w:iCs/>
          <w:lang w:eastAsia="en-US"/>
        </w:rPr>
        <w:instrText xml:space="preserve"> FORMTEXT </w:instrText>
      </w:r>
      <w:r w:rsidRPr="009700FF">
        <w:rPr>
          <w:rFonts w:ascii="Asap" w:eastAsia="Calibri" w:hAnsi="Asap"/>
          <w:bCs/>
          <w:iCs/>
          <w:lang w:eastAsia="en-US"/>
        </w:rPr>
      </w:r>
      <w:r w:rsidRPr="009700FF">
        <w:rPr>
          <w:rFonts w:ascii="Asap" w:eastAsia="Calibri" w:hAnsi="Asap"/>
          <w:bCs/>
          <w:iCs/>
          <w:lang w:eastAsia="en-US"/>
        </w:rPr>
        <w:fldChar w:fldCharType="separate"/>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lang w:eastAsia="en-US"/>
        </w:rPr>
        <w:fldChar w:fldCharType="end"/>
      </w:r>
      <w:permEnd w:id="1599942100"/>
    </w:p>
    <w:p w14:paraId="148179E2" w14:textId="1ADF99AC" w:rsidR="007A13C4" w:rsidRPr="009700FF" w:rsidRDefault="007A13C4" w:rsidP="007A13C4">
      <w:pPr>
        <w:spacing w:line="252" w:lineRule="auto"/>
        <w:rPr>
          <w:rFonts w:ascii="Asap" w:hAnsi="Asap"/>
        </w:rPr>
      </w:pPr>
      <w:r w:rsidRPr="009700FF">
        <w:rPr>
          <w:rFonts w:ascii="Asap" w:hAnsi="Asap"/>
        </w:rPr>
        <w:t>v nadaljevanju: izvajalec</w:t>
      </w:r>
    </w:p>
    <w:p w14:paraId="09179469" w14:textId="77777777" w:rsidR="007A13C4" w:rsidRPr="009700FF" w:rsidRDefault="007A13C4" w:rsidP="007A13C4">
      <w:pPr>
        <w:spacing w:line="252" w:lineRule="auto"/>
        <w:rPr>
          <w:rFonts w:ascii="Asap" w:hAnsi="Asap"/>
        </w:rPr>
      </w:pPr>
    </w:p>
    <w:p w14:paraId="462D9078" w14:textId="77777777" w:rsidR="007A13C4" w:rsidRPr="009700FF" w:rsidRDefault="007A13C4" w:rsidP="007A13C4">
      <w:pPr>
        <w:spacing w:line="252" w:lineRule="auto"/>
        <w:rPr>
          <w:rFonts w:ascii="Asap" w:hAnsi="Asap"/>
        </w:rPr>
      </w:pPr>
      <w:r w:rsidRPr="009700FF">
        <w:rPr>
          <w:rFonts w:ascii="Asap" w:hAnsi="Asap"/>
        </w:rPr>
        <w:t>in</w:t>
      </w:r>
    </w:p>
    <w:p w14:paraId="5D0C1C5D" w14:textId="77777777" w:rsidR="007A13C4" w:rsidRPr="009700FF" w:rsidRDefault="007A13C4" w:rsidP="007A13C4">
      <w:pPr>
        <w:spacing w:line="252" w:lineRule="auto"/>
        <w:rPr>
          <w:rFonts w:ascii="Asap" w:hAnsi="Asap"/>
        </w:rPr>
      </w:pPr>
    </w:p>
    <w:p w14:paraId="34A914A5" w14:textId="77777777" w:rsidR="007A13C4" w:rsidRPr="009700FF" w:rsidRDefault="007A13C4" w:rsidP="007A13C4">
      <w:pPr>
        <w:rPr>
          <w:rFonts w:ascii="Asap" w:hAnsi="Asap"/>
          <w:b/>
          <w:bCs/>
        </w:rPr>
      </w:pPr>
      <w:r w:rsidRPr="009700FF">
        <w:rPr>
          <w:rFonts w:ascii="Asap" w:hAnsi="Asap"/>
          <w:b/>
          <w:bCs/>
        </w:rPr>
        <w:t>Izvajalec:</w:t>
      </w:r>
    </w:p>
    <w:permStart w:id="1473857465" w:edGrp="everyone"/>
    <w:p w14:paraId="5589D741" w14:textId="77777777" w:rsidR="007A13C4" w:rsidRPr="009700FF" w:rsidRDefault="007A13C4" w:rsidP="007A13C4">
      <w:pPr>
        <w:spacing w:before="60" w:after="60" w:line="252" w:lineRule="auto"/>
        <w:jc w:val="both"/>
        <w:rPr>
          <w:rFonts w:ascii="Asap" w:hAnsi="Asap"/>
        </w:rPr>
      </w:pPr>
      <w:r w:rsidRPr="009700FF">
        <w:rPr>
          <w:rFonts w:ascii="Asap" w:eastAsia="Calibri" w:hAnsi="Asap"/>
          <w:b/>
          <w:iCs/>
          <w:lang w:eastAsia="en-US"/>
        </w:rPr>
        <w:fldChar w:fldCharType="begin">
          <w:ffData>
            <w:name w:val="Besedilo12"/>
            <w:enabled/>
            <w:calcOnExit w:val="0"/>
            <w:textInput/>
          </w:ffData>
        </w:fldChar>
      </w:r>
      <w:r w:rsidRPr="009700FF">
        <w:rPr>
          <w:rFonts w:ascii="Asap" w:eastAsia="Calibri" w:hAnsi="Asap"/>
          <w:b/>
          <w:iCs/>
          <w:lang w:eastAsia="en-US"/>
        </w:rPr>
        <w:instrText xml:space="preserve"> FORMTEXT </w:instrText>
      </w:r>
      <w:r w:rsidRPr="009700FF">
        <w:rPr>
          <w:rFonts w:ascii="Asap" w:eastAsia="Calibri" w:hAnsi="Asap"/>
          <w:b/>
          <w:iCs/>
          <w:lang w:eastAsia="en-US"/>
        </w:rPr>
      </w:r>
      <w:r w:rsidRPr="009700FF">
        <w:rPr>
          <w:rFonts w:ascii="Asap" w:eastAsia="Calibri" w:hAnsi="Asap"/>
          <w:b/>
          <w:iCs/>
          <w:lang w:eastAsia="en-US"/>
        </w:rPr>
        <w:fldChar w:fldCharType="separate"/>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lang w:eastAsia="en-US"/>
        </w:rPr>
        <w:fldChar w:fldCharType="end"/>
      </w:r>
      <w:permEnd w:id="1473857465"/>
      <w:r w:rsidRPr="009700FF">
        <w:rPr>
          <w:rFonts w:ascii="Asap" w:eastAsia="Calibri" w:hAnsi="Asap" w:cs="Tahoma"/>
          <w:b/>
          <w:bCs/>
          <w:lang w:eastAsia="en-US"/>
        </w:rPr>
        <w:t xml:space="preserve">, </w:t>
      </w:r>
      <w:permStart w:id="1596348740" w:edGrp="everyone"/>
      <w:r w:rsidRPr="009700FF">
        <w:rPr>
          <w:rFonts w:ascii="Asap" w:eastAsia="Calibri" w:hAnsi="Asap"/>
          <w:b/>
          <w:iCs/>
          <w:lang w:eastAsia="en-US"/>
        </w:rPr>
        <w:fldChar w:fldCharType="begin">
          <w:ffData>
            <w:name w:val="Besedilo12"/>
            <w:enabled/>
            <w:calcOnExit w:val="0"/>
            <w:textInput/>
          </w:ffData>
        </w:fldChar>
      </w:r>
      <w:r w:rsidRPr="009700FF">
        <w:rPr>
          <w:rFonts w:ascii="Asap" w:eastAsia="Calibri" w:hAnsi="Asap"/>
          <w:b/>
          <w:iCs/>
          <w:lang w:eastAsia="en-US"/>
        </w:rPr>
        <w:instrText xml:space="preserve"> FORMTEXT </w:instrText>
      </w:r>
      <w:r w:rsidRPr="009700FF">
        <w:rPr>
          <w:rFonts w:ascii="Asap" w:eastAsia="Calibri" w:hAnsi="Asap"/>
          <w:b/>
          <w:iCs/>
          <w:lang w:eastAsia="en-US"/>
        </w:rPr>
      </w:r>
      <w:r w:rsidRPr="009700FF">
        <w:rPr>
          <w:rFonts w:ascii="Asap" w:eastAsia="Calibri" w:hAnsi="Asap"/>
          <w:b/>
          <w:iCs/>
          <w:lang w:eastAsia="en-US"/>
        </w:rPr>
        <w:fldChar w:fldCharType="separate"/>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lang w:eastAsia="en-US"/>
        </w:rPr>
        <w:fldChar w:fldCharType="end"/>
      </w:r>
      <w:permEnd w:id="1596348740"/>
      <w:r w:rsidRPr="009700FF">
        <w:rPr>
          <w:rFonts w:ascii="Asap" w:eastAsia="Calibri" w:hAnsi="Asap" w:cs="Tahoma"/>
          <w:b/>
          <w:bCs/>
          <w:lang w:eastAsia="en-US"/>
        </w:rPr>
        <w:t xml:space="preserve">, </w:t>
      </w:r>
      <w:r w:rsidRPr="009700FF">
        <w:rPr>
          <w:rFonts w:ascii="Asap" w:eastAsia="Calibri" w:hAnsi="Asap"/>
          <w:iCs/>
          <w:lang w:eastAsia="en-US"/>
        </w:rPr>
        <w:t xml:space="preserve">ki ga/jo zastopa  </w:t>
      </w:r>
      <w:permStart w:id="1803122368" w:edGrp="everyone"/>
      <w:r w:rsidRPr="009700FF">
        <w:rPr>
          <w:rFonts w:ascii="Asap" w:eastAsia="Calibri" w:hAnsi="Asap"/>
          <w:bCs/>
          <w:iCs/>
          <w:lang w:eastAsia="en-US"/>
        </w:rPr>
        <w:fldChar w:fldCharType="begin">
          <w:ffData>
            <w:name w:val="Besedilo12"/>
            <w:enabled/>
            <w:calcOnExit w:val="0"/>
            <w:textInput/>
          </w:ffData>
        </w:fldChar>
      </w:r>
      <w:r w:rsidRPr="009700FF">
        <w:rPr>
          <w:rFonts w:ascii="Asap" w:eastAsia="Calibri" w:hAnsi="Asap"/>
          <w:bCs/>
          <w:iCs/>
          <w:lang w:eastAsia="en-US"/>
        </w:rPr>
        <w:instrText xml:space="preserve"> FORMTEXT </w:instrText>
      </w:r>
      <w:r w:rsidRPr="009700FF">
        <w:rPr>
          <w:rFonts w:ascii="Asap" w:eastAsia="Calibri" w:hAnsi="Asap"/>
          <w:bCs/>
          <w:iCs/>
          <w:lang w:eastAsia="en-US"/>
        </w:rPr>
      </w:r>
      <w:r w:rsidRPr="009700FF">
        <w:rPr>
          <w:rFonts w:ascii="Asap" w:eastAsia="Calibri" w:hAnsi="Asap"/>
          <w:bCs/>
          <w:iCs/>
          <w:lang w:eastAsia="en-US"/>
        </w:rPr>
        <w:fldChar w:fldCharType="separate"/>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lang w:eastAsia="en-US"/>
        </w:rPr>
        <w:fldChar w:fldCharType="end"/>
      </w:r>
      <w:permEnd w:id="1803122368"/>
    </w:p>
    <w:p w14:paraId="2413C63C" w14:textId="77777777" w:rsidR="007A13C4" w:rsidRPr="009700FF" w:rsidRDefault="007A13C4" w:rsidP="007A13C4">
      <w:pPr>
        <w:spacing w:before="60" w:after="60" w:line="252" w:lineRule="auto"/>
        <w:rPr>
          <w:rFonts w:ascii="Asap" w:hAnsi="Asap"/>
        </w:rPr>
      </w:pPr>
      <w:r w:rsidRPr="009700FF">
        <w:rPr>
          <w:rFonts w:ascii="Asap" w:eastAsia="Calibri" w:hAnsi="Asap"/>
          <w:iCs/>
          <w:lang w:eastAsia="en-US"/>
        </w:rPr>
        <w:t xml:space="preserve">Matična številka: </w:t>
      </w:r>
      <w:permStart w:id="25516558" w:edGrp="everyone"/>
      <w:r w:rsidRPr="009700FF">
        <w:rPr>
          <w:rFonts w:ascii="Asap" w:eastAsia="Calibri" w:hAnsi="Asap"/>
          <w:bCs/>
          <w:iCs/>
          <w:lang w:eastAsia="en-US"/>
        </w:rPr>
        <w:fldChar w:fldCharType="begin">
          <w:ffData>
            <w:name w:val="Besedilo12"/>
            <w:enabled/>
            <w:calcOnExit w:val="0"/>
            <w:textInput/>
          </w:ffData>
        </w:fldChar>
      </w:r>
      <w:r w:rsidRPr="009700FF">
        <w:rPr>
          <w:rFonts w:ascii="Asap" w:eastAsia="Calibri" w:hAnsi="Asap"/>
          <w:bCs/>
          <w:iCs/>
          <w:lang w:eastAsia="en-US"/>
        </w:rPr>
        <w:instrText xml:space="preserve"> FORMTEXT </w:instrText>
      </w:r>
      <w:r w:rsidRPr="009700FF">
        <w:rPr>
          <w:rFonts w:ascii="Asap" w:eastAsia="Calibri" w:hAnsi="Asap"/>
          <w:bCs/>
          <w:iCs/>
          <w:lang w:eastAsia="en-US"/>
        </w:rPr>
      </w:r>
      <w:r w:rsidRPr="009700FF">
        <w:rPr>
          <w:rFonts w:ascii="Asap" w:eastAsia="Calibri" w:hAnsi="Asap"/>
          <w:bCs/>
          <w:iCs/>
          <w:lang w:eastAsia="en-US"/>
        </w:rPr>
        <w:fldChar w:fldCharType="separate"/>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lang w:eastAsia="en-US"/>
        </w:rPr>
        <w:fldChar w:fldCharType="end"/>
      </w:r>
      <w:permEnd w:id="25516558"/>
    </w:p>
    <w:p w14:paraId="25A8BBAC" w14:textId="77777777" w:rsidR="007A13C4" w:rsidRPr="009700FF" w:rsidRDefault="007A13C4" w:rsidP="007A13C4">
      <w:pPr>
        <w:spacing w:before="60" w:after="60" w:line="252" w:lineRule="auto"/>
        <w:rPr>
          <w:rFonts w:ascii="Asap" w:hAnsi="Asap"/>
        </w:rPr>
      </w:pPr>
      <w:r w:rsidRPr="009700FF">
        <w:rPr>
          <w:rFonts w:ascii="Asap" w:eastAsia="Calibri" w:hAnsi="Asap"/>
          <w:iCs/>
          <w:lang w:eastAsia="en-US"/>
        </w:rPr>
        <w:t xml:space="preserve">Identifikacijska številka za DDV: </w:t>
      </w:r>
      <w:permStart w:id="1153658098" w:edGrp="everyone"/>
      <w:r w:rsidRPr="009700FF">
        <w:rPr>
          <w:rFonts w:ascii="Asap" w:eastAsia="Calibri" w:hAnsi="Asap"/>
          <w:bCs/>
          <w:iCs/>
          <w:lang w:eastAsia="en-US"/>
        </w:rPr>
        <w:fldChar w:fldCharType="begin">
          <w:ffData>
            <w:name w:val="Besedilo12"/>
            <w:enabled/>
            <w:calcOnExit w:val="0"/>
            <w:textInput/>
          </w:ffData>
        </w:fldChar>
      </w:r>
      <w:r w:rsidRPr="009700FF">
        <w:rPr>
          <w:rFonts w:ascii="Asap" w:eastAsia="Calibri" w:hAnsi="Asap"/>
          <w:bCs/>
          <w:iCs/>
          <w:lang w:eastAsia="en-US"/>
        </w:rPr>
        <w:instrText xml:space="preserve"> FORMTEXT </w:instrText>
      </w:r>
      <w:r w:rsidRPr="009700FF">
        <w:rPr>
          <w:rFonts w:ascii="Asap" w:eastAsia="Calibri" w:hAnsi="Asap"/>
          <w:bCs/>
          <w:iCs/>
          <w:lang w:eastAsia="en-US"/>
        </w:rPr>
      </w:r>
      <w:r w:rsidRPr="009700FF">
        <w:rPr>
          <w:rFonts w:ascii="Asap" w:eastAsia="Calibri" w:hAnsi="Asap"/>
          <w:bCs/>
          <w:iCs/>
          <w:lang w:eastAsia="en-US"/>
        </w:rPr>
        <w:fldChar w:fldCharType="separate"/>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lang w:eastAsia="en-US"/>
        </w:rPr>
        <w:fldChar w:fldCharType="end"/>
      </w:r>
      <w:permEnd w:id="1153658098"/>
    </w:p>
    <w:p w14:paraId="55348116" w14:textId="1B8318C6" w:rsidR="007A13C4" w:rsidRPr="009700FF" w:rsidRDefault="007A13C4" w:rsidP="007A13C4">
      <w:pPr>
        <w:rPr>
          <w:rFonts w:ascii="Asap" w:hAnsi="Asap"/>
        </w:rPr>
      </w:pPr>
      <w:r w:rsidRPr="009700FF">
        <w:rPr>
          <w:rFonts w:ascii="Asap" w:hAnsi="Asap"/>
        </w:rPr>
        <w:t>v nadaljevanju: izvajalec</w:t>
      </w:r>
    </w:p>
    <w:p w14:paraId="70E3FF59" w14:textId="77777777" w:rsidR="007A13C4" w:rsidRPr="009700FF" w:rsidRDefault="007A13C4" w:rsidP="007A13C4">
      <w:pPr>
        <w:spacing w:line="252" w:lineRule="auto"/>
        <w:rPr>
          <w:rFonts w:ascii="Asap" w:hAnsi="Asap"/>
        </w:rPr>
      </w:pPr>
    </w:p>
    <w:p w14:paraId="5A490D65" w14:textId="1B3239E6" w:rsidR="007A13C4" w:rsidRPr="009700FF" w:rsidRDefault="007A13C4" w:rsidP="007A13C4">
      <w:pPr>
        <w:spacing w:line="252" w:lineRule="auto"/>
        <w:rPr>
          <w:rFonts w:ascii="Asap" w:hAnsi="Asap"/>
        </w:rPr>
      </w:pPr>
      <w:r w:rsidRPr="009700FF">
        <w:rPr>
          <w:rFonts w:ascii="Asap" w:hAnsi="Asap"/>
        </w:rPr>
        <w:t>in</w:t>
      </w:r>
    </w:p>
    <w:p w14:paraId="3F93C4D1" w14:textId="77777777" w:rsidR="007A13C4" w:rsidRPr="009700FF" w:rsidRDefault="007A13C4" w:rsidP="007A13C4">
      <w:pPr>
        <w:spacing w:line="252" w:lineRule="auto"/>
        <w:rPr>
          <w:rFonts w:ascii="Asap" w:hAnsi="Asap"/>
        </w:rPr>
      </w:pPr>
    </w:p>
    <w:p w14:paraId="22F259B3" w14:textId="77777777" w:rsidR="007A13C4" w:rsidRPr="009700FF" w:rsidRDefault="007A13C4" w:rsidP="007A13C4">
      <w:pPr>
        <w:rPr>
          <w:rFonts w:ascii="Asap" w:hAnsi="Asap"/>
          <w:b/>
          <w:bCs/>
        </w:rPr>
      </w:pPr>
      <w:r w:rsidRPr="009700FF">
        <w:rPr>
          <w:rFonts w:ascii="Asap" w:hAnsi="Asap"/>
          <w:b/>
          <w:bCs/>
        </w:rPr>
        <w:t>Izvajalec:</w:t>
      </w:r>
    </w:p>
    <w:permStart w:id="8725979" w:edGrp="everyone"/>
    <w:p w14:paraId="4667DE5A" w14:textId="77777777" w:rsidR="007A13C4" w:rsidRPr="009700FF" w:rsidRDefault="007A13C4" w:rsidP="007A13C4">
      <w:pPr>
        <w:spacing w:before="60" w:after="60" w:line="252" w:lineRule="auto"/>
        <w:jc w:val="both"/>
        <w:rPr>
          <w:rFonts w:ascii="Asap" w:hAnsi="Asap"/>
        </w:rPr>
      </w:pPr>
      <w:r w:rsidRPr="009700FF">
        <w:rPr>
          <w:rFonts w:ascii="Asap" w:eastAsia="Calibri" w:hAnsi="Asap"/>
          <w:b/>
          <w:iCs/>
          <w:lang w:eastAsia="en-US"/>
        </w:rPr>
        <w:fldChar w:fldCharType="begin">
          <w:ffData>
            <w:name w:val="Besedilo12"/>
            <w:enabled/>
            <w:calcOnExit w:val="0"/>
            <w:textInput/>
          </w:ffData>
        </w:fldChar>
      </w:r>
      <w:r w:rsidRPr="009700FF">
        <w:rPr>
          <w:rFonts w:ascii="Asap" w:eastAsia="Calibri" w:hAnsi="Asap"/>
          <w:b/>
          <w:iCs/>
          <w:lang w:eastAsia="en-US"/>
        </w:rPr>
        <w:instrText xml:space="preserve"> FORMTEXT </w:instrText>
      </w:r>
      <w:r w:rsidRPr="009700FF">
        <w:rPr>
          <w:rFonts w:ascii="Asap" w:eastAsia="Calibri" w:hAnsi="Asap"/>
          <w:b/>
          <w:iCs/>
          <w:lang w:eastAsia="en-US"/>
        </w:rPr>
      </w:r>
      <w:r w:rsidRPr="009700FF">
        <w:rPr>
          <w:rFonts w:ascii="Asap" w:eastAsia="Calibri" w:hAnsi="Asap"/>
          <w:b/>
          <w:iCs/>
          <w:lang w:eastAsia="en-US"/>
        </w:rPr>
        <w:fldChar w:fldCharType="separate"/>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lang w:eastAsia="en-US"/>
        </w:rPr>
        <w:fldChar w:fldCharType="end"/>
      </w:r>
      <w:permEnd w:id="8725979"/>
      <w:r w:rsidRPr="009700FF">
        <w:rPr>
          <w:rFonts w:ascii="Asap" w:eastAsia="Calibri" w:hAnsi="Asap" w:cs="Tahoma"/>
          <w:b/>
          <w:bCs/>
          <w:lang w:eastAsia="en-US"/>
        </w:rPr>
        <w:t xml:space="preserve">, </w:t>
      </w:r>
      <w:permStart w:id="687942943" w:edGrp="everyone"/>
      <w:r w:rsidRPr="009700FF">
        <w:rPr>
          <w:rFonts w:ascii="Asap" w:eastAsia="Calibri" w:hAnsi="Asap"/>
          <w:b/>
          <w:iCs/>
          <w:lang w:eastAsia="en-US"/>
        </w:rPr>
        <w:fldChar w:fldCharType="begin">
          <w:ffData>
            <w:name w:val="Besedilo12"/>
            <w:enabled/>
            <w:calcOnExit w:val="0"/>
            <w:textInput/>
          </w:ffData>
        </w:fldChar>
      </w:r>
      <w:r w:rsidRPr="009700FF">
        <w:rPr>
          <w:rFonts w:ascii="Asap" w:eastAsia="Calibri" w:hAnsi="Asap"/>
          <w:b/>
          <w:iCs/>
          <w:lang w:eastAsia="en-US"/>
        </w:rPr>
        <w:instrText xml:space="preserve"> FORMTEXT </w:instrText>
      </w:r>
      <w:r w:rsidRPr="009700FF">
        <w:rPr>
          <w:rFonts w:ascii="Asap" w:eastAsia="Calibri" w:hAnsi="Asap"/>
          <w:b/>
          <w:iCs/>
          <w:lang w:eastAsia="en-US"/>
        </w:rPr>
      </w:r>
      <w:r w:rsidRPr="009700FF">
        <w:rPr>
          <w:rFonts w:ascii="Asap" w:eastAsia="Calibri" w:hAnsi="Asap"/>
          <w:b/>
          <w:iCs/>
          <w:lang w:eastAsia="en-US"/>
        </w:rPr>
        <w:fldChar w:fldCharType="separate"/>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noProof/>
          <w:lang w:eastAsia="en-US"/>
        </w:rPr>
        <w:t> </w:t>
      </w:r>
      <w:r w:rsidRPr="009700FF">
        <w:rPr>
          <w:rFonts w:ascii="Asap" w:eastAsia="Calibri" w:hAnsi="Asap"/>
          <w:b/>
          <w:iCs/>
          <w:lang w:eastAsia="en-US"/>
        </w:rPr>
        <w:fldChar w:fldCharType="end"/>
      </w:r>
      <w:permEnd w:id="687942943"/>
      <w:r w:rsidRPr="009700FF">
        <w:rPr>
          <w:rFonts w:ascii="Asap" w:eastAsia="Calibri" w:hAnsi="Asap" w:cs="Tahoma"/>
          <w:b/>
          <w:bCs/>
          <w:lang w:eastAsia="en-US"/>
        </w:rPr>
        <w:t xml:space="preserve">, </w:t>
      </w:r>
      <w:r w:rsidRPr="009700FF">
        <w:rPr>
          <w:rFonts w:ascii="Asap" w:eastAsia="Calibri" w:hAnsi="Asap"/>
          <w:iCs/>
          <w:lang w:eastAsia="en-US"/>
        </w:rPr>
        <w:t xml:space="preserve">ki ga/jo zastopa  </w:t>
      </w:r>
      <w:permStart w:id="1137655363" w:edGrp="everyone"/>
      <w:r w:rsidRPr="009700FF">
        <w:rPr>
          <w:rFonts w:ascii="Asap" w:eastAsia="Calibri" w:hAnsi="Asap"/>
          <w:bCs/>
          <w:iCs/>
          <w:lang w:eastAsia="en-US"/>
        </w:rPr>
        <w:fldChar w:fldCharType="begin">
          <w:ffData>
            <w:name w:val="Besedilo12"/>
            <w:enabled/>
            <w:calcOnExit w:val="0"/>
            <w:textInput/>
          </w:ffData>
        </w:fldChar>
      </w:r>
      <w:r w:rsidRPr="009700FF">
        <w:rPr>
          <w:rFonts w:ascii="Asap" w:eastAsia="Calibri" w:hAnsi="Asap"/>
          <w:bCs/>
          <w:iCs/>
          <w:lang w:eastAsia="en-US"/>
        </w:rPr>
        <w:instrText xml:space="preserve"> FORMTEXT </w:instrText>
      </w:r>
      <w:r w:rsidRPr="009700FF">
        <w:rPr>
          <w:rFonts w:ascii="Asap" w:eastAsia="Calibri" w:hAnsi="Asap"/>
          <w:bCs/>
          <w:iCs/>
          <w:lang w:eastAsia="en-US"/>
        </w:rPr>
      </w:r>
      <w:r w:rsidRPr="009700FF">
        <w:rPr>
          <w:rFonts w:ascii="Asap" w:eastAsia="Calibri" w:hAnsi="Asap"/>
          <w:bCs/>
          <w:iCs/>
          <w:lang w:eastAsia="en-US"/>
        </w:rPr>
        <w:fldChar w:fldCharType="separate"/>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lang w:eastAsia="en-US"/>
        </w:rPr>
        <w:fldChar w:fldCharType="end"/>
      </w:r>
      <w:permEnd w:id="1137655363"/>
    </w:p>
    <w:p w14:paraId="19C9F0A0" w14:textId="77777777" w:rsidR="007A13C4" w:rsidRPr="009700FF" w:rsidRDefault="007A13C4" w:rsidP="007A13C4">
      <w:pPr>
        <w:spacing w:before="60" w:after="60" w:line="252" w:lineRule="auto"/>
        <w:rPr>
          <w:rFonts w:ascii="Asap" w:hAnsi="Asap"/>
        </w:rPr>
      </w:pPr>
      <w:r w:rsidRPr="009700FF">
        <w:rPr>
          <w:rFonts w:ascii="Asap" w:eastAsia="Calibri" w:hAnsi="Asap"/>
          <w:iCs/>
          <w:lang w:eastAsia="en-US"/>
        </w:rPr>
        <w:t xml:space="preserve">Matična številka: </w:t>
      </w:r>
      <w:permStart w:id="1894589034" w:edGrp="everyone"/>
      <w:r w:rsidRPr="009700FF">
        <w:rPr>
          <w:rFonts w:ascii="Asap" w:eastAsia="Calibri" w:hAnsi="Asap"/>
          <w:bCs/>
          <w:iCs/>
          <w:lang w:eastAsia="en-US"/>
        </w:rPr>
        <w:fldChar w:fldCharType="begin">
          <w:ffData>
            <w:name w:val="Besedilo12"/>
            <w:enabled/>
            <w:calcOnExit w:val="0"/>
            <w:textInput/>
          </w:ffData>
        </w:fldChar>
      </w:r>
      <w:r w:rsidRPr="009700FF">
        <w:rPr>
          <w:rFonts w:ascii="Asap" w:eastAsia="Calibri" w:hAnsi="Asap"/>
          <w:bCs/>
          <w:iCs/>
          <w:lang w:eastAsia="en-US"/>
        </w:rPr>
        <w:instrText xml:space="preserve"> FORMTEXT </w:instrText>
      </w:r>
      <w:r w:rsidRPr="009700FF">
        <w:rPr>
          <w:rFonts w:ascii="Asap" w:eastAsia="Calibri" w:hAnsi="Asap"/>
          <w:bCs/>
          <w:iCs/>
          <w:lang w:eastAsia="en-US"/>
        </w:rPr>
      </w:r>
      <w:r w:rsidRPr="009700FF">
        <w:rPr>
          <w:rFonts w:ascii="Asap" w:eastAsia="Calibri" w:hAnsi="Asap"/>
          <w:bCs/>
          <w:iCs/>
          <w:lang w:eastAsia="en-US"/>
        </w:rPr>
        <w:fldChar w:fldCharType="separate"/>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lang w:eastAsia="en-US"/>
        </w:rPr>
        <w:fldChar w:fldCharType="end"/>
      </w:r>
      <w:permEnd w:id="1894589034"/>
    </w:p>
    <w:p w14:paraId="7320DA00" w14:textId="77777777" w:rsidR="007A13C4" w:rsidRPr="009700FF" w:rsidRDefault="007A13C4" w:rsidP="007A13C4">
      <w:pPr>
        <w:spacing w:before="60" w:after="60" w:line="252" w:lineRule="auto"/>
        <w:rPr>
          <w:rFonts w:ascii="Asap" w:hAnsi="Asap"/>
        </w:rPr>
      </w:pPr>
      <w:r w:rsidRPr="009700FF">
        <w:rPr>
          <w:rFonts w:ascii="Asap" w:eastAsia="Calibri" w:hAnsi="Asap"/>
          <w:iCs/>
          <w:lang w:eastAsia="en-US"/>
        </w:rPr>
        <w:t xml:space="preserve">Identifikacijska številka za DDV: </w:t>
      </w:r>
      <w:permStart w:id="1417877003" w:edGrp="everyone"/>
      <w:r w:rsidRPr="009700FF">
        <w:rPr>
          <w:rFonts w:ascii="Asap" w:eastAsia="Calibri" w:hAnsi="Asap"/>
          <w:bCs/>
          <w:iCs/>
          <w:lang w:eastAsia="en-US"/>
        </w:rPr>
        <w:fldChar w:fldCharType="begin">
          <w:ffData>
            <w:name w:val="Besedilo12"/>
            <w:enabled/>
            <w:calcOnExit w:val="0"/>
            <w:textInput/>
          </w:ffData>
        </w:fldChar>
      </w:r>
      <w:r w:rsidRPr="009700FF">
        <w:rPr>
          <w:rFonts w:ascii="Asap" w:eastAsia="Calibri" w:hAnsi="Asap"/>
          <w:bCs/>
          <w:iCs/>
          <w:lang w:eastAsia="en-US"/>
        </w:rPr>
        <w:instrText xml:space="preserve"> FORMTEXT </w:instrText>
      </w:r>
      <w:r w:rsidRPr="009700FF">
        <w:rPr>
          <w:rFonts w:ascii="Asap" w:eastAsia="Calibri" w:hAnsi="Asap"/>
          <w:bCs/>
          <w:iCs/>
          <w:lang w:eastAsia="en-US"/>
        </w:rPr>
      </w:r>
      <w:r w:rsidRPr="009700FF">
        <w:rPr>
          <w:rFonts w:ascii="Asap" w:eastAsia="Calibri" w:hAnsi="Asap"/>
          <w:bCs/>
          <w:iCs/>
          <w:lang w:eastAsia="en-US"/>
        </w:rPr>
        <w:fldChar w:fldCharType="separate"/>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noProof/>
          <w:lang w:eastAsia="en-US"/>
        </w:rPr>
        <w:t> </w:t>
      </w:r>
      <w:r w:rsidRPr="009700FF">
        <w:rPr>
          <w:rFonts w:ascii="Asap" w:eastAsia="Calibri" w:hAnsi="Asap"/>
          <w:bCs/>
          <w:iCs/>
          <w:lang w:eastAsia="en-US"/>
        </w:rPr>
        <w:fldChar w:fldCharType="end"/>
      </w:r>
      <w:permEnd w:id="1417877003"/>
    </w:p>
    <w:p w14:paraId="4E5834D3" w14:textId="1862C356" w:rsidR="007A13C4" w:rsidRPr="009700FF" w:rsidRDefault="007A13C4" w:rsidP="007A13C4">
      <w:pPr>
        <w:rPr>
          <w:rFonts w:ascii="Asap" w:hAnsi="Asap"/>
        </w:rPr>
      </w:pPr>
      <w:r w:rsidRPr="009700FF">
        <w:rPr>
          <w:rFonts w:ascii="Asap" w:hAnsi="Asap"/>
        </w:rPr>
        <w:t>v nadaljevanju: izvajalec</w:t>
      </w:r>
    </w:p>
    <w:p w14:paraId="12164175" w14:textId="77777777" w:rsidR="007A13C4" w:rsidRPr="009700FF" w:rsidRDefault="007A13C4" w:rsidP="007A13C4">
      <w:pPr>
        <w:rPr>
          <w:rFonts w:ascii="Asap" w:hAnsi="Asap"/>
        </w:rPr>
      </w:pPr>
    </w:p>
    <w:p w14:paraId="28EF6230" w14:textId="75C7EE84" w:rsidR="007A13C4" w:rsidRPr="009700FF" w:rsidRDefault="007A13C4" w:rsidP="007A13C4">
      <w:pPr>
        <w:rPr>
          <w:rFonts w:ascii="Asap" w:hAnsi="Asap"/>
        </w:rPr>
      </w:pPr>
      <w:r w:rsidRPr="009700FF">
        <w:rPr>
          <w:rFonts w:ascii="Asap" w:hAnsi="Asap"/>
        </w:rPr>
        <w:t>sklepajo naslednji</w:t>
      </w:r>
    </w:p>
    <w:p w14:paraId="1BE2AC54" w14:textId="77777777" w:rsidR="00437ABE" w:rsidRPr="009700FF" w:rsidRDefault="00437ABE" w:rsidP="00437ABE">
      <w:pPr>
        <w:suppressAutoHyphens/>
        <w:autoSpaceDN w:val="0"/>
        <w:ind w:right="6"/>
        <w:jc w:val="both"/>
        <w:textAlignment w:val="baseline"/>
        <w:rPr>
          <w:rFonts w:ascii="Asap" w:eastAsia="Calibri" w:hAnsi="Asap" w:cs="Arial"/>
          <w:color w:val="auto"/>
          <w:kern w:val="3"/>
          <w:lang w:eastAsia="zh-CN"/>
        </w:rPr>
      </w:pPr>
    </w:p>
    <w:p w14:paraId="33710F47" w14:textId="5E52BC5D" w:rsidR="00F842DF" w:rsidRPr="009700FF" w:rsidRDefault="00437ABE" w:rsidP="00437ABE">
      <w:pPr>
        <w:jc w:val="center"/>
        <w:rPr>
          <w:rFonts w:ascii="Asap" w:hAnsi="Asap" w:cs="Arial"/>
          <w:b/>
        </w:rPr>
      </w:pPr>
      <w:r w:rsidRPr="009700FF">
        <w:rPr>
          <w:rFonts w:ascii="Asap" w:hAnsi="Asap" w:cs="Arial"/>
          <w:b/>
        </w:rPr>
        <w:t xml:space="preserve">OKVIRNI SPORAZUM ŠT. </w:t>
      </w:r>
      <w:r w:rsidR="00447E1A" w:rsidRPr="009700FF">
        <w:rPr>
          <w:rFonts w:ascii="Asap" w:hAnsi="Asap" w:cs="Arial"/>
          <w:b/>
        </w:rPr>
        <w:t>JN-0032/2026</w:t>
      </w:r>
      <w:r w:rsidR="00F842DF" w:rsidRPr="009700FF">
        <w:rPr>
          <w:rFonts w:ascii="Asap" w:hAnsi="Asap" w:cs="Arial"/>
          <w:b/>
        </w:rPr>
        <w:t xml:space="preserve"> </w:t>
      </w:r>
    </w:p>
    <w:p w14:paraId="4791E2E9" w14:textId="63DC0319" w:rsidR="00437ABE" w:rsidRPr="009700FF" w:rsidRDefault="00F842DF" w:rsidP="00437ABE">
      <w:pPr>
        <w:jc w:val="center"/>
        <w:rPr>
          <w:rFonts w:ascii="Asap" w:hAnsi="Asap" w:cs="Arial"/>
          <w:b/>
        </w:rPr>
      </w:pPr>
      <w:r w:rsidRPr="009700FF">
        <w:rPr>
          <w:rFonts w:ascii="Asap" w:hAnsi="Asap" w:cs="Arial"/>
          <w:b/>
        </w:rPr>
        <w:t>Z</w:t>
      </w:r>
      <w:r w:rsidR="00437ABE" w:rsidRPr="009700FF">
        <w:rPr>
          <w:rFonts w:ascii="Asap" w:hAnsi="Asap" w:cs="Arial"/>
          <w:b/>
        </w:rPr>
        <w:t>A</w:t>
      </w:r>
      <w:r w:rsidRPr="009700FF">
        <w:rPr>
          <w:rFonts w:ascii="Asap" w:hAnsi="Asap" w:cs="Arial"/>
          <w:b/>
        </w:rPr>
        <w:t xml:space="preserve"> </w:t>
      </w:r>
      <w:r w:rsidRPr="009700FF">
        <w:rPr>
          <w:rFonts w:ascii="Asap" w:hAnsi="Asap"/>
          <w:b/>
        </w:rPr>
        <w:t xml:space="preserve">PREVZEM IN OBDELAVO ODPADKA </w:t>
      </w:r>
      <w:r w:rsidR="00D52CFC" w:rsidRPr="009700FF">
        <w:rPr>
          <w:rFonts w:ascii="Asap" w:hAnsi="Asap"/>
          <w:b/>
        </w:rPr>
        <w:t>TE</w:t>
      </w:r>
      <w:r w:rsidRPr="009700FF">
        <w:rPr>
          <w:rFonts w:ascii="Asap" w:hAnsi="Asap"/>
          <w:b/>
        </w:rPr>
        <w:t xml:space="preserve">KSTIL S </w:t>
      </w:r>
      <w:r w:rsidR="00D52CFC" w:rsidRPr="009700FF">
        <w:rPr>
          <w:rFonts w:ascii="Asap" w:hAnsi="Asap"/>
          <w:b/>
        </w:rPr>
        <w:t>ŠTEVILKO ODPADKA</w:t>
      </w:r>
      <w:r w:rsidRPr="009700FF">
        <w:rPr>
          <w:rFonts w:ascii="Asap" w:hAnsi="Asap"/>
          <w:b/>
        </w:rPr>
        <w:t xml:space="preserve"> 20 01 11</w:t>
      </w:r>
    </w:p>
    <w:p w14:paraId="42BAD1BF" w14:textId="77777777" w:rsidR="00437ABE" w:rsidRPr="009700FF" w:rsidRDefault="00437ABE" w:rsidP="00437ABE">
      <w:pPr>
        <w:jc w:val="center"/>
        <w:rPr>
          <w:rFonts w:ascii="Asap" w:hAnsi="Asap" w:cs="Arial"/>
          <w:b/>
          <w:bCs/>
        </w:rPr>
      </w:pPr>
    </w:p>
    <w:p w14:paraId="140D62B5" w14:textId="77777777" w:rsidR="00437ABE" w:rsidRPr="009700FF" w:rsidRDefault="00437ABE" w:rsidP="00437ABE">
      <w:pPr>
        <w:suppressAutoHyphens/>
        <w:autoSpaceDN w:val="0"/>
        <w:ind w:right="6"/>
        <w:textAlignment w:val="baseline"/>
        <w:rPr>
          <w:rFonts w:ascii="Asap" w:eastAsia="Calibri" w:hAnsi="Asap" w:cs="Arial"/>
          <w:b/>
          <w:bCs/>
          <w:color w:val="auto"/>
          <w:kern w:val="3"/>
          <w:lang w:eastAsia="zh-CN"/>
        </w:rPr>
      </w:pPr>
    </w:p>
    <w:p w14:paraId="609076D2" w14:textId="77777777" w:rsidR="00437ABE" w:rsidRPr="009700FF" w:rsidRDefault="00437ABE" w:rsidP="00437ABE">
      <w:pPr>
        <w:numPr>
          <w:ilvl w:val="0"/>
          <w:numId w:val="21"/>
        </w:numPr>
        <w:suppressAutoHyphens/>
        <w:autoSpaceDN w:val="0"/>
        <w:ind w:right="6"/>
        <w:textAlignment w:val="baseline"/>
        <w:rPr>
          <w:rFonts w:ascii="Asap" w:eastAsia="Calibri" w:hAnsi="Asap" w:cs="Arial"/>
          <w:b/>
          <w:bCs/>
          <w:color w:val="auto"/>
          <w:kern w:val="3"/>
          <w:lang w:eastAsia="zh-CN"/>
        </w:rPr>
      </w:pPr>
      <w:r w:rsidRPr="009700FF">
        <w:rPr>
          <w:rFonts w:ascii="Asap" w:eastAsia="Calibri" w:hAnsi="Asap" w:cs="Arial"/>
          <w:b/>
          <w:bCs/>
          <w:color w:val="auto"/>
          <w:kern w:val="3"/>
          <w:lang w:eastAsia="zh-CN"/>
        </w:rPr>
        <w:t>UVODNE UGOTOVITVE</w:t>
      </w:r>
    </w:p>
    <w:p w14:paraId="212B318E" w14:textId="77777777" w:rsidR="00437ABE" w:rsidRPr="009700FF" w:rsidRDefault="00437ABE" w:rsidP="00437AB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9700FF">
        <w:rPr>
          <w:rFonts w:ascii="Asap" w:eastAsia="Calibri" w:hAnsi="Asap" w:cs="Arial"/>
          <w:b/>
          <w:color w:val="auto"/>
          <w:kern w:val="3"/>
          <w:lang w:eastAsia="zh-CN"/>
        </w:rPr>
        <w:t>člen</w:t>
      </w:r>
    </w:p>
    <w:p w14:paraId="6DD4C308" w14:textId="77777777" w:rsidR="009700FF" w:rsidRPr="009700FF" w:rsidRDefault="009700FF" w:rsidP="009700FF">
      <w:pPr>
        <w:numPr>
          <w:ilvl w:val="12"/>
          <w:numId w:val="0"/>
        </w:numPr>
        <w:jc w:val="both"/>
        <w:rPr>
          <w:rFonts w:ascii="Asap" w:hAnsi="Asap" w:cs="Arial"/>
        </w:rPr>
      </w:pPr>
      <w:r w:rsidRPr="009700FF">
        <w:rPr>
          <w:rFonts w:ascii="Asap" w:hAnsi="Asap" w:cs="Arial"/>
        </w:rPr>
        <w:t>Stranki/e okvirnega sporazuma uvodoma ugotavljata/jo, da:</w:t>
      </w:r>
    </w:p>
    <w:p w14:paraId="164AEFE3" w14:textId="40837FE1" w:rsidR="009700FF" w:rsidRPr="009700FF" w:rsidRDefault="009700FF" w:rsidP="009700FF">
      <w:pPr>
        <w:numPr>
          <w:ilvl w:val="0"/>
          <w:numId w:val="23"/>
        </w:numPr>
        <w:jc w:val="both"/>
        <w:rPr>
          <w:rFonts w:ascii="Asap" w:hAnsi="Asap" w:cs="Arial"/>
          <w:bCs/>
          <w:iCs/>
        </w:rPr>
      </w:pPr>
      <w:r w:rsidRPr="009700FF">
        <w:rPr>
          <w:rFonts w:ascii="Asap" w:hAnsi="Asap" w:cs="Arial"/>
        </w:rPr>
        <w:lastRenderedPageBreak/>
        <w:t>je Javni holding Maribor, družba za izvajanje strokovnih in razvojnih nalog na področju gospodarskih javnih služb d. o. o., Zagrebška cesta 30, 2000 Maribor, na podlagi pooblastila naročnika št.</w:t>
      </w:r>
      <w:r w:rsidRPr="009700FF">
        <w:rPr>
          <w:rFonts w:ascii="Asap" w:hAnsi="Asap"/>
        </w:rPr>
        <w:t xml:space="preserve"> </w:t>
      </w:r>
      <w:r w:rsidRPr="009700FF">
        <w:rPr>
          <w:rFonts w:ascii="Asap" w:hAnsi="Asap" w:cs="Arial"/>
        </w:rPr>
        <w:t xml:space="preserve">JN-P-13/2026-S z dne </w:t>
      </w:r>
      <w:r w:rsidRPr="009700FF">
        <w:rPr>
          <w:rFonts w:ascii="Asap" w:hAnsi="Asap" w:cs="Arial"/>
          <w:b/>
        </w:rPr>
        <w:fldChar w:fldCharType="begin">
          <w:ffData>
            <w:name w:val="Besedilo14"/>
            <w:enabled/>
            <w:calcOnExit w:val="0"/>
            <w:textInput/>
          </w:ffData>
        </w:fldChar>
      </w:r>
      <w:r w:rsidRPr="009700FF">
        <w:rPr>
          <w:rFonts w:ascii="Asap" w:hAnsi="Asap" w:cs="Arial"/>
          <w:b/>
        </w:rPr>
        <w:instrText xml:space="preserve"> FORMTEXT </w:instrText>
      </w:r>
      <w:r w:rsidRPr="009700FF">
        <w:rPr>
          <w:rFonts w:ascii="Asap" w:hAnsi="Asap" w:cs="Arial"/>
          <w:b/>
        </w:rPr>
      </w:r>
      <w:r w:rsidRPr="009700FF">
        <w:rPr>
          <w:rFonts w:ascii="Asap" w:hAnsi="Asap" w:cs="Arial"/>
          <w:b/>
        </w:rPr>
        <w:fldChar w:fldCharType="separate"/>
      </w:r>
      <w:r w:rsidRPr="009700FF">
        <w:rPr>
          <w:rFonts w:ascii="Asap" w:hAnsi="Asap" w:cs="Arial"/>
          <w:b/>
          <w:noProof/>
        </w:rPr>
        <w:t> </w:t>
      </w:r>
      <w:r w:rsidRPr="009700FF">
        <w:rPr>
          <w:rFonts w:ascii="Asap" w:hAnsi="Asap" w:cs="Arial"/>
          <w:b/>
          <w:noProof/>
        </w:rPr>
        <w:t> </w:t>
      </w:r>
      <w:r w:rsidRPr="009700FF">
        <w:rPr>
          <w:rFonts w:ascii="Asap" w:hAnsi="Asap" w:cs="Arial"/>
          <w:b/>
          <w:noProof/>
        </w:rPr>
        <w:t> </w:t>
      </w:r>
      <w:r w:rsidRPr="009700FF">
        <w:rPr>
          <w:rFonts w:ascii="Asap" w:hAnsi="Asap" w:cs="Arial"/>
          <w:b/>
          <w:noProof/>
        </w:rPr>
        <w:t> </w:t>
      </w:r>
      <w:r w:rsidRPr="009700FF">
        <w:rPr>
          <w:rFonts w:ascii="Asap" w:hAnsi="Asap" w:cs="Arial"/>
          <w:b/>
          <w:noProof/>
        </w:rPr>
        <w:t> </w:t>
      </w:r>
      <w:r w:rsidRPr="009700FF">
        <w:rPr>
          <w:rFonts w:ascii="Asap" w:hAnsi="Asap" w:cs="Arial"/>
          <w:b/>
        </w:rPr>
        <w:fldChar w:fldCharType="end"/>
      </w:r>
      <w:r w:rsidRPr="009700FF">
        <w:rPr>
          <w:rFonts w:ascii="Asap" w:hAnsi="Asap" w:cs="Arial"/>
          <w:bCs/>
          <w:iCs/>
        </w:rPr>
        <w:t>,</w:t>
      </w:r>
      <w:r w:rsidRPr="009700FF">
        <w:rPr>
          <w:rFonts w:ascii="Asap" w:hAnsi="Asap" w:cs="Arial"/>
        </w:rPr>
        <w:t xml:space="preserve"> izvedel postopek oddaje javnega naročila št. </w:t>
      </w:r>
      <w:r w:rsidRPr="009700FF">
        <w:rPr>
          <w:rFonts w:ascii="Asap" w:hAnsi="Asap" w:cs="Arial"/>
          <w:iCs/>
        </w:rPr>
        <w:t>JN-</w:t>
      </w:r>
      <w:r w:rsidRPr="009700FF">
        <w:rPr>
          <w:rFonts w:ascii="Asap" w:hAnsi="Asap" w:cs="Arial"/>
          <w:b/>
        </w:rPr>
        <w:fldChar w:fldCharType="begin">
          <w:ffData>
            <w:name w:val="Besedilo14"/>
            <w:enabled/>
            <w:calcOnExit w:val="0"/>
            <w:textInput/>
          </w:ffData>
        </w:fldChar>
      </w:r>
      <w:r w:rsidRPr="009700FF">
        <w:rPr>
          <w:rFonts w:ascii="Asap" w:hAnsi="Asap" w:cs="Arial"/>
          <w:b/>
        </w:rPr>
        <w:instrText xml:space="preserve"> FORMTEXT </w:instrText>
      </w:r>
      <w:r w:rsidRPr="009700FF">
        <w:rPr>
          <w:rFonts w:ascii="Asap" w:hAnsi="Asap" w:cs="Arial"/>
          <w:b/>
        </w:rPr>
      </w:r>
      <w:r w:rsidRPr="009700FF">
        <w:rPr>
          <w:rFonts w:ascii="Asap" w:hAnsi="Asap" w:cs="Arial"/>
          <w:b/>
        </w:rPr>
        <w:fldChar w:fldCharType="separate"/>
      </w:r>
      <w:r w:rsidRPr="009700FF">
        <w:rPr>
          <w:rFonts w:ascii="Asap" w:hAnsi="Asap" w:cs="Arial"/>
          <w:b/>
          <w:noProof/>
        </w:rPr>
        <w:t> </w:t>
      </w:r>
      <w:r w:rsidRPr="009700FF">
        <w:rPr>
          <w:rFonts w:ascii="Asap" w:hAnsi="Asap" w:cs="Arial"/>
          <w:b/>
          <w:noProof/>
        </w:rPr>
        <w:t> </w:t>
      </w:r>
      <w:r w:rsidRPr="009700FF">
        <w:rPr>
          <w:rFonts w:ascii="Asap" w:hAnsi="Asap" w:cs="Arial"/>
          <w:b/>
          <w:noProof/>
        </w:rPr>
        <w:t> </w:t>
      </w:r>
      <w:r w:rsidRPr="009700FF">
        <w:rPr>
          <w:rFonts w:ascii="Asap" w:hAnsi="Asap" w:cs="Arial"/>
          <w:b/>
          <w:noProof/>
        </w:rPr>
        <w:t> </w:t>
      </w:r>
      <w:r w:rsidRPr="009700FF">
        <w:rPr>
          <w:rFonts w:ascii="Asap" w:hAnsi="Asap" w:cs="Arial"/>
          <w:b/>
          <w:noProof/>
        </w:rPr>
        <w:t> </w:t>
      </w:r>
      <w:r w:rsidRPr="009700FF">
        <w:rPr>
          <w:rFonts w:ascii="Asap" w:hAnsi="Asap" w:cs="Arial"/>
          <w:b/>
        </w:rPr>
        <w:fldChar w:fldCharType="end"/>
      </w:r>
      <w:r w:rsidRPr="009700FF">
        <w:rPr>
          <w:rFonts w:ascii="Asap" w:hAnsi="Asap" w:cs="Arial"/>
          <w:iCs/>
        </w:rPr>
        <w:t>/2026</w:t>
      </w:r>
      <w:r w:rsidRPr="009700FF">
        <w:rPr>
          <w:rFonts w:ascii="Asap" w:hAnsi="Asap" w:cs="Arial"/>
        </w:rPr>
        <w:t xml:space="preserve"> po odprtem postopku, v skladu s 40. členom Zakona o javnem naročanju (Uradni list RS, št. 91/15, 14/18, 121/21, 10/22, 74/22 – </w:t>
      </w:r>
      <w:proofErr w:type="spellStart"/>
      <w:r w:rsidRPr="009700FF">
        <w:rPr>
          <w:rFonts w:ascii="Asap" w:hAnsi="Asap" w:cs="Arial"/>
        </w:rPr>
        <w:t>odl</w:t>
      </w:r>
      <w:proofErr w:type="spellEnd"/>
      <w:r w:rsidRPr="009700FF">
        <w:rPr>
          <w:rFonts w:ascii="Asap" w:hAnsi="Asap" w:cs="Arial"/>
        </w:rPr>
        <w:t>. US, 100/22 – ZNUZSZS, 28/23, 88/23 – ZOPNN-F in 83/25 – ZOUL; v nadaljevanju besedila: ZJN-3);</w:t>
      </w:r>
    </w:p>
    <w:p w14:paraId="53E1932F" w14:textId="380C916A" w:rsidR="009700FF" w:rsidRPr="00AA362E" w:rsidRDefault="009700FF" w:rsidP="009700FF">
      <w:pPr>
        <w:numPr>
          <w:ilvl w:val="0"/>
          <w:numId w:val="23"/>
        </w:numPr>
        <w:jc w:val="both"/>
        <w:rPr>
          <w:rFonts w:ascii="Asap" w:hAnsi="Asap" w:cs="Arial"/>
          <w:bCs/>
          <w:iCs/>
        </w:rPr>
      </w:pPr>
      <w:r w:rsidRPr="009700FF">
        <w:rPr>
          <w:rFonts w:ascii="Asap" w:hAnsi="Asap" w:cs="Arial"/>
        </w:rPr>
        <w:t xml:space="preserve">je bilo javno naročilo št. </w:t>
      </w:r>
      <w:bookmarkStart w:id="7" w:name="_Hlk164245775"/>
      <w:r w:rsidRPr="009700FF">
        <w:rPr>
          <w:rFonts w:ascii="Asap" w:hAnsi="Asap" w:cs="Arial"/>
          <w:iCs/>
        </w:rPr>
        <w:t>JN-</w:t>
      </w:r>
      <w:r w:rsidRPr="009700FF">
        <w:rPr>
          <w:rFonts w:ascii="Asap" w:hAnsi="Asap" w:cs="Arial"/>
          <w:b/>
        </w:rPr>
        <w:fldChar w:fldCharType="begin">
          <w:ffData>
            <w:name w:val="Besedilo14"/>
            <w:enabled/>
            <w:calcOnExit w:val="0"/>
            <w:textInput/>
          </w:ffData>
        </w:fldChar>
      </w:r>
      <w:r w:rsidRPr="009700FF">
        <w:rPr>
          <w:rFonts w:ascii="Asap" w:hAnsi="Asap" w:cs="Arial"/>
          <w:b/>
        </w:rPr>
        <w:instrText xml:space="preserve"> FORMTEXT </w:instrText>
      </w:r>
      <w:r w:rsidRPr="009700FF">
        <w:rPr>
          <w:rFonts w:ascii="Asap" w:hAnsi="Asap" w:cs="Arial"/>
          <w:b/>
        </w:rPr>
      </w:r>
      <w:r w:rsidRPr="009700FF">
        <w:rPr>
          <w:rFonts w:ascii="Asap" w:hAnsi="Asap" w:cs="Arial"/>
          <w:b/>
        </w:rPr>
        <w:fldChar w:fldCharType="separate"/>
      </w:r>
      <w:r w:rsidRPr="009700FF">
        <w:rPr>
          <w:rFonts w:ascii="Asap" w:hAnsi="Asap" w:cs="Arial"/>
          <w:b/>
          <w:noProof/>
        </w:rPr>
        <w:t> </w:t>
      </w:r>
      <w:r w:rsidRPr="009700FF">
        <w:rPr>
          <w:rFonts w:ascii="Asap" w:hAnsi="Asap" w:cs="Arial"/>
          <w:b/>
          <w:noProof/>
        </w:rPr>
        <w:t> </w:t>
      </w:r>
      <w:r w:rsidRPr="009700FF">
        <w:rPr>
          <w:rFonts w:ascii="Asap" w:hAnsi="Asap" w:cs="Arial"/>
          <w:b/>
          <w:noProof/>
        </w:rPr>
        <w:t> </w:t>
      </w:r>
      <w:r w:rsidRPr="009700FF">
        <w:rPr>
          <w:rFonts w:ascii="Asap" w:hAnsi="Asap" w:cs="Arial"/>
          <w:b/>
          <w:noProof/>
        </w:rPr>
        <w:t> </w:t>
      </w:r>
      <w:r w:rsidRPr="009700FF">
        <w:rPr>
          <w:rFonts w:ascii="Asap" w:hAnsi="Asap" w:cs="Arial"/>
          <w:b/>
          <w:noProof/>
        </w:rPr>
        <w:t> </w:t>
      </w:r>
      <w:r w:rsidRPr="009700FF">
        <w:rPr>
          <w:rFonts w:ascii="Asap" w:hAnsi="Asap" w:cs="Arial"/>
          <w:b/>
        </w:rPr>
        <w:fldChar w:fldCharType="end"/>
      </w:r>
      <w:r w:rsidRPr="009700FF">
        <w:rPr>
          <w:rFonts w:ascii="Asap" w:hAnsi="Asap" w:cs="Arial"/>
          <w:iCs/>
        </w:rPr>
        <w:t>/2026</w:t>
      </w:r>
      <w:r w:rsidRPr="009700FF">
        <w:rPr>
          <w:rFonts w:ascii="Asap" w:hAnsi="Asap" w:cs="Arial"/>
        </w:rPr>
        <w:t xml:space="preserve"> </w:t>
      </w:r>
      <w:bookmarkEnd w:id="7"/>
      <w:r w:rsidRPr="009700FF">
        <w:rPr>
          <w:rFonts w:ascii="Asap" w:hAnsi="Asap" w:cs="Arial"/>
        </w:rPr>
        <w:t>»Prevzem in obdelava odpadka tekstil s številko odpadka 20 01 11« objavljeno na Portalu javnih naročil, pod</w:t>
      </w:r>
      <w:r w:rsidRPr="00AA362E">
        <w:rPr>
          <w:rFonts w:ascii="Asap" w:hAnsi="Asap" w:cs="Arial"/>
        </w:rPr>
        <w:t xml:space="preserve"> številko objave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 xml:space="preserve"> z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 xml:space="preserve"> in v Dopolnilu k Uradnemu listu EU, pod številko objave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b/>
        </w:rPr>
        <w:t xml:space="preserve"> </w:t>
      </w:r>
      <w:r w:rsidRPr="00AA362E">
        <w:rPr>
          <w:rFonts w:ascii="Asap" w:hAnsi="Asap" w:cs="Arial"/>
        </w:rPr>
        <w:t xml:space="preserve">z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w:t>
      </w:r>
    </w:p>
    <w:p w14:paraId="0FD84300" w14:textId="41D399C9" w:rsidR="009700FF" w:rsidRPr="00AA362E" w:rsidRDefault="009700FF" w:rsidP="009700FF">
      <w:pPr>
        <w:numPr>
          <w:ilvl w:val="0"/>
          <w:numId w:val="23"/>
        </w:numPr>
        <w:jc w:val="both"/>
        <w:rPr>
          <w:rFonts w:ascii="Asap" w:hAnsi="Asap" w:cs="Arial"/>
          <w:bCs/>
          <w:iCs/>
        </w:rPr>
      </w:pPr>
      <w:r w:rsidRPr="00AA362E">
        <w:rPr>
          <w:rFonts w:ascii="Asap" w:hAnsi="Asap" w:cs="Arial"/>
        </w:rPr>
        <w:t xml:space="preserve">je naročnik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b/>
        </w:rPr>
        <w:t xml:space="preserve"> </w:t>
      </w:r>
      <w:r w:rsidRPr="00AA362E">
        <w:rPr>
          <w:rFonts w:ascii="Asap" w:hAnsi="Asap" w:cs="Arial"/>
        </w:rPr>
        <w:t>sprejel odločitev o oddaji naročila, na podlagi katere so bili za izvedbo javnega naročila »</w:t>
      </w:r>
      <w:r w:rsidRPr="009700FF">
        <w:rPr>
          <w:rFonts w:ascii="Asap" w:hAnsi="Asap" w:cs="Arial"/>
        </w:rPr>
        <w:t>Prevzem in obdelava odpadka tekstil s številko odpadka 20 01 11</w:t>
      </w:r>
      <w:r w:rsidRPr="00AA362E">
        <w:rPr>
          <w:rFonts w:ascii="Asap" w:hAnsi="Asap" w:cs="Arial"/>
        </w:rPr>
        <w:t>«</w:t>
      </w:r>
      <w:r w:rsidRPr="00AA362E">
        <w:rPr>
          <w:rFonts w:ascii="Asap" w:hAnsi="Asap" w:cs="Arial"/>
          <w:bCs/>
          <w:iCs/>
        </w:rPr>
        <w:t xml:space="preserve">, </w:t>
      </w:r>
      <w:r w:rsidRPr="00AA362E">
        <w:rPr>
          <w:rFonts w:ascii="Asap" w:eastAsia="Calibri" w:hAnsi="Asap"/>
          <w:bCs/>
          <w:iCs/>
        </w:rPr>
        <w:t>izbrani:</w:t>
      </w:r>
    </w:p>
    <w:p w14:paraId="768F1111" w14:textId="77777777" w:rsidR="009700FF" w:rsidRPr="00AA362E" w:rsidRDefault="009700FF" w:rsidP="009700FF">
      <w:pPr>
        <w:numPr>
          <w:ilvl w:val="1"/>
          <w:numId w:val="23"/>
        </w:numPr>
        <w:jc w:val="both"/>
        <w:rPr>
          <w:rFonts w:ascii="Asap" w:hAnsi="Asap" w:cs="Arial"/>
          <w:bCs/>
          <w:iCs/>
        </w:rPr>
      </w:pPr>
      <w:r w:rsidRPr="00AA362E">
        <w:rPr>
          <w:rFonts w:ascii="Asap" w:hAnsi="Asap"/>
        </w:rPr>
        <w:fldChar w:fldCharType="begin">
          <w:ffData>
            <w:name w:val="Besedilo18"/>
            <w:enabled/>
            <w:calcOnExit w:val="0"/>
            <w:textInput/>
          </w:ffData>
        </w:fldChar>
      </w:r>
      <w:r w:rsidRPr="00AA362E">
        <w:rPr>
          <w:rFonts w:ascii="Asap" w:hAnsi="Asap" w:cs="Arial"/>
          <w:bCs/>
          <w:iCs/>
        </w:rPr>
        <w:instrText xml:space="preserve"> FORMTEXT </w:instrText>
      </w:r>
      <w:r w:rsidRPr="00AA362E">
        <w:rPr>
          <w:rFonts w:ascii="Asap" w:hAnsi="Asap"/>
        </w:rPr>
      </w:r>
      <w:r w:rsidRPr="00AA362E">
        <w:rPr>
          <w:rFonts w:ascii="Asap" w:hAnsi="Asap"/>
        </w:rPr>
        <w:fldChar w:fldCharType="separate"/>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rPr>
        <w:fldChar w:fldCharType="end"/>
      </w:r>
      <w:r w:rsidRPr="00AA362E">
        <w:rPr>
          <w:rFonts w:ascii="Asap" w:hAnsi="Asap"/>
        </w:rPr>
        <w:t>,</w:t>
      </w:r>
    </w:p>
    <w:p w14:paraId="698EB09C" w14:textId="77777777" w:rsidR="009700FF" w:rsidRPr="00AA362E" w:rsidRDefault="009700FF" w:rsidP="009700FF">
      <w:pPr>
        <w:numPr>
          <w:ilvl w:val="1"/>
          <w:numId w:val="23"/>
        </w:numPr>
        <w:jc w:val="both"/>
        <w:rPr>
          <w:rFonts w:ascii="Asap" w:hAnsi="Asap" w:cs="Arial"/>
          <w:bCs/>
          <w:iCs/>
        </w:rPr>
      </w:pPr>
      <w:r w:rsidRPr="00AA362E">
        <w:rPr>
          <w:rFonts w:ascii="Asap" w:hAnsi="Asap"/>
        </w:rPr>
        <w:fldChar w:fldCharType="begin">
          <w:ffData>
            <w:name w:val="Besedilo18"/>
            <w:enabled/>
            <w:calcOnExit w:val="0"/>
            <w:textInput/>
          </w:ffData>
        </w:fldChar>
      </w:r>
      <w:r w:rsidRPr="00AA362E">
        <w:rPr>
          <w:rFonts w:ascii="Asap" w:hAnsi="Asap" w:cs="Arial"/>
          <w:bCs/>
          <w:iCs/>
        </w:rPr>
        <w:instrText xml:space="preserve"> FORMTEXT </w:instrText>
      </w:r>
      <w:r w:rsidRPr="00AA362E">
        <w:rPr>
          <w:rFonts w:ascii="Asap" w:hAnsi="Asap"/>
        </w:rPr>
      </w:r>
      <w:r w:rsidRPr="00AA362E">
        <w:rPr>
          <w:rFonts w:ascii="Asap" w:hAnsi="Asap"/>
        </w:rPr>
        <w:fldChar w:fldCharType="separate"/>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rPr>
        <w:fldChar w:fldCharType="end"/>
      </w:r>
      <w:r w:rsidRPr="00AA362E">
        <w:rPr>
          <w:rFonts w:ascii="Asap" w:hAnsi="Asap"/>
        </w:rPr>
        <w:t>,</w:t>
      </w:r>
    </w:p>
    <w:p w14:paraId="221A3F31" w14:textId="77777777" w:rsidR="009700FF" w:rsidRPr="00AA362E" w:rsidRDefault="009700FF" w:rsidP="009700FF">
      <w:pPr>
        <w:numPr>
          <w:ilvl w:val="1"/>
          <w:numId w:val="23"/>
        </w:numPr>
        <w:jc w:val="both"/>
        <w:rPr>
          <w:rFonts w:ascii="Asap" w:hAnsi="Asap" w:cs="Arial"/>
          <w:bCs/>
          <w:iCs/>
        </w:rPr>
      </w:pPr>
      <w:r w:rsidRPr="00AA362E">
        <w:rPr>
          <w:rFonts w:ascii="Asap" w:hAnsi="Asap"/>
        </w:rPr>
        <w:fldChar w:fldCharType="begin">
          <w:ffData>
            <w:name w:val="Besedilo18"/>
            <w:enabled/>
            <w:calcOnExit w:val="0"/>
            <w:textInput/>
          </w:ffData>
        </w:fldChar>
      </w:r>
      <w:r w:rsidRPr="00AA362E">
        <w:rPr>
          <w:rFonts w:ascii="Asap" w:hAnsi="Asap" w:cs="Arial"/>
          <w:bCs/>
          <w:iCs/>
        </w:rPr>
        <w:instrText xml:space="preserve"> FORMTEXT </w:instrText>
      </w:r>
      <w:r w:rsidRPr="00AA362E">
        <w:rPr>
          <w:rFonts w:ascii="Asap" w:hAnsi="Asap"/>
        </w:rPr>
      </w:r>
      <w:r w:rsidRPr="00AA362E">
        <w:rPr>
          <w:rFonts w:ascii="Asap" w:hAnsi="Asap"/>
        </w:rPr>
        <w:fldChar w:fldCharType="separate"/>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rPr>
        <w:fldChar w:fldCharType="end"/>
      </w:r>
      <w:r w:rsidRPr="00AA362E">
        <w:rPr>
          <w:rFonts w:ascii="Asap" w:hAnsi="Asap"/>
        </w:rPr>
        <w:t>,</w:t>
      </w:r>
    </w:p>
    <w:p w14:paraId="63F71191" w14:textId="77777777" w:rsidR="009700FF" w:rsidRPr="00AA362E" w:rsidRDefault="009700FF" w:rsidP="009700FF">
      <w:pPr>
        <w:ind w:left="720"/>
        <w:jc w:val="both"/>
        <w:rPr>
          <w:rFonts w:ascii="Asap" w:hAnsi="Asap" w:cs="Arial"/>
          <w:bCs/>
          <w:iCs/>
        </w:rPr>
      </w:pPr>
      <w:r w:rsidRPr="00AA362E">
        <w:rPr>
          <w:rFonts w:ascii="Asap" w:hAnsi="Asap"/>
        </w:rPr>
        <w:t>(v nadaljevanju besedila: izvajalec);</w:t>
      </w:r>
    </w:p>
    <w:p w14:paraId="1869CE8E" w14:textId="77777777" w:rsidR="009700FF" w:rsidRPr="00AA362E" w:rsidRDefault="009700FF" w:rsidP="009700FF">
      <w:pPr>
        <w:numPr>
          <w:ilvl w:val="0"/>
          <w:numId w:val="23"/>
        </w:numPr>
        <w:jc w:val="both"/>
        <w:rPr>
          <w:rFonts w:ascii="Asap" w:hAnsi="Asap" w:cs="Arial"/>
        </w:rPr>
      </w:pPr>
      <w:r w:rsidRPr="00AA362E">
        <w:rPr>
          <w:rFonts w:ascii="Asap" w:hAnsi="Asap" w:cs="Arial"/>
        </w:rPr>
        <w:t>sklepajo ta okvirni sporazum za določitev splošnih pogojev za izvedbo javnega naročila.</w:t>
      </w:r>
    </w:p>
    <w:p w14:paraId="2E25E020" w14:textId="77777777" w:rsidR="009700FF" w:rsidRPr="00AA362E" w:rsidRDefault="009700FF" w:rsidP="009700FF">
      <w:pPr>
        <w:jc w:val="both"/>
        <w:rPr>
          <w:rFonts w:ascii="Asap" w:hAnsi="Asap" w:cs="Arial"/>
        </w:rPr>
      </w:pPr>
    </w:p>
    <w:p w14:paraId="7E13EA7D" w14:textId="77777777" w:rsidR="009700FF" w:rsidRPr="00AA362E" w:rsidRDefault="009700FF" w:rsidP="009700FF">
      <w:pPr>
        <w:jc w:val="both"/>
        <w:rPr>
          <w:rFonts w:ascii="Asap" w:hAnsi="Asap" w:cs="Arial"/>
        </w:rPr>
      </w:pPr>
      <w:r w:rsidRPr="00AA362E">
        <w:rPr>
          <w:rFonts w:ascii="Asap" w:hAnsi="Asap" w:cs="Arial"/>
        </w:rPr>
        <w:t>Stranki</w:t>
      </w:r>
      <w:r>
        <w:rPr>
          <w:rFonts w:ascii="Asap" w:hAnsi="Asap" w:cs="Arial"/>
        </w:rPr>
        <w:t>/e</w:t>
      </w:r>
      <w:r w:rsidRPr="00AA362E">
        <w:rPr>
          <w:rFonts w:ascii="Asap" w:hAnsi="Asap" w:cs="Arial"/>
        </w:rPr>
        <w:t xml:space="preserve"> okvirnega sporazuma ugotavljata</w:t>
      </w:r>
      <w:r>
        <w:rPr>
          <w:rFonts w:ascii="Asap" w:hAnsi="Asap" w:cs="Arial"/>
        </w:rPr>
        <w:t>/jo</w:t>
      </w:r>
      <w:r w:rsidRPr="00AA362E">
        <w:rPr>
          <w:rFonts w:ascii="Asap" w:hAnsi="Asap" w:cs="Arial"/>
        </w:rPr>
        <w:t>, da so sestavni deli tega okvirnega sporazuma:</w:t>
      </w:r>
    </w:p>
    <w:p w14:paraId="5D17A675" w14:textId="77777777" w:rsidR="009700FF" w:rsidRPr="00AA362E" w:rsidRDefault="009700FF" w:rsidP="009700FF">
      <w:pPr>
        <w:numPr>
          <w:ilvl w:val="0"/>
          <w:numId w:val="22"/>
        </w:numPr>
        <w:jc w:val="both"/>
        <w:rPr>
          <w:rFonts w:ascii="Asap" w:hAnsi="Asap" w:cs="Arial"/>
        </w:rPr>
      </w:pPr>
      <w:r w:rsidRPr="00AA362E">
        <w:rPr>
          <w:rFonts w:ascii="Asap" w:hAnsi="Asap" w:cs="Arial"/>
        </w:rPr>
        <w:t>dokumentacija v zvezi z oddajo javnega naročila št. JN-</w:t>
      </w:r>
      <w:r w:rsidRPr="00AA362E">
        <w:rPr>
          <w:rFonts w:ascii="Asap" w:hAnsi="Asap" w:cs="Arial"/>
        </w:rPr>
        <w:fldChar w:fldCharType="begin">
          <w:ffData>
            <w:name w:val="Besedilo14"/>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/202</w:t>
      </w:r>
      <w:r>
        <w:rPr>
          <w:rFonts w:ascii="Asap" w:hAnsi="Asap" w:cs="Arial"/>
        </w:rPr>
        <w:t>6</w:t>
      </w:r>
      <w:r w:rsidRPr="00AA362E">
        <w:rPr>
          <w:rFonts w:ascii="Asap" w:hAnsi="Asap" w:cs="Arial"/>
        </w:rPr>
        <w:t xml:space="preserve"> (v nadaljevanju besedila: razpisna dokumentacija),</w:t>
      </w:r>
    </w:p>
    <w:p w14:paraId="6F59C9D1" w14:textId="77777777" w:rsidR="009700FF" w:rsidRDefault="009700FF" w:rsidP="009700FF">
      <w:pPr>
        <w:numPr>
          <w:ilvl w:val="0"/>
          <w:numId w:val="22"/>
        </w:numPr>
        <w:jc w:val="both"/>
        <w:rPr>
          <w:rFonts w:ascii="Asap" w:hAnsi="Asap" w:cs="Arial"/>
        </w:rPr>
      </w:pPr>
      <w:r w:rsidRPr="00AA362E">
        <w:rPr>
          <w:rFonts w:ascii="Asap" w:hAnsi="Asap" w:cs="Arial"/>
        </w:rPr>
        <w:t xml:space="preserve">ponudba izvajalca z dne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(v nadaljevanju besedila: ponudba), katere sestavni del je ponudbeni predračun izvajalca št.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z dne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(v nadaljevanju besedila: predračun),</w:t>
      </w:r>
    </w:p>
    <w:p w14:paraId="28459BBD" w14:textId="47F90959" w:rsidR="007E394A" w:rsidRPr="007E394A" w:rsidRDefault="007E394A" w:rsidP="007E394A">
      <w:pPr>
        <w:numPr>
          <w:ilvl w:val="0"/>
          <w:numId w:val="22"/>
        </w:numPr>
        <w:jc w:val="both"/>
        <w:rPr>
          <w:rFonts w:ascii="Asap" w:hAnsi="Asap" w:cs="Arial"/>
        </w:rPr>
      </w:pPr>
      <w:r w:rsidRPr="00AA362E">
        <w:rPr>
          <w:rFonts w:ascii="Asap" w:hAnsi="Asap" w:cs="Arial"/>
        </w:rPr>
        <w:t xml:space="preserve">ponudba izvajalca z dne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(v nadaljevanju besedila: ponudba), katere sestavni del je ponudbeni predračun izvajalca št.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z dne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(v nadaljevanju besedila: predračun),</w:t>
      </w:r>
    </w:p>
    <w:p w14:paraId="62A045AB" w14:textId="77777777" w:rsidR="009700FF" w:rsidRPr="00AA362E" w:rsidRDefault="009700FF" w:rsidP="009700FF">
      <w:pPr>
        <w:numPr>
          <w:ilvl w:val="0"/>
          <w:numId w:val="22"/>
        </w:numPr>
        <w:jc w:val="both"/>
        <w:rPr>
          <w:rFonts w:ascii="Asap" w:hAnsi="Asap" w:cs="Arial"/>
        </w:rPr>
      </w:pPr>
      <w:r w:rsidRPr="00AA362E">
        <w:rPr>
          <w:rFonts w:ascii="Asap" w:hAnsi="Asap" w:cs="Arial"/>
        </w:rPr>
        <w:t>drugi dokumenti, ki predstavljajo del okvirnega sporazuma,</w:t>
      </w:r>
    </w:p>
    <w:p w14:paraId="399D9CF2" w14:textId="77777777" w:rsidR="009700FF" w:rsidRPr="00AA362E" w:rsidRDefault="009700FF" w:rsidP="009700FF">
      <w:pPr>
        <w:numPr>
          <w:ilvl w:val="0"/>
          <w:numId w:val="22"/>
        </w:numPr>
        <w:jc w:val="both"/>
        <w:rPr>
          <w:rFonts w:ascii="Asap" w:hAnsi="Asap" w:cs="Arial"/>
        </w:rPr>
      </w:pPr>
      <w:r w:rsidRPr="00AA362E">
        <w:rPr>
          <w:rFonts w:ascii="Asap" w:hAnsi="Asap" w:cs="Arial"/>
        </w:rPr>
        <w:t>zakoni in predpisi, ki urejajo izvajanje javnega naročila.</w:t>
      </w:r>
    </w:p>
    <w:p w14:paraId="6E9AB200" w14:textId="77777777" w:rsidR="009700FF" w:rsidRPr="00AA362E" w:rsidRDefault="009700FF" w:rsidP="009700FF">
      <w:pPr>
        <w:ind w:left="720"/>
        <w:jc w:val="both"/>
        <w:rPr>
          <w:rFonts w:ascii="Asap" w:hAnsi="Asap" w:cs="Arial"/>
        </w:rPr>
      </w:pPr>
    </w:p>
    <w:p w14:paraId="3FAB8BC8" w14:textId="77777777" w:rsidR="009700FF" w:rsidRPr="00AA362E" w:rsidRDefault="009700FF" w:rsidP="009700FF">
      <w:pPr>
        <w:jc w:val="both"/>
        <w:rPr>
          <w:rFonts w:ascii="Asap" w:hAnsi="Asap" w:cs="Arial"/>
        </w:rPr>
      </w:pPr>
      <w:r w:rsidRPr="00AA362E">
        <w:rPr>
          <w:rFonts w:ascii="Asap" w:hAnsi="Asap" w:cs="Arial"/>
        </w:rPr>
        <w:t>V primeru, če si vsebina zgoraj navedenih dokumentov nasprotuje in če volja strank okvirnega sporazuma ni jasno izražena, za razlago volje strank okvirnega sporazuma, najprej veljajo določila okvirnega sporazuma, potem pa dokumenti v vrstnem redu, kot si sledijo v</w:t>
      </w:r>
      <w:r>
        <w:rPr>
          <w:rFonts w:ascii="Asap" w:hAnsi="Asap" w:cs="Arial"/>
        </w:rPr>
        <w:t xml:space="preserve"> prejšnjem odstavku </w:t>
      </w:r>
      <w:r w:rsidRPr="00AA362E">
        <w:rPr>
          <w:rFonts w:ascii="Asap" w:hAnsi="Asap" w:cs="Arial"/>
        </w:rPr>
        <w:t>te</w:t>
      </w:r>
      <w:r>
        <w:rPr>
          <w:rFonts w:ascii="Asap" w:hAnsi="Asap" w:cs="Arial"/>
        </w:rPr>
        <w:t>ga</w:t>
      </w:r>
      <w:r w:rsidRPr="00AA362E">
        <w:rPr>
          <w:rFonts w:ascii="Asap" w:hAnsi="Asap" w:cs="Arial"/>
        </w:rPr>
        <w:t xml:space="preserve"> člen</w:t>
      </w:r>
      <w:r>
        <w:rPr>
          <w:rFonts w:ascii="Asap" w:hAnsi="Asap" w:cs="Arial"/>
        </w:rPr>
        <w:t>a</w:t>
      </w:r>
      <w:r w:rsidRPr="00AA362E">
        <w:rPr>
          <w:rFonts w:ascii="Asap" w:hAnsi="Asap" w:cs="Arial"/>
        </w:rPr>
        <w:t>.</w:t>
      </w:r>
    </w:p>
    <w:p w14:paraId="331E5325" w14:textId="77777777" w:rsidR="009700FF" w:rsidRPr="00AA362E" w:rsidRDefault="009700FF" w:rsidP="009700FF">
      <w:pPr>
        <w:jc w:val="both"/>
        <w:rPr>
          <w:rFonts w:ascii="Asap" w:hAnsi="Asap" w:cs="Arial"/>
        </w:rPr>
      </w:pPr>
    </w:p>
    <w:p w14:paraId="2D6883F7" w14:textId="77777777" w:rsidR="009700FF" w:rsidRPr="00AA362E" w:rsidRDefault="009700FF" w:rsidP="009700FF">
      <w:pPr>
        <w:jc w:val="both"/>
        <w:rPr>
          <w:rFonts w:ascii="Asap" w:hAnsi="Asap" w:cs="Arial"/>
        </w:rPr>
      </w:pPr>
      <w:r w:rsidRPr="00AA362E">
        <w:rPr>
          <w:rFonts w:ascii="Asap" w:hAnsi="Asap" w:cs="Arial"/>
        </w:rPr>
        <w:t>Pri razlagi okvirnega sporazuma je treba upoštevati skupni namen strank okvirnega sporazuma in pomen izrazov, kot so ga imele v času sklenitve okvirnega sporazuma.</w:t>
      </w:r>
    </w:p>
    <w:p w14:paraId="1D9B6630" w14:textId="77777777" w:rsidR="009700FF" w:rsidRPr="00AA362E" w:rsidRDefault="009700FF" w:rsidP="009700FF">
      <w:pPr>
        <w:jc w:val="both"/>
        <w:rPr>
          <w:rFonts w:ascii="Asap" w:hAnsi="Asap" w:cs="Arial"/>
        </w:rPr>
      </w:pPr>
    </w:p>
    <w:p w14:paraId="6DABEF8A" w14:textId="77777777" w:rsidR="009700FF" w:rsidRPr="00AA362E" w:rsidRDefault="009700FF" w:rsidP="009700FF">
      <w:pPr>
        <w:jc w:val="both"/>
        <w:rPr>
          <w:rFonts w:ascii="Asap" w:hAnsi="Asap" w:cs="Arial"/>
        </w:rPr>
      </w:pPr>
      <w:r w:rsidRPr="00AA362E">
        <w:rPr>
          <w:rFonts w:ascii="Asap" w:hAnsi="Asap" w:cs="Arial"/>
        </w:rPr>
        <w:t>Kakršnikoli splošni pogoji izvajalca se ne uporabljajo pri izvajanju tega okvirnega sporazuma. Uporabljajo se izključno določila iz tega okvirnega sporazuma ter iz dokumentov, ki sestavljajo ta okvirni sporazum.</w:t>
      </w:r>
    </w:p>
    <w:p w14:paraId="7811727F" w14:textId="77777777" w:rsidR="009700FF" w:rsidRPr="00AA362E" w:rsidRDefault="009700FF" w:rsidP="009700FF">
      <w:pPr>
        <w:jc w:val="both"/>
        <w:rPr>
          <w:rFonts w:ascii="Asap" w:hAnsi="Asap" w:cs="Arial"/>
        </w:rPr>
      </w:pPr>
    </w:p>
    <w:p w14:paraId="50626B98" w14:textId="77777777" w:rsidR="009700FF" w:rsidRPr="00AA362E" w:rsidRDefault="009700FF" w:rsidP="009700FF">
      <w:pPr>
        <w:jc w:val="both"/>
        <w:rPr>
          <w:rFonts w:ascii="Asap" w:hAnsi="Asap" w:cs="Arial"/>
        </w:rPr>
      </w:pPr>
      <w:r w:rsidRPr="00AA362E">
        <w:rPr>
          <w:rFonts w:ascii="Asap" w:hAnsi="Asap" w:cs="Arial"/>
        </w:rPr>
        <w:t>Izvajalec s podpisom tega okvirnega sporazuma potrjuje, da je v celoti seznanjen z obsegom in zahtevnostjo opravljanja dobav.</w:t>
      </w:r>
    </w:p>
    <w:p w14:paraId="6AC690FD" w14:textId="77777777" w:rsidR="009700FF" w:rsidRPr="00AA362E" w:rsidRDefault="009700FF" w:rsidP="009700FF">
      <w:pPr>
        <w:suppressAutoHyphens/>
        <w:autoSpaceDN w:val="0"/>
        <w:ind w:left="720" w:right="6"/>
        <w:textAlignment w:val="baseline"/>
        <w:rPr>
          <w:rFonts w:ascii="Asap" w:eastAsia="Calibri" w:hAnsi="Asap" w:cs="Arial"/>
          <w:b/>
          <w:bCs/>
          <w:color w:val="auto"/>
          <w:kern w:val="3"/>
          <w:lang w:eastAsia="zh-CN"/>
        </w:rPr>
      </w:pPr>
    </w:p>
    <w:p w14:paraId="5EB533E4"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PREDMET OKVIRNEGA SPORAZUMA</w:t>
      </w:r>
    </w:p>
    <w:p w14:paraId="6894A6F0" w14:textId="77777777" w:rsidR="009700FF" w:rsidRPr="00AA362E" w:rsidRDefault="009700FF" w:rsidP="009700FF">
      <w:pPr>
        <w:suppressAutoHyphens/>
        <w:autoSpaceDN w:val="0"/>
        <w:ind w:left="720" w:right="6"/>
        <w:textAlignment w:val="baseline"/>
        <w:rPr>
          <w:rFonts w:ascii="Asap" w:eastAsia="Calibri" w:hAnsi="Asap" w:cs="Arial"/>
          <w:b/>
          <w:bCs/>
          <w:color w:val="auto"/>
          <w:kern w:val="3"/>
          <w:lang w:eastAsia="zh-CN"/>
        </w:rPr>
      </w:pPr>
    </w:p>
    <w:p w14:paraId="29D541B8"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40A497BF" w14:textId="22134F08" w:rsidR="009700FF" w:rsidRDefault="009700FF" w:rsidP="0097094B">
      <w:pPr>
        <w:jc w:val="both"/>
        <w:rPr>
          <w:rFonts w:ascii="Asap" w:hAnsi="Asap" w:cs="Arial"/>
        </w:rPr>
      </w:pPr>
      <w:r w:rsidRPr="00AA362E">
        <w:rPr>
          <w:rFonts w:ascii="Asap" w:hAnsi="Asap" w:cs="Arial"/>
        </w:rPr>
        <w:lastRenderedPageBreak/>
        <w:t xml:space="preserve">Predmet tega okvirnega sporazuma so </w:t>
      </w:r>
      <w:r w:rsidR="0097094B">
        <w:rPr>
          <w:rFonts w:ascii="Asap" w:hAnsi="Asap" w:cs="Arial"/>
        </w:rPr>
        <w:t>storitve pr</w:t>
      </w:r>
      <w:r w:rsidR="0097094B" w:rsidRPr="0097094B">
        <w:rPr>
          <w:rFonts w:ascii="Asap" w:hAnsi="Asap" w:cs="Arial"/>
        </w:rPr>
        <w:t>evzem</w:t>
      </w:r>
      <w:r w:rsidR="0097094B">
        <w:rPr>
          <w:rFonts w:ascii="Asap" w:hAnsi="Asap" w:cs="Arial"/>
        </w:rPr>
        <w:t>a</w:t>
      </w:r>
      <w:r w:rsidR="0097094B" w:rsidRPr="0097094B">
        <w:rPr>
          <w:rFonts w:ascii="Asap" w:hAnsi="Asap" w:cs="Arial"/>
        </w:rPr>
        <w:t xml:space="preserve"> in obdelav</w:t>
      </w:r>
      <w:r w:rsidR="0097094B">
        <w:rPr>
          <w:rFonts w:ascii="Asap" w:hAnsi="Asap" w:cs="Arial"/>
        </w:rPr>
        <w:t>e</w:t>
      </w:r>
      <w:r w:rsidR="0097094B" w:rsidRPr="0097094B">
        <w:rPr>
          <w:rFonts w:ascii="Asap" w:hAnsi="Asap" w:cs="Arial"/>
        </w:rPr>
        <w:t xml:space="preserve"> odpadka tekstil s številko odpadka 20 01 11</w:t>
      </w:r>
      <w:r w:rsidR="0097094B">
        <w:rPr>
          <w:rFonts w:ascii="Asap" w:hAnsi="Asap" w:cs="Arial"/>
        </w:rPr>
        <w:t>.</w:t>
      </w:r>
    </w:p>
    <w:p w14:paraId="5ECCBE29" w14:textId="77777777" w:rsidR="0097094B" w:rsidRPr="0097094B" w:rsidRDefault="0097094B" w:rsidP="0097094B">
      <w:pPr>
        <w:jc w:val="both"/>
        <w:rPr>
          <w:rFonts w:ascii="Asap" w:hAnsi="Asap" w:cs="Arial"/>
        </w:rPr>
      </w:pPr>
    </w:p>
    <w:p w14:paraId="055E5C9F" w14:textId="77777777" w:rsidR="009700FF" w:rsidRPr="0097094B" w:rsidRDefault="009700FF" w:rsidP="0097094B">
      <w:pPr>
        <w:jc w:val="both"/>
        <w:rPr>
          <w:rFonts w:ascii="Asap" w:hAnsi="Asap" w:cs="Arial"/>
        </w:rPr>
      </w:pPr>
      <w:r w:rsidRPr="0097094B">
        <w:rPr>
          <w:rFonts w:ascii="Asap" w:hAnsi="Asap" w:cs="Arial"/>
        </w:rPr>
        <w:t xml:space="preserve">Izvedbe storitev naročnik ne more po obsegu in časovno vnaprej opredeliti. Naročnik bo naročil storitve v obsegu, kot jih bo potreboval. </w:t>
      </w:r>
    </w:p>
    <w:p w14:paraId="1013F843" w14:textId="77777777" w:rsidR="009700FF" w:rsidRPr="00AA362E" w:rsidRDefault="009700FF" w:rsidP="009700FF">
      <w:pPr>
        <w:suppressAutoHyphens/>
        <w:autoSpaceDN w:val="0"/>
        <w:ind w:right="6"/>
        <w:jc w:val="both"/>
        <w:textAlignment w:val="baseline"/>
        <w:rPr>
          <w:rFonts w:ascii="Asap" w:eastAsia="Calibri" w:hAnsi="Asap" w:cs="Arial"/>
          <w:color w:val="auto"/>
          <w:kern w:val="3"/>
          <w:lang w:eastAsia="zh-CN"/>
        </w:rPr>
      </w:pPr>
    </w:p>
    <w:p w14:paraId="6927D42A" w14:textId="13B01DBE" w:rsidR="009700FF" w:rsidRPr="00AA362E" w:rsidRDefault="009700FF" w:rsidP="009700FF">
      <w:pPr>
        <w:autoSpaceDE w:val="0"/>
        <w:autoSpaceDN w:val="0"/>
        <w:adjustRightInd w:val="0"/>
        <w:jc w:val="both"/>
        <w:rPr>
          <w:rFonts w:ascii="Asap" w:hAnsi="Asap" w:cs="Arial"/>
        </w:rPr>
      </w:pPr>
      <w:r w:rsidRPr="00AA362E">
        <w:rPr>
          <w:rFonts w:ascii="Asap" w:hAnsi="Asap" w:cs="Arial"/>
        </w:rPr>
        <w:t xml:space="preserve">Izvajalec se obvezuje, da bo izvajal naročilo v skladu s pogoji in zahtevami, ki so bili določeni v razpisni dokumentaciji in </w:t>
      </w:r>
      <w:r w:rsidR="0097094B">
        <w:rPr>
          <w:rFonts w:ascii="Asap" w:hAnsi="Asap" w:cs="Arial"/>
        </w:rPr>
        <w:t>v skladu s</w:t>
      </w:r>
      <w:r w:rsidRPr="00AA362E">
        <w:rPr>
          <w:rFonts w:ascii="Asap" w:hAnsi="Asap" w:cs="Arial"/>
        </w:rPr>
        <w:t xml:space="preserve"> svojo ponudbo št. </w:t>
      </w:r>
      <w:r w:rsidRPr="00AA362E">
        <w:rPr>
          <w:rFonts w:ascii="Asap" w:hAnsi="Asap" w:cs="Arial"/>
        </w:rPr>
        <w:fldChar w:fldCharType="begin">
          <w:ffData>
            <w:name w:val="Besedilo14"/>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z dne </w:t>
      </w:r>
      <w:r w:rsidRPr="00AA362E">
        <w:rPr>
          <w:rFonts w:ascii="Asap" w:hAnsi="Asap" w:cs="Arial"/>
        </w:rPr>
        <w:fldChar w:fldCharType="begin">
          <w:ffData>
            <w:name w:val="Besedilo14"/>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na podlagi katere je bil izbran.</w:t>
      </w:r>
    </w:p>
    <w:p w14:paraId="38034772" w14:textId="77777777" w:rsidR="009700FF" w:rsidRPr="00AA362E" w:rsidRDefault="009700FF" w:rsidP="009700FF">
      <w:pPr>
        <w:jc w:val="both"/>
        <w:rPr>
          <w:rFonts w:ascii="Asap" w:hAnsi="Asap" w:cs="Arial"/>
        </w:rPr>
      </w:pPr>
    </w:p>
    <w:p w14:paraId="70D8A160"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41B3CC39" w14:textId="77777777" w:rsidR="009700FF" w:rsidRPr="00AA362E" w:rsidRDefault="009700FF" w:rsidP="009700FF">
      <w:pPr>
        <w:jc w:val="both"/>
        <w:rPr>
          <w:rFonts w:ascii="Asap" w:hAnsi="Asap" w:cs="Arial"/>
        </w:rPr>
      </w:pPr>
      <w:r w:rsidRPr="00AA362E">
        <w:rPr>
          <w:rFonts w:ascii="Asap" w:hAnsi="Asap" w:cs="Arial"/>
        </w:rPr>
        <w:t>Izvajalec s podpisom tega okvirnega sporazuma potrjuje, da je v celoti seznanjen z obsegom in zahtevnostjo opravljanja storitev.</w:t>
      </w:r>
    </w:p>
    <w:p w14:paraId="29AE735C" w14:textId="77777777" w:rsidR="009700FF" w:rsidRPr="00AA362E" w:rsidRDefault="009700FF" w:rsidP="009700FF">
      <w:pPr>
        <w:jc w:val="both"/>
        <w:rPr>
          <w:rFonts w:ascii="Asap" w:hAnsi="Asap" w:cs="Arial"/>
        </w:rPr>
      </w:pPr>
    </w:p>
    <w:p w14:paraId="248C634B"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VELJAVNOST OKVIRNEGA SPORAZUMA</w:t>
      </w:r>
    </w:p>
    <w:p w14:paraId="38CA0A0A" w14:textId="77777777" w:rsidR="009700FF" w:rsidRPr="00AA362E" w:rsidRDefault="009700FF" w:rsidP="009700FF">
      <w:pPr>
        <w:suppressAutoHyphens/>
        <w:autoSpaceDN w:val="0"/>
        <w:ind w:right="6"/>
        <w:textAlignment w:val="baseline"/>
        <w:rPr>
          <w:rFonts w:ascii="Asap" w:eastAsia="Calibri" w:hAnsi="Asap" w:cs="Arial"/>
          <w:b/>
          <w:bCs/>
          <w:color w:val="auto"/>
          <w:kern w:val="3"/>
          <w:lang w:eastAsia="zh-CN"/>
        </w:rPr>
      </w:pPr>
    </w:p>
    <w:p w14:paraId="39EFFAA6"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466F840D" w14:textId="77777777" w:rsidR="009700FF" w:rsidRPr="00AA362E" w:rsidRDefault="009700FF" w:rsidP="009700FF">
      <w:pPr>
        <w:jc w:val="both"/>
        <w:rPr>
          <w:rFonts w:ascii="Asap" w:hAnsi="Asap" w:cs="Arial"/>
        </w:rPr>
      </w:pPr>
      <w:r w:rsidRPr="00AA362E">
        <w:rPr>
          <w:rFonts w:ascii="Asap" w:hAnsi="Asap" w:cs="Arial"/>
        </w:rPr>
        <w:t>Okvirni sporazum se sklepa za določen čas do 31. 12. 202</w:t>
      </w:r>
      <w:r>
        <w:rPr>
          <w:rFonts w:ascii="Asap" w:hAnsi="Asap" w:cs="Arial"/>
        </w:rPr>
        <w:t>6</w:t>
      </w:r>
      <w:r w:rsidRPr="00AA362E">
        <w:rPr>
          <w:rFonts w:ascii="Asap" w:hAnsi="Asap" w:cs="Arial"/>
        </w:rPr>
        <w:t xml:space="preserve">. </w:t>
      </w:r>
    </w:p>
    <w:p w14:paraId="3F29C715" w14:textId="77777777" w:rsidR="009700FF" w:rsidRPr="00AA362E" w:rsidRDefault="009700FF" w:rsidP="009700FF">
      <w:pPr>
        <w:autoSpaceDN w:val="0"/>
        <w:jc w:val="both"/>
        <w:rPr>
          <w:rFonts w:ascii="Asap" w:hAnsi="Asap" w:cs="Arial"/>
          <w:b/>
        </w:rPr>
      </w:pPr>
    </w:p>
    <w:p w14:paraId="40C73ABC"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VREDNOST OKVIRNEGA SPORAZUMA</w:t>
      </w:r>
    </w:p>
    <w:p w14:paraId="36250A6D" w14:textId="77777777" w:rsidR="009700FF" w:rsidRPr="00AA362E" w:rsidRDefault="009700FF" w:rsidP="009700FF">
      <w:pPr>
        <w:autoSpaceDN w:val="0"/>
        <w:jc w:val="both"/>
        <w:rPr>
          <w:rFonts w:ascii="Asap" w:hAnsi="Asap" w:cs="Arial"/>
          <w:b/>
        </w:rPr>
      </w:pPr>
    </w:p>
    <w:p w14:paraId="460DC00E"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188DA55E" w14:textId="77777777" w:rsidR="009700FF" w:rsidRPr="00AA362E" w:rsidRDefault="009700FF" w:rsidP="009700FF">
      <w:pPr>
        <w:jc w:val="both"/>
        <w:rPr>
          <w:rFonts w:ascii="Asap" w:hAnsi="Asap" w:cs="Arial"/>
        </w:rPr>
      </w:pPr>
      <w:r w:rsidRPr="00AA362E">
        <w:rPr>
          <w:rFonts w:ascii="Asap" w:hAnsi="Asap" w:cs="Arial"/>
        </w:rPr>
        <w:t xml:space="preserve">Ocenjena vrednost tega okvirnega sporazuma je ob začetku postopka oddaje javnega naročila znašala </w:t>
      </w:r>
      <w:permStart w:id="595558249"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595558249"/>
      <w:r w:rsidRPr="00AA362E">
        <w:rPr>
          <w:rFonts w:ascii="Asap" w:hAnsi="Asap" w:cs="Arial"/>
        </w:rPr>
        <w:t xml:space="preserve"> EUR (vrednost brez DDV) oziroma </w:t>
      </w:r>
      <w:permStart w:id="1139867779"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1139867779"/>
      <w:r w:rsidRPr="00AA362E">
        <w:rPr>
          <w:rFonts w:ascii="Asap" w:hAnsi="Asap" w:cs="Arial"/>
        </w:rPr>
        <w:t xml:space="preserve"> EUR (vrednost z DDV).</w:t>
      </w:r>
    </w:p>
    <w:p w14:paraId="0D0DB72E" w14:textId="77777777" w:rsidR="009700FF" w:rsidRPr="00AA362E" w:rsidRDefault="009700FF" w:rsidP="009700FF">
      <w:pPr>
        <w:jc w:val="both"/>
        <w:rPr>
          <w:rFonts w:ascii="Asap" w:hAnsi="Asap" w:cs="Arial"/>
        </w:rPr>
      </w:pPr>
    </w:p>
    <w:p w14:paraId="060EE7F7" w14:textId="4CAF1670" w:rsidR="007E394A" w:rsidRPr="00AA362E" w:rsidRDefault="009700FF" w:rsidP="007E394A">
      <w:pPr>
        <w:jc w:val="both"/>
        <w:rPr>
          <w:rFonts w:ascii="Asap" w:hAnsi="Asap"/>
          <w:iCs/>
        </w:rPr>
      </w:pPr>
      <w:r w:rsidRPr="00AA362E">
        <w:rPr>
          <w:rFonts w:ascii="Asap" w:hAnsi="Asap" w:cs="Arial"/>
        </w:rPr>
        <w:t xml:space="preserve">Izvajalec </w:t>
      </w:r>
      <w:r w:rsidRPr="00AA362E">
        <w:rPr>
          <w:rFonts w:ascii="Asap" w:hAnsi="Asap"/>
          <w:iCs/>
        </w:rPr>
        <w:t xml:space="preserve">bo storitve, ki so predmet tega okvirnega sporazuma zaračunaval po cenah iz ponudbenega predračuna. </w:t>
      </w:r>
      <w:r w:rsidRPr="00AA362E">
        <w:rPr>
          <w:rFonts w:ascii="Asap" w:hAnsi="Asap" w:cs="Arial"/>
        </w:rPr>
        <w:t xml:space="preserve">Cene na enoto mere iz predračuna so fiksne </w:t>
      </w:r>
      <w:r w:rsidRPr="00AA362E">
        <w:rPr>
          <w:rFonts w:ascii="Asap" w:hAnsi="Asap"/>
          <w:iCs/>
        </w:rPr>
        <w:t xml:space="preserve">in nespremenljive ves čas obdobja izvajanja tega okvirnega sporazuma. Cene na enoto so razvidne iz predloženega predračuna izvajalca </w:t>
      </w:r>
      <w:permStart w:id="560883135" w:edGrp="everyone"/>
      <w:r w:rsidR="007E394A" w:rsidRPr="00AA362E">
        <w:rPr>
          <w:rFonts w:ascii="Asap" w:hAnsi="Asap"/>
          <w:bCs/>
          <w:iCs/>
        </w:rPr>
        <w:fldChar w:fldCharType="begin">
          <w:ffData>
            <w:name w:val="Besedilo12"/>
            <w:enabled/>
            <w:calcOnExit w:val="0"/>
            <w:textInput/>
          </w:ffData>
        </w:fldChar>
      </w:r>
      <w:r w:rsidR="007E394A" w:rsidRPr="00AA362E">
        <w:rPr>
          <w:rFonts w:ascii="Asap" w:hAnsi="Asap"/>
          <w:bCs/>
          <w:iCs/>
        </w:rPr>
        <w:instrText xml:space="preserve"> FORMTEXT </w:instrText>
      </w:r>
      <w:r w:rsidR="007E394A" w:rsidRPr="00AA362E">
        <w:rPr>
          <w:rFonts w:ascii="Asap" w:hAnsi="Asap"/>
          <w:bCs/>
          <w:iCs/>
        </w:rPr>
      </w:r>
      <w:r w:rsidR="007E394A" w:rsidRPr="00AA362E">
        <w:rPr>
          <w:rFonts w:ascii="Asap" w:hAnsi="Asap"/>
          <w:bCs/>
          <w:iCs/>
        </w:rPr>
        <w:fldChar w:fldCharType="separate"/>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iCs/>
        </w:rPr>
        <w:fldChar w:fldCharType="end"/>
      </w:r>
      <w:r w:rsidR="007E394A">
        <w:rPr>
          <w:rFonts w:ascii="Asap" w:hAnsi="Asap"/>
          <w:iCs/>
        </w:rPr>
        <w:t xml:space="preserve"> </w:t>
      </w:r>
      <w:permEnd w:id="560883135"/>
      <w:r w:rsidRPr="00AA362E">
        <w:rPr>
          <w:rFonts w:ascii="Asap" w:hAnsi="Asap"/>
          <w:iCs/>
        </w:rPr>
        <w:t xml:space="preserve">št. </w:t>
      </w:r>
      <w:permStart w:id="1246052671"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1246052671"/>
      <w:r w:rsidRPr="00AA362E">
        <w:rPr>
          <w:rFonts w:ascii="Asap" w:hAnsi="Asap" w:cs="Arial"/>
        </w:rPr>
        <w:t xml:space="preserve"> </w:t>
      </w:r>
      <w:r w:rsidRPr="00AA362E">
        <w:rPr>
          <w:rFonts w:ascii="Asap" w:hAnsi="Asap"/>
          <w:iCs/>
        </w:rPr>
        <w:t xml:space="preserve"> z dne</w:t>
      </w:r>
      <w:r w:rsidR="007E394A">
        <w:rPr>
          <w:rFonts w:ascii="Asap" w:hAnsi="Asap"/>
          <w:iCs/>
        </w:rPr>
        <w:t xml:space="preserve"> </w:t>
      </w:r>
      <w:r w:rsidR="007E394A">
        <w:rPr>
          <w:rFonts w:ascii="Asap" w:hAnsi="Asap"/>
          <w:iCs/>
        </w:rPr>
        <w:fldChar w:fldCharType="begin">
          <w:ffData>
            <w:name w:val="Besedilo21"/>
            <w:enabled/>
            <w:calcOnExit w:val="0"/>
            <w:textInput/>
          </w:ffData>
        </w:fldChar>
      </w:r>
      <w:bookmarkStart w:id="8" w:name="Besedilo21"/>
      <w:r w:rsidR="007E394A">
        <w:rPr>
          <w:rFonts w:ascii="Asap" w:hAnsi="Asap"/>
          <w:iCs/>
        </w:rPr>
        <w:instrText xml:space="preserve"> FORMTEXT </w:instrText>
      </w:r>
      <w:r w:rsidR="007E394A">
        <w:rPr>
          <w:rFonts w:ascii="Asap" w:hAnsi="Asap"/>
          <w:iCs/>
        </w:rPr>
      </w:r>
      <w:r w:rsidR="007E394A">
        <w:rPr>
          <w:rFonts w:ascii="Asap" w:hAnsi="Asap"/>
          <w:iCs/>
        </w:rPr>
        <w:fldChar w:fldCharType="separate"/>
      </w:r>
      <w:r w:rsidR="007E394A">
        <w:rPr>
          <w:rFonts w:ascii="Asap" w:hAnsi="Asap"/>
          <w:iCs/>
          <w:noProof/>
        </w:rPr>
        <w:t> </w:t>
      </w:r>
      <w:r w:rsidR="007E394A">
        <w:rPr>
          <w:rFonts w:ascii="Asap" w:hAnsi="Asap"/>
          <w:iCs/>
          <w:noProof/>
        </w:rPr>
        <w:t> </w:t>
      </w:r>
      <w:r w:rsidR="007E394A">
        <w:rPr>
          <w:rFonts w:ascii="Asap" w:hAnsi="Asap"/>
          <w:iCs/>
          <w:noProof/>
        </w:rPr>
        <w:t> </w:t>
      </w:r>
      <w:r w:rsidR="007E394A">
        <w:rPr>
          <w:rFonts w:ascii="Asap" w:hAnsi="Asap"/>
          <w:iCs/>
          <w:noProof/>
        </w:rPr>
        <w:t> </w:t>
      </w:r>
      <w:r w:rsidR="007E394A">
        <w:rPr>
          <w:rFonts w:ascii="Asap" w:hAnsi="Asap"/>
          <w:iCs/>
          <w:noProof/>
        </w:rPr>
        <w:t> </w:t>
      </w:r>
      <w:r w:rsidR="007E394A">
        <w:rPr>
          <w:rFonts w:ascii="Asap" w:hAnsi="Asap"/>
          <w:iCs/>
        </w:rPr>
        <w:fldChar w:fldCharType="end"/>
      </w:r>
      <w:bookmarkEnd w:id="8"/>
      <w:r w:rsidR="007E394A">
        <w:rPr>
          <w:rFonts w:ascii="Asap" w:hAnsi="Asap"/>
          <w:iCs/>
        </w:rPr>
        <w:t xml:space="preserve"> i</w:t>
      </w:r>
      <w:r w:rsidR="007E394A">
        <w:rPr>
          <w:rFonts w:ascii="Asap" w:hAnsi="Asap" w:cs="Arial"/>
        </w:rPr>
        <w:t xml:space="preserve">n predračuna </w:t>
      </w:r>
      <w:r w:rsidR="007E394A" w:rsidRPr="00AA362E">
        <w:rPr>
          <w:rFonts w:ascii="Asap" w:hAnsi="Asap"/>
          <w:iCs/>
        </w:rPr>
        <w:t xml:space="preserve">izvajalca </w:t>
      </w:r>
      <w:permStart w:id="1028915454" w:edGrp="everyone"/>
      <w:r w:rsidR="007E394A" w:rsidRPr="00AA362E">
        <w:rPr>
          <w:rFonts w:ascii="Asap" w:hAnsi="Asap"/>
          <w:bCs/>
          <w:iCs/>
        </w:rPr>
        <w:fldChar w:fldCharType="begin">
          <w:ffData>
            <w:name w:val="Besedilo12"/>
            <w:enabled/>
            <w:calcOnExit w:val="0"/>
            <w:textInput/>
          </w:ffData>
        </w:fldChar>
      </w:r>
      <w:r w:rsidR="007E394A" w:rsidRPr="00AA362E">
        <w:rPr>
          <w:rFonts w:ascii="Asap" w:hAnsi="Asap"/>
          <w:bCs/>
          <w:iCs/>
        </w:rPr>
        <w:instrText xml:space="preserve"> FORMTEXT </w:instrText>
      </w:r>
      <w:r w:rsidR="007E394A" w:rsidRPr="00AA362E">
        <w:rPr>
          <w:rFonts w:ascii="Asap" w:hAnsi="Asap"/>
          <w:bCs/>
          <w:iCs/>
        </w:rPr>
      </w:r>
      <w:r w:rsidR="007E394A" w:rsidRPr="00AA362E">
        <w:rPr>
          <w:rFonts w:ascii="Asap" w:hAnsi="Asap"/>
          <w:bCs/>
          <w:iCs/>
        </w:rPr>
        <w:fldChar w:fldCharType="separate"/>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iCs/>
        </w:rPr>
        <w:fldChar w:fldCharType="end"/>
      </w:r>
      <w:r w:rsidR="007E394A">
        <w:rPr>
          <w:rFonts w:ascii="Asap" w:hAnsi="Asap"/>
          <w:iCs/>
        </w:rPr>
        <w:t xml:space="preserve"> </w:t>
      </w:r>
      <w:permEnd w:id="1028915454"/>
      <w:r w:rsidR="007E394A" w:rsidRPr="00AA362E">
        <w:rPr>
          <w:rFonts w:ascii="Asap" w:hAnsi="Asap"/>
          <w:iCs/>
        </w:rPr>
        <w:t xml:space="preserve">št. </w:t>
      </w:r>
      <w:permStart w:id="1136754324" w:edGrp="everyone"/>
      <w:r w:rsidR="007E394A" w:rsidRPr="00AA362E">
        <w:rPr>
          <w:rFonts w:ascii="Asap" w:hAnsi="Asap"/>
          <w:bCs/>
          <w:iCs/>
        </w:rPr>
        <w:fldChar w:fldCharType="begin">
          <w:ffData>
            <w:name w:val="Besedilo12"/>
            <w:enabled/>
            <w:calcOnExit w:val="0"/>
            <w:textInput/>
          </w:ffData>
        </w:fldChar>
      </w:r>
      <w:r w:rsidR="007E394A" w:rsidRPr="00AA362E">
        <w:rPr>
          <w:rFonts w:ascii="Asap" w:hAnsi="Asap"/>
          <w:bCs/>
          <w:iCs/>
        </w:rPr>
        <w:instrText xml:space="preserve"> FORMTEXT </w:instrText>
      </w:r>
      <w:r w:rsidR="007E394A" w:rsidRPr="00AA362E">
        <w:rPr>
          <w:rFonts w:ascii="Asap" w:hAnsi="Asap"/>
          <w:bCs/>
          <w:iCs/>
        </w:rPr>
      </w:r>
      <w:r w:rsidR="007E394A" w:rsidRPr="00AA362E">
        <w:rPr>
          <w:rFonts w:ascii="Asap" w:hAnsi="Asap"/>
          <w:bCs/>
          <w:iCs/>
        </w:rPr>
        <w:fldChar w:fldCharType="separate"/>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iCs/>
        </w:rPr>
        <w:fldChar w:fldCharType="end"/>
      </w:r>
      <w:permEnd w:id="1136754324"/>
      <w:r w:rsidR="007E394A" w:rsidRPr="00AA362E">
        <w:rPr>
          <w:rFonts w:ascii="Asap" w:hAnsi="Asap" w:cs="Arial"/>
        </w:rPr>
        <w:t xml:space="preserve"> </w:t>
      </w:r>
      <w:r w:rsidR="007E394A" w:rsidRPr="00AA362E">
        <w:rPr>
          <w:rFonts w:ascii="Asap" w:hAnsi="Asap"/>
          <w:iCs/>
        </w:rPr>
        <w:t xml:space="preserve"> z dne </w:t>
      </w:r>
      <w:permStart w:id="1880167881" w:edGrp="everyone"/>
      <w:r w:rsidR="007E394A" w:rsidRPr="00AA362E">
        <w:rPr>
          <w:rFonts w:ascii="Asap" w:hAnsi="Asap"/>
          <w:bCs/>
          <w:iCs/>
        </w:rPr>
        <w:fldChar w:fldCharType="begin">
          <w:ffData>
            <w:name w:val="Besedilo12"/>
            <w:enabled/>
            <w:calcOnExit w:val="0"/>
            <w:textInput/>
          </w:ffData>
        </w:fldChar>
      </w:r>
      <w:r w:rsidR="007E394A" w:rsidRPr="00AA362E">
        <w:rPr>
          <w:rFonts w:ascii="Asap" w:hAnsi="Asap"/>
          <w:bCs/>
          <w:iCs/>
        </w:rPr>
        <w:instrText xml:space="preserve"> FORMTEXT </w:instrText>
      </w:r>
      <w:r w:rsidR="007E394A" w:rsidRPr="00AA362E">
        <w:rPr>
          <w:rFonts w:ascii="Asap" w:hAnsi="Asap"/>
          <w:bCs/>
          <w:iCs/>
        </w:rPr>
      </w:r>
      <w:r w:rsidR="007E394A" w:rsidRPr="00AA362E">
        <w:rPr>
          <w:rFonts w:ascii="Asap" w:hAnsi="Asap"/>
          <w:bCs/>
          <w:iCs/>
        </w:rPr>
        <w:fldChar w:fldCharType="separate"/>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bCs/>
          <w:iCs/>
        </w:rPr>
        <w:t> </w:t>
      </w:r>
      <w:r w:rsidR="007E394A" w:rsidRPr="00AA362E">
        <w:rPr>
          <w:rFonts w:ascii="Asap" w:hAnsi="Asap"/>
          <w:iCs/>
        </w:rPr>
        <w:fldChar w:fldCharType="end"/>
      </w:r>
      <w:permEnd w:id="1880167881"/>
      <w:r w:rsidR="007E394A" w:rsidRPr="00AA362E">
        <w:rPr>
          <w:rFonts w:ascii="Asap" w:hAnsi="Asap"/>
          <w:iCs/>
        </w:rPr>
        <w:t>.</w:t>
      </w:r>
    </w:p>
    <w:p w14:paraId="451D2D87" w14:textId="04E59147" w:rsidR="009700FF" w:rsidRPr="00AA362E" w:rsidRDefault="009700FF" w:rsidP="009700FF">
      <w:pPr>
        <w:jc w:val="both"/>
        <w:rPr>
          <w:rFonts w:ascii="Asap" w:hAnsi="Asap" w:cs="Arial"/>
        </w:rPr>
      </w:pPr>
    </w:p>
    <w:p w14:paraId="0B687767" w14:textId="77777777" w:rsidR="009700FF" w:rsidRPr="00AA362E" w:rsidRDefault="009700FF" w:rsidP="009700FF">
      <w:pPr>
        <w:jc w:val="both"/>
        <w:rPr>
          <w:rFonts w:ascii="Asap" w:hAnsi="Asap" w:cs="Arial"/>
        </w:rPr>
      </w:pPr>
      <w:r w:rsidRPr="00AA362E">
        <w:rPr>
          <w:rFonts w:ascii="Asap" w:hAnsi="Asap" w:cs="Arial"/>
        </w:rPr>
        <w:t xml:space="preserve">Cene vključujejo vse stroške, ki nastanejo pri opravljanju storitev in vse druge stalne, spremenljive ter </w:t>
      </w:r>
      <w:proofErr w:type="spellStart"/>
      <w:r w:rsidRPr="00AA362E">
        <w:rPr>
          <w:rFonts w:ascii="Asap" w:hAnsi="Asap" w:cs="Arial"/>
        </w:rPr>
        <w:t>oportunitetne</w:t>
      </w:r>
      <w:proofErr w:type="spellEnd"/>
      <w:r w:rsidRPr="00AA362E">
        <w:rPr>
          <w:rFonts w:ascii="Asap" w:hAnsi="Asap" w:cs="Arial"/>
        </w:rPr>
        <w:t xml:space="preserve"> stroške.</w:t>
      </w:r>
    </w:p>
    <w:p w14:paraId="41B95859" w14:textId="77777777" w:rsidR="009700FF" w:rsidRPr="00AA362E" w:rsidRDefault="009700FF" w:rsidP="009700FF">
      <w:pPr>
        <w:jc w:val="both"/>
        <w:rPr>
          <w:rFonts w:ascii="Asap" w:hAnsi="Asap" w:cs="Arial"/>
        </w:rPr>
      </w:pPr>
    </w:p>
    <w:p w14:paraId="7E7F356E" w14:textId="19D1EF35" w:rsidR="009700FF" w:rsidRPr="00AA362E" w:rsidRDefault="009700FF" w:rsidP="009700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AA362E">
        <w:rPr>
          <w:rFonts w:ascii="Asap" w:hAnsi="Asap" w:cs="Arial"/>
        </w:rPr>
        <w:t xml:space="preserve">Cene vključujejo tudi vse stroške, ki nastanejo pri prevozu prevzetih odpadkov, in sicer prevoz odpadkov od lokacije naročnika </w:t>
      </w:r>
      <w:r w:rsidR="005F36F0">
        <w:rPr>
          <w:rFonts w:ascii="Asap" w:hAnsi="Asap" w:cs="Arial"/>
        </w:rPr>
        <w:t xml:space="preserve">- </w:t>
      </w:r>
      <w:r w:rsidR="005F36F0" w:rsidRPr="004E1052">
        <w:rPr>
          <w:rFonts w:ascii="Asap" w:hAnsi="Asap"/>
        </w:rPr>
        <w:t>Tržaška cesta BŠ, Maribor »Predhodno skladišče za odpadke Maribor«</w:t>
      </w:r>
      <w:r w:rsidR="005F36F0">
        <w:rPr>
          <w:rFonts w:ascii="Asap" w:hAnsi="Asap"/>
        </w:rPr>
        <w:t xml:space="preserve">, </w:t>
      </w:r>
      <w:r w:rsidRPr="00AA362E">
        <w:rPr>
          <w:rFonts w:ascii="Asap" w:hAnsi="Asap" w:cs="Arial"/>
        </w:rPr>
        <w:t>do lokacije izvajalca (transportna logistika).</w:t>
      </w:r>
    </w:p>
    <w:p w14:paraId="7131BAC3" w14:textId="77777777" w:rsidR="009700FF" w:rsidRPr="00AA362E" w:rsidRDefault="009700FF" w:rsidP="009700FF">
      <w:pPr>
        <w:jc w:val="both"/>
        <w:rPr>
          <w:rFonts w:ascii="Asap" w:hAnsi="Asap" w:cs="Arial"/>
        </w:rPr>
      </w:pPr>
    </w:p>
    <w:p w14:paraId="1BD6CA25" w14:textId="77777777" w:rsidR="009700FF" w:rsidRPr="00AA362E" w:rsidRDefault="009700FF" w:rsidP="009700FF">
      <w:pPr>
        <w:jc w:val="both"/>
        <w:rPr>
          <w:rFonts w:ascii="Asap" w:hAnsi="Asap" w:cs="Arial"/>
        </w:rPr>
      </w:pPr>
      <w:r w:rsidRPr="00AA362E">
        <w:rPr>
          <w:rFonts w:ascii="Asap" w:hAnsi="Asap" w:cs="Arial"/>
        </w:rPr>
        <w:t>Naročnik si pridržuje pravico, da če tekom izvajanja javnega naročila ugotovi, da lahko sam zagotovi prevoz odpadnega materiala na lokacijo izvajalca, organizira prevoz odpadnega materiala sam. V takšnem primeru obračuna izvajalec naročniku samo strošek obdelave in dokončne oskrbe odpadnega materiala, stroškov nakladanja v tem primeru ni. Tehtanje odpadnega materiala izvede izvajalec na svoje stroške. O možnosti prevoza odpadkov s strani naročnika na lokacijo ponudnika, bo naročnik ponudnika pravočasno obvestil.</w:t>
      </w:r>
    </w:p>
    <w:p w14:paraId="1A15B84C" w14:textId="77777777" w:rsidR="009700FF" w:rsidRPr="00AA362E" w:rsidRDefault="009700FF" w:rsidP="009700FF">
      <w:pPr>
        <w:jc w:val="both"/>
        <w:rPr>
          <w:rFonts w:ascii="Asap" w:hAnsi="Asap" w:cs="Arial"/>
        </w:rPr>
      </w:pPr>
    </w:p>
    <w:p w14:paraId="4E4C00B1" w14:textId="77777777" w:rsidR="009700FF" w:rsidRPr="00AA362E" w:rsidRDefault="009700FF" w:rsidP="009700FF">
      <w:pPr>
        <w:jc w:val="both"/>
        <w:rPr>
          <w:rFonts w:ascii="Asap" w:hAnsi="Asap" w:cs="Arial"/>
        </w:rPr>
      </w:pPr>
      <w:r w:rsidRPr="00AA362E">
        <w:rPr>
          <w:rFonts w:ascii="Asap" w:hAnsi="Asap" w:cs="Arial"/>
        </w:rPr>
        <w:lastRenderedPageBreak/>
        <w:t>Cene vključujejo vse elemente, iz katerih so sestavljene (morebitne trošarine, takse, uvozne dajatve, stroške embalaže, zavarovanj, itd.), davke in morebitne popuste.</w:t>
      </w:r>
    </w:p>
    <w:p w14:paraId="54C37246" w14:textId="77777777" w:rsidR="009700FF" w:rsidRPr="00AA362E" w:rsidRDefault="009700FF" w:rsidP="009700FF">
      <w:pPr>
        <w:jc w:val="both"/>
        <w:rPr>
          <w:rFonts w:ascii="Asap" w:hAnsi="Asap" w:cs="Arial"/>
        </w:rPr>
      </w:pPr>
    </w:p>
    <w:p w14:paraId="6903B773" w14:textId="77777777" w:rsidR="009700FF" w:rsidRPr="00AA362E" w:rsidRDefault="009700FF" w:rsidP="009700FF">
      <w:pPr>
        <w:jc w:val="both"/>
        <w:rPr>
          <w:rFonts w:ascii="Asap" w:hAnsi="Asap" w:cs="Arial"/>
        </w:rPr>
      </w:pPr>
      <w:r w:rsidRPr="00AA362E">
        <w:rPr>
          <w:rFonts w:ascii="Asap" w:hAnsi="Asap" w:cs="Arial"/>
        </w:rPr>
        <w:t>V ceno so zajeti vsi pričakovani stroški, kot so:</w:t>
      </w:r>
    </w:p>
    <w:p w14:paraId="4EA1B6AE" w14:textId="77777777" w:rsidR="009700FF" w:rsidRPr="00AA362E" w:rsidRDefault="009700FF" w:rsidP="009700FF">
      <w:pPr>
        <w:numPr>
          <w:ilvl w:val="0"/>
          <w:numId w:val="22"/>
        </w:numPr>
        <w:jc w:val="both"/>
        <w:rPr>
          <w:rFonts w:ascii="Asap" w:hAnsi="Asap" w:cs="Arial"/>
        </w:rPr>
      </w:pPr>
      <w:r w:rsidRPr="00AA362E">
        <w:rPr>
          <w:rFonts w:ascii="Asap" w:hAnsi="Asap" w:cs="Arial"/>
        </w:rPr>
        <w:t>usklajevanje z naročnikom,</w:t>
      </w:r>
    </w:p>
    <w:p w14:paraId="2CEA0D60" w14:textId="77777777" w:rsidR="009700FF" w:rsidRPr="00AA362E" w:rsidRDefault="009700FF" w:rsidP="009700FF">
      <w:pPr>
        <w:numPr>
          <w:ilvl w:val="0"/>
          <w:numId w:val="22"/>
        </w:numPr>
        <w:jc w:val="both"/>
        <w:rPr>
          <w:rFonts w:ascii="Asap" w:hAnsi="Asap" w:cs="Arial"/>
        </w:rPr>
      </w:pPr>
      <w:r w:rsidRPr="00AA362E">
        <w:rPr>
          <w:rFonts w:ascii="Asap" w:hAnsi="Asap" w:cs="Arial"/>
        </w:rPr>
        <w:t>nabave vsega blaga, ki ga izvajalec potrebuje za izvedbo naročila,</w:t>
      </w:r>
    </w:p>
    <w:p w14:paraId="2A0FDF63" w14:textId="77777777" w:rsidR="009700FF" w:rsidRPr="00AA362E" w:rsidRDefault="009700FF" w:rsidP="009700FF">
      <w:pPr>
        <w:numPr>
          <w:ilvl w:val="0"/>
          <w:numId w:val="22"/>
        </w:numPr>
        <w:jc w:val="both"/>
        <w:rPr>
          <w:rFonts w:ascii="Asap" w:hAnsi="Asap" w:cs="Arial"/>
        </w:rPr>
      </w:pPr>
      <w:r w:rsidRPr="00AA362E">
        <w:rPr>
          <w:rFonts w:ascii="Asap" w:hAnsi="Asap" w:cs="Arial"/>
        </w:rPr>
        <w:t>plačilo vsega strokovnega kadra,</w:t>
      </w:r>
    </w:p>
    <w:p w14:paraId="3DF9A5B1" w14:textId="77777777" w:rsidR="009700FF" w:rsidRPr="00AA362E" w:rsidRDefault="009700FF" w:rsidP="009700FF">
      <w:pPr>
        <w:numPr>
          <w:ilvl w:val="0"/>
          <w:numId w:val="22"/>
        </w:numPr>
        <w:jc w:val="both"/>
        <w:rPr>
          <w:rFonts w:ascii="Asap" w:hAnsi="Asap" w:cs="Arial"/>
        </w:rPr>
      </w:pPr>
      <w:r w:rsidRPr="00AA362E">
        <w:rPr>
          <w:rFonts w:ascii="Asap" w:hAnsi="Asap" w:cs="Arial"/>
        </w:rPr>
        <w:t>zavarovanje prevozov in tovorov,</w:t>
      </w:r>
    </w:p>
    <w:p w14:paraId="2D565124" w14:textId="77777777" w:rsidR="009700FF" w:rsidRPr="00AA362E" w:rsidRDefault="009700FF" w:rsidP="009700FF">
      <w:pPr>
        <w:numPr>
          <w:ilvl w:val="0"/>
          <w:numId w:val="22"/>
        </w:numPr>
        <w:jc w:val="both"/>
        <w:rPr>
          <w:rFonts w:ascii="Asap" w:hAnsi="Asap" w:cs="Arial"/>
        </w:rPr>
      </w:pPr>
      <w:r w:rsidRPr="00AA362E">
        <w:rPr>
          <w:rFonts w:ascii="Asap" w:hAnsi="Asap" w:cs="Arial"/>
        </w:rPr>
        <w:t>transportna logistika od lokacije tehtanja do lokacije izvajalca;</w:t>
      </w:r>
    </w:p>
    <w:p w14:paraId="6373A3C0" w14:textId="77777777" w:rsidR="009700FF" w:rsidRPr="00AA362E" w:rsidRDefault="009700FF" w:rsidP="009700FF">
      <w:pPr>
        <w:numPr>
          <w:ilvl w:val="0"/>
          <w:numId w:val="22"/>
        </w:numPr>
        <w:jc w:val="both"/>
        <w:rPr>
          <w:rFonts w:ascii="Asap" w:hAnsi="Asap" w:cs="Arial"/>
        </w:rPr>
      </w:pPr>
      <w:r w:rsidRPr="00AA362E">
        <w:rPr>
          <w:rFonts w:ascii="Asap" w:hAnsi="Asap" w:cs="Arial"/>
        </w:rPr>
        <w:t>prevzem na prvi lokaciji izvajalca in morebiten nadaljnji transport;</w:t>
      </w:r>
    </w:p>
    <w:p w14:paraId="665DD623" w14:textId="77777777" w:rsidR="009700FF" w:rsidRPr="00AA362E" w:rsidRDefault="009700FF" w:rsidP="009700FF">
      <w:pPr>
        <w:numPr>
          <w:ilvl w:val="0"/>
          <w:numId w:val="22"/>
        </w:numPr>
        <w:jc w:val="both"/>
        <w:rPr>
          <w:rFonts w:ascii="Asap" w:hAnsi="Asap" w:cs="Arial"/>
        </w:rPr>
      </w:pPr>
      <w:r w:rsidRPr="00AA362E">
        <w:rPr>
          <w:rFonts w:ascii="Asap" w:hAnsi="Asap" w:cs="Arial"/>
        </w:rPr>
        <w:t>morebitni popusti in manipulativni stroški,</w:t>
      </w:r>
    </w:p>
    <w:p w14:paraId="38ECF14E" w14:textId="77777777" w:rsidR="009700FF" w:rsidRPr="00AA362E" w:rsidRDefault="009700FF" w:rsidP="009700FF">
      <w:pPr>
        <w:numPr>
          <w:ilvl w:val="0"/>
          <w:numId w:val="22"/>
        </w:numPr>
        <w:jc w:val="both"/>
        <w:rPr>
          <w:rFonts w:ascii="Asap" w:hAnsi="Asap" w:cs="Arial"/>
        </w:rPr>
      </w:pPr>
      <w:r w:rsidRPr="00AA362E">
        <w:rPr>
          <w:rFonts w:ascii="Asap" w:hAnsi="Asap" w:cs="Arial"/>
        </w:rPr>
        <w:t>ipd.</w:t>
      </w:r>
    </w:p>
    <w:p w14:paraId="74F20916" w14:textId="77777777" w:rsidR="009700FF" w:rsidRPr="00AA362E" w:rsidRDefault="009700FF" w:rsidP="009700FF">
      <w:pPr>
        <w:jc w:val="both"/>
        <w:rPr>
          <w:rFonts w:ascii="Asap" w:hAnsi="Asap" w:cs="Arial"/>
        </w:rPr>
      </w:pPr>
    </w:p>
    <w:p w14:paraId="04538356" w14:textId="77777777" w:rsidR="009700FF" w:rsidRPr="00AA362E" w:rsidRDefault="009700FF" w:rsidP="009700FF">
      <w:pPr>
        <w:jc w:val="both"/>
        <w:rPr>
          <w:rFonts w:ascii="Asap" w:hAnsi="Asap" w:cs="Arial"/>
        </w:rPr>
      </w:pPr>
      <w:r w:rsidRPr="00AA362E">
        <w:rPr>
          <w:rFonts w:ascii="Asap" w:hAnsi="Asap" w:cs="Arial"/>
        </w:rPr>
        <w:t>V primeru spremembe zakona, ki ureja davek na dodano vrednost, s katerim se spremeni davčna stopnja predmeta okvirnega sporazuma v času trajanja okvirnega sporazuma, se lahko cene korigirajo izključno v višini nastale davčne spremembe.</w:t>
      </w:r>
    </w:p>
    <w:p w14:paraId="12E234EA" w14:textId="77777777" w:rsidR="009700FF" w:rsidRPr="00AA362E" w:rsidRDefault="009700FF" w:rsidP="009700FF">
      <w:pPr>
        <w:jc w:val="both"/>
        <w:rPr>
          <w:rFonts w:ascii="Asap" w:hAnsi="Asap" w:cs="Arial"/>
        </w:rPr>
      </w:pPr>
    </w:p>
    <w:p w14:paraId="0B14B11B" w14:textId="77777777" w:rsidR="009700FF" w:rsidRPr="00AA362E" w:rsidRDefault="009700FF" w:rsidP="009700FF">
      <w:pPr>
        <w:jc w:val="both"/>
        <w:rPr>
          <w:rFonts w:ascii="Asap" w:hAnsi="Asap"/>
          <w:iCs/>
        </w:rPr>
      </w:pPr>
      <w:r w:rsidRPr="00AA362E">
        <w:rPr>
          <w:rFonts w:ascii="Asap" w:hAnsi="Asap"/>
          <w:iCs/>
        </w:rPr>
        <w:t>Na poziv naročnika je zaradi vodenja evidenc in obveznosti naročnika izvajalec dolžan naročniku posredovati informacije, ločeno za:</w:t>
      </w:r>
    </w:p>
    <w:p w14:paraId="33DAFFD9" w14:textId="77777777" w:rsidR="009700FF" w:rsidRPr="00AA362E" w:rsidRDefault="009700FF" w:rsidP="009700FF">
      <w:pPr>
        <w:numPr>
          <w:ilvl w:val="0"/>
          <w:numId w:val="22"/>
        </w:numPr>
        <w:jc w:val="both"/>
        <w:rPr>
          <w:rFonts w:ascii="Asap" w:hAnsi="Asap" w:cs="Arial"/>
        </w:rPr>
      </w:pPr>
      <w:r w:rsidRPr="00AA362E">
        <w:rPr>
          <w:rFonts w:ascii="Asap" w:hAnsi="Asap" w:cs="Arial"/>
        </w:rPr>
        <w:t>ceno obdelave odpadkov,</w:t>
      </w:r>
    </w:p>
    <w:p w14:paraId="7395F3A8" w14:textId="77777777" w:rsidR="009700FF" w:rsidRPr="00AA362E" w:rsidRDefault="009700FF" w:rsidP="009700FF">
      <w:pPr>
        <w:numPr>
          <w:ilvl w:val="0"/>
          <w:numId w:val="22"/>
        </w:numPr>
        <w:jc w:val="both"/>
        <w:rPr>
          <w:rFonts w:ascii="Asap" w:hAnsi="Asap" w:cs="Arial"/>
        </w:rPr>
      </w:pPr>
      <w:r w:rsidRPr="00AA362E">
        <w:rPr>
          <w:rFonts w:ascii="Asap" w:hAnsi="Asap" w:cs="Arial"/>
        </w:rPr>
        <w:t>ceno prevoza in dokončnega odlaganja oziroma dokončne oskrbe odpadkov po obdelavi.</w:t>
      </w:r>
    </w:p>
    <w:p w14:paraId="5AB16D57" w14:textId="77777777" w:rsidR="009700FF" w:rsidRPr="00AA362E" w:rsidRDefault="009700FF" w:rsidP="009700FF">
      <w:pPr>
        <w:autoSpaceDN w:val="0"/>
        <w:jc w:val="both"/>
        <w:rPr>
          <w:rFonts w:ascii="Asap" w:hAnsi="Asap" w:cs="Arial"/>
          <w:b/>
        </w:rPr>
      </w:pPr>
    </w:p>
    <w:p w14:paraId="63BC7F71" w14:textId="77777777" w:rsidR="009700FF" w:rsidRPr="00AA362E" w:rsidRDefault="009700FF" w:rsidP="009700FF">
      <w:pPr>
        <w:autoSpaceDN w:val="0"/>
        <w:jc w:val="both"/>
        <w:rPr>
          <w:rFonts w:ascii="Asap" w:hAnsi="Asap" w:cs="Arial"/>
          <w:b/>
        </w:rPr>
      </w:pPr>
    </w:p>
    <w:p w14:paraId="5171EDEA"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SPLOŠNI POGOJI IN NAČIN IZVAJANJA OKVIRNEGA SPORAZUMA</w:t>
      </w:r>
    </w:p>
    <w:p w14:paraId="1AC0F803" w14:textId="77777777" w:rsidR="009700FF" w:rsidRPr="00AA362E" w:rsidRDefault="009700FF" w:rsidP="009700FF">
      <w:pPr>
        <w:autoSpaceDN w:val="0"/>
        <w:ind w:right="7"/>
        <w:jc w:val="center"/>
        <w:rPr>
          <w:rFonts w:ascii="Asap" w:hAnsi="Asap" w:cs="Arial"/>
          <w:b/>
        </w:rPr>
      </w:pPr>
    </w:p>
    <w:p w14:paraId="77F741EF"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63A96C87" w14:textId="77777777" w:rsidR="009700FF" w:rsidRPr="00AA362E" w:rsidRDefault="009700FF" w:rsidP="009700FF">
      <w:pPr>
        <w:jc w:val="both"/>
        <w:rPr>
          <w:rFonts w:ascii="Asap" w:hAnsi="Asap"/>
        </w:rPr>
      </w:pPr>
      <w:r w:rsidRPr="00AA362E">
        <w:rPr>
          <w:rFonts w:ascii="Asap" w:hAnsi="Asap"/>
        </w:rPr>
        <w:t>Stranke okvirnega sporazuma soglašajo, da se storitve, ki so predmet tega okvirnega sporazuma, za obdobje od sklenitve tega okvirnega sporazuma do 31. 12. 202</w:t>
      </w:r>
      <w:r>
        <w:rPr>
          <w:rFonts w:ascii="Asap" w:hAnsi="Asap"/>
        </w:rPr>
        <w:t>6</w:t>
      </w:r>
      <w:r w:rsidRPr="00AA362E">
        <w:rPr>
          <w:rFonts w:ascii="Asap" w:hAnsi="Asap"/>
        </w:rPr>
        <w:t xml:space="preserve"> oddajo izvajalcu, ki je v postopku oddaje javnega naročila oddal ekonomsko najugodnejšo ponudbo, tj. izvajalec </w:t>
      </w:r>
      <w:permStart w:id="1964866894"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1964866894"/>
      <w:r w:rsidRPr="00AA362E">
        <w:rPr>
          <w:rFonts w:ascii="Asap" w:hAnsi="Asap"/>
        </w:rPr>
        <w:t xml:space="preserve"> (v nadaljevanju besedila: izbrani izvajalec), in da velja naslednji seznam kandidatov (izvajalcev):</w:t>
      </w:r>
    </w:p>
    <w:p w14:paraId="75B556E0" w14:textId="77777777" w:rsidR="009700FF" w:rsidRPr="00AA362E" w:rsidRDefault="009700FF" w:rsidP="009700FF">
      <w:pPr>
        <w:jc w:val="both"/>
        <w:rPr>
          <w:rFonts w:ascii="Asap" w:hAnsi="Asap"/>
        </w:rPr>
      </w:pPr>
    </w:p>
    <w:tbl>
      <w:tblPr>
        <w:tblW w:w="9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1985"/>
        <w:gridCol w:w="1984"/>
        <w:gridCol w:w="2134"/>
      </w:tblGrid>
      <w:tr w:rsidR="009700FF" w:rsidRPr="00AA362E" w14:paraId="5686FFB9" w14:textId="77777777" w:rsidTr="0098566D">
        <w:trPr>
          <w:trHeight w:val="467"/>
        </w:trPr>
        <w:tc>
          <w:tcPr>
            <w:tcW w:w="908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D2B56D" w14:textId="77777777" w:rsidR="009700FF" w:rsidRPr="00AA362E" w:rsidRDefault="009700FF" w:rsidP="0098566D">
            <w:pPr>
              <w:jc w:val="center"/>
              <w:rPr>
                <w:rFonts w:ascii="Asap" w:hAnsi="Asap"/>
                <w:b/>
                <w:sz w:val="20"/>
                <w:szCs w:val="20"/>
              </w:rPr>
            </w:pPr>
            <w:r w:rsidRPr="00AA362E">
              <w:rPr>
                <w:rFonts w:ascii="Asap" w:hAnsi="Asap"/>
                <w:b/>
                <w:sz w:val="20"/>
                <w:szCs w:val="20"/>
              </w:rPr>
              <w:t>Seznam kandidatov (izvajalcev)</w:t>
            </w:r>
          </w:p>
        </w:tc>
      </w:tr>
      <w:tr w:rsidR="009700FF" w:rsidRPr="00AA362E" w14:paraId="01178291" w14:textId="77777777" w:rsidTr="0098566D">
        <w:trPr>
          <w:trHeight w:val="471"/>
        </w:trPr>
        <w:tc>
          <w:tcPr>
            <w:tcW w:w="851" w:type="dxa"/>
            <w:tcBorders>
              <w:top w:val="single" w:sz="4" w:space="0" w:color="auto"/>
              <w:left w:val="single" w:sz="4" w:space="0" w:color="auto"/>
              <w:bottom w:val="single" w:sz="4" w:space="0" w:color="auto"/>
              <w:right w:val="single" w:sz="4" w:space="0" w:color="auto"/>
            </w:tcBorders>
            <w:vAlign w:val="center"/>
          </w:tcPr>
          <w:p w14:paraId="140D2FFB" w14:textId="77777777" w:rsidR="009700FF" w:rsidRPr="00AA362E" w:rsidRDefault="009700FF" w:rsidP="0098566D">
            <w:pPr>
              <w:jc w:val="center"/>
              <w:rPr>
                <w:rFonts w:cs="Arial"/>
                <w:b/>
                <w:sz w:val="18"/>
                <w:szCs w:val="18"/>
              </w:rPr>
            </w:pPr>
            <w:proofErr w:type="spellStart"/>
            <w:r w:rsidRPr="00AA362E">
              <w:rPr>
                <w:rFonts w:cs="Arial"/>
                <w:b/>
                <w:sz w:val="20"/>
                <w:szCs w:val="20"/>
              </w:rPr>
              <w:t>Zap</w:t>
            </w:r>
            <w:proofErr w:type="spellEnd"/>
            <w:r w:rsidRPr="00AA362E">
              <w:rPr>
                <w:rFonts w:cs="Arial"/>
                <w:b/>
                <w:sz w:val="20"/>
                <w:szCs w:val="20"/>
              </w:rPr>
              <w:t>. št.</w:t>
            </w:r>
          </w:p>
        </w:tc>
        <w:tc>
          <w:tcPr>
            <w:tcW w:w="2126" w:type="dxa"/>
            <w:tcBorders>
              <w:top w:val="single" w:sz="4" w:space="0" w:color="auto"/>
              <w:left w:val="single" w:sz="4" w:space="0" w:color="auto"/>
              <w:bottom w:val="single" w:sz="4" w:space="0" w:color="auto"/>
              <w:right w:val="single" w:sz="4" w:space="0" w:color="auto"/>
            </w:tcBorders>
            <w:vAlign w:val="center"/>
          </w:tcPr>
          <w:p w14:paraId="58F66681" w14:textId="77777777" w:rsidR="009700FF" w:rsidRPr="00AA362E" w:rsidRDefault="009700FF" w:rsidP="0098566D">
            <w:pPr>
              <w:jc w:val="center"/>
              <w:rPr>
                <w:rFonts w:ascii="Asap" w:hAnsi="Asap"/>
                <w:b/>
                <w:sz w:val="20"/>
                <w:szCs w:val="20"/>
              </w:rPr>
            </w:pPr>
            <w:r w:rsidRPr="00AA362E">
              <w:rPr>
                <w:rFonts w:ascii="Asap" w:hAnsi="Asap" w:cs="Arial"/>
                <w:b/>
                <w:sz w:val="20"/>
                <w:szCs w:val="20"/>
              </w:rPr>
              <w:t>Izvajalec:</w:t>
            </w:r>
          </w:p>
        </w:tc>
        <w:tc>
          <w:tcPr>
            <w:tcW w:w="1985" w:type="dxa"/>
            <w:tcBorders>
              <w:top w:val="single" w:sz="4" w:space="0" w:color="auto"/>
              <w:left w:val="single" w:sz="4" w:space="0" w:color="auto"/>
              <w:bottom w:val="single" w:sz="4" w:space="0" w:color="auto"/>
              <w:right w:val="single" w:sz="4" w:space="0" w:color="auto"/>
            </w:tcBorders>
            <w:vAlign w:val="center"/>
          </w:tcPr>
          <w:p w14:paraId="7FC75726" w14:textId="78C7CB60" w:rsidR="009700FF" w:rsidRPr="00AA362E" w:rsidRDefault="009700FF" w:rsidP="0098566D">
            <w:pPr>
              <w:jc w:val="center"/>
              <w:rPr>
                <w:rFonts w:ascii="Asap" w:hAnsi="Asap" w:cs="Arial"/>
                <w:b/>
                <w:sz w:val="20"/>
                <w:szCs w:val="20"/>
              </w:rPr>
            </w:pPr>
            <w:r w:rsidRPr="00AA362E">
              <w:rPr>
                <w:rFonts w:ascii="Asap" w:hAnsi="Asap" w:cs="Arial"/>
                <w:b/>
                <w:sz w:val="20"/>
                <w:szCs w:val="20"/>
              </w:rPr>
              <w:t>Cena obdelave (C</w:t>
            </w:r>
            <w:r w:rsidRPr="00AA362E">
              <w:rPr>
                <w:rFonts w:ascii="Asap" w:hAnsi="Asap" w:cs="Arial"/>
                <w:b/>
                <w:sz w:val="20"/>
                <w:szCs w:val="20"/>
                <w:vertAlign w:val="subscript"/>
              </w:rPr>
              <w:t>O</w:t>
            </w:r>
            <w:r w:rsidRPr="00AA362E">
              <w:rPr>
                <w:rFonts w:ascii="Asap" w:hAnsi="Asap" w:cs="Arial"/>
                <w:b/>
                <w:sz w:val="20"/>
                <w:szCs w:val="20"/>
              </w:rPr>
              <w:t>) na enoto v EUR/</w:t>
            </w:r>
            <w:r w:rsidR="004E1052">
              <w:rPr>
                <w:rFonts w:ascii="Asap" w:hAnsi="Asap" w:cs="Arial"/>
                <w:b/>
                <w:sz w:val="20"/>
                <w:szCs w:val="20"/>
              </w:rPr>
              <w:t>kg</w:t>
            </w:r>
            <w:r w:rsidRPr="00AA362E">
              <w:rPr>
                <w:rFonts w:ascii="Asap" w:hAnsi="Asap" w:cs="Arial"/>
                <w:b/>
                <w:sz w:val="20"/>
                <w:szCs w:val="20"/>
              </w:rPr>
              <w:t xml:space="preserve"> brez DDV</w:t>
            </w:r>
          </w:p>
        </w:tc>
        <w:tc>
          <w:tcPr>
            <w:tcW w:w="1984" w:type="dxa"/>
            <w:tcBorders>
              <w:top w:val="single" w:sz="4" w:space="0" w:color="auto"/>
              <w:left w:val="single" w:sz="4" w:space="0" w:color="auto"/>
              <w:bottom w:val="single" w:sz="4" w:space="0" w:color="auto"/>
              <w:right w:val="single" w:sz="4" w:space="0" w:color="auto"/>
            </w:tcBorders>
            <w:vAlign w:val="center"/>
          </w:tcPr>
          <w:p w14:paraId="1D67496A" w14:textId="3D6E8EC2" w:rsidR="009700FF" w:rsidRPr="00AA362E" w:rsidRDefault="009700FF" w:rsidP="0098566D">
            <w:pPr>
              <w:jc w:val="center"/>
              <w:rPr>
                <w:rFonts w:ascii="Asap" w:hAnsi="Asap"/>
                <w:b/>
                <w:sz w:val="20"/>
                <w:szCs w:val="20"/>
              </w:rPr>
            </w:pPr>
            <w:r w:rsidRPr="00AA362E">
              <w:rPr>
                <w:rFonts w:ascii="Asap" w:hAnsi="Asap" w:cs="Arial"/>
                <w:b/>
                <w:sz w:val="20"/>
                <w:szCs w:val="20"/>
              </w:rPr>
              <w:t>Cena logistika (C</w:t>
            </w:r>
            <w:r w:rsidRPr="00AA362E">
              <w:rPr>
                <w:rFonts w:ascii="Asap" w:hAnsi="Asap" w:cs="Arial"/>
                <w:b/>
                <w:sz w:val="20"/>
                <w:szCs w:val="20"/>
                <w:vertAlign w:val="subscript"/>
              </w:rPr>
              <w:t>L</w:t>
            </w:r>
            <w:r w:rsidRPr="00AA362E">
              <w:rPr>
                <w:rFonts w:ascii="Asap" w:hAnsi="Asap" w:cs="Arial"/>
                <w:b/>
                <w:sz w:val="20"/>
                <w:szCs w:val="20"/>
              </w:rPr>
              <w:t>) na enoto v EUR/</w:t>
            </w:r>
            <w:r w:rsidR="004E1052">
              <w:rPr>
                <w:rFonts w:ascii="Asap" w:hAnsi="Asap" w:cs="Arial"/>
                <w:b/>
                <w:sz w:val="20"/>
                <w:szCs w:val="20"/>
              </w:rPr>
              <w:t>kg</w:t>
            </w:r>
            <w:r w:rsidRPr="00AA362E">
              <w:rPr>
                <w:rFonts w:ascii="Asap" w:hAnsi="Asap" w:cs="Arial"/>
                <w:b/>
                <w:sz w:val="20"/>
                <w:szCs w:val="20"/>
              </w:rPr>
              <w:t xml:space="preserve"> brez DDV</w:t>
            </w:r>
          </w:p>
        </w:tc>
        <w:tc>
          <w:tcPr>
            <w:tcW w:w="2134" w:type="dxa"/>
            <w:tcBorders>
              <w:top w:val="single" w:sz="4" w:space="0" w:color="auto"/>
              <w:left w:val="single" w:sz="4" w:space="0" w:color="auto"/>
              <w:bottom w:val="single" w:sz="4" w:space="0" w:color="auto"/>
              <w:right w:val="single" w:sz="4" w:space="0" w:color="auto"/>
            </w:tcBorders>
            <w:vAlign w:val="center"/>
          </w:tcPr>
          <w:p w14:paraId="1E781DAF" w14:textId="1C7F0C8F" w:rsidR="009700FF" w:rsidRPr="00AA362E" w:rsidRDefault="009700FF" w:rsidP="0098566D">
            <w:pPr>
              <w:jc w:val="center"/>
              <w:rPr>
                <w:rFonts w:ascii="Asap" w:hAnsi="Asap"/>
                <w:b/>
                <w:sz w:val="20"/>
                <w:szCs w:val="20"/>
              </w:rPr>
            </w:pPr>
            <w:r w:rsidRPr="00AA362E">
              <w:rPr>
                <w:rFonts w:ascii="Asap" w:hAnsi="Asap" w:cs="Arial"/>
                <w:b/>
                <w:sz w:val="20"/>
                <w:szCs w:val="20"/>
              </w:rPr>
              <w:t>Skupna ponudbena cena v EUR/</w:t>
            </w:r>
            <w:r w:rsidR="004E1052">
              <w:rPr>
                <w:rFonts w:ascii="Asap" w:hAnsi="Asap" w:cs="Arial"/>
                <w:b/>
                <w:sz w:val="20"/>
                <w:szCs w:val="20"/>
              </w:rPr>
              <w:t>kg</w:t>
            </w:r>
            <w:r w:rsidRPr="00AA362E">
              <w:rPr>
                <w:rFonts w:ascii="Asap" w:hAnsi="Asap" w:cs="Arial"/>
                <w:b/>
                <w:sz w:val="20"/>
                <w:szCs w:val="20"/>
              </w:rPr>
              <w:t xml:space="preserve"> brez DDV</w:t>
            </w:r>
          </w:p>
        </w:tc>
      </w:tr>
      <w:tr w:rsidR="009700FF" w:rsidRPr="00AA362E" w14:paraId="4E3AB889" w14:textId="77777777" w:rsidTr="0098566D">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7DF8ACCB" w14:textId="77777777" w:rsidR="009700FF" w:rsidRPr="00AA362E" w:rsidRDefault="009700FF" w:rsidP="0098566D">
            <w:pPr>
              <w:jc w:val="center"/>
              <w:rPr>
                <w:bCs/>
                <w:sz w:val="20"/>
                <w:szCs w:val="20"/>
              </w:rPr>
            </w:pPr>
            <w:r w:rsidRPr="00AA362E">
              <w:rPr>
                <w:bCs/>
                <w:sz w:val="20"/>
                <w:szCs w:val="20"/>
              </w:rPr>
              <w:t>1.</w:t>
            </w:r>
          </w:p>
        </w:tc>
        <w:permStart w:id="466295269" w:edGrp="everyone"/>
        <w:tc>
          <w:tcPr>
            <w:tcW w:w="2126" w:type="dxa"/>
            <w:tcBorders>
              <w:top w:val="single" w:sz="4" w:space="0" w:color="auto"/>
              <w:left w:val="single" w:sz="4" w:space="0" w:color="auto"/>
              <w:bottom w:val="single" w:sz="4" w:space="0" w:color="auto"/>
              <w:right w:val="single" w:sz="4" w:space="0" w:color="auto"/>
            </w:tcBorders>
            <w:vAlign w:val="center"/>
            <w:hideMark/>
          </w:tcPr>
          <w:p w14:paraId="4809E9D3" w14:textId="77777777" w:rsidR="009700FF" w:rsidRPr="00AA362E" w:rsidRDefault="009700FF" w:rsidP="0098566D">
            <w:pP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466295269"/>
          </w:p>
        </w:tc>
        <w:permStart w:id="663512721" w:edGrp="everyone"/>
        <w:tc>
          <w:tcPr>
            <w:tcW w:w="1985" w:type="dxa"/>
            <w:tcBorders>
              <w:top w:val="single" w:sz="4" w:space="0" w:color="auto"/>
              <w:left w:val="single" w:sz="4" w:space="0" w:color="auto"/>
              <w:bottom w:val="single" w:sz="4" w:space="0" w:color="auto"/>
              <w:right w:val="single" w:sz="4" w:space="0" w:color="auto"/>
            </w:tcBorders>
            <w:vAlign w:val="center"/>
          </w:tcPr>
          <w:p w14:paraId="3F5C0F41" w14:textId="77777777" w:rsidR="009700FF" w:rsidRPr="00AA362E" w:rsidRDefault="009700FF" w:rsidP="0098566D">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663512721"/>
            <w:r w:rsidRPr="00AA362E">
              <w:rPr>
                <w:rFonts w:ascii="Asap" w:hAnsi="Asap"/>
                <w:bCs/>
                <w:sz w:val="20"/>
                <w:szCs w:val="20"/>
              </w:rPr>
              <w:t xml:space="preserve"> EUR</w:t>
            </w:r>
          </w:p>
        </w:tc>
        <w:permStart w:id="616916692" w:edGrp="everyone"/>
        <w:tc>
          <w:tcPr>
            <w:tcW w:w="1984" w:type="dxa"/>
            <w:tcBorders>
              <w:top w:val="single" w:sz="4" w:space="0" w:color="auto"/>
              <w:left w:val="single" w:sz="4" w:space="0" w:color="auto"/>
              <w:bottom w:val="single" w:sz="4" w:space="0" w:color="auto"/>
              <w:right w:val="single" w:sz="4" w:space="0" w:color="auto"/>
            </w:tcBorders>
            <w:vAlign w:val="center"/>
          </w:tcPr>
          <w:p w14:paraId="49C21504" w14:textId="77777777" w:rsidR="009700FF" w:rsidRPr="00AA362E" w:rsidRDefault="009700FF" w:rsidP="0098566D">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616916692"/>
            <w:r w:rsidRPr="00AA362E">
              <w:rPr>
                <w:rFonts w:ascii="Asap" w:hAnsi="Asap"/>
                <w:bCs/>
                <w:sz w:val="20"/>
                <w:szCs w:val="20"/>
              </w:rPr>
              <w:t xml:space="preserve"> EUR</w:t>
            </w:r>
          </w:p>
        </w:tc>
        <w:permStart w:id="2028425964" w:edGrp="everyone"/>
        <w:tc>
          <w:tcPr>
            <w:tcW w:w="2134" w:type="dxa"/>
            <w:tcBorders>
              <w:top w:val="single" w:sz="4" w:space="0" w:color="auto"/>
              <w:left w:val="single" w:sz="4" w:space="0" w:color="auto"/>
              <w:bottom w:val="single" w:sz="4" w:space="0" w:color="auto"/>
              <w:right w:val="single" w:sz="4" w:space="0" w:color="auto"/>
            </w:tcBorders>
            <w:vAlign w:val="center"/>
          </w:tcPr>
          <w:p w14:paraId="35AD2394" w14:textId="77777777" w:rsidR="009700FF" w:rsidRPr="00AA362E" w:rsidRDefault="009700FF" w:rsidP="0098566D">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2028425964"/>
            <w:r w:rsidRPr="00AA362E">
              <w:rPr>
                <w:rFonts w:ascii="Asap" w:hAnsi="Asap"/>
                <w:bCs/>
                <w:sz w:val="20"/>
                <w:szCs w:val="20"/>
              </w:rPr>
              <w:t xml:space="preserve"> EUR</w:t>
            </w:r>
          </w:p>
        </w:tc>
      </w:tr>
      <w:tr w:rsidR="009700FF" w:rsidRPr="00AA362E" w14:paraId="11AA32C4" w14:textId="77777777" w:rsidTr="0098566D">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3DC63C75" w14:textId="77777777" w:rsidR="009700FF" w:rsidRPr="00AA362E" w:rsidRDefault="009700FF" w:rsidP="0098566D">
            <w:pPr>
              <w:jc w:val="center"/>
              <w:rPr>
                <w:bCs/>
                <w:sz w:val="20"/>
                <w:szCs w:val="20"/>
              </w:rPr>
            </w:pPr>
            <w:r w:rsidRPr="00AA362E">
              <w:rPr>
                <w:bCs/>
                <w:sz w:val="20"/>
                <w:szCs w:val="20"/>
              </w:rPr>
              <w:t>2.</w:t>
            </w:r>
          </w:p>
        </w:tc>
        <w:permStart w:id="1472400309" w:edGrp="everyone"/>
        <w:tc>
          <w:tcPr>
            <w:tcW w:w="2126" w:type="dxa"/>
            <w:tcBorders>
              <w:top w:val="single" w:sz="4" w:space="0" w:color="auto"/>
              <w:left w:val="single" w:sz="4" w:space="0" w:color="auto"/>
              <w:bottom w:val="single" w:sz="4" w:space="0" w:color="auto"/>
              <w:right w:val="single" w:sz="4" w:space="0" w:color="auto"/>
            </w:tcBorders>
            <w:vAlign w:val="center"/>
          </w:tcPr>
          <w:p w14:paraId="790A226D" w14:textId="77777777" w:rsidR="009700FF" w:rsidRPr="00AA362E" w:rsidRDefault="009700FF" w:rsidP="0098566D">
            <w:pP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472400309"/>
          </w:p>
        </w:tc>
        <w:permStart w:id="1449070447" w:edGrp="everyone"/>
        <w:tc>
          <w:tcPr>
            <w:tcW w:w="1985" w:type="dxa"/>
            <w:tcBorders>
              <w:top w:val="single" w:sz="4" w:space="0" w:color="auto"/>
              <w:left w:val="single" w:sz="4" w:space="0" w:color="auto"/>
              <w:bottom w:val="single" w:sz="4" w:space="0" w:color="auto"/>
              <w:right w:val="single" w:sz="4" w:space="0" w:color="auto"/>
            </w:tcBorders>
            <w:vAlign w:val="center"/>
          </w:tcPr>
          <w:p w14:paraId="14D7AC35" w14:textId="77777777" w:rsidR="009700FF" w:rsidRPr="00AA362E" w:rsidRDefault="009700FF" w:rsidP="0098566D">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449070447"/>
            <w:r w:rsidRPr="00AA362E">
              <w:rPr>
                <w:rFonts w:ascii="Asap" w:hAnsi="Asap"/>
                <w:bCs/>
                <w:sz w:val="20"/>
                <w:szCs w:val="20"/>
              </w:rPr>
              <w:t xml:space="preserve"> EUR</w:t>
            </w:r>
          </w:p>
        </w:tc>
        <w:permStart w:id="1118253764" w:edGrp="everyone"/>
        <w:tc>
          <w:tcPr>
            <w:tcW w:w="1984" w:type="dxa"/>
            <w:tcBorders>
              <w:top w:val="single" w:sz="4" w:space="0" w:color="auto"/>
              <w:left w:val="single" w:sz="4" w:space="0" w:color="auto"/>
              <w:bottom w:val="single" w:sz="4" w:space="0" w:color="auto"/>
              <w:right w:val="single" w:sz="4" w:space="0" w:color="auto"/>
            </w:tcBorders>
            <w:vAlign w:val="center"/>
          </w:tcPr>
          <w:p w14:paraId="30F6236E" w14:textId="77777777" w:rsidR="009700FF" w:rsidRPr="00AA362E" w:rsidRDefault="009700FF" w:rsidP="0098566D">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118253764"/>
            <w:r w:rsidRPr="00AA362E">
              <w:rPr>
                <w:rFonts w:ascii="Asap" w:hAnsi="Asap"/>
                <w:bCs/>
                <w:sz w:val="20"/>
                <w:szCs w:val="20"/>
              </w:rPr>
              <w:t xml:space="preserve"> EUR</w:t>
            </w:r>
          </w:p>
        </w:tc>
        <w:permStart w:id="1544827375" w:edGrp="everyone"/>
        <w:tc>
          <w:tcPr>
            <w:tcW w:w="2134" w:type="dxa"/>
            <w:tcBorders>
              <w:top w:val="single" w:sz="4" w:space="0" w:color="auto"/>
              <w:left w:val="single" w:sz="4" w:space="0" w:color="auto"/>
              <w:bottom w:val="single" w:sz="4" w:space="0" w:color="auto"/>
              <w:right w:val="single" w:sz="4" w:space="0" w:color="auto"/>
            </w:tcBorders>
            <w:vAlign w:val="center"/>
          </w:tcPr>
          <w:p w14:paraId="6DB9F2F2" w14:textId="77777777" w:rsidR="009700FF" w:rsidRPr="00AA362E" w:rsidRDefault="009700FF" w:rsidP="0098566D">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544827375"/>
            <w:r w:rsidRPr="00AA362E">
              <w:rPr>
                <w:rFonts w:ascii="Asap" w:hAnsi="Asap"/>
                <w:bCs/>
                <w:sz w:val="20"/>
                <w:szCs w:val="20"/>
              </w:rPr>
              <w:t xml:space="preserve"> EUR</w:t>
            </w:r>
          </w:p>
        </w:tc>
      </w:tr>
      <w:tr w:rsidR="009700FF" w:rsidRPr="00AA362E" w14:paraId="1FECB5A9" w14:textId="77777777" w:rsidTr="0098566D">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496A3EA0" w14:textId="77777777" w:rsidR="009700FF" w:rsidRPr="00AA362E" w:rsidRDefault="009700FF" w:rsidP="0098566D">
            <w:pPr>
              <w:jc w:val="center"/>
              <w:rPr>
                <w:bCs/>
                <w:sz w:val="20"/>
                <w:szCs w:val="20"/>
              </w:rPr>
            </w:pPr>
            <w:r w:rsidRPr="00AA362E">
              <w:rPr>
                <w:bCs/>
                <w:sz w:val="20"/>
                <w:szCs w:val="20"/>
              </w:rPr>
              <w:t>3.</w:t>
            </w:r>
          </w:p>
        </w:tc>
        <w:permStart w:id="1271146893" w:edGrp="everyone"/>
        <w:tc>
          <w:tcPr>
            <w:tcW w:w="2126" w:type="dxa"/>
            <w:tcBorders>
              <w:top w:val="single" w:sz="4" w:space="0" w:color="auto"/>
              <w:left w:val="single" w:sz="4" w:space="0" w:color="auto"/>
              <w:bottom w:val="single" w:sz="4" w:space="0" w:color="auto"/>
              <w:right w:val="single" w:sz="4" w:space="0" w:color="auto"/>
            </w:tcBorders>
            <w:vAlign w:val="center"/>
          </w:tcPr>
          <w:p w14:paraId="0BF16D86" w14:textId="77777777" w:rsidR="009700FF" w:rsidRPr="00AA362E" w:rsidRDefault="009700FF" w:rsidP="0098566D">
            <w:pP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271146893"/>
          </w:p>
        </w:tc>
        <w:permStart w:id="283856948" w:edGrp="everyone"/>
        <w:tc>
          <w:tcPr>
            <w:tcW w:w="1985" w:type="dxa"/>
            <w:tcBorders>
              <w:top w:val="single" w:sz="4" w:space="0" w:color="auto"/>
              <w:left w:val="single" w:sz="4" w:space="0" w:color="auto"/>
              <w:bottom w:val="single" w:sz="4" w:space="0" w:color="auto"/>
              <w:right w:val="single" w:sz="4" w:space="0" w:color="auto"/>
            </w:tcBorders>
            <w:vAlign w:val="center"/>
          </w:tcPr>
          <w:p w14:paraId="480368A6" w14:textId="77777777" w:rsidR="009700FF" w:rsidRPr="00AA362E" w:rsidRDefault="009700FF" w:rsidP="0098566D">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283856948"/>
            <w:r w:rsidRPr="00AA362E">
              <w:rPr>
                <w:rFonts w:ascii="Asap" w:hAnsi="Asap"/>
                <w:bCs/>
                <w:sz w:val="20"/>
                <w:szCs w:val="20"/>
              </w:rPr>
              <w:t xml:space="preserve"> EUR</w:t>
            </w:r>
          </w:p>
        </w:tc>
        <w:permStart w:id="470625790" w:edGrp="everyone"/>
        <w:tc>
          <w:tcPr>
            <w:tcW w:w="1984" w:type="dxa"/>
            <w:tcBorders>
              <w:top w:val="single" w:sz="4" w:space="0" w:color="auto"/>
              <w:left w:val="single" w:sz="4" w:space="0" w:color="auto"/>
              <w:bottom w:val="single" w:sz="4" w:space="0" w:color="auto"/>
              <w:right w:val="single" w:sz="4" w:space="0" w:color="auto"/>
            </w:tcBorders>
            <w:vAlign w:val="center"/>
          </w:tcPr>
          <w:p w14:paraId="45D28045" w14:textId="77777777" w:rsidR="009700FF" w:rsidRPr="00AA362E" w:rsidRDefault="009700FF" w:rsidP="0098566D">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470625790"/>
            <w:r w:rsidRPr="00AA362E">
              <w:rPr>
                <w:rFonts w:ascii="Asap" w:hAnsi="Asap"/>
                <w:bCs/>
                <w:sz w:val="20"/>
                <w:szCs w:val="20"/>
              </w:rPr>
              <w:t xml:space="preserve"> EUR</w:t>
            </w:r>
          </w:p>
        </w:tc>
        <w:permStart w:id="1148739835" w:edGrp="everyone"/>
        <w:tc>
          <w:tcPr>
            <w:tcW w:w="2134" w:type="dxa"/>
            <w:tcBorders>
              <w:top w:val="single" w:sz="4" w:space="0" w:color="auto"/>
              <w:left w:val="single" w:sz="4" w:space="0" w:color="auto"/>
              <w:bottom w:val="single" w:sz="4" w:space="0" w:color="auto"/>
              <w:right w:val="single" w:sz="4" w:space="0" w:color="auto"/>
            </w:tcBorders>
            <w:vAlign w:val="center"/>
          </w:tcPr>
          <w:p w14:paraId="378FBA59" w14:textId="77777777" w:rsidR="009700FF" w:rsidRPr="00AA362E" w:rsidRDefault="009700FF" w:rsidP="0098566D">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148739835"/>
            <w:r w:rsidRPr="00AA362E">
              <w:rPr>
                <w:rFonts w:ascii="Asap" w:hAnsi="Asap"/>
                <w:bCs/>
                <w:sz w:val="20"/>
                <w:szCs w:val="20"/>
              </w:rPr>
              <w:t xml:space="preserve"> EUR</w:t>
            </w:r>
          </w:p>
        </w:tc>
      </w:tr>
    </w:tbl>
    <w:p w14:paraId="5701D941" w14:textId="77777777" w:rsidR="009700FF" w:rsidRPr="00AA362E" w:rsidRDefault="009700FF" w:rsidP="009700FF">
      <w:pPr>
        <w:rPr>
          <w:rFonts w:ascii="Asap" w:hAnsi="Asap"/>
        </w:rPr>
      </w:pPr>
    </w:p>
    <w:p w14:paraId="7CF869AD" w14:textId="77777777" w:rsidR="009700FF" w:rsidRPr="00AA362E" w:rsidRDefault="009700FF" w:rsidP="009700FF">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567" w:right="6" w:hanging="283"/>
        <w:jc w:val="center"/>
        <w:textAlignment w:val="baseline"/>
        <w:rPr>
          <w:rFonts w:ascii="Asap" w:eastAsia="Calibri" w:hAnsi="Asap" w:cs="Arial"/>
          <w:color w:val="auto"/>
          <w:kern w:val="3"/>
          <w:lang w:eastAsia="zh-CN"/>
        </w:rPr>
      </w:pPr>
      <w:r w:rsidRPr="00AA362E">
        <w:rPr>
          <w:rFonts w:ascii="Asap" w:eastAsia="Calibri" w:hAnsi="Asap" w:cs="Arial"/>
          <w:b/>
          <w:color w:val="auto"/>
          <w:kern w:val="3"/>
          <w:lang w:eastAsia="zh-CN"/>
        </w:rPr>
        <w:t>člen</w:t>
      </w:r>
    </w:p>
    <w:p w14:paraId="314933DB" w14:textId="7B3052E9" w:rsidR="007E394A" w:rsidRPr="001C7E9F" w:rsidRDefault="009700FF" w:rsidP="007E3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sap" w:hAnsi="Asap"/>
        </w:rPr>
      </w:pPr>
      <w:r w:rsidRPr="00AA362E">
        <w:rPr>
          <w:rFonts w:ascii="Asap" w:hAnsi="Asap"/>
        </w:rPr>
        <w:lastRenderedPageBreak/>
        <w:t xml:space="preserve">Prevzem odpadkov se vrši na lokaciji naročnika </w:t>
      </w:r>
      <w:r w:rsidR="004E1052" w:rsidRPr="004E1052">
        <w:rPr>
          <w:rFonts w:ascii="Asap" w:hAnsi="Asap"/>
        </w:rPr>
        <w:t>Tržaška cesta BŠ, Maribor »Predhodno skladišče za odpadke Maribor«</w:t>
      </w:r>
      <w:r w:rsidR="004E1052">
        <w:rPr>
          <w:rFonts w:ascii="Asap" w:hAnsi="Asap"/>
        </w:rPr>
        <w:t>.</w:t>
      </w:r>
      <w:r w:rsidRPr="00AA362E">
        <w:rPr>
          <w:rFonts w:ascii="Asap" w:hAnsi="Asap"/>
        </w:rPr>
        <w:t xml:space="preserve"> </w:t>
      </w:r>
      <w:r w:rsidRPr="00AA362E">
        <w:rPr>
          <w:rFonts w:ascii="Asap" w:hAnsi="Asap" w:cs="Arial"/>
        </w:rPr>
        <w:t xml:space="preserve">Na lokaciji prevzema se odpadki prevzamejo v naslednjem delovnem času </w:t>
      </w:r>
      <w:r w:rsidR="007E394A">
        <w:rPr>
          <w:rFonts w:ascii="Asap" w:hAnsi="Asap"/>
        </w:rPr>
        <w:t>od</w:t>
      </w:r>
      <w:r w:rsidR="007E394A" w:rsidRPr="001C7E9F">
        <w:rPr>
          <w:rFonts w:ascii="Asap" w:hAnsi="Asap"/>
        </w:rPr>
        <w:t xml:space="preserve"> ponedeljka do petka od 6:00 do 14:00 ure in v sobotah ter na delovne praznike naročnika od 6:00 do 10:00 ure.</w:t>
      </w:r>
    </w:p>
    <w:p w14:paraId="1B520A13" w14:textId="77777777" w:rsidR="009700FF" w:rsidRPr="00AA362E" w:rsidRDefault="009700FF" w:rsidP="009700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b/>
          <w:bCs/>
          <w:sz w:val="18"/>
          <w:szCs w:val="18"/>
        </w:rPr>
      </w:pPr>
    </w:p>
    <w:p w14:paraId="3559423C" w14:textId="3EA3F725" w:rsidR="009700FF" w:rsidRPr="00AA362E" w:rsidRDefault="009700FF" w:rsidP="009700FF">
      <w:pPr>
        <w:jc w:val="both"/>
        <w:rPr>
          <w:rFonts w:ascii="Asap" w:hAnsi="Asap" w:cs="Arial"/>
        </w:rPr>
      </w:pPr>
      <w:r w:rsidRPr="00AA362E">
        <w:rPr>
          <w:rFonts w:ascii="Asap" w:hAnsi="Asap" w:cs="Arial"/>
        </w:rPr>
        <w:t xml:space="preserve">Izvajalec se zavezuje, da bodo storitve realizirane najpozneje v </w:t>
      </w:r>
      <w:r w:rsidR="005F36F0">
        <w:rPr>
          <w:rFonts w:ascii="Asap" w:hAnsi="Asap"/>
          <w:iCs/>
        </w:rPr>
        <w:t xml:space="preserve">48 delovnih urah </w:t>
      </w:r>
      <w:r w:rsidRPr="00AA362E">
        <w:rPr>
          <w:rFonts w:ascii="Asap" w:hAnsi="Asap" w:cs="Arial"/>
        </w:rPr>
        <w:t xml:space="preserve">od prejema posameznega naročila s strani naročnika. </w:t>
      </w:r>
    </w:p>
    <w:p w14:paraId="3C4ECEA4" w14:textId="77777777" w:rsidR="009700FF" w:rsidRPr="00AA362E" w:rsidRDefault="009700FF" w:rsidP="009700FF">
      <w:pPr>
        <w:jc w:val="both"/>
        <w:rPr>
          <w:rFonts w:ascii="Asap" w:hAnsi="Asap" w:cs="Arial"/>
        </w:rPr>
      </w:pPr>
    </w:p>
    <w:p w14:paraId="365A3110" w14:textId="77777777" w:rsidR="009700FF" w:rsidRPr="00AA362E" w:rsidRDefault="009700FF" w:rsidP="009700FF">
      <w:pPr>
        <w:jc w:val="both"/>
        <w:rPr>
          <w:rFonts w:ascii="Asap" w:hAnsi="Asap" w:cs="Arial"/>
        </w:rPr>
      </w:pPr>
      <w:r w:rsidRPr="00AA362E">
        <w:rPr>
          <w:rFonts w:ascii="Asap" w:hAnsi="Asap" w:cs="Arial"/>
        </w:rPr>
        <w:t>Naročnik bo posamezna naročila v času veljavnosti tega okvirnega sporazuma izvajalcu oddajal sukcesivno na podlagi pisnih naročilnic, poslanih po pošti ali elektronski pošti. Naročnik bo pri tem upošteval podatke o naslovu in elektronski pošti, ki jih je izvajalec navedel v ponudbi. Izvajalec se zavezuje, da bo vsakršno spremembo kontaktnih podatkov nemudoma sporočil naročniku. Naročnik in izvajalec se bosta pred vsakim prevzemom odpadkov vnaprej dogovorila o točnem terminu prevzema odpadkov.</w:t>
      </w:r>
    </w:p>
    <w:p w14:paraId="3D18F13A" w14:textId="77777777" w:rsidR="009700FF" w:rsidRPr="00AA362E" w:rsidRDefault="009700FF" w:rsidP="009700FF">
      <w:pPr>
        <w:jc w:val="both"/>
        <w:rPr>
          <w:rFonts w:ascii="Asap" w:hAnsi="Asap" w:cs="Arial"/>
        </w:rPr>
      </w:pPr>
    </w:p>
    <w:p w14:paraId="00EB23AD" w14:textId="77777777" w:rsidR="009700FF" w:rsidRPr="00AA362E" w:rsidRDefault="009700FF" w:rsidP="009700FF">
      <w:pPr>
        <w:autoSpaceDE w:val="0"/>
        <w:autoSpaceDN w:val="0"/>
        <w:adjustRightInd w:val="0"/>
        <w:jc w:val="both"/>
        <w:rPr>
          <w:rFonts w:ascii="Asap" w:hAnsi="Asap" w:cs="Arial"/>
          <w:b/>
          <w:bCs/>
          <w:sz w:val="18"/>
          <w:szCs w:val="18"/>
        </w:rPr>
      </w:pPr>
      <w:r w:rsidRPr="00AA362E">
        <w:rPr>
          <w:rFonts w:ascii="Asap" w:hAnsi="Asap" w:cs="Arial"/>
          <w:b/>
          <w:bCs/>
          <w:sz w:val="18"/>
          <w:szCs w:val="18"/>
        </w:rPr>
        <w:t>(Opomba: Odstavek se ustrezno spremeni, če naročnik sklene okvirni sporazum samo z enim ponudnikom, in sicer se glasi: »Če izvajalec posameznega naročila ne more izpolniti v roku iz prvega odstavka tega člena, bo naročnik izvedbo te storitve naročil na trgu, razliko med pogodbeno ceno in ceno ob naročilu na trgu pa bo zahteval od izvajalca (kritni kup).«)</w:t>
      </w:r>
    </w:p>
    <w:p w14:paraId="57C46303" w14:textId="77777777" w:rsidR="009700FF" w:rsidRPr="00AA362E" w:rsidRDefault="009700FF" w:rsidP="009700FF">
      <w:pPr>
        <w:jc w:val="both"/>
        <w:rPr>
          <w:rFonts w:ascii="Asap" w:hAnsi="Asap" w:cs="Arial"/>
        </w:rPr>
      </w:pPr>
      <w:r w:rsidRPr="00AA362E">
        <w:rPr>
          <w:rFonts w:ascii="Asap" w:hAnsi="Asap" w:cs="Arial"/>
        </w:rPr>
        <w:t xml:space="preserve">Če izbrani izvajalec posameznega naročila ne more izpolniti v roku iz drugega odstavka tega člena, bo naročnik k izvedbi naročila pozval naslednjega najugodnejšega izvajalca, s katerim je sklenjen okvirni sporazum. V primeru, da tudi ta ne bi mogel izpolniti posameznega naročila, bo naročnik k izvedbi naročila pozval naslednjega najugodnejšega izvajalca, s katerim je sklenjen okvirni sporazum. Če noben izmed izvajalcev po tem okvirnem sporazumu ne more izpolniti posameznega naročila, bo naročnik izvedbo te storitve naročil na trgu, plačilo razlike med pogodbeno ceno in ceno ob naročilu na trgu pa bo zahteval od izvajalcev (kritni kup). </w:t>
      </w:r>
    </w:p>
    <w:p w14:paraId="241748A7" w14:textId="77777777" w:rsidR="009700FF" w:rsidRPr="00AA362E" w:rsidRDefault="009700FF" w:rsidP="009700FF">
      <w:pPr>
        <w:jc w:val="both"/>
        <w:rPr>
          <w:rFonts w:ascii="Asap" w:hAnsi="Asap" w:cs="Arial"/>
          <w:color w:val="auto"/>
        </w:rPr>
      </w:pPr>
    </w:p>
    <w:p w14:paraId="2C4AF673"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52DD7411" w14:textId="77777777" w:rsidR="009700FF" w:rsidRPr="00AA362E" w:rsidRDefault="009700FF" w:rsidP="009700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AA362E">
        <w:rPr>
          <w:rFonts w:ascii="Asap" w:hAnsi="Asap" w:cs="Tahoma"/>
        </w:rPr>
        <w:t xml:space="preserve">Pred prevzemom odpadkov se na lokaciji »Predhodno skladišče za odpadke Maribor«, Tržaška cesta </w:t>
      </w:r>
      <w:proofErr w:type="spellStart"/>
      <w:r w:rsidRPr="00AA362E">
        <w:rPr>
          <w:rFonts w:ascii="Asap" w:hAnsi="Asap" w:cs="Tahoma"/>
        </w:rPr>
        <w:t>b.š</w:t>
      </w:r>
      <w:proofErr w:type="spellEnd"/>
      <w:r w:rsidRPr="00AA362E">
        <w:rPr>
          <w:rFonts w:ascii="Asap" w:hAnsi="Asap" w:cs="Tahoma"/>
        </w:rPr>
        <w:t>., 2000 Maribor (pri Tržaški cesti 55, koordinate: XT = 550608; YT = 153585) izvede ugotavljanje prevzete količine odpadkov. Prevzeta količina odpadkov se ugotovi tako, da se izvede tehtanje polne in prazne kompozicije iste opreme (isto vozilo, prikolica in kesoni) na naročnikovi tehtnici.</w:t>
      </w:r>
    </w:p>
    <w:p w14:paraId="14BA854C" w14:textId="77777777" w:rsidR="009700FF" w:rsidRPr="00AA362E" w:rsidRDefault="009700FF" w:rsidP="009700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52987546" w14:textId="77777777" w:rsidR="009700FF" w:rsidRPr="00AA362E" w:rsidRDefault="009700FF" w:rsidP="009700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AA362E">
        <w:rPr>
          <w:rFonts w:ascii="Asap" w:hAnsi="Asap" w:cs="Tahoma"/>
        </w:rPr>
        <w:t>Ugotovljena količina se vpiše v tehtalni list, ki ga za vsak posamezni mesec priskrbi naročnik, ki vanj vpiše količine prevzetih odpadkov, ugotovljenih s tehtanjem. Naročnik odpre elektronski evidenčni list (v nadaljevanju: EEL), ki ga je izvajalec dolžan zaključiti.</w:t>
      </w:r>
    </w:p>
    <w:p w14:paraId="3DD7CEE7" w14:textId="77777777" w:rsidR="009700FF" w:rsidRPr="00AA362E" w:rsidRDefault="009700FF" w:rsidP="009700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1B2950E8" w14:textId="77777777" w:rsidR="009700FF" w:rsidRPr="00AA362E" w:rsidRDefault="009700FF" w:rsidP="009700F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AA362E">
        <w:rPr>
          <w:rFonts w:ascii="Asap" w:hAnsi="Asap" w:cs="Tahoma"/>
        </w:rPr>
        <w:t>Opravljeno tehtanje ter izpolnjen tehtalni list in zaključeni EEL so pogoj za obračun prevzetih odpadkov.</w:t>
      </w:r>
    </w:p>
    <w:p w14:paraId="1B1197B8" w14:textId="77777777" w:rsidR="009700FF" w:rsidRPr="00AA362E" w:rsidRDefault="009700FF" w:rsidP="009700FF">
      <w:pPr>
        <w:suppressAutoHyphens/>
        <w:jc w:val="both"/>
        <w:rPr>
          <w:rFonts w:ascii="Asap" w:hAnsi="Asap" w:cs="Arial"/>
          <w:lang w:eastAsia="ar-SA"/>
        </w:rPr>
      </w:pPr>
    </w:p>
    <w:p w14:paraId="0CF6339B"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5C2678E7" w14:textId="77777777" w:rsidR="009700FF" w:rsidRPr="00AA362E" w:rsidRDefault="009700FF" w:rsidP="009700FF">
      <w:pPr>
        <w:suppressAutoHyphens/>
        <w:jc w:val="both"/>
        <w:rPr>
          <w:rFonts w:ascii="Asap" w:hAnsi="Asap" w:cs="Arial"/>
          <w:lang w:eastAsia="ar-SA"/>
        </w:rPr>
      </w:pPr>
      <w:r w:rsidRPr="00AA362E">
        <w:rPr>
          <w:rFonts w:ascii="Asap" w:hAnsi="Asap" w:cs="Arial"/>
          <w:lang w:eastAsia="ar-SA"/>
        </w:rPr>
        <w:t>Naklad izvede naročnik, razen če je v posameznem naročilu dogovorjeno drugače.</w:t>
      </w:r>
    </w:p>
    <w:p w14:paraId="4AF92D94" w14:textId="77777777" w:rsidR="009700FF" w:rsidRPr="00AA362E" w:rsidRDefault="009700FF" w:rsidP="009700FF">
      <w:pPr>
        <w:suppressAutoHyphens/>
        <w:jc w:val="both"/>
        <w:rPr>
          <w:rFonts w:ascii="Asap" w:hAnsi="Asap" w:cs="Arial"/>
          <w:lang w:eastAsia="ar-SA"/>
        </w:rPr>
      </w:pPr>
    </w:p>
    <w:p w14:paraId="545663AD" w14:textId="77777777" w:rsidR="009700FF" w:rsidRPr="00AA362E" w:rsidRDefault="009700FF" w:rsidP="009700FF">
      <w:pPr>
        <w:suppressAutoHyphens/>
        <w:jc w:val="both"/>
        <w:rPr>
          <w:rFonts w:ascii="Asap" w:hAnsi="Asap" w:cs="Arial"/>
          <w:lang w:eastAsia="ar-SA"/>
        </w:rPr>
      </w:pPr>
      <w:r w:rsidRPr="00AA362E">
        <w:rPr>
          <w:rFonts w:ascii="Asap" w:hAnsi="Asap" w:cs="Arial"/>
          <w:lang w:eastAsia="ar-SA"/>
        </w:rPr>
        <w:t>Izvajalec se izrecno in nepogojno odpoveduje odklonitvi opravljanja posameznega naročila iz tega naslova.</w:t>
      </w:r>
    </w:p>
    <w:p w14:paraId="113AC6AE" w14:textId="77777777" w:rsidR="009700FF" w:rsidRPr="00AA362E" w:rsidRDefault="009700FF" w:rsidP="009700FF">
      <w:pPr>
        <w:suppressAutoHyphens/>
        <w:jc w:val="both"/>
        <w:rPr>
          <w:rFonts w:ascii="Asap" w:hAnsi="Asap" w:cs="Arial"/>
          <w:lang w:eastAsia="ar-SA"/>
        </w:rPr>
      </w:pPr>
    </w:p>
    <w:p w14:paraId="16E4CB18" w14:textId="77777777" w:rsidR="009700FF" w:rsidRPr="00AA362E" w:rsidRDefault="009700FF" w:rsidP="009700FF">
      <w:pPr>
        <w:suppressAutoHyphens/>
        <w:jc w:val="both"/>
        <w:rPr>
          <w:rFonts w:ascii="Asap" w:hAnsi="Asap" w:cs="Arial"/>
          <w:lang w:eastAsia="ar-SA"/>
        </w:rPr>
      </w:pPr>
      <w:r w:rsidRPr="00AA362E">
        <w:rPr>
          <w:rFonts w:ascii="Asap" w:hAnsi="Asap" w:cs="Arial"/>
          <w:lang w:eastAsia="ar-SA"/>
        </w:rPr>
        <w:t>Naročnik ne prevzema nikakršne odgovornosti za končne količine oddanih odpadkov (niti za doseganje, niti za preseganje ocenjene količine), izvajalec pa bo moral obdelati celotno količino odpadkov, nastalih v obdobju izvajanja javnega naročila.</w:t>
      </w:r>
    </w:p>
    <w:p w14:paraId="62500EF0" w14:textId="77777777" w:rsidR="009700FF" w:rsidRPr="00AA362E" w:rsidRDefault="009700FF" w:rsidP="009700FF">
      <w:pPr>
        <w:tabs>
          <w:tab w:val="left" w:pos="1418"/>
          <w:tab w:val="left" w:pos="1702"/>
        </w:tabs>
        <w:jc w:val="both"/>
        <w:rPr>
          <w:rFonts w:ascii="Asap" w:hAnsi="Asap" w:cs="Arial"/>
        </w:rPr>
      </w:pPr>
    </w:p>
    <w:p w14:paraId="345A085F"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lastRenderedPageBreak/>
        <w:t xml:space="preserve"> člen</w:t>
      </w:r>
    </w:p>
    <w:p w14:paraId="7CFFEFA9"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Izvajalec zagotavlja, da bo storitve, ki so predmet tega okvirnega sporazuma izpolnil v skladu s zahtevami iz razpisne dokumentacije, povabila k oddaji ponudb in v skladu z zahtevami naročnika ob posameznem naročilu. Izvajalec bo storitve opravljal pravilno, strokovno, kvalitetno in pravočasno po pravilih stroke, v skladu z veljavnimi predpisi, tehničnimi navodili, priporočili in normativi. Izvajalec bo storitve izvajal s strokovno usposobljenimi delavci, z upoštevanjem zakonov in predpisov za varno delo. Izvajalec je dolžan storitve opravljati v skladu s predpisi, ki urejajo področje dela. Izvajalec v celoti odgovarja za varnost svojih delavcev pri opravljanju storitev.</w:t>
      </w:r>
    </w:p>
    <w:p w14:paraId="019A2DB8" w14:textId="77777777" w:rsidR="009700FF" w:rsidRPr="00AA362E" w:rsidRDefault="009700FF" w:rsidP="009700FF">
      <w:pPr>
        <w:tabs>
          <w:tab w:val="left" w:pos="1418"/>
          <w:tab w:val="left" w:pos="1702"/>
        </w:tabs>
        <w:jc w:val="both"/>
        <w:rPr>
          <w:rFonts w:ascii="Asap" w:hAnsi="Asap" w:cs="Arial"/>
        </w:rPr>
      </w:pPr>
    </w:p>
    <w:p w14:paraId="12D8A11F"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1BA9DB5C"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V izjemnih primerih, ko izvajalec ne more izpolniti naročila v dogovorjenem roku zaradi višje sile (npr.: naravne nesreče, nenormalne vremenske ujme, vojna, dokazane poškodbe med izvedbo storitev, epidemija, ipd.), mora izvajalec naročnika nemudoma pisno obvestiti o nezmožnosti pravočasne izvedbe storitev in pri tem tudi navesti vzroke zamude ter okvirni/pričakovani dejanski rok izvedbe storitve. Le v tem primeru naročnik ne bo zahteval plačila pogodbene kazni.</w:t>
      </w:r>
    </w:p>
    <w:p w14:paraId="5E512722" w14:textId="77777777" w:rsidR="009700FF" w:rsidRPr="00AA362E" w:rsidRDefault="009700FF" w:rsidP="009700FF">
      <w:pPr>
        <w:tabs>
          <w:tab w:val="left" w:pos="1418"/>
          <w:tab w:val="left" w:pos="1702"/>
        </w:tabs>
        <w:jc w:val="both"/>
        <w:rPr>
          <w:rFonts w:ascii="Asap" w:hAnsi="Asap" w:cs="Arial"/>
        </w:rPr>
      </w:pPr>
    </w:p>
    <w:p w14:paraId="6A572937"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2CD50DAE"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Če se tekom izvajanja tega okvirnega sporazuma ali aneksa zgodi, da izvajalec ugotovi, da glede na potrebe naročnika ne bo mogel zagotavljati storitev, ki so predmet tega okvirnega sporazuma, mora izvajalec naročnika o tem, da bo prenehal z izvajanjem storitev, obvestiti najmanj petnajst (15) dni pred datumom prenehanja izvajanja storitve. V tem primeru bo naročnik pisno pozval naslednjega najugodnejšega izvajalca po cenovni lestvici, da izpolni naročilo in bo z njim sklenil aneks.</w:t>
      </w:r>
    </w:p>
    <w:p w14:paraId="047A98DE" w14:textId="77777777" w:rsidR="009700FF" w:rsidRPr="00AA362E" w:rsidRDefault="009700FF" w:rsidP="009700FF">
      <w:pPr>
        <w:tabs>
          <w:tab w:val="left" w:pos="1418"/>
          <w:tab w:val="left" w:pos="1702"/>
        </w:tabs>
        <w:jc w:val="both"/>
        <w:rPr>
          <w:rFonts w:ascii="Asap" w:hAnsi="Asap" w:cs="Arial"/>
        </w:rPr>
      </w:pPr>
    </w:p>
    <w:p w14:paraId="6E472927"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B02B953"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Naročnik si pridržuje pravico, da lahko v primeru, če je za isti predmet naročila objavil novi postopek javnega naročanja, v okviru katerega okvirni sporazum še ni bil sklenjen, storitve prevzema in obdelave odpadkov za čas do sklenitve novega okvirnega sporazuma naroča pri izvajalcu po tem okvirnem sporazumu, če se pojavi potreba po le-teh in ima na voljo zagotovljena sredstva.</w:t>
      </w:r>
    </w:p>
    <w:p w14:paraId="728C7E3D" w14:textId="77777777" w:rsidR="009700FF" w:rsidRPr="00AA362E" w:rsidRDefault="009700FF" w:rsidP="009700FF">
      <w:pPr>
        <w:tabs>
          <w:tab w:val="left" w:pos="1418"/>
          <w:tab w:val="left" w:pos="1702"/>
        </w:tabs>
        <w:jc w:val="both"/>
        <w:rPr>
          <w:rFonts w:ascii="Asap" w:hAnsi="Asap" w:cs="Arial"/>
        </w:rPr>
      </w:pPr>
    </w:p>
    <w:p w14:paraId="12D3E93E" w14:textId="77777777" w:rsidR="009700FF" w:rsidRPr="00AA362E" w:rsidRDefault="009700FF" w:rsidP="009700FF">
      <w:pPr>
        <w:autoSpaceDE w:val="0"/>
        <w:autoSpaceDN w:val="0"/>
        <w:adjustRightInd w:val="0"/>
        <w:jc w:val="both"/>
        <w:rPr>
          <w:rFonts w:ascii="Asap" w:hAnsi="Asap" w:cs="Arial"/>
          <w:lang w:eastAsia="zh-CN"/>
        </w:rPr>
      </w:pPr>
    </w:p>
    <w:p w14:paraId="66A7A565"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PLAČILNI POGOJI IN NAČIN OBRAČUNAVANJA</w:t>
      </w:r>
    </w:p>
    <w:p w14:paraId="48810489" w14:textId="77777777" w:rsidR="009700FF" w:rsidRPr="00AA362E" w:rsidRDefault="009700FF" w:rsidP="009700FF">
      <w:pPr>
        <w:autoSpaceDE w:val="0"/>
        <w:autoSpaceDN w:val="0"/>
        <w:adjustRightInd w:val="0"/>
        <w:jc w:val="both"/>
        <w:rPr>
          <w:rFonts w:ascii="Asap" w:hAnsi="Asap" w:cs="Arial"/>
          <w:lang w:eastAsia="zh-CN"/>
        </w:rPr>
      </w:pPr>
    </w:p>
    <w:p w14:paraId="1897C461"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11557118"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Obračun izvedenih storitev se opravi na podlagi usklajenih dejanskih količin prevzetih odpadkov po tem okvirnem sporazumu.</w:t>
      </w:r>
    </w:p>
    <w:p w14:paraId="15E04D82" w14:textId="77777777" w:rsidR="009700FF" w:rsidRPr="00AA362E" w:rsidRDefault="009700FF" w:rsidP="009700FF">
      <w:pPr>
        <w:tabs>
          <w:tab w:val="left" w:pos="1418"/>
          <w:tab w:val="left" w:pos="1702"/>
        </w:tabs>
        <w:jc w:val="both"/>
        <w:rPr>
          <w:rFonts w:ascii="Asap" w:hAnsi="Asap" w:cs="Arial"/>
        </w:rPr>
      </w:pPr>
    </w:p>
    <w:p w14:paraId="590A3902"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Izvajalec naročniku za opravljene storitve izstavi zbirni (e-)račun enkrat mesečno, in sicer do 5. dne naslednjega meseca za vse storitve, opravljene v preteklem mesecu. Obvezna priloga (e-)računa so tehtalni listi, ki so osnova za obračun storitev.</w:t>
      </w:r>
    </w:p>
    <w:p w14:paraId="7839F82F" w14:textId="77777777" w:rsidR="009700FF" w:rsidRPr="00AA362E" w:rsidRDefault="009700FF" w:rsidP="009700FF">
      <w:pPr>
        <w:tabs>
          <w:tab w:val="left" w:pos="1418"/>
          <w:tab w:val="left" w:pos="1702"/>
        </w:tabs>
        <w:jc w:val="both"/>
        <w:rPr>
          <w:rFonts w:ascii="Asap" w:hAnsi="Asap" w:cs="Arial"/>
        </w:rPr>
      </w:pPr>
    </w:p>
    <w:p w14:paraId="62F329F1"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 xml:space="preserve">Izvajalec je dolžan na (e-)račun ali v njegovi prilogi posebej izkazati neto znesek </w:t>
      </w:r>
      <w:proofErr w:type="spellStart"/>
      <w:r w:rsidRPr="00AA362E">
        <w:rPr>
          <w:rFonts w:ascii="Asap" w:hAnsi="Asap" w:cs="Arial"/>
        </w:rPr>
        <w:t>okoljske</w:t>
      </w:r>
      <w:proofErr w:type="spellEnd"/>
      <w:r w:rsidRPr="00AA362E">
        <w:rPr>
          <w:rFonts w:ascii="Asap" w:hAnsi="Asap" w:cs="Arial"/>
        </w:rPr>
        <w:t xml:space="preserve"> dajatve za onesnaževanje okolja zaradi odlaganja odpadkov na odlagališčih, ki je vštet v vrednost (e-)računa.</w:t>
      </w:r>
    </w:p>
    <w:p w14:paraId="259D00F5" w14:textId="77777777" w:rsidR="009700FF" w:rsidRPr="00AA362E" w:rsidRDefault="009700FF" w:rsidP="009700FF">
      <w:pPr>
        <w:tabs>
          <w:tab w:val="left" w:pos="1418"/>
          <w:tab w:val="left" w:pos="1702"/>
        </w:tabs>
        <w:jc w:val="both"/>
        <w:rPr>
          <w:rFonts w:ascii="Asap" w:hAnsi="Asap" w:cs="Arial"/>
        </w:rPr>
      </w:pPr>
    </w:p>
    <w:p w14:paraId="133A7AE4"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lastRenderedPageBreak/>
        <w:t xml:space="preserve"> člen</w:t>
      </w:r>
    </w:p>
    <w:p w14:paraId="45894608"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 xml:space="preserve">Izvajalec bo naročniku na osnovi potrjenega obračuna izstavil (e-)račun, ki ga bo naročnik poravnal v roku </w:t>
      </w:r>
      <w:r w:rsidRPr="0003101F">
        <w:rPr>
          <w:rFonts w:ascii="Asap" w:hAnsi="Asap" w:cs="Arial"/>
        </w:rPr>
        <w:t xml:space="preserve">največ 30 dni od datuma pravilno izstavljenega </w:t>
      </w:r>
      <w:r w:rsidRPr="00AA362E">
        <w:rPr>
          <w:rFonts w:ascii="Asap" w:hAnsi="Asap" w:cs="Arial"/>
        </w:rPr>
        <w:t>(e-)računa.</w:t>
      </w:r>
    </w:p>
    <w:p w14:paraId="3E508C81" w14:textId="77777777" w:rsidR="009700FF" w:rsidRPr="00AA362E" w:rsidRDefault="009700FF" w:rsidP="009700FF">
      <w:pPr>
        <w:tabs>
          <w:tab w:val="left" w:pos="1418"/>
          <w:tab w:val="left" w:pos="1702"/>
        </w:tabs>
        <w:jc w:val="both"/>
        <w:rPr>
          <w:rFonts w:ascii="Asap" w:hAnsi="Asap" w:cs="Arial"/>
        </w:rPr>
      </w:pPr>
    </w:p>
    <w:p w14:paraId="332B0469"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Plačilni rok začne teči naslednji dan po prejemu pravilno izstavljenega (e-)računa, ki je podlaga za izplačilo. Če zadnji dan roka sovpada z dnem, ko se po zakonu ne dela, se za zadnji dan roka šteje naslednji delavnik. Če je (e-)račun s soglasjem naročnika poravnan s kompenzacijo, se kot datum plačila šteje datum, za katerega se stranki dogovorita oziroma datum zadnje potrditve kompenzacije.</w:t>
      </w:r>
    </w:p>
    <w:p w14:paraId="1454F7EE" w14:textId="77777777" w:rsidR="009700FF" w:rsidRPr="00AA362E" w:rsidRDefault="009700FF" w:rsidP="009700FF">
      <w:pPr>
        <w:tabs>
          <w:tab w:val="left" w:pos="1418"/>
          <w:tab w:val="left" w:pos="1702"/>
        </w:tabs>
        <w:jc w:val="both"/>
        <w:rPr>
          <w:rFonts w:ascii="Asap" w:hAnsi="Asap" w:cs="Arial"/>
        </w:rPr>
      </w:pPr>
    </w:p>
    <w:p w14:paraId="1AB81964"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Pri izstavitvi (e-)računa se je potrebno sklicevati na številko okvirnega sporazuma. V nasprotnem primeru bo (e-)račun zavrnjen.</w:t>
      </w:r>
    </w:p>
    <w:p w14:paraId="23B2C016" w14:textId="77777777" w:rsidR="009700FF" w:rsidRPr="00AA362E" w:rsidRDefault="009700FF" w:rsidP="009700FF">
      <w:pPr>
        <w:tabs>
          <w:tab w:val="left" w:pos="1418"/>
          <w:tab w:val="left" w:pos="1702"/>
        </w:tabs>
        <w:jc w:val="both"/>
        <w:rPr>
          <w:rFonts w:ascii="Asap" w:hAnsi="Asap" w:cs="Arial"/>
        </w:rPr>
      </w:pPr>
    </w:p>
    <w:p w14:paraId="1B7FCCA8"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V primeru zamude s plačilom je izvajalec upravičen zaračunati naročniku zakonite zamudne obresti.</w:t>
      </w:r>
    </w:p>
    <w:p w14:paraId="10DB1982" w14:textId="77777777" w:rsidR="009700FF" w:rsidRPr="00AA362E" w:rsidRDefault="009700FF" w:rsidP="009700FF">
      <w:pPr>
        <w:tabs>
          <w:tab w:val="left" w:pos="1418"/>
          <w:tab w:val="left" w:pos="1702"/>
        </w:tabs>
        <w:jc w:val="both"/>
        <w:rPr>
          <w:rFonts w:ascii="Asap" w:hAnsi="Asap" w:cs="Arial"/>
        </w:rPr>
      </w:pPr>
    </w:p>
    <w:p w14:paraId="406E46D9" w14:textId="77777777" w:rsidR="009700FF" w:rsidRPr="00AA362E" w:rsidRDefault="009700FF" w:rsidP="009700FF">
      <w:pPr>
        <w:tabs>
          <w:tab w:val="left" w:pos="1418"/>
          <w:tab w:val="left" w:pos="1702"/>
        </w:tabs>
        <w:jc w:val="both"/>
        <w:rPr>
          <w:rFonts w:ascii="Asap" w:hAnsi="Asap" w:cs="Arial"/>
        </w:rPr>
      </w:pPr>
    </w:p>
    <w:p w14:paraId="61A0DCA1"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KAKOVOST IN KOLIČINISKE REKLAMACIJE</w:t>
      </w:r>
    </w:p>
    <w:p w14:paraId="733CF89B" w14:textId="77777777" w:rsidR="009700FF" w:rsidRPr="00AA362E" w:rsidRDefault="009700FF" w:rsidP="009700FF">
      <w:pPr>
        <w:tabs>
          <w:tab w:val="left" w:pos="1418"/>
          <w:tab w:val="left" w:pos="1702"/>
        </w:tabs>
        <w:jc w:val="both"/>
        <w:rPr>
          <w:rFonts w:ascii="Asap" w:hAnsi="Asap" w:cs="Arial"/>
        </w:rPr>
      </w:pPr>
    </w:p>
    <w:p w14:paraId="051A56A3"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E7A564C"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Nadzor nad kvaliteto opravljanja storitev vrši naročnik ali od naročnika pooblaščena strokovna organizacija v skladu z določili tega okvirnega sporazuma in na podlagi predpisov, ki urejajo področje ravnanja z odpadki.</w:t>
      </w:r>
    </w:p>
    <w:p w14:paraId="164D8C76" w14:textId="77777777" w:rsidR="009700FF" w:rsidRPr="00AA362E" w:rsidRDefault="009700FF" w:rsidP="009700FF">
      <w:pPr>
        <w:tabs>
          <w:tab w:val="left" w:pos="1418"/>
          <w:tab w:val="left" w:pos="1702"/>
        </w:tabs>
        <w:jc w:val="both"/>
        <w:rPr>
          <w:rFonts w:ascii="Asap" w:hAnsi="Asap" w:cs="Arial"/>
        </w:rPr>
      </w:pPr>
    </w:p>
    <w:p w14:paraId="38123F18"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Izvajalec je dolžan aktivno sodelovati z naročnikom in mu nuditi vse relevantne podatke ter informacije za izvedbo nadzora kvalitete izvajanja storitve po tem okvirnem sporazumu.</w:t>
      </w:r>
    </w:p>
    <w:p w14:paraId="2F0B4659" w14:textId="77777777" w:rsidR="009700FF" w:rsidRPr="00AA362E" w:rsidRDefault="009700FF" w:rsidP="009700FF">
      <w:pPr>
        <w:tabs>
          <w:tab w:val="left" w:pos="1418"/>
          <w:tab w:val="left" w:pos="1702"/>
        </w:tabs>
        <w:jc w:val="both"/>
        <w:rPr>
          <w:rFonts w:ascii="Asap" w:hAnsi="Asap" w:cs="Arial"/>
        </w:rPr>
      </w:pPr>
    </w:p>
    <w:p w14:paraId="5E969ADF"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2C05559"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Če naročnik pri izvajanju storitev po tem okvirnem sporazumu ugotovi nepravilnosti oziroma odstopanja od določil tega okvirnega sporazuma, uporabljene tehnologije, tehnološke opreme ali druga odstopanja, se sestavi reklamacijski zapisnik, s katerim se uveljavlja reklamacija.</w:t>
      </w:r>
    </w:p>
    <w:p w14:paraId="3797063B" w14:textId="77777777" w:rsidR="009700FF" w:rsidRPr="00AA362E" w:rsidRDefault="009700FF" w:rsidP="009700FF">
      <w:pPr>
        <w:tabs>
          <w:tab w:val="left" w:pos="1418"/>
          <w:tab w:val="left" w:pos="1702"/>
        </w:tabs>
        <w:jc w:val="both"/>
        <w:rPr>
          <w:rFonts w:ascii="Asap" w:hAnsi="Asap" w:cs="Arial"/>
        </w:rPr>
      </w:pPr>
    </w:p>
    <w:p w14:paraId="37D6E98A"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Izvajalec je dolžan reklamacijo rešiti najkasneje v roku petih (5) dni od prejema pisnega obvestila o reklamaciji, razen če se naročnik in izvajalec pisno dogovorita drugače. Za čas prejema obvestila se šteje čas, ko je obvestilo dospelo do izvajalca.</w:t>
      </w:r>
    </w:p>
    <w:p w14:paraId="4ACA2062" w14:textId="77777777" w:rsidR="009700FF" w:rsidRPr="00AA362E" w:rsidRDefault="009700FF" w:rsidP="009700FF">
      <w:pPr>
        <w:tabs>
          <w:tab w:val="left" w:pos="1418"/>
          <w:tab w:val="left" w:pos="1702"/>
        </w:tabs>
        <w:jc w:val="both"/>
        <w:rPr>
          <w:rFonts w:ascii="Asap" w:hAnsi="Asap" w:cs="Arial"/>
        </w:rPr>
      </w:pPr>
    </w:p>
    <w:p w14:paraId="474933DB"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O rešitvi reklamacije mora izvajalec pisno obvestiti naročnika. Vse stroške v zvezi z reševanjem reklamacij nosi izvajalec sam.</w:t>
      </w:r>
    </w:p>
    <w:p w14:paraId="5E5733BF" w14:textId="77777777" w:rsidR="009700FF" w:rsidRPr="00AA362E" w:rsidRDefault="009700FF" w:rsidP="009700FF">
      <w:pPr>
        <w:tabs>
          <w:tab w:val="left" w:pos="1418"/>
          <w:tab w:val="left" w:pos="1702"/>
        </w:tabs>
        <w:jc w:val="both"/>
        <w:rPr>
          <w:rFonts w:ascii="Asap" w:hAnsi="Asap" w:cs="Arial"/>
        </w:rPr>
      </w:pPr>
    </w:p>
    <w:p w14:paraId="52690266"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218DDEFE" w14:textId="77777777" w:rsidR="009700FF" w:rsidRPr="00AA362E" w:rsidRDefault="009700FF" w:rsidP="009700FF">
      <w:pPr>
        <w:tabs>
          <w:tab w:val="left" w:pos="1418"/>
          <w:tab w:val="left" w:pos="1702"/>
        </w:tabs>
        <w:jc w:val="both"/>
        <w:rPr>
          <w:rFonts w:ascii="Asap" w:hAnsi="Asap" w:cs="Arial"/>
        </w:rPr>
      </w:pPr>
      <w:r w:rsidRPr="00AA362E">
        <w:rPr>
          <w:rFonts w:ascii="Asap" w:hAnsi="Asap" w:cs="Arial"/>
        </w:rPr>
        <w:t>Izvajalec se obvezuje, da bo v primeru škode odškodninsko odgovoren za nastalo škodo, ki jo bo povzročil naročniku ali ki jo bo moral naročnik poravnati tretjim osebam zaradi nestrokovno in nepravilno opravljene storitve.</w:t>
      </w:r>
    </w:p>
    <w:p w14:paraId="5AB08B3E" w14:textId="77777777" w:rsidR="009700FF" w:rsidRPr="00AA362E" w:rsidRDefault="009700FF" w:rsidP="009700FF">
      <w:pPr>
        <w:shd w:val="clear" w:color="auto" w:fill="FFFFFF"/>
        <w:tabs>
          <w:tab w:val="left" w:pos="735"/>
        </w:tabs>
        <w:ind w:hanging="360"/>
        <w:jc w:val="both"/>
        <w:rPr>
          <w:rFonts w:ascii="Asap" w:hAnsi="Asap" w:cs="Arial"/>
          <w:color w:val="auto"/>
          <w:sz w:val="20"/>
          <w:szCs w:val="20"/>
        </w:rPr>
      </w:pPr>
    </w:p>
    <w:p w14:paraId="41DAA29D"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PODIZVAJALCI</w:t>
      </w:r>
    </w:p>
    <w:p w14:paraId="7B9D39BF" w14:textId="77777777" w:rsidR="009700FF" w:rsidRPr="00AA362E" w:rsidRDefault="009700FF" w:rsidP="009700FF">
      <w:pPr>
        <w:suppressAutoHyphens/>
        <w:autoSpaceDN w:val="0"/>
        <w:ind w:left="720" w:right="6"/>
        <w:textAlignment w:val="baseline"/>
        <w:rPr>
          <w:rFonts w:ascii="Asap" w:eastAsia="Calibri" w:hAnsi="Asap" w:cs="Arial"/>
          <w:b/>
          <w:bCs/>
          <w:color w:val="auto"/>
          <w:kern w:val="3"/>
          <w:lang w:eastAsia="zh-CN"/>
        </w:rPr>
      </w:pPr>
    </w:p>
    <w:p w14:paraId="59BD56FC"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lastRenderedPageBreak/>
        <w:t xml:space="preserve"> člen </w:t>
      </w:r>
    </w:p>
    <w:p w14:paraId="4FBEF277" w14:textId="77777777" w:rsidR="009700FF" w:rsidRPr="00AA362E" w:rsidRDefault="009700FF" w:rsidP="009700FF">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nastopa s podizvajalcem)</w:t>
      </w:r>
    </w:p>
    <w:p w14:paraId="6B688ECD"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Izvajalec v okviru tega okvirnega sporazuma nastopa skupaj z naslednjimi podizvajalci:</w:t>
      </w:r>
    </w:p>
    <w:p w14:paraId="253B4AEE"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[naziv in polni naslov],</w:t>
      </w:r>
    </w:p>
    <w:p w14:paraId="6EB65B0F"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Matična številka: [številka],</w:t>
      </w:r>
    </w:p>
    <w:p w14:paraId="64D03D0B"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Davčna številka: [številka],</w:t>
      </w:r>
    </w:p>
    <w:p w14:paraId="23C2ACBC"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TRR: [številka],</w:t>
      </w:r>
    </w:p>
    <w:p w14:paraId="7E6964B0" w14:textId="77777777" w:rsidR="009700FF" w:rsidRPr="00AA362E" w:rsidRDefault="009700FF" w:rsidP="009700FF">
      <w:pPr>
        <w:autoSpaceDE w:val="0"/>
        <w:autoSpaceDN w:val="0"/>
        <w:adjustRightInd w:val="0"/>
        <w:jc w:val="both"/>
        <w:rPr>
          <w:rFonts w:ascii="Asap" w:hAnsi="Asap" w:cs="Arial"/>
        </w:rPr>
      </w:pPr>
    </w:p>
    <w:p w14:paraId="2C489D37"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[naziv in polni naslov]</w:t>
      </w:r>
    </w:p>
    <w:p w14:paraId="78C40265"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Itd.</w:t>
      </w:r>
    </w:p>
    <w:p w14:paraId="129CDE78" w14:textId="77777777" w:rsidR="009700FF" w:rsidRPr="00AA362E" w:rsidRDefault="009700FF" w:rsidP="009700FF">
      <w:pPr>
        <w:autoSpaceDE w:val="0"/>
        <w:autoSpaceDN w:val="0"/>
        <w:adjustRightInd w:val="0"/>
        <w:jc w:val="both"/>
        <w:rPr>
          <w:rFonts w:ascii="Asap" w:hAnsi="Asap" w:cs="Arial"/>
        </w:rPr>
      </w:pPr>
    </w:p>
    <w:p w14:paraId="270F6C26"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 xml:space="preserve">Podizvajalec </w:t>
      </w:r>
      <w:r w:rsidRPr="00AA362E">
        <w:rPr>
          <w:rFonts w:ascii="Asap" w:hAnsi="Asap" w:cs="Arial"/>
          <w:u w:val="single"/>
        </w:rPr>
        <w:t>zahteva/ne zahteva</w:t>
      </w:r>
      <w:r w:rsidRPr="00AA362E">
        <w:rPr>
          <w:rFonts w:ascii="Asap" w:hAnsi="Asap" w:cs="Arial"/>
        </w:rPr>
        <w:t xml:space="preserve"> neposredna plačila.</w:t>
      </w:r>
    </w:p>
    <w:p w14:paraId="15B4BD62" w14:textId="77777777" w:rsidR="009700FF" w:rsidRPr="00AA362E" w:rsidRDefault="009700FF" w:rsidP="009700FF">
      <w:pPr>
        <w:autoSpaceDE w:val="0"/>
        <w:autoSpaceDN w:val="0"/>
        <w:adjustRightInd w:val="0"/>
        <w:jc w:val="both"/>
        <w:rPr>
          <w:rFonts w:ascii="Asap" w:hAnsi="Asap" w:cs="Arial"/>
        </w:rPr>
      </w:pPr>
    </w:p>
    <w:p w14:paraId="51D20855"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01967368" w14:textId="77777777" w:rsidR="009700FF" w:rsidRPr="00AA362E" w:rsidRDefault="009700FF" w:rsidP="009700FF">
      <w:pPr>
        <w:autoSpaceDE w:val="0"/>
        <w:autoSpaceDN w:val="0"/>
        <w:adjustRightInd w:val="0"/>
        <w:jc w:val="both"/>
        <w:rPr>
          <w:rFonts w:ascii="Asap" w:hAnsi="Asap" w:cs="Arial"/>
        </w:rPr>
      </w:pPr>
    </w:p>
    <w:p w14:paraId="03D61E0C"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Podizvajalec mora izpolnjevati vse pogoje in zahteve naročnika v zvezi s podizvajalci, ki so navedene v razpisni dokumentaciji ter izpolniti vse navedene priloge, ki se nanašajo na izpolnjevanje pogojev podizvajalcev.</w:t>
      </w:r>
    </w:p>
    <w:p w14:paraId="484B6DDA" w14:textId="77777777" w:rsidR="009700FF" w:rsidRPr="00AA362E" w:rsidRDefault="009700FF" w:rsidP="009700FF">
      <w:pPr>
        <w:autoSpaceDE w:val="0"/>
        <w:autoSpaceDN w:val="0"/>
        <w:adjustRightInd w:val="0"/>
        <w:jc w:val="both"/>
        <w:rPr>
          <w:rFonts w:ascii="Asap" w:hAnsi="Asap" w:cs="Arial"/>
        </w:rPr>
      </w:pPr>
    </w:p>
    <w:p w14:paraId="10C23214"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Izvajalec v razmerju do naročnika v celoti odgovarja za dobro izvedbo obveznosti iz tega okvirnega sporazuma, ne glede na število podizvajalcev.</w:t>
      </w:r>
    </w:p>
    <w:p w14:paraId="0507D062" w14:textId="77777777" w:rsidR="009700FF" w:rsidRPr="00AA362E" w:rsidRDefault="009700FF" w:rsidP="009700FF">
      <w:pPr>
        <w:autoSpaceDE w:val="0"/>
        <w:autoSpaceDN w:val="0"/>
        <w:adjustRightInd w:val="0"/>
        <w:jc w:val="both"/>
        <w:rPr>
          <w:rFonts w:ascii="Asap" w:hAnsi="Asap" w:cs="Arial"/>
        </w:rPr>
      </w:pPr>
    </w:p>
    <w:p w14:paraId="17D1EC09"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6B58E417" w14:textId="77777777" w:rsidR="009700FF" w:rsidRPr="00AA362E" w:rsidRDefault="009700FF" w:rsidP="009700FF">
      <w:pPr>
        <w:autoSpaceDE w:val="0"/>
        <w:autoSpaceDN w:val="0"/>
        <w:adjustRightInd w:val="0"/>
        <w:jc w:val="both"/>
        <w:rPr>
          <w:rFonts w:ascii="Asap" w:hAnsi="Asap" w:cs="Arial"/>
        </w:rPr>
      </w:pPr>
    </w:p>
    <w:p w14:paraId="4C3349DB"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66A52801" w14:textId="77777777" w:rsidR="009700FF" w:rsidRPr="00AA362E" w:rsidRDefault="009700FF" w:rsidP="009700FF">
      <w:pPr>
        <w:autoSpaceDE w:val="0"/>
        <w:autoSpaceDN w:val="0"/>
        <w:adjustRightInd w:val="0"/>
        <w:jc w:val="both"/>
        <w:rPr>
          <w:rFonts w:ascii="Asap" w:hAnsi="Asap" w:cs="Arial"/>
        </w:rPr>
      </w:pPr>
    </w:p>
    <w:p w14:paraId="68FC9935" w14:textId="77777777" w:rsidR="009700FF" w:rsidRPr="00AA362E" w:rsidRDefault="009700FF" w:rsidP="009700FF">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nastopa s podizvajalcem, ki ne zahteva neposrednega plačila)</w:t>
      </w:r>
    </w:p>
    <w:p w14:paraId="3D8E8735"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Kadar izvajalec nastopa s podizvajalcem, ki ne zahteva neposrednega plačila, bo naročnik od izvajalca zahteval, da mu najpozneje v šestdesetih (60.) dneh od plačila končnega</w:t>
      </w:r>
      <w:r>
        <w:rPr>
          <w:rFonts w:ascii="Asap" w:hAnsi="Asap" w:cs="Arial"/>
        </w:rPr>
        <w:t xml:space="preserve"> </w:t>
      </w:r>
      <w:r w:rsidRPr="00AA362E">
        <w:rPr>
          <w:rFonts w:ascii="Asap" w:hAnsi="Asap" w:cs="Arial"/>
        </w:rPr>
        <w:t>a pošlje svojo pisno izjavo in pisno izjavo podizvajalca, da je podizvajalec prejel plačilo za izvedene storitve, ki so neposredno povezane s predmetom pogodbe.</w:t>
      </w:r>
    </w:p>
    <w:p w14:paraId="1FE5C6E3" w14:textId="77777777" w:rsidR="009700FF" w:rsidRPr="00AA362E" w:rsidRDefault="009700FF" w:rsidP="009700FF">
      <w:pPr>
        <w:autoSpaceDE w:val="0"/>
        <w:autoSpaceDN w:val="0"/>
        <w:adjustRightInd w:val="0"/>
        <w:jc w:val="both"/>
        <w:rPr>
          <w:rFonts w:ascii="Asap" w:hAnsi="Asap" w:cs="Arial"/>
        </w:rPr>
      </w:pPr>
    </w:p>
    <w:p w14:paraId="4D0BA2A5" w14:textId="77777777" w:rsidR="009700FF" w:rsidRPr="00AA362E" w:rsidRDefault="009700FF" w:rsidP="009700FF">
      <w:pPr>
        <w:autoSpaceDE w:val="0"/>
        <w:autoSpaceDN w:val="0"/>
        <w:adjustRightInd w:val="0"/>
        <w:jc w:val="both"/>
        <w:rPr>
          <w:rFonts w:ascii="Asap" w:hAnsi="Asap" w:cs="Arial"/>
          <w:b/>
          <w:bCs/>
          <w:sz w:val="18"/>
          <w:szCs w:val="18"/>
        </w:rPr>
      </w:pPr>
      <w:r w:rsidRPr="00AA362E">
        <w:rPr>
          <w:rFonts w:ascii="Asap" w:hAnsi="Asap" w:cs="Arial"/>
          <w:b/>
          <w:bCs/>
          <w:sz w:val="18"/>
          <w:szCs w:val="18"/>
        </w:rPr>
        <w:lastRenderedPageBreak/>
        <w:t>(Opomba: se upošteva v primeru, da izvajalec nastopa s podizvajalcem, ki zahteva neposredna plačila)</w:t>
      </w:r>
    </w:p>
    <w:p w14:paraId="526B65EA"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 xml:space="preserve">Izvajalec s podpisom tega okvirnega sporazuma pooblašča naročnika, da na podlagi potrjenega računa oziroma situacije s strani izvajalca, tem podizvajalcem neposredno plačuje. </w:t>
      </w:r>
    </w:p>
    <w:p w14:paraId="7D3190E7" w14:textId="77777777" w:rsidR="009700FF" w:rsidRPr="00AA362E" w:rsidRDefault="009700FF" w:rsidP="009700FF">
      <w:pPr>
        <w:autoSpaceDE w:val="0"/>
        <w:autoSpaceDN w:val="0"/>
        <w:adjustRightInd w:val="0"/>
        <w:jc w:val="both"/>
        <w:rPr>
          <w:rFonts w:ascii="Asap" w:hAnsi="Asap" w:cs="Arial"/>
        </w:rPr>
      </w:pPr>
    </w:p>
    <w:p w14:paraId="7190F862"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Naročnik bo potrjene račune podizvajalcev poravnal neposredno podizvajalcem na način in v roku, kot je dogovorjeno za plačilo izvajalcu.</w:t>
      </w:r>
    </w:p>
    <w:p w14:paraId="6195BB37" w14:textId="77777777" w:rsidR="009700FF" w:rsidRPr="00AA362E" w:rsidRDefault="009700FF" w:rsidP="009700FF">
      <w:pPr>
        <w:autoSpaceDE w:val="0"/>
        <w:autoSpaceDN w:val="0"/>
        <w:adjustRightInd w:val="0"/>
        <w:jc w:val="both"/>
        <w:rPr>
          <w:rFonts w:ascii="Asap" w:hAnsi="Asap" w:cs="Arial"/>
        </w:rPr>
      </w:pPr>
    </w:p>
    <w:p w14:paraId="483C114F" w14:textId="77777777" w:rsidR="009700FF" w:rsidRPr="00AA362E" w:rsidRDefault="009700FF" w:rsidP="009700FF">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ne nastopa s podizvajalcem)</w:t>
      </w:r>
    </w:p>
    <w:p w14:paraId="4370E5DB"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 xml:space="preserve">Izvajalec ob predložitvi ponudbe in ob sklenitvi tega okvirnega sporazuma nima prijavljenih podizvajalcev za izvedbo predmeta okvirnega sporazuma. </w:t>
      </w:r>
    </w:p>
    <w:p w14:paraId="5D2EDA73" w14:textId="77777777" w:rsidR="009700FF" w:rsidRPr="00AA362E" w:rsidRDefault="009700FF" w:rsidP="009700FF">
      <w:pPr>
        <w:autoSpaceDE w:val="0"/>
        <w:autoSpaceDN w:val="0"/>
        <w:adjustRightInd w:val="0"/>
        <w:jc w:val="both"/>
        <w:rPr>
          <w:rFonts w:ascii="Asap" w:hAnsi="Asap" w:cs="Arial"/>
        </w:rPr>
      </w:pPr>
    </w:p>
    <w:p w14:paraId="697F4A16"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534A25CD" w14:textId="77777777" w:rsidR="009700FF" w:rsidRPr="00AA362E" w:rsidRDefault="009700FF" w:rsidP="009700FF">
      <w:pPr>
        <w:autoSpaceDE w:val="0"/>
        <w:autoSpaceDN w:val="0"/>
        <w:adjustRightInd w:val="0"/>
        <w:jc w:val="both"/>
        <w:rPr>
          <w:rFonts w:ascii="Asap" w:hAnsi="Asap" w:cs="Arial"/>
        </w:rPr>
      </w:pPr>
    </w:p>
    <w:p w14:paraId="5E991452"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31AD6861" w14:textId="77777777" w:rsidR="009700FF" w:rsidRPr="00AA362E" w:rsidRDefault="009700FF" w:rsidP="009700FF">
      <w:pPr>
        <w:autoSpaceDE w:val="0"/>
        <w:autoSpaceDN w:val="0"/>
        <w:adjustRightInd w:val="0"/>
        <w:jc w:val="both"/>
        <w:rPr>
          <w:rFonts w:ascii="Asap" w:hAnsi="Asap" w:cs="Arial"/>
        </w:rPr>
      </w:pPr>
    </w:p>
    <w:p w14:paraId="648A1BDD" w14:textId="77777777" w:rsidR="009700FF" w:rsidRPr="00AA362E" w:rsidRDefault="009700FF" w:rsidP="009700FF">
      <w:pPr>
        <w:autoSpaceDE w:val="0"/>
        <w:autoSpaceDN w:val="0"/>
        <w:adjustRightInd w:val="0"/>
        <w:jc w:val="both"/>
        <w:rPr>
          <w:rFonts w:ascii="Asap" w:hAnsi="Asap" w:cs="Arial"/>
        </w:rPr>
      </w:pPr>
      <w:r w:rsidRPr="00AA362E">
        <w:rPr>
          <w:rFonts w:ascii="Asap" w:hAnsi="Asap" w:cs="Arial"/>
        </w:rPr>
        <w:t>Izvajalec v razmerju do naročnika v celoti odgovarja za dobro izvedbo obveznosti iz tega okvirnega sporazuma, ne glede na število podizvajalcev.</w:t>
      </w:r>
    </w:p>
    <w:p w14:paraId="215BEA31" w14:textId="77777777" w:rsidR="009700FF" w:rsidRPr="00AA362E" w:rsidRDefault="009700FF" w:rsidP="009700FF">
      <w:pPr>
        <w:autoSpaceDE w:val="0"/>
        <w:autoSpaceDN w:val="0"/>
        <w:adjustRightInd w:val="0"/>
        <w:jc w:val="both"/>
        <w:rPr>
          <w:rFonts w:ascii="Asap" w:hAnsi="Asap" w:cs="Arial"/>
        </w:rPr>
      </w:pPr>
    </w:p>
    <w:p w14:paraId="5E342BC5"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FINANČNO ZAVAROVANJE</w:t>
      </w:r>
    </w:p>
    <w:p w14:paraId="128019D5" w14:textId="77777777" w:rsidR="009700FF" w:rsidRPr="00AA362E" w:rsidRDefault="009700FF" w:rsidP="009700FF">
      <w:pPr>
        <w:suppressAutoHyphens/>
        <w:autoSpaceDN w:val="0"/>
        <w:ind w:left="720" w:right="6"/>
        <w:textAlignment w:val="baseline"/>
        <w:rPr>
          <w:rFonts w:ascii="Asap" w:eastAsia="Calibri" w:hAnsi="Asap" w:cs="Arial"/>
          <w:b/>
          <w:bCs/>
          <w:color w:val="auto"/>
          <w:kern w:val="3"/>
          <w:lang w:eastAsia="zh-CN"/>
        </w:rPr>
      </w:pPr>
    </w:p>
    <w:p w14:paraId="576BBE1E"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B697883" w14:textId="4D1145F9" w:rsidR="009700FF" w:rsidRPr="00AA362E" w:rsidRDefault="009700FF" w:rsidP="009700FF">
      <w:pPr>
        <w:jc w:val="both"/>
        <w:rPr>
          <w:rFonts w:ascii="Asap" w:hAnsi="Asap" w:cs="Arial"/>
          <w:bCs/>
        </w:rPr>
      </w:pPr>
      <w:r w:rsidRPr="00AA362E">
        <w:rPr>
          <w:rFonts w:ascii="Asap" w:hAnsi="Asap"/>
          <w:bCs/>
        </w:rPr>
        <w:t>Izbrani ponudnik je dolžan najkasneje v 20 (dvajsetih) dneh od podpisa okvirnega sporazuma, kot pogoj za veljavnost pogodbe, izročiti naročniku podpisan</w:t>
      </w:r>
      <w:r w:rsidR="0097094B">
        <w:rPr>
          <w:rFonts w:ascii="Asap" w:hAnsi="Asap"/>
          <w:bCs/>
        </w:rPr>
        <w:t>o</w:t>
      </w:r>
      <w:r w:rsidRPr="00AA362E">
        <w:rPr>
          <w:rFonts w:ascii="Asap" w:hAnsi="Asap"/>
          <w:bCs/>
        </w:rPr>
        <w:t xml:space="preserve"> in žigosan</w:t>
      </w:r>
      <w:r w:rsidR="0097094B">
        <w:rPr>
          <w:rFonts w:ascii="Asap" w:hAnsi="Asap"/>
          <w:bCs/>
        </w:rPr>
        <w:t>o</w:t>
      </w:r>
      <w:r w:rsidRPr="00AA362E">
        <w:rPr>
          <w:rFonts w:ascii="Asap" w:hAnsi="Asap"/>
          <w:bCs/>
        </w:rPr>
        <w:t xml:space="preserve"> meničn</w:t>
      </w:r>
      <w:r w:rsidR="0097094B">
        <w:rPr>
          <w:rFonts w:ascii="Asap" w:hAnsi="Asap"/>
          <w:bCs/>
        </w:rPr>
        <w:t>o</w:t>
      </w:r>
      <w:r w:rsidRPr="00AA362E">
        <w:rPr>
          <w:rFonts w:ascii="Asap" w:hAnsi="Asap"/>
          <w:bCs/>
        </w:rPr>
        <w:t xml:space="preserve"> izjav</w:t>
      </w:r>
      <w:r w:rsidR="0097094B">
        <w:rPr>
          <w:rFonts w:ascii="Asap" w:hAnsi="Asap"/>
          <w:bCs/>
        </w:rPr>
        <w:t>o</w:t>
      </w:r>
      <w:r w:rsidRPr="00AA362E">
        <w:rPr>
          <w:rFonts w:ascii="Asap" w:hAnsi="Asap"/>
          <w:bCs/>
        </w:rPr>
        <w:t xml:space="preserve"> in bianco menic</w:t>
      </w:r>
      <w:r w:rsidR="0097094B">
        <w:rPr>
          <w:rFonts w:ascii="Asap" w:hAnsi="Asap"/>
          <w:bCs/>
        </w:rPr>
        <w:t>o</w:t>
      </w:r>
      <w:r w:rsidRPr="00AA362E">
        <w:rPr>
          <w:rFonts w:ascii="Asap" w:hAnsi="Asap"/>
          <w:bCs/>
        </w:rPr>
        <w:t xml:space="preserve"> za dobro izvedbo pogodbenih obveznosti </w:t>
      </w:r>
      <w:r w:rsidRPr="00AA362E">
        <w:rPr>
          <w:rFonts w:ascii="Asap" w:hAnsi="Asap" w:cs="Arial"/>
          <w:bCs/>
        </w:rPr>
        <w:t>v višini 10 % od pogodbene vrednosti okvirnega sporazuma (z DDV),</w:t>
      </w:r>
      <w:r w:rsidRPr="00AA362E">
        <w:t xml:space="preserve"> </w:t>
      </w:r>
      <w:r w:rsidRPr="00AA362E">
        <w:rPr>
          <w:rFonts w:ascii="Asap" w:hAnsi="Asap" w:cs="Arial"/>
          <w:bCs/>
        </w:rPr>
        <w:t>z veljavnostjo trideset (30) dni dlje od trajanja okvirnega sporazuma.</w:t>
      </w:r>
    </w:p>
    <w:p w14:paraId="78411DD7" w14:textId="77777777" w:rsidR="009700FF" w:rsidRPr="00AA362E" w:rsidRDefault="009700FF" w:rsidP="009700FF">
      <w:pPr>
        <w:jc w:val="both"/>
        <w:rPr>
          <w:rFonts w:ascii="Asap" w:hAnsi="Asap" w:cs="Arial"/>
          <w:bCs/>
        </w:rPr>
      </w:pPr>
    </w:p>
    <w:p w14:paraId="7522C2A7" w14:textId="77777777" w:rsidR="009700FF" w:rsidRPr="00AA362E" w:rsidRDefault="009700FF" w:rsidP="009700FF">
      <w:pPr>
        <w:jc w:val="both"/>
        <w:rPr>
          <w:rFonts w:ascii="Asap" w:hAnsi="Asap" w:cs="Arial"/>
          <w:bCs/>
        </w:rPr>
      </w:pPr>
      <w:r w:rsidRPr="00AA362E">
        <w:rPr>
          <w:rFonts w:ascii="Asap" w:hAnsi="Asap" w:cs="Arial"/>
          <w:bCs/>
        </w:rPr>
        <w:t>Predložitev finančnega zavarovanja za dobro izvedbo pogodbenih obveznosti je pogoj za veljavnost tega okvirnega sporazuma. Če kateri izmed izvajalcev naročniku ne predloži finančnega zavarovanja za dobro izvedbo pogodbenih obveznosti se šteje, da ta okvirni sporazum s takim izvajalcem nikoli ni bil sklenjen.</w:t>
      </w:r>
    </w:p>
    <w:p w14:paraId="5192831E" w14:textId="77777777" w:rsidR="009700FF" w:rsidRPr="00AA362E" w:rsidRDefault="009700FF" w:rsidP="009700FF">
      <w:pPr>
        <w:jc w:val="both"/>
        <w:rPr>
          <w:rFonts w:ascii="Asap" w:hAnsi="Asap" w:cs="Arial"/>
          <w:bCs/>
        </w:rPr>
      </w:pPr>
    </w:p>
    <w:p w14:paraId="7CBCF8E0" w14:textId="77777777" w:rsidR="009700FF" w:rsidRPr="00AA362E" w:rsidRDefault="009700FF" w:rsidP="009700FF">
      <w:pPr>
        <w:jc w:val="both"/>
        <w:rPr>
          <w:rFonts w:ascii="Asap" w:hAnsi="Asap" w:cs="Arial"/>
          <w:bCs/>
        </w:rPr>
      </w:pPr>
      <w:r w:rsidRPr="00AA362E">
        <w:rPr>
          <w:rFonts w:ascii="Asap" w:hAnsi="Asap" w:cs="Arial"/>
          <w:bCs/>
        </w:rPr>
        <w:t>Uporabljena valuta mora biti enaka valuti javnega naročila. Zavarovanje, ki ga izvajalec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8A4A78D" w14:textId="77777777" w:rsidR="009700FF" w:rsidRPr="00AA362E" w:rsidRDefault="009700FF" w:rsidP="009700FF">
      <w:pPr>
        <w:jc w:val="both"/>
        <w:rPr>
          <w:rFonts w:ascii="Asap" w:hAnsi="Asap" w:cs="Arial"/>
          <w:bCs/>
        </w:rPr>
      </w:pPr>
    </w:p>
    <w:p w14:paraId="5FBCC7ED"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84ECB1A"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Naročnik lahko unovči zavarovanje za dobro izvedbo obveznosti po tem okvirnem sporazumu v primeru:</w:t>
      </w:r>
    </w:p>
    <w:p w14:paraId="31D295E3"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del v celoti ali delno ne opravlja v skladu z določili okvirnega sporazuma, razpisne dokumentacije ali ponudbene dokumentacije ali navodili naročnika,</w:t>
      </w:r>
    </w:p>
    <w:p w14:paraId="76CCFF73"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 xml:space="preserve">če izvajalec svojih obveznosti do naročnika ne izpolni v skladu z določili tega okvirnega sporazuma, v dogovorjeni kvaliteti, količini in rokih. </w:t>
      </w:r>
    </w:p>
    <w:p w14:paraId="3170E4C0"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po pozivu naročnika ne odpravi pomanjkljivosti, ki so bile ugotovljene pri izvajanju storitev ali če nadaljuje z izvajanjem storitev na način, ki ni skladen s pogoji iz razpisne ali ponudbene dokumentacije ali navodili naročnika;</w:t>
      </w:r>
    </w:p>
    <w:p w14:paraId="53046AE6"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naročniku ne preda podaljšanja finančnega zavarovanja v skladu z določili okvirnega sporazuma, če/ko je to zahtevano;</w:t>
      </w:r>
    </w:p>
    <w:p w14:paraId="6B85C887"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ne spoštuje predpisov s področja delovnega in socialnega prava;</w:t>
      </w:r>
    </w:p>
    <w:p w14:paraId="066ACE1F"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bo naročnik okvirni sporazum razdrl zaradi kršitev na strani izvajalca;</w:t>
      </w:r>
    </w:p>
    <w:p w14:paraId="4A721E1A"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bo naročnik okvirni sporazum razdrl zaradi zamude;</w:t>
      </w:r>
    </w:p>
    <w:p w14:paraId="16F9B70C"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bo izvajalec kršil zaupnost podatkov;</w:t>
      </w:r>
    </w:p>
    <w:p w14:paraId="04EFF48C"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v primeru stečaja, likvidacijskega postopka ali drugega postopka, katerega posledica ali namen je prenehanje njegovega poslovanja ali katerikoli drug postopek, podoben navedenim postopkom, skladno s predpisi države, v kateri ima izvajalec sedež;</w:t>
      </w:r>
    </w:p>
    <w:p w14:paraId="04854048"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da izvajalec naročnika pravočasno ne obvesti o prenehanju obdelave (in prevzemanja odpadkov);</w:t>
      </w:r>
    </w:p>
    <w:p w14:paraId="06FFBE16" w14:textId="77777777" w:rsidR="009700FF" w:rsidRPr="00AA362E" w:rsidRDefault="009700FF" w:rsidP="009700FF">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za kritje zapadlih obveznosti izvajalca do podizvajalcev in kooperantov, ki sodelujejo pri izvedbi naročila, če izvajalec teh obveznosti ne poravna sam.</w:t>
      </w:r>
    </w:p>
    <w:p w14:paraId="1C2C00C0" w14:textId="77777777" w:rsidR="009700FF" w:rsidRPr="00AA362E" w:rsidRDefault="009700FF" w:rsidP="009700FF">
      <w:pPr>
        <w:autoSpaceDE w:val="0"/>
        <w:autoSpaceDN w:val="0"/>
        <w:adjustRightInd w:val="0"/>
        <w:jc w:val="both"/>
        <w:rPr>
          <w:rFonts w:ascii="Asap" w:hAnsi="Asap"/>
          <w:bCs/>
        </w:rPr>
      </w:pPr>
    </w:p>
    <w:p w14:paraId="5F258669"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Če se bodo med trajanjem okvirnega sporazuma spremenili roki za izvedbo posla ali v primeru drugih sprememb, ki vplivajo na zavarovanje, mora izvajalec temu ustrezno spremeniti tudi zavarovanje za dobro izvedbo pogodbenih obveznosti oziroma podaljšati njegovo veljavnost v skladu z določilom prvega odstavka 2</w:t>
      </w:r>
      <w:r>
        <w:rPr>
          <w:rFonts w:ascii="Asap" w:hAnsi="Asap"/>
          <w:bCs/>
        </w:rPr>
        <w:t>0</w:t>
      </w:r>
      <w:r w:rsidRPr="00AA362E">
        <w:rPr>
          <w:rFonts w:ascii="Asap" w:hAnsi="Asap"/>
          <w:bCs/>
        </w:rPr>
        <w:t>. člena tega okvirnega sporazuma.</w:t>
      </w:r>
    </w:p>
    <w:p w14:paraId="3DA260FB" w14:textId="77777777" w:rsidR="009700FF" w:rsidRPr="00AA362E" w:rsidRDefault="009700FF" w:rsidP="009700FF">
      <w:pPr>
        <w:autoSpaceDE w:val="0"/>
        <w:autoSpaceDN w:val="0"/>
        <w:adjustRightInd w:val="0"/>
        <w:jc w:val="both"/>
        <w:rPr>
          <w:rFonts w:ascii="Asap" w:hAnsi="Asap"/>
          <w:bCs/>
        </w:rPr>
      </w:pPr>
    </w:p>
    <w:p w14:paraId="196F5A2C"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Unovčenje finančnega zavarovanja za dobro izvedbo pogodbenih obveznosti ne odvezuje izvajalca poravnati naročniku vso škodo, ki bi mu nastala zaradi izvajalčevega neizpolnjevanja obveznosti iz tega okvirnega sporazuma.</w:t>
      </w:r>
    </w:p>
    <w:p w14:paraId="5FE30D6B" w14:textId="77777777" w:rsidR="009700FF" w:rsidRPr="00AA362E" w:rsidRDefault="009700FF" w:rsidP="009700FF">
      <w:pPr>
        <w:autoSpaceDE w:val="0"/>
        <w:autoSpaceDN w:val="0"/>
        <w:adjustRightInd w:val="0"/>
        <w:jc w:val="both"/>
        <w:rPr>
          <w:rFonts w:ascii="Asap" w:hAnsi="Asap"/>
          <w:bCs/>
        </w:rPr>
      </w:pPr>
    </w:p>
    <w:p w14:paraId="2486ADFF"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POGODBENA KAZEN</w:t>
      </w:r>
    </w:p>
    <w:p w14:paraId="5DCDC73B" w14:textId="77777777" w:rsidR="009700FF" w:rsidRPr="00AA362E" w:rsidRDefault="009700FF" w:rsidP="009700FF">
      <w:pPr>
        <w:autoSpaceDE w:val="0"/>
        <w:autoSpaceDN w:val="0"/>
        <w:adjustRightInd w:val="0"/>
        <w:jc w:val="both"/>
        <w:rPr>
          <w:rFonts w:ascii="Asap" w:hAnsi="Asap"/>
          <w:bCs/>
        </w:rPr>
      </w:pPr>
    </w:p>
    <w:p w14:paraId="3A611A18"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A32E7A1"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Če izvajalec svojih obveznosti ne izvede v roku iz drugega odstavka 7. člena tega okvirnega sporazuma, je naročniku dolžan plačati pogodbeno kazen v višini 0,10 % ocenjene vrednosti tega okvirnega sporazuma z DDV za vsak dan zamude, vendar skupno največ 10 % ocenjene vrednosti tega okvirnega sporazuma z DDV.</w:t>
      </w:r>
    </w:p>
    <w:p w14:paraId="4DECEE51" w14:textId="77777777" w:rsidR="009700FF" w:rsidRPr="00AA362E" w:rsidRDefault="009700FF" w:rsidP="009700FF">
      <w:pPr>
        <w:autoSpaceDE w:val="0"/>
        <w:autoSpaceDN w:val="0"/>
        <w:adjustRightInd w:val="0"/>
        <w:jc w:val="both"/>
        <w:rPr>
          <w:rFonts w:ascii="Asap" w:hAnsi="Asap"/>
          <w:bCs/>
        </w:rPr>
      </w:pPr>
    </w:p>
    <w:p w14:paraId="157F89AC"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Naročnik si pridržuje pravico pobotati pogodbeno kazen s terjatvijo, ki/če jo ima na podlagi opravljene storitve nasproti njemu izvajalec.</w:t>
      </w:r>
    </w:p>
    <w:p w14:paraId="58D142B5" w14:textId="77777777" w:rsidR="009700FF" w:rsidRPr="00AA362E" w:rsidRDefault="009700FF" w:rsidP="009700FF">
      <w:pPr>
        <w:autoSpaceDE w:val="0"/>
        <w:autoSpaceDN w:val="0"/>
        <w:adjustRightInd w:val="0"/>
        <w:jc w:val="both"/>
        <w:rPr>
          <w:rFonts w:ascii="Asap" w:hAnsi="Asap"/>
          <w:bCs/>
        </w:rPr>
      </w:pPr>
    </w:p>
    <w:p w14:paraId="6EF8EE92"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lastRenderedPageBreak/>
        <w:t>Naročnik in izvajalec soglašata, da pravica do zaračunavanja pogodbene kazni ni pogojena z nastankom škode naročniku. Povračilo tako nastale škode naročnik uveljavlja po splošnih načelih odškodninske odgovornosti, neodvisno od uveljavljanja pogodbene kazni.</w:t>
      </w:r>
    </w:p>
    <w:p w14:paraId="5EE5488E" w14:textId="77777777" w:rsidR="009700FF" w:rsidRPr="00AA362E" w:rsidRDefault="009700FF" w:rsidP="009700FF">
      <w:pPr>
        <w:autoSpaceDE w:val="0"/>
        <w:autoSpaceDN w:val="0"/>
        <w:adjustRightInd w:val="0"/>
        <w:jc w:val="both"/>
        <w:rPr>
          <w:rFonts w:ascii="Asap" w:hAnsi="Asap"/>
          <w:bCs/>
        </w:rPr>
      </w:pPr>
    </w:p>
    <w:p w14:paraId="1D1D509F"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08AA9FDC" w14:textId="77777777" w:rsidR="009700FF" w:rsidRPr="00AA362E" w:rsidRDefault="009700FF" w:rsidP="009700FF">
      <w:pPr>
        <w:autoSpaceDE w:val="0"/>
        <w:autoSpaceDN w:val="0"/>
        <w:adjustRightInd w:val="0"/>
        <w:jc w:val="both"/>
        <w:rPr>
          <w:rFonts w:ascii="Asap" w:hAnsi="Asap"/>
          <w:bCs/>
        </w:rPr>
      </w:pPr>
    </w:p>
    <w:p w14:paraId="14C361F6"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OBVEZNOSTI STRANK</w:t>
      </w:r>
    </w:p>
    <w:p w14:paraId="2691E632"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 </w:t>
      </w:r>
    </w:p>
    <w:p w14:paraId="4638DF1C"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Stranke okvirnega sporazuma se zavezujejo, da bodo uredile vse kar je potrebno za izvršitev okvirnega sporazuma in da bodo ravnale s skrbnostjo dobrega gospodarja. Izvajalec je pri izvajanju storitev dolžan ravnati s profesionalno skrbnostjo oziroma skrbnostjo dobrega strokovnjaka.</w:t>
      </w:r>
    </w:p>
    <w:p w14:paraId="0ED411F0" w14:textId="77777777" w:rsidR="009700FF" w:rsidRPr="00AA362E" w:rsidRDefault="009700FF" w:rsidP="009700FF">
      <w:pPr>
        <w:autoSpaceDE w:val="0"/>
        <w:autoSpaceDN w:val="0"/>
        <w:adjustRightInd w:val="0"/>
        <w:jc w:val="both"/>
        <w:rPr>
          <w:rFonts w:ascii="Asap" w:hAnsi="Asap"/>
          <w:bCs/>
        </w:rPr>
      </w:pPr>
    </w:p>
    <w:p w14:paraId="78C0D2B7"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 </w:t>
      </w:r>
    </w:p>
    <w:p w14:paraId="1860AEF8" w14:textId="77777777" w:rsidR="009700FF" w:rsidRDefault="009700FF" w:rsidP="009700FF">
      <w:pPr>
        <w:autoSpaceDE w:val="0"/>
        <w:autoSpaceDN w:val="0"/>
        <w:adjustRightInd w:val="0"/>
        <w:jc w:val="both"/>
        <w:rPr>
          <w:rFonts w:ascii="Asap" w:hAnsi="Asap"/>
          <w:bCs/>
        </w:rPr>
      </w:pPr>
      <w:r w:rsidRPr="00AA362E">
        <w:rPr>
          <w:rFonts w:ascii="Asap" w:hAnsi="Asap"/>
          <w:bCs/>
        </w:rPr>
        <w:t xml:space="preserve">Naročnik se zavezuje, da bo izpolnil vse obveznosti iz tega okvirnega sporazuma, da bo plačilne obveznosti poravnal v dogovorjenem roku in da bo sodeloval z izvajalcem z namenom, da se prevzete obveznosti izvršijo pravočasno in v obojestransko zadovoljstvo. </w:t>
      </w:r>
    </w:p>
    <w:p w14:paraId="50251691" w14:textId="77777777" w:rsidR="009700FF" w:rsidRPr="00AA362E" w:rsidRDefault="009700FF" w:rsidP="009700FF">
      <w:pPr>
        <w:autoSpaceDE w:val="0"/>
        <w:autoSpaceDN w:val="0"/>
        <w:adjustRightInd w:val="0"/>
        <w:jc w:val="both"/>
        <w:rPr>
          <w:rFonts w:ascii="Asap" w:hAnsi="Asap"/>
          <w:bCs/>
        </w:rPr>
      </w:pPr>
    </w:p>
    <w:p w14:paraId="39DF948A"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1524022"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Izvajalec se zavezuje, da bo:</w:t>
      </w:r>
      <w:r w:rsidRPr="00AA362E">
        <w:rPr>
          <w:rFonts w:ascii="Asap" w:hAnsi="Asap"/>
          <w:bCs/>
          <w:noProof/>
        </w:rPr>
        <w:drawing>
          <wp:inline distT="0" distB="0" distL="0" distR="0" wp14:anchorId="5D7C005A" wp14:editId="79266DC2">
            <wp:extent cx="10795" cy="10795"/>
            <wp:effectExtent l="0" t="0" r="0" b="0"/>
            <wp:docPr id="2132390760" name="Slika 2132390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5B733590" w14:textId="77777777" w:rsidR="009700FF" w:rsidRPr="00AA362E" w:rsidRDefault="009700FF" w:rsidP="009700FF">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izpolnil vse svoje obveznosti po tem okvirnem sporazumu do naročnika po pravilih stroke, navodilih naročnika in v skladu z določili tega okvirnega sporazuma;</w:t>
      </w:r>
    </w:p>
    <w:p w14:paraId="6DDAADA7" w14:textId="77777777" w:rsidR="009700FF" w:rsidRPr="00AA362E" w:rsidRDefault="009700FF" w:rsidP="009700FF">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svoje naloge opraviti strokovno in kvalitetno po pravilih stroke, v skladu z veljavnimi predpisi (zakoni, podzakonskimi akti, pravilniki, standardi itd.), tehničnimi navodili in priporočili ter normativi,</w:t>
      </w:r>
    </w:p>
    <w:p w14:paraId="7944BF6C" w14:textId="77777777" w:rsidR="009700FF" w:rsidRPr="00AA362E" w:rsidRDefault="009700FF" w:rsidP="009700FF">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pisno opozoril naročnika na okoliščine, ki bi lahko otežile ali onemogočile kakovostno, pravilno in pravočasno izvedbo storitve;</w:t>
      </w:r>
    </w:p>
    <w:p w14:paraId="5D7097D4" w14:textId="77777777" w:rsidR="009700FF" w:rsidRPr="00AA362E" w:rsidRDefault="009700FF" w:rsidP="009700FF">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naročniku na njegovo zahtevo omogočil ogled procesa predelave in/ali odstranjevanja oz. dokončne oskrbe odpadkov,</w:t>
      </w:r>
    </w:p>
    <w:p w14:paraId="437D9B1F" w14:textId="35ED6B1C" w:rsidR="009700FF" w:rsidRPr="00AA362E" w:rsidRDefault="009700FF" w:rsidP="009700FF">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AA362E">
        <w:rPr>
          <w:rFonts w:ascii="Arial" w:hAnsi="Arial" w:cs="Times New Roman"/>
          <w:noProof/>
          <w:color w:val="auto"/>
          <w:szCs w:val="20"/>
        </w:rPr>
        <w:drawing>
          <wp:inline distT="0" distB="0" distL="0" distR="0" wp14:anchorId="524DAF59" wp14:editId="094CDD8D">
            <wp:extent cx="10795" cy="10795"/>
            <wp:effectExtent l="0" t="0" r="0" b="0"/>
            <wp:docPr id="1162692263" name="Slika 116269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cs="Times New Roman"/>
          <w:bCs/>
          <w:color w:val="auto"/>
          <w:szCs w:val="20"/>
        </w:rPr>
        <w:t>nastala premoženjska ali kakršnakoli nepremoženjska škoda naročniku</w:t>
      </w:r>
      <w:r w:rsidR="0025507F">
        <w:rPr>
          <w:rFonts w:ascii="Asap" w:hAnsi="Asap" w:cs="Times New Roman"/>
          <w:bCs/>
          <w:color w:val="auto"/>
          <w:szCs w:val="20"/>
        </w:rPr>
        <w:t>.</w:t>
      </w:r>
    </w:p>
    <w:p w14:paraId="69D49046" w14:textId="77777777" w:rsidR="009700FF" w:rsidRPr="00AA362E" w:rsidRDefault="009700FF" w:rsidP="009700FF">
      <w:pPr>
        <w:autoSpaceDE w:val="0"/>
        <w:autoSpaceDN w:val="0"/>
        <w:adjustRightInd w:val="0"/>
        <w:jc w:val="both"/>
        <w:rPr>
          <w:rFonts w:ascii="Asap" w:hAnsi="Asap"/>
          <w:bCs/>
        </w:rPr>
      </w:pPr>
    </w:p>
    <w:p w14:paraId="1AAFCEE9"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PREDSTAVNIKI OKVIRNEGA SPORAZUMA</w:t>
      </w:r>
    </w:p>
    <w:p w14:paraId="65A16F53" w14:textId="77777777" w:rsidR="009700FF" w:rsidRPr="00AA362E" w:rsidRDefault="009700FF" w:rsidP="009700FF">
      <w:pPr>
        <w:suppressAutoHyphens/>
        <w:autoSpaceDN w:val="0"/>
        <w:ind w:left="720" w:right="6"/>
        <w:textAlignment w:val="baseline"/>
        <w:rPr>
          <w:rFonts w:ascii="Asap" w:eastAsia="Calibri" w:hAnsi="Asap" w:cs="Arial"/>
          <w:b/>
          <w:bCs/>
          <w:color w:val="auto"/>
          <w:kern w:val="3"/>
          <w:lang w:eastAsia="zh-CN"/>
        </w:rPr>
      </w:pPr>
    </w:p>
    <w:p w14:paraId="7D38A335"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Cs/>
          <w:color w:val="auto"/>
          <w:kern w:val="3"/>
          <w:lang w:eastAsia="zh-CN"/>
        </w:rPr>
      </w:pPr>
      <w:r w:rsidRPr="00AA362E">
        <w:rPr>
          <w:rFonts w:ascii="Asap" w:eastAsia="Calibri" w:hAnsi="Asap" w:cs="Arial"/>
          <w:b/>
          <w:color w:val="auto"/>
          <w:kern w:val="3"/>
          <w:lang w:eastAsia="zh-CN"/>
        </w:rPr>
        <w:t xml:space="preserve"> člen</w:t>
      </w:r>
    </w:p>
    <w:p w14:paraId="00DA2337" w14:textId="77777777" w:rsidR="009700FF" w:rsidRPr="00AA362E" w:rsidRDefault="009700FF" w:rsidP="009700FF">
      <w:pPr>
        <w:jc w:val="both"/>
        <w:rPr>
          <w:rFonts w:ascii="Asap" w:hAnsi="Asap" w:cs="Arial"/>
        </w:rPr>
      </w:pPr>
      <w:r w:rsidRPr="00AA362E">
        <w:rPr>
          <w:rFonts w:ascii="Asap" w:hAnsi="Asap" w:cs="Arial"/>
        </w:rPr>
        <w:t xml:space="preserve">Kontaktna oseba naročnika je: </w:t>
      </w:r>
      <w:permStart w:id="1898935129"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898935129"/>
      <w:r w:rsidRPr="00AA362E">
        <w:rPr>
          <w:rFonts w:ascii="Asap" w:hAnsi="Asap" w:cs="Arial"/>
        </w:rPr>
        <w:tab/>
      </w:r>
    </w:p>
    <w:p w14:paraId="4B85AB4E" w14:textId="77777777" w:rsidR="009700FF" w:rsidRPr="00AA362E" w:rsidRDefault="009700FF" w:rsidP="009700FF">
      <w:pPr>
        <w:jc w:val="both"/>
        <w:rPr>
          <w:rFonts w:ascii="Asap" w:hAnsi="Asap" w:cs="Arial"/>
        </w:rPr>
      </w:pPr>
      <w:r w:rsidRPr="00AA362E">
        <w:rPr>
          <w:rFonts w:ascii="Asap" w:hAnsi="Asap" w:cs="Arial"/>
        </w:rPr>
        <w:t xml:space="preserve">Skrbnik okvirnega sporazuma s strani naročnika je: </w:t>
      </w:r>
      <w:permStart w:id="942435763"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942435763"/>
    </w:p>
    <w:p w14:paraId="62099D43" w14:textId="77777777" w:rsidR="009700FF" w:rsidRPr="00AA362E" w:rsidRDefault="009700FF" w:rsidP="009700FF">
      <w:pPr>
        <w:jc w:val="both"/>
        <w:rPr>
          <w:rFonts w:ascii="Asap" w:hAnsi="Asap" w:cs="Arial"/>
        </w:rPr>
      </w:pPr>
    </w:p>
    <w:p w14:paraId="25E2F50C" w14:textId="77777777" w:rsidR="009700FF" w:rsidRPr="00AA362E" w:rsidRDefault="009700FF" w:rsidP="009700FF">
      <w:pPr>
        <w:jc w:val="both"/>
        <w:rPr>
          <w:rFonts w:ascii="Asap" w:hAnsi="Asap" w:cs="Arial"/>
        </w:rPr>
      </w:pPr>
      <w:r w:rsidRPr="00AA362E">
        <w:rPr>
          <w:rFonts w:ascii="Asap" w:hAnsi="Asap" w:cs="Arial"/>
        </w:rPr>
        <w:t xml:space="preserve">Kontaktna oseba izvajalca  </w:t>
      </w:r>
      <w:permStart w:id="807281209"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807281209"/>
      <w:r w:rsidRPr="00AA362E">
        <w:rPr>
          <w:rFonts w:ascii="Asap" w:hAnsi="Asap" w:cs="Arial"/>
        </w:rPr>
        <w:t xml:space="preserve"> je: </w:t>
      </w:r>
      <w:permStart w:id="53746278"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53746278"/>
      <w:r w:rsidRPr="00AA362E">
        <w:rPr>
          <w:rFonts w:ascii="Asap" w:hAnsi="Asap" w:cs="Arial"/>
        </w:rPr>
        <w:tab/>
      </w:r>
      <w:r w:rsidRPr="00AA362E">
        <w:rPr>
          <w:rFonts w:ascii="Asap" w:hAnsi="Asap" w:cs="Arial"/>
        </w:rPr>
        <w:tab/>
      </w:r>
    </w:p>
    <w:p w14:paraId="0EDFA1CF" w14:textId="77777777" w:rsidR="009700FF" w:rsidRPr="00AA362E" w:rsidRDefault="009700FF" w:rsidP="009700FF">
      <w:pPr>
        <w:jc w:val="both"/>
        <w:rPr>
          <w:rFonts w:ascii="Asap" w:eastAsia="Calibri" w:hAnsi="Asap"/>
          <w:iCs/>
        </w:rPr>
      </w:pPr>
      <w:r w:rsidRPr="00AA362E">
        <w:rPr>
          <w:rFonts w:ascii="Asap" w:hAnsi="Asap" w:cs="Arial"/>
        </w:rPr>
        <w:lastRenderedPageBreak/>
        <w:t xml:space="preserve">Skrbnik okvirnega sporazuma s strani izvajalca </w:t>
      </w:r>
      <w:bookmarkStart w:id="9" w:name="_Hlk119923242"/>
      <w:permStart w:id="797316748"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bookmarkEnd w:id="9"/>
      <w:permEnd w:id="797316748"/>
      <w:r w:rsidRPr="00AA362E">
        <w:rPr>
          <w:rFonts w:ascii="Asap" w:hAnsi="Asap" w:cs="Arial"/>
        </w:rPr>
        <w:t xml:space="preserve"> je</w:t>
      </w:r>
      <w:r w:rsidRPr="00AA362E">
        <w:rPr>
          <w:rFonts w:ascii="Asap" w:eastAsia="Calibri" w:hAnsi="Asap"/>
          <w:iCs/>
        </w:rPr>
        <w:t xml:space="preserve"> </w:t>
      </w:r>
      <w:permStart w:id="256464077"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r w:rsidRPr="00AA362E">
        <w:rPr>
          <w:rFonts w:ascii="Asap" w:eastAsia="Calibri" w:hAnsi="Asap"/>
          <w:iCs/>
        </w:rPr>
        <w:t xml:space="preserve"> </w:t>
      </w:r>
      <w:permEnd w:id="256464077"/>
    </w:p>
    <w:p w14:paraId="344F2A83" w14:textId="77777777" w:rsidR="009700FF" w:rsidRPr="00AA362E" w:rsidRDefault="009700FF" w:rsidP="009700FF">
      <w:pPr>
        <w:jc w:val="both"/>
        <w:rPr>
          <w:rFonts w:ascii="Asap" w:hAnsi="Asap" w:cs="Arial"/>
        </w:rPr>
      </w:pPr>
    </w:p>
    <w:p w14:paraId="5C1EB2CA" w14:textId="77777777" w:rsidR="009700FF" w:rsidRPr="00AA362E" w:rsidRDefault="009700FF" w:rsidP="009700FF">
      <w:pPr>
        <w:jc w:val="both"/>
        <w:rPr>
          <w:rFonts w:ascii="Asap" w:hAnsi="Asap" w:cs="Arial"/>
        </w:rPr>
      </w:pPr>
      <w:r w:rsidRPr="00AA362E">
        <w:rPr>
          <w:rFonts w:ascii="Asap" w:hAnsi="Asap" w:cs="Arial"/>
        </w:rPr>
        <w:t xml:space="preserve">Kontaktna oseba izvajalca  </w:t>
      </w:r>
      <w:permStart w:id="983639520"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983639520"/>
      <w:r w:rsidRPr="00AA362E">
        <w:rPr>
          <w:rFonts w:ascii="Asap" w:hAnsi="Asap" w:cs="Arial"/>
        </w:rPr>
        <w:t xml:space="preserve"> je: </w:t>
      </w:r>
      <w:permStart w:id="1680564005"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680564005"/>
      <w:r w:rsidRPr="00AA362E">
        <w:rPr>
          <w:rFonts w:ascii="Asap" w:hAnsi="Asap" w:cs="Arial"/>
        </w:rPr>
        <w:tab/>
      </w:r>
      <w:r w:rsidRPr="00AA362E">
        <w:rPr>
          <w:rFonts w:ascii="Asap" w:hAnsi="Asap" w:cs="Arial"/>
        </w:rPr>
        <w:tab/>
      </w:r>
    </w:p>
    <w:p w14:paraId="20BDC900" w14:textId="77777777" w:rsidR="009700FF" w:rsidRPr="00AA362E" w:rsidRDefault="009700FF" w:rsidP="009700FF">
      <w:pPr>
        <w:jc w:val="both"/>
        <w:rPr>
          <w:rFonts w:ascii="Asap" w:eastAsia="Calibri" w:hAnsi="Asap"/>
          <w:iCs/>
        </w:rPr>
      </w:pPr>
      <w:r w:rsidRPr="00AA362E">
        <w:rPr>
          <w:rFonts w:ascii="Asap" w:hAnsi="Asap" w:cs="Arial"/>
        </w:rPr>
        <w:t xml:space="preserve">Skrbnik okvirnega sporazuma s strani izvajalca </w:t>
      </w:r>
      <w:permStart w:id="39616220"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39616220"/>
      <w:r w:rsidRPr="00AA362E">
        <w:rPr>
          <w:rFonts w:ascii="Asap" w:hAnsi="Asap" w:cs="Arial"/>
        </w:rPr>
        <w:t xml:space="preserve"> je</w:t>
      </w:r>
      <w:r w:rsidRPr="00AA362E">
        <w:rPr>
          <w:rFonts w:ascii="Asap" w:eastAsia="Calibri" w:hAnsi="Asap"/>
          <w:iCs/>
        </w:rPr>
        <w:t xml:space="preserve"> </w:t>
      </w:r>
      <w:permStart w:id="125386849"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r w:rsidRPr="00AA362E">
        <w:rPr>
          <w:rFonts w:ascii="Asap" w:eastAsia="Calibri" w:hAnsi="Asap"/>
          <w:iCs/>
        </w:rPr>
        <w:t xml:space="preserve"> </w:t>
      </w:r>
      <w:permEnd w:id="125386849"/>
    </w:p>
    <w:p w14:paraId="2BD4C1C5" w14:textId="77777777" w:rsidR="009700FF" w:rsidRPr="00AA362E" w:rsidRDefault="009700FF" w:rsidP="009700FF">
      <w:pPr>
        <w:jc w:val="both"/>
        <w:rPr>
          <w:rFonts w:ascii="Asap" w:hAnsi="Asap" w:cs="Arial"/>
        </w:rPr>
      </w:pPr>
    </w:p>
    <w:p w14:paraId="1C1A61F5" w14:textId="77777777" w:rsidR="009700FF" w:rsidRPr="00AA362E" w:rsidRDefault="009700FF" w:rsidP="009700FF">
      <w:pPr>
        <w:jc w:val="both"/>
        <w:rPr>
          <w:rFonts w:ascii="Asap" w:hAnsi="Asap" w:cs="Arial"/>
        </w:rPr>
      </w:pPr>
      <w:r w:rsidRPr="00AA362E">
        <w:rPr>
          <w:rFonts w:ascii="Asap" w:hAnsi="Asap" w:cs="Arial"/>
        </w:rPr>
        <w:t xml:space="preserve">Kontaktna oseba izvajalca  </w:t>
      </w:r>
      <w:permStart w:id="963076243"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963076243"/>
      <w:r w:rsidRPr="00AA362E">
        <w:rPr>
          <w:rFonts w:ascii="Asap" w:hAnsi="Asap" w:cs="Arial"/>
        </w:rPr>
        <w:t xml:space="preserve"> je: </w:t>
      </w:r>
      <w:permStart w:id="890660121"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890660121"/>
      <w:r w:rsidRPr="00AA362E">
        <w:rPr>
          <w:rFonts w:ascii="Asap" w:hAnsi="Asap" w:cs="Arial"/>
        </w:rPr>
        <w:tab/>
      </w:r>
      <w:r w:rsidRPr="00AA362E">
        <w:rPr>
          <w:rFonts w:ascii="Asap" w:hAnsi="Asap" w:cs="Arial"/>
        </w:rPr>
        <w:tab/>
      </w:r>
    </w:p>
    <w:p w14:paraId="3B2CC11B" w14:textId="77777777" w:rsidR="009700FF" w:rsidRPr="00AA362E" w:rsidRDefault="009700FF" w:rsidP="009700FF">
      <w:pPr>
        <w:jc w:val="both"/>
        <w:rPr>
          <w:rFonts w:ascii="Asap" w:eastAsia="Calibri" w:hAnsi="Asap"/>
          <w:iCs/>
        </w:rPr>
      </w:pPr>
      <w:r w:rsidRPr="00AA362E">
        <w:rPr>
          <w:rFonts w:ascii="Asap" w:hAnsi="Asap" w:cs="Arial"/>
        </w:rPr>
        <w:t xml:space="preserve">Skrbnik okvirnega sporazuma s strani izvajalca </w:t>
      </w:r>
      <w:permStart w:id="1263943315"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263943315"/>
      <w:r w:rsidRPr="00AA362E">
        <w:rPr>
          <w:rFonts w:ascii="Asap" w:hAnsi="Asap" w:cs="Arial"/>
        </w:rPr>
        <w:t xml:space="preserve"> je</w:t>
      </w:r>
      <w:r w:rsidRPr="00AA362E">
        <w:rPr>
          <w:rFonts w:ascii="Asap" w:eastAsia="Calibri" w:hAnsi="Asap"/>
          <w:iCs/>
        </w:rPr>
        <w:t xml:space="preserve"> </w:t>
      </w:r>
      <w:permStart w:id="1578587483"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r w:rsidRPr="00AA362E">
        <w:rPr>
          <w:rFonts w:ascii="Asap" w:eastAsia="Calibri" w:hAnsi="Asap"/>
          <w:iCs/>
        </w:rPr>
        <w:t xml:space="preserve"> </w:t>
      </w:r>
      <w:permEnd w:id="1578587483"/>
    </w:p>
    <w:p w14:paraId="3EF8FF20" w14:textId="77777777" w:rsidR="009700FF" w:rsidRPr="00AA362E" w:rsidRDefault="009700FF" w:rsidP="009700FF">
      <w:pPr>
        <w:jc w:val="both"/>
        <w:rPr>
          <w:rFonts w:ascii="Asap" w:hAnsi="Asap" w:cs="Arial"/>
        </w:rPr>
      </w:pPr>
    </w:p>
    <w:p w14:paraId="7160520D" w14:textId="77777777" w:rsidR="009700FF" w:rsidRPr="00AA362E" w:rsidRDefault="009700FF" w:rsidP="009700FF">
      <w:pPr>
        <w:jc w:val="both"/>
        <w:rPr>
          <w:rFonts w:ascii="Asap" w:hAnsi="Asap" w:cs="Arial"/>
        </w:rPr>
      </w:pPr>
      <w:r w:rsidRPr="00AA362E">
        <w:rPr>
          <w:rFonts w:ascii="Asap" w:hAnsi="Asap" w:cs="Arial"/>
        </w:rPr>
        <w:t>Izvajalec mora naročnika pisno obvestiti o zamenjavi skrbnika ali kontaktne osebe izvajalca ali njunih kontaktnih podatkov.</w:t>
      </w:r>
    </w:p>
    <w:p w14:paraId="1738BE5A" w14:textId="77777777" w:rsidR="009700FF" w:rsidRPr="00AA362E" w:rsidRDefault="009700FF" w:rsidP="009700FF">
      <w:pPr>
        <w:autoSpaceDE w:val="0"/>
        <w:autoSpaceDN w:val="0"/>
        <w:adjustRightInd w:val="0"/>
        <w:jc w:val="both"/>
        <w:rPr>
          <w:rFonts w:ascii="Asap" w:hAnsi="Asap"/>
          <w:bCs/>
        </w:rPr>
      </w:pPr>
    </w:p>
    <w:p w14:paraId="76EB3F76" w14:textId="4425C790"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POSLOVNA SKRIVNOST</w:t>
      </w:r>
      <w:r w:rsidR="0025507F">
        <w:rPr>
          <w:rFonts w:ascii="Asap" w:eastAsia="Calibri" w:hAnsi="Asap" w:cs="Arial"/>
          <w:b/>
          <w:bCs/>
          <w:color w:val="auto"/>
          <w:kern w:val="3"/>
          <w:lang w:eastAsia="zh-CN"/>
        </w:rPr>
        <w:t xml:space="preserve"> IN VAROVANJE OSEBNIH PODATKOV</w:t>
      </w:r>
    </w:p>
    <w:p w14:paraId="39EE779F" w14:textId="77777777" w:rsidR="009700FF" w:rsidRPr="00AA362E" w:rsidRDefault="009700FF" w:rsidP="009700FF">
      <w:pPr>
        <w:suppressAutoHyphens/>
        <w:autoSpaceDN w:val="0"/>
        <w:ind w:left="720" w:right="6"/>
        <w:textAlignment w:val="baseline"/>
        <w:rPr>
          <w:rFonts w:ascii="Asap" w:eastAsia="Calibri" w:hAnsi="Asap" w:cs="Arial"/>
          <w:b/>
          <w:bCs/>
          <w:color w:val="auto"/>
          <w:kern w:val="3"/>
          <w:lang w:eastAsia="zh-CN"/>
        </w:rPr>
      </w:pPr>
    </w:p>
    <w:p w14:paraId="0C6FDC04"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7865BF25" w14:textId="77777777" w:rsidR="0025507F" w:rsidRPr="0025507F" w:rsidRDefault="0025507F" w:rsidP="0025507F">
      <w:pPr>
        <w:widowControl w:val="0"/>
        <w:autoSpaceDE w:val="0"/>
        <w:spacing w:before="60" w:after="60"/>
        <w:jc w:val="both"/>
        <w:rPr>
          <w:rFonts w:ascii="Asap" w:hAnsi="Asap" w:cs="Arial"/>
        </w:rPr>
      </w:pPr>
      <w:r w:rsidRPr="0025507F">
        <w:rPr>
          <w:rFonts w:ascii="Asap" w:hAnsi="Asap" w:cs="Arial"/>
        </w:rPr>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262D47E" w14:textId="77777777" w:rsidR="0025507F" w:rsidRPr="0025507F" w:rsidRDefault="0025507F" w:rsidP="0025507F">
      <w:pPr>
        <w:widowControl w:val="0"/>
        <w:autoSpaceDE w:val="0"/>
        <w:autoSpaceDN w:val="0"/>
        <w:spacing w:before="60" w:after="60" w:line="240" w:lineRule="auto"/>
        <w:contextualSpacing/>
        <w:jc w:val="both"/>
        <w:rPr>
          <w:rFonts w:ascii="Asap" w:hAnsi="Asap" w:cs="Arial"/>
        </w:rPr>
      </w:pPr>
    </w:p>
    <w:p w14:paraId="547ECEE6" w14:textId="73266A97" w:rsidR="0025507F" w:rsidRPr="0025507F" w:rsidRDefault="0025507F" w:rsidP="0025507F">
      <w:pPr>
        <w:widowControl w:val="0"/>
        <w:autoSpaceDE w:val="0"/>
        <w:autoSpaceDN w:val="0"/>
        <w:spacing w:before="60" w:after="60" w:line="240" w:lineRule="auto"/>
        <w:contextualSpacing/>
        <w:jc w:val="both"/>
        <w:rPr>
          <w:rFonts w:ascii="Asap" w:hAnsi="Asap" w:cs="Arial"/>
        </w:rPr>
      </w:pPr>
      <w:r w:rsidRPr="0025507F">
        <w:rPr>
          <w:rFonts w:ascii="Asap" w:hAnsi="Asap" w:cs="Arial"/>
        </w:rPr>
        <w:t>Trajno varovanje poslovne skrivnosti po prejšnjem odstavku pomeni dolžnost izvajalca, da bo listine, podatke in informacije po prejšnjem odstavku uporabljal izključno za namene izvajanja te</w:t>
      </w:r>
      <w:r>
        <w:rPr>
          <w:rFonts w:ascii="Asap" w:hAnsi="Asap" w:cs="Arial"/>
        </w:rPr>
        <w:t xml:space="preserve">ga </w:t>
      </w:r>
      <w:r w:rsidRPr="00AA362E">
        <w:rPr>
          <w:rFonts w:ascii="Asap" w:hAnsi="Asap" w:cs="Arial"/>
        </w:rPr>
        <w:t>okvirnega sporazuma</w:t>
      </w:r>
      <w:r w:rsidRPr="0025507F">
        <w:rPr>
          <w:rFonts w:ascii="Asap" w:hAnsi="Asap" w:cs="Arial"/>
        </w:rPr>
        <w:t xml:space="preserve">, in da jih brez poprejšnjega pisnega soglasja ne bo kakorkoli razkril tretjim osebam. </w:t>
      </w:r>
    </w:p>
    <w:p w14:paraId="1FD42167" w14:textId="77777777" w:rsidR="0025507F" w:rsidRPr="0025507F" w:rsidRDefault="0025507F" w:rsidP="0025507F">
      <w:pPr>
        <w:widowControl w:val="0"/>
        <w:autoSpaceDE w:val="0"/>
        <w:jc w:val="both"/>
        <w:rPr>
          <w:rFonts w:ascii="Asap" w:hAnsi="Asap" w:cs="Arial"/>
        </w:rPr>
      </w:pPr>
    </w:p>
    <w:p w14:paraId="281229B6" w14:textId="77777777" w:rsidR="0025507F" w:rsidRPr="0025507F" w:rsidRDefault="0025507F" w:rsidP="0025507F">
      <w:pPr>
        <w:widowControl w:val="0"/>
        <w:autoSpaceDE w:val="0"/>
        <w:jc w:val="both"/>
        <w:rPr>
          <w:rFonts w:ascii="Asap" w:hAnsi="Asap" w:cs="Arial"/>
        </w:rPr>
      </w:pPr>
      <w:r w:rsidRPr="0025507F">
        <w:rPr>
          <w:rFonts w:ascii="Asap" w:hAnsi="Asap" w:cs="Arial"/>
        </w:rPr>
        <w:t>Pridobljene podatke oziroma informacije ne bo razmnoževal, niti jih ne bo izkoriščal za svoje namene ter da bo na zahtevo naročnika nemudoma vrnil oziroma uničil vse zapise na listinah ali drugih medijih.</w:t>
      </w:r>
    </w:p>
    <w:p w14:paraId="5BD6F4EC" w14:textId="77777777" w:rsidR="0025507F" w:rsidRPr="0025507F" w:rsidRDefault="0025507F" w:rsidP="0025507F">
      <w:pPr>
        <w:widowControl w:val="0"/>
        <w:autoSpaceDE w:val="0"/>
        <w:jc w:val="both"/>
        <w:rPr>
          <w:rFonts w:ascii="Asap" w:hAnsi="Asap" w:cs="Arial"/>
        </w:rPr>
      </w:pPr>
    </w:p>
    <w:p w14:paraId="607ED85A" w14:textId="2EDD47CB" w:rsidR="0025507F" w:rsidRPr="0025507F" w:rsidRDefault="0025507F" w:rsidP="0025507F">
      <w:pPr>
        <w:widowControl w:val="0"/>
        <w:autoSpaceDE w:val="0"/>
        <w:jc w:val="both"/>
        <w:rPr>
          <w:rFonts w:ascii="Asap" w:hAnsi="Asap" w:cs="Arial"/>
        </w:rPr>
      </w:pPr>
      <w:r w:rsidRPr="0025507F">
        <w:rPr>
          <w:rFonts w:ascii="Asap" w:hAnsi="Asap" w:cs="Arial"/>
        </w:rPr>
        <w:t xml:space="preserve">Stranki </w:t>
      </w:r>
      <w:r w:rsidRPr="00AA362E">
        <w:rPr>
          <w:rFonts w:ascii="Asap" w:hAnsi="Asap" w:cs="Arial"/>
        </w:rPr>
        <w:t xml:space="preserve">okvirnega sporazuma </w:t>
      </w:r>
      <w:r w:rsidRPr="0025507F">
        <w:rPr>
          <w:rFonts w:ascii="Asap" w:hAnsi="Asap" w:cs="Arial"/>
        </w:rPr>
        <w:t>se zavedata, da kršitev dolžnosti varovanja poslovne skrivnosti po tem členu predstavlja kršitev veljavnih predpisov in osnova za odškodninsko odgovornost izvajalca.</w:t>
      </w:r>
    </w:p>
    <w:p w14:paraId="7D3ECDA2" w14:textId="77777777" w:rsidR="0025507F" w:rsidRPr="0025507F" w:rsidRDefault="0025507F" w:rsidP="0025507F">
      <w:pPr>
        <w:widowControl w:val="0"/>
        <w:autoSpaceDE w:val="0"/>
        <w:jc w:val="both"/>
        <w:rPr>
          <w:rFonts w:ascii="Asap" w:hAnsi="Asap" w:cs="Arial"/>
        </w:rPr>
      </w:pPr>
    </w:p>
    <w:p w14:paraId="6D63B0FE" w14:textId="0804BEE2" w:rsidR="0025507F" w:rsidRPr="0025507F" w:rsidRDefault="0025507F" w:rsidP="0025507F">
      <w:pPr>
        <w:widowControl w:val="0"/>
        <w:autoSpaceDE w:val="0"/>
        <w:jc w:val="both"/>
        <w:rPr>
          <w:rFonts w:ascii="Asap" w:hAnsi="Asap" w:cs="Arial"/>
        </w:rPr>
      </w:pPr>
      <w:r w:rsidRPr="0025507F">
        <w:rPr>
          <w:rFonts w:ascii="Asap" w:hAnsi="Asap" w:cs="Arial"/>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w:t>
      </w:r>
      <w:r w:rsidRPr="00AA362E">
        <w:rPr>
          <w:rFonts w:ascii="Asap" w:hAnsi="Asap" w:cs="Arial"/>
        </w:rPr>
        <w:t>okvirnega sporazuma</w:t>
      </w:r>
      <w:r w:rsidRPr="0025507F">
        <w:rPr>
          <w:rFonts w:ascii="Asap" w:hAnsi="Asap" w:cs="Arial"/>
        </w:rPr>
        <w:t>. Vsa uradna komunikacija mora potekati preko naročnika oziroma po pooblastilu naročnika.</w:t>
      </w:r>
    </w:p>
    <w:p w14:paraId="2489E4E7" w14:textId="77777777" w:rsidR="0025507F" w:rsidRPr="0056089E" w:rsidRDefault="0025507F" w:rsidP="0025507F">
      <w:pPr>
        <w:widowControl w:val="0"/>
        <w:autoSpaceDE w:val="0"/>
        <w:rPr>
          <w:sz w:val="20"/>
          <w:szCs w:val="20"/>
        </w:rPr>
      </w:pPr>
    </w:p>
    <w:p w14:paraId="2059A6C6" w14:textId="77777777" w:rsidR="0025507F" w:rsidRPr="0056089E" w:rsidRDefault="0025507F" w:rsidP="0025507F">
      <w:pPr>
        <w:numPr>
          <w:ilvl w:val="0"/>
          <w:numId w:val="20"/>
        </w:numPr>
        <w:suppressAutoHyphens/>
        <w:autoSpaceDN w:val="0"/>
        <w:ind w:left="567" w:right="6" w:hanging="283"/>
        <w:jc w:val="center"/>
        <w:textAlignment w:val="baseline"/>
        <w:rPr>
          <w:b/>
          <w:sz w:val="20"/>
          <w:szCs w:val="20"/>
        </w:rPr>
      </w:pPr>
      <w:r w:rsidRPr="0056089E">
        <w:rPr>
          <w:b/>
          <w:sz w:val="20"/>
          <w:szCs w:val="20"/>
        </w:rPr>
        <w:t>člen</w:t>
      </w:r>
    </w:p>
    <w:p w14:paraId="338680B6" w14:textId="2773E0A2" w:rsidR="0025507F" w:rsidRPr="0025507F" w:rsidRDefault="0025507F" w:rsidP="0025507F">
      <w:pPr>
        <w:jc w:val="both"/>
        <w:rPr>
          <w:rFonts w:ascii="Asap" w:hAnsi="Asap" w:cs="Arial"/>
        </w:rPr>
      </w:pPr>
      <w:r w:rsidRPr="0025507F">
        <w:rPr>
          <w:rFonts w:ascii="Asap" w:hAnsi="Asap" w:cs="Arial"/>
        </w:rPr>
        <w:t xml:space="preserve">Stranki </w:t>
      </w:r>
      <w:r w:rsidRPr="00AA362E">
        <w:rPr>
          <w:rFonts w:ascii="Asap" w:hAnsi="Asap" w:cs="Arial"/>
        </w:rPr>
        <w:t xml:space="preserve">okvirnega sporazuma </w:t>
      </w:r>
      <w:r w:rsidRPr="0025507F">
        <w:rPr>
          <w:rFonts w:ascii="Asap" w:hAnsi="Asap" w:cs="Arial"/>
        </w:rPr>
        <w:t>se zavezujeta, da bosta pri delu varovali osebne podatke, ki jim bodo pri delu ali v zvezi z delom razkrite oziroma, ki jih bodo obdelovali v okviru svojega dela, in sicer v skladu z Uredbo (EU) 2016/679 o varstvu</w:t>
      </w:r>
      <w:r w:rsidRPr="0056089E">
        <w:rPr>
          <w:rFonts w:cs="Arial"/>
          <w:sz w:val="20"/>
          <w:szCs w:val="20"/>
        </w:rPr>
        <w:t xml:space="preserve"> </w:t>
      </w:r>
      <w:r w:rsidRPr="0025507F">
        <w:rPr>
          <w:rFonts w:ascii="Asap" w:hAnsi="Asap" w:cs="Arial"/>
        </w:rPr>
        <w:t xml:space="preserve">posameznikov pri obdelavi osebnih podatkov in o prostem pretoku takih podatkov ter o razveljavitvi Direktive 95/46/ES (Splošna uredba o varstvu podatkov) in veljavno nacionalno zakonodajo o varstvu osebnih podatkov (Zakon o varstvu osebnih podatkov; ZVOP-2). </w:t>
      </w:r>
    </w:p>
    <w:p w14:paraId="4A04A7C0" w14:textId="77777777" w:rsidR="0025507F" w:rsidRPr="0025507F" w:rsidRDefault="0025507F" w:rsidP="0025507F">
      <w:pPr>
        <w:jc w:val="both"/>
        <w:rPr>
          <w:rFonts w:ascii="Asap" w:hAnsi="Asap" w:cs="Arial"/>
        </w:rPr>
      </w:pPr>
    </w:p>
    <w:p w14:paraId="2FA43E3A" w14:textId="50EC2D41" w:rsidR="0025507F" w:rsidRPr="0025507F" w:rsidRDefault="0025507F" w:rsidP="0025507F">
      <w:pPr>
        <w:jc w:val="both"/>
        <w:rPr>
          <w:rFonts w:ascii="Asap" w:hAnsi="Asap" w:cs="Arial"/>
        </w:rPr>
      </w:pPr>
      <w:r w:rsidRPr="0025507F">
        <w:rPr>
          <w:rFonts w:ascii="Asap" w:hAnsi="Asap" w:cs="Arial"/>
        </w:rPr>
        <w:lastRenderedPageBreak/>
        <w:t xml:space="preserve">Vsaka stranka </w:t>
      </w:r>
      <w:r w:rsidRPr="00AA362E">
        <w:rPr>
          <w:rFonts w:ascii="Asap" w:hAnsi="Asap" w:cs="Arial"/>
        </w:rPr>
        <w:t xml:space="preserve">okvirnega sporazuma </w:t>
      </w:r>
      <w:r w:rsidRPr="0025507F">
        <w:rPr>
          <w:rFonts w:ascii="Asap" w:hAnsi="Asap" w:cs="Arial"/>
        </w:rPr>
        <w:t>obdeluje osebne podatke le na načine, kot so nujno potrebni za izvajanje te</w:t>
      </w:r>
      <w:r>
        <w:rPr>
          <w:rFonts w:ascii="Asap" w:hAnsi="Asap" w:cs="Arial"/>
        </w:rPr>
        <w:t>ga</w:t>
      </w:r>
      <w:r w:rsidRPr="0025507F">
        <w:rPr>
          <w:rFonts w:ascii="Asap" w:hAnsi="Asap" w:cs="Arial"/>
        </w:rPr>
        <w:t xml:space="preserve"> </w:t>
      </w:r>
      <w:r w:rsidRPr="00AA362E">
        <w:rPr>
          <w:rFonts w:ascii="Asap" w:hAnsi="Asap" w:cs="Arial"/>
        </w:rPr>
        <w:t xml:space="preserve">okvirnega sporazuma </w:t>
      </w:r>
      <w:r w:rsidRPr="0025507F">
        <w:rPr>
          <w:rFonts w:ascii="Asap" w:hAnsi="Asap" w:cs="Arial"/>
        </w:rPr>
        <w:t>in jih lahko hrani le toliko časa, kot je nujno potrebno za izvajanje te</w:t>
      </w:r>
      <w:r>
        <w:rPr>
          <w:rFonts w:ascii="Asap" w:hAnsi="Asap" w:cs="Arial"/>
        </w:rPr>
        <w:t xml:space="preserve">ga </w:t>
      </w:r>
      <w:r w:rsidRPr="00AA362E">
        <w:rPr>
          <w:rFonts w:ascii="Asap" w:hAnsi="Asap" w:cs="Arial"/>
        </w:rPr>
        <w:t xml:space="preserve">okvirnega sporazuma </w:t>
      </w:r>
      <w:r w:rsidRPr="0025507F">
        <w:rPr>
          <w:rFonts w:ascii="Asap" w:hAnsi="Asap" w:cs="Arial"/>
        </w:rPr>
        <w:t>in nje</w:t>
      </w:r>
      <w:r>
        <w:rPr>
          <w:rFonts w:ascii="Asap" w:hAnsi="Asap" w:cs="Arial"/>
        </w:rPr>
        <w:t>govo</w:t>
      </w:r>
      <w:r w:rsidRPr="0025507F">
        <w:rPr>
          <w:rFonts w:ascii="Asap" w:hAnsi="Asap" w:cs="Arial"/>
        </w:rPr>
        <w:t xml:space="preserve"> pravno varstvo ter jih varuje z ustreznimi tehničnimi in organizacijskimi ukrepi, ki varujejo pred nedovoljeno oziroma nezakonito obdelavo, nenamerno izgubo, uničenjem ali poškodbo. Vsaka stranka </w:t>
      </w:r>
      <w:r w:rsidRPr="00AA362E">
        <w:rPr>
          <w:rFonts w:ascii="Asap" w:hAnsi="Asap" w:cs="Arial"/>
        </w:rPr>
        <w:t xml:space="preserve">okvirnega sporazuma </w:t>
      </w:r>
      <w:r w:rsidRPr="0025507F">
        <w:rPr>
          <w:rFonts w:ascii="Asap" w:hAnsi="Asap" w:cs="Arial"/>
        </w:rPr>
        <w:t xml:space="preserve">poskrbi, da ima zakonito pravno podlago za posredovanje osebnih podatkov posameznika drugi stranki </w:t>
      </w:r>
      <w:r w:rsidRPr="00AA362E">
        <w:rPr>
          <w:rFonts w:ascii="Asap" w:hAnsi="Asap" w:cs="Arial"/>
        </w:rPr>
        <w:t>okvirnega sporazuma</w:t>
      </w:r>
      <w:r w:rsidRPr="0025507F">
        <w:rPr>
          <w:rFonts w:ascii="Asap" w:hAnsi="Asap" w:cs="Arial"/>
        </w:rPr>
        <w:t>.</w:t>
      </w:r>
    </w:p>
    <w:p w14:paraId="4AF409DE" w14:textId="77777777" w:rsidR="0025507F" w:rsidRPr="0025507F" w:rsidRDefault="0025507F" w:rsidP="0025507F">
      <w:pPr>
        <w:jc w:val="both"/>
        <w:rPr>
          <w:rFonts w:ascii="Asap" w:hAnsi="Asap" w:cs="Arial"/>
        </w:rPr>
      </w:pPr>
    </w:p>
    <w:p w14:paraId="0F2B587A" w14:textId="561B4EA9" w:rsidR="0025507F" w:rsidRPr="0025507F" w:rsidRDefault="0025507F" w:rsidP="0025507F">
      <w:pPr>
        <w:jc w:val="both"/>
        <w:rPr>
          <w:rFonts w:ascii="Asap" w:hAnsi="Asap" w:cs="Arial"/>
        </w:rPr>
      </w:pPr>
      <w:r w:rsidRPr="0025507F">
        <w:rPr>
          <w:rFonts w:ascii="Asap" w:hAnsi="Asap" w:cs="Arial"/>
        </w:rPr>
        <w:t xml:space="preserve">Stranki </w:t>
      </w:r>
      <w:r w:rsidRPr="00AA362E">
        <w:rPr>
          <w:rFonts w:ascii="Asap" w:hAnsi="Asap" w:cs="Arial"/>
        </w:rPr>
        <w:t xml:space="preserve">okvirnega sporazuma </w:t>
      </w:r>
      <w:r w:rsidRPr="0025507F">
        <w:rPr>
          <w:rFonts w:ascii="Asap" w:hAnsi="Asap" w:cs="Arial"/>
        </w:rPr>
        <w:t>se zavezujeta, da bosta z osebnimi podatki, s katerimi bosta (nenamerno) prišli v stik ob izvajanju te</w:t>
      </w:r>
      <w:r>
        <w:rPr>
          <w:rFonts w:ascii="Asap" w:hAnsi="Asap" w:cs="Arial"/>
        </w:rPr>
        <w:t xml:space="preserve">ga </w:t>
      </w:r>
      <w:r w:rsidRPr="00AA362E">
        <w:rPr>
          <w:rFonts w:ascii="Asap" w:hAnsi="Asap" w:cs="Arial"/>
        </w:rPr>
        <w:t>okvirnega sporazuma</w:t>
      </w:r>
      <w:r w:rsidRPr="0025507F">
        <w:rPr>
          <w:rFonts w:ascii="Asap" w:hAnsi="Asap" w:cs="Arial"/>
        </w:rPr>
        <w:t>, skrbno ravnali in jih varovali, da osebni podatki ne bodo uporabljeni za noben drug namen, razen za namene, ki so določeni v te</w:t>
      </w:r>
      <w:r>
        <w:rPr>
          <w:rFonts w:ascii="Asap" w:hAnsi="Asap" w:cs="Arial"/>
        </w:rPr>
        <w:t xml:space="preserve">m okvirnem sporazumu </w:t>
      </w:r>
      <w:r w:rsidRPr="0025507F">
        <w:rPr>
          <w:rFonts w:ascii="Asap" w:hAnsi="Asap" w:cs="Arial"/>
        </w:rPr>
        <w:t>in jih ne bosta razkrili tretji osebi.</w:t>
      </w:r>
    </w:p>
    <w:p w14:paraId="0CEDF719" w14:textId="77777777" w:rsidR="0025507F" w:rsidRPr="0025507F" w:rsidRDefault="0025507F" w:rsidP="0025507F">
      <w:pPr>
        <w:jc w:val="both"/>
        <w:rPr>
          <w:rFonts w:ascii="Asap" w:hAnsi="Asap" w:cs="Arial"/>
        </w:rPr>
      </w:pPr>
    </w:p>
    <w:p w14:paraId="202D2518" w14:textId="19DFB4FA" w:rsidR="0025507F" w:rsidRPr="0025507F" w:rsidRDefault="0025507F" w:rsidP="0025507F">
      <w:pPr>
        <w:jc w:val="both"/>
        <w:rPr>
          <w:rFonts w:ascii="Asap" w:hAnsi="Asap" w:cs="Arial"/>
        </w:rPr>
      </w:pPr>
      <w:r w:rsidRPr="0025507F">
        <w:rPr>
          <w:rFonts w:ascii="Asap" w:hAnsi="Asap" w:cs="Arial"/>
        </w:rPr>
        <w:t xml:space="preserve">Za morebitne kršitve obveznosti, določene v tem členu, sta stranki </w:t>
      </w:r>
      <w:r w:rsidRPr="00AA362E">
        <w:rPr>
          <w:rFonts w:ascii="Asap" w:hAnsi="Asap" w:cs="Arial"/>
        </w:rPr>
        <w:t>okvirnega sporazuma</w:t>
      </w:r>
      <w:r>
        <w:rPr>
          <w:rFonts w:ascii="Asap" w:hAnsi="Asap" w:cs="Arial"/>
        </w:rPr>
        <w:t xml:space="preserve"> </w:t>
      </w:r>
      <w:r w:rsidRPr="0025507F">
        <w:rPr>
          <w:rFonts w:ascii="Asap" w:hAnsi="Asap" w:cs="Arial"/>
        </w:rPr>
        <w:t>odškodninsko odgovorni.</w:t>
      </w:r>
    </w:p>
    <w:p w14:paraId="33412F3E" w14:textId="77777777" w:rsidR="009700FF" w:rsidRPr="00AA362E" w:rsidRDefault="009700FF" w:rsidP="009700FF">
      <w:pPr>
        <w:autoSpaceDE w:val="0"/>
        <w:autoSpaceDN w:val="0"/>
        <w:adjustRightInd w:val="0"/>
        <w:jc w:val="both"/>
        <w:rPr>
          <w:rFonts w:ascii="Asap" w:hAnsi="Asap"/>
          <w:bCs/>
        </w:rPr>
      </w:pPr>
    </w:p>
    <w:p w14:paraId="66BE2800"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ODSTOP OD OKVIRNEGA SPORAZUMA IN ODPOVED</w:t>
      </w:r>
    </w:p>
    <w:p w14:paraId="281176F8" w14:textId="77777777" w:rsidR="009700FF" w:rsidRPr="00AA362E" w:rsidRDefault="009700FF" w:rsidP="009700FF">
      <w:pPr>
        <w:suppressAutoHyphens/>
        <w:autoSpaceDN w:val="0"/>
        <w:ind w:left="720" w:right="6"/>
        <w:textAlignment w:val="baseline"/>
        <w:rPr>
          <w:rFonts w:ascii="Asap" w:eastAsia="Calibri" w:hAnsi="Asap" w:cs="Arial"/>
          <w:b/>
          <w:bCs/>
          <w:color w:val="auto"/>
          <w:kern w:val="3"/>
          <w:lang w:eastAsia="zh-CN"/>
        </w:rPr>
      </w:pPr>
    </w:p>
    <w:p w14:paraId="410DE24F"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4CAFBED9"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Naročnik lahko odstopi od okvirnega sporazuma, s takojšnjim učinkom brez obveznosti do izvajalca, če:</w:t>
      </w:r>
    </w:p>
    <w:p w14:paraId="0D3975FC"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ne začne z izvedbo storitev v roku, določenim s tem okvirnim sporazumom in to niti v naknadnem roku, ki ga določi naročnik;</w:t>
      </w:r>
    </w:p>
    <w:p w14:paraId="706FEE48"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po pozivu naročnika ne odpravi pomanjkljivosti, ki so bile ugotovljene pri izvajanju storitev ali če nadaljuje z izvajanjem storitev na način, ki ni skladen s pogoji iz razpisne ali ponudbene dokumentacije ali navodili naročnika;</w:t>
      </w:r>
    </w:p>
    <w:p w14:paraId="111520AB"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brez pisnega soglasja naročnika deloma ali v celoti preneha izvajati storitve po tem okvirnem sporazumu;</w:t>
      </w:r>
    </w:p>
    <w:p w14:paraId="7292F1CC"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enostransko poviša ceno za opravljene storitve;</w:t>
      </w:r>
    </w:p>
    <w:p w14:paraId="0A53095C"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se izvajalec več kot dva krat ne odzove na naročilo naročnika in storitve ne izvede;</w:t>
      </w:r>
    </w:p>
    <w:p w14:paraId="2E9AD7C7"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pri izvajanju del po lastni krivdi pride v takšno zamudo, da bi bilo ogroženo izvajanje del drugih izvajalcev oziroma da je očitno, da del ne bo mogel dokončati;</w:t>
      </w:r>
    </w:p>
    <w:p w14:paraId="0554C078"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ne upošteva reklamacij ali jih ne reši v roku;</w:t>
      </w:r>
    </w:p>
    <w:p w14:paraId="1F686089"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izvedbeni kader izvajalca ne zagotavlja zadostnega števila delavcev in se zato poraja sum, da storitve po tem okvirnem sporazumu ne bodo ustrezno izvedene;</w:t>
      </w:r>
    </w:p>
    <w:p w14:paraId="024C304E"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izvaja dela s podizvajalci, ki jih ni priglasil ali podizvajalci, ki jih je naročnik zavrnil,</w:t>
      </w:r>
    </w:p>
    <w:p w14:paraId="3FE5CD38"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6DFEAF9D" w14:textId="77777777" w:rsidR="009700FF" w:rsidRPr="00AA362E" w:rsidRDefault="009700FF" w:rsidP="009700FF">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naročnika obvesti, da ni sposoben zagotavljati ustreznih količin prevzema odpadkov, ki jih potrebuje naročnik.</w:t>
      </w:r>
    </w:p>
    <w:p w14:paraId="5EA41BCF" w14:textId="77777777" w:rsidR="009700FF" w:rsidRPr="00AA362E" w:rsidRDefault="009700FF" w:rsidP="009700FF">
      <w:pPr>
        <w:autoSpaceDE w:val="0"/>
        <w:autoSpaceDN w:val="0"/>
        <w:adjustRightInd w:val="0"/>
        <w:jc w:val="both"/>
        <w:rPr>
          <w:rFonts w:ascii="Asap" w:hAnsi="Asap"/>
          <w:bCs/>
        </w:rPr>
      </w:pPr>
    </w:p>
    <w:p w14:paraId="58CBC51D" w14:textId="77777777" w:rsidR="009700FF" w:rsidRPr="00AA362E" w:rsidRDefault="009700FF" w:rsidP="009700FF">
      <w:pPr>
        <w:autoSpaceDE w:val="0"/>
        <w:autoSpaceDN w:val="0"/>
        <w:adjustRightInd w:val="0"/>
        <w:jc w:val="both"/>
        <w:rPr>
          <w:rFonts w:ascii="Asap" w:hAnsi="Asap"/>
          <w:bCs/>
        </w:rPr>
      </w:pPr>
    </w:p>
    <w:p w14:paraId="1C55DF7A"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256AFB0D"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lastRenderedPageBreak/>
        <w:t>Naročnik lahko zaradi okoliščin, povezanih z izvajanjem storitev po tem okvirnem sporazumu kadarkoli predčasno odpove okvirni sporazum. V tem primeru okvirni sporazum preneha z enomesečnim odpovednim rokom.</w:t>
      </w:r>
    </w:p>
    <w:p w14:paraId="142DF040" w14:textId="77777777" w:rsidR="009700FF" w:rsidRPr="00AA362E" w:rsidRDefault="009700FF" w:rsidP="009700FF">
      <w:pPr>
        <w:autoSpaceDE w:val="0"/>
        <w:autoSpaceDN w:val="0"/>
        <w:adjustRightInd w:val="0"/>
        <w:jc w:val="both"/>
        <w:rPr>
          <w:rFonts w:ascii="Asap" w:hAnsi="Asap"/>
          <w:bCs/>
        </w:rPr>
      </w:pPr>
    </w:p>
    <w:p w14:paraId="41668883"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158FEB73" w14:textId="29878BB7" w:rsidR="009700FF" w:rsidRPr="00AA362E" w:rsidRDefault="009700FF" w:rsidP="009700FF">
      <w:pPr>
        <w:autoSpaceDE w:val="0"/>
        <w:autoSpaceDN w:val="0"/>
        <w:adjustRightInd w:val="0"/>
        <w:jc w:val="both"/>
        <w:rPr>
          <w:rFonts w:ascii="Asap" w:hAnsi="Asap"/>
          <w:bCs/>
        </w:rPr>
      </w:pPr>
      <w:r w:rsidRPr="00AA362E">
        <w:rPr>
          <w:rFonts w:ascii="Asap" w:hAnsi="Asap"/>
          <w:bCs/>
        </w:rPr>
        <w:t>Naročnik bo v primeru odpovedi tega okvirnega sporazuma o tem pisno obvestil izvajalca in sicer v roku 1 (enega) meseca pred nameravanim odstopom, razen v primeru odstopa po prvi, drugi, peti, deseti ali enajsti alinej</w:t>
      </w:r>
      <w:r>
        <w:rPr>
          <w:rFonts w:ascii="Asap" w:hAnsi="Asap"/>
          <w:bCs/>
        </w:rPr>
        <w:t>i</w:t>
      </w:r>
      <w:r w:rsidRPr="00AA362E">
        <w:rPr>
          <w:rFonts w:ascii="Asap" w:hAnsi="Asap"/>
          <w:bCs/>
        </w:rPr>
        <w:t xml:space="preserve"> prvega odstavka 2</w:t>
      </w:r>
      <w:r w:rsidR="00705E33">
        <w:rPr>
          <w:rFonts w:ascii="Asap" w:hAnsi="Asap"/>
          <w:bCs/>
        </w:rPr>
        <w:t>9</w:t>
      </w:r>
      <w:r w:rsidRPr="00AA362E">
        <w:rPr>
          <w:rFonts w:ascii="Asap" w:hAnsi="Asap"/>
          <w:bCs/>
        </w:rPr>
        <w:t>. člena tega okvirnega sporazuma, ko ima naročnik pravico od okvirnega sporazuma odstopiti takoj. Odstop učinkuje od vročitve pisne odstopne izjave pogodbi nezvesti stranki.</w:t>
      </w:r>
    </w:p>
    <w:p w14:paraId="4D4856CB" w14:textId="77777777" w:rsidR="009700FF" w:rsidRPr="00AA362E" w:rsidRDefault="009700FF" w:rsidP="009700FF">
      <w:pPr>
        <w:autoSpaceDE w:val="0"/>
        <w:autoSpaceDN w:val="0"/>
        <w:adjustRightInd w:val="0"/>
        <w:jc w:val="both"/>
        <w:rPr>
          <w:rFonts w:ascii="Asap" w:hAnsi="Asap"/>
          <w:bCs/>
        </w:rPr>
      </w:pPr>
    </w:p>
    <w:p w14:paraId="6B36968A" w14:textId="52FC058D" w:rsidR="009700FF" w:rsidRPr="00AA362E" w:rsidRDefault="009700FF" w:rsidP="009700FF">
      <w:pPr>
        <w:autoSpaceDE w:val="0"/>
        <w:autoSpaceDN w:val="0"/>
        <w:adjustRightInd w:val="0"/>
        <w:jc w:val="both"/>
        <w:rPr>
          <w:rFonts w:ascii="Asap" w:hAnsi="Asap"/>
          <w:bCs/>
        </w:rPr>
      </w:pPr>
      <w:r w:rsidRPr="00AA362E">
        <w:rPr>
          <w:rFonts w:ascii="Asap" w:hAnsi="Asap"/>
          <w:bCs/>
        </w:rPr>
        <w:t>Če naročnik odstopi od okvirnega sporazuma iz razlogov iz prvega odstavka 2</w:t>
      </w:r>
      <w:r w:rsidR="00705E33">
        <w:rPr>
          <w:rFonts w:ascii="Asap" w:hAnsi="Asap"/>
          <w:bCs/>
        </w:rPr>
        <w:t>9</w:t>
      </w:r>
      <w:r w:rsidRPr="00AA362E">
        <w:rPr>
          <w:rFonts w:ascii="Asap" w:hAnsi="Asap"/>
          <w:bCs/>
        </w:rPr>
        <w:t xml:space="preserve">. člena, je izvajalec dolžan plačati pogodbeno kazen v višini 5.000 EUR in vso škodo, ki naročniku zaradi tega nastane. </w:t>
      </w:r>
    </w:p>
    <w:p w14:paraId="283A2272" w14:textId="77777777" w:rsidR="009700FF" w:rsidRPr="00AA362E" w:rsidRDefault="009700FF" w:rsidP="009700FF">
      <w:pPr>
        <w:autoSpaceDE w:val="0"/>
        <w:autoSpaceDN w:val="0"/>
        <w:adjustRightInd w:val="0"/>
        <w:jc w:val="both"/>
        <w:rPr>
          <w:rFonts w:ascii="Asap" w:hAnsi="Asap"/>
          <w:bCs/>
        </w:rPr>
      </w:pPr>
    </w:p>
    <w:p w14:paraId="5948420F"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441B20B3"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Izvajalec lahko odstopi od okvirnega sporazuma:</w:t>
      </w:r>
    </w:p>
    <w:p w14:paraId="5FC25867" w14:textId="77777777" w:rsidR="009700FF" w:rsidRPr="00AA362E" w:rsidRDefault="009700FF" w:rsidP="009700FF">
      <w:pPr>
        <w:numPr>
          <w:ilvl w:val="0"/>
          <w:numId w:val="35"/>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naročnik tudi po naknadno postavljenem roku ne posreduje navodil v zvezi z njegovimi vprašanji, pa so ta bistvena za izvedbo del;</w:t>
      </w:r>
    </w:p>
    <w:p w14:paraId="3DC65E68" w14:textId="77777777" w:rsidR="009700FF" w:rsidRPr="00AA362E" w:rsidRDefault="009700FF" w:rsidP="009700FF">
      <w:pPr>
        <w:numPr>
          <w:ilvl w:val="0"/>
          <w:numId w:val="35"/>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pride v situacijo, zaradi katere iz objektivnih razlogov z izvajanjem okvirnega sporazuma ne more nadaljevati.</w:t>
      </w:r>
    </w:p>
    <w:p w14:paraId="7E208056" w14:textId="77777777" w:rsidR="009700FF" w:rsidRPr="00AA362E" w:rsidRDefault="009700FF" w:rsidP="009700FF">
      <w:pPr>
        <w:autoSpaceDE w:val="0"/>
        <w:autoSpaceDN w:val="0"/>
        <w:adjustRightInd w:val="0"/>
        <w:jc w:val="both"/>
        <w:rPr>
          <w:rFonts w:ascii="Asap" w:hAnsi="Asap"/>
          <w:bCs/>
        </w:rPr>
      </w:pPr>
    </w:p>
    <w:p w14:paraId="3FE86B2A"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263F0EA"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Odstop od okvirnega sporazuma se izvede v pisni obliki, z navedbo razloga ali razlogov, zaradi katerih se od okvirnega sporazuma odstopa.</w:t>
      </w:r>
    </w:p>
    <w:p w14:paraId="5F1E25DC" w14:textId="77777777" w:rsidR="009700FF" w:rsidRPr="00AA362E" w:rsidRDefault="009700FF" w:rsidP="009700FF">
      <w:pPr>
        <w:autoSpaceDE w:val="0"/>
        <w:autoSpaceDN w:val="0"/>
        <w:adjustRightInd w:val="0"/>
        <w:jc w:val="both"/>
        <w:rPr>
          <w:rFonts w:ascii="Asap" w:hAnsi="Asap"/>
          <w:bCs/>
        </w:rPr>
      </w:pPr>
    </w:p>
    <w:p w14:paraId="229F557F"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Ne glede na to, katera stranka od okvirnega sporazuma odstopa, je izvajalec dolžan izvršena dela zavarovati tako, da jih zaščiti pred propadanjem, stroške teh del pa nosi tista od strank, ki je odgovorna za razloge, da je prišlo do odstopa od okvirnega sporazuma.</w:t>
      </w:r>
    </w:p>
    <w:p w14:paraId="559FA42E" w14:textId="77777777" w:rsidR="009700FF" w:rsidRPr="00AA362E" w:rsidRDefault="009700FF" w:rsidP="009700FF">
      <w:pPr>
        <w:autoSpaceDE w:val="0"/>
        <w:autoSpaceDN w:val="0"/>
        <w:adjustRightInd w:val="0"/>
        <w:jc w:val="both"/>
        <w:rPr>
          <w:rFonts w:ascii="Asap" w:hAnsi="Asap"/>
          <w:bCs/>
        </w:rPr>
      </w:pPr>
    </w:p>
    <w:p w14:paraId="686A57A5"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52B13419" w14:textId="77777777" w:rsidR="009700FF" w:rsidRPr="00AA362E" w:rsidRDefault="009700FF" w:rsidP="009700FF">
      <w:pPr>
        <w:autoSpaceDE w:val="0"/>
        <w:autoSpaceDN w:val="0"/>
        <w:adjustRightInd w:val="0"/>
        <w:jc w:val="both"/>
        <w:rPr>
          <w:rFonts w:ascii="Asap" w:hAnsi="Asap"/>
          <w:bCs/>
        </w:rPr>
      </w:pPr>
    </w:p>
    <w:p w14:paraId="73289725" w14:textId="77777777" w:rsidR="009700FF" w:rsidRPr="00AA362E" w:rsidRDefault="009700FF" w:rsidP="009700FF">
      <w:pPr>
        <w:autoSpaceDE w:val="0"/>
        <w:autoSpaceDN w:val="0"/>
        <w:adjustRightInd w:val="0"/>
        <w:jc w:val="both"/>
        <w:rPr>
          <w:rFonts w:ascii="Asap" w:hAnsi="Asap"/>
          <w:bCs/>
        </w:rPr>
      </w:pPr>
      <w:r w:rsidRPr="00AA362E">
        <w:rPr>
          <w:rFonts w:ascii="Asap" w:hAnsi="Asap"/>
          <w:bCs/>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773B4E24" w14:textId="77777777" w:rsidR="009700FF" w:rsidRPr="00AA362E" w:rsidRDefault="009700FF" w:rsidP="009700FF">
      <w:pPr>
        <w:autoSpaceDE w:val="0"/>
        <w:autoSpaceDN w:val="0"/>
        <w:adjustRightInd w:val="0"/>
        <w:jc w:val="both"/>
        <w:rPr>
          <w:rFonts w:ascii="Asap" w:hAnsi="Asap"/>
          <w:bCs/>
        </w:rPr>
      </w:pPr>
    </w:p>
    <w:p w14:paraId="3931A3E7" w14:textId="77777777" w:rsidR="009700FF" w:rsidRPr="00AA362E" w:rsidRDefault="009700FF" w:rsidP="009700FF">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KONČNE ODLOČBE</w:t>
      </w:r>
    </w:p>
    <w:p w14:paraId="4069B341" w14:textId="77777777" w:rsidR="009700FF" w:rsidRPr="00AA362E" w:rsidRDefault="009700FF" w:rsidP="009700FF">
      <w:pPr>
        <w:autoSpaceDE w:val="0"/>
        <w:autoSpaceDN w:val="0"/>
        <w:adjustRightInd w:val="0"/>
        <w:jc w:val="both"/>
        <w:rPr>
          <w:rFonts w:ascii="Asap" w:hAnsi="Asap"/>
          <w:bCs/>
        </w:rPr>
      </w:pPr>
    </w:p>
    <w:p w14:paraId="320E9264"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7412CEA2" w14:textId="77777777" w:rsidR="009700FF" w:rsidRPr="00AA362E" w:rsidRDefault="009700FF" w:rsidP="009700FF">
      <w:pPr>
        <w:ind w:right="7"/>
        <w:jc w:val="both"/>
        <w:rPr>
          <w:rFonts w:ascii="Asap" w:hAnsi="Asap" w:cs="Arial"/>
        </w:rPr>
      </w:pPr>
      <w:r w:rsidRPr="00AA362E">
        <w:rPr>
          <w:rFonts w:ascii="Asap" w:hAnsi="Asap" w:cs="Arial"/>
        </w:rPr>
        <w:t xml:space="preserve">Izvajalec se zavezuje, da ne bo oz. ni ponudil, dal ali obljubil kakršnokoli nedovoljeno korist kateremukoli uslužbencu ali drugemu zaposlenemu pri naročniku in njegovemu pooblaščencu za: </w:t>
      </w:r>
    </w:p>
    <w:p w14:paraId="108E018F" w14:textId="77777777" w:rsidR="009700FF" w:rsidRPr="00AA362E" w:rsidRDefault="009700FF" w:rsidP="009700FF">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pridobitev posla ali </w:t>
      </w:r>
    </w:p>
    <w:p w14:paraId="32DE8339" w14:textId="77777777" w:rsidR="009700FF" w:rsidRPr="00AA362E" w:rsidRDefault="009700FF" w:rsidP="009700FF">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za sklenitev posla pod ugodnejšimi pogoji ali </w:t>
      </w:r>
    </w:p>
    <w:p w14:paraId="1D5CE4FF" w14:textId="77777777" w:rsidR="009700FF" w:rsidRPr="00AA362E" w:rsidRDefault="009700FF" w:rsidP="009700FF">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lastRenderedPageBreak/>
        <w:t xml:space="preserve">za opustitev dolžnega nadzora nad izvajanjem pogodbenih obveznosti ali </w:t>
      </w:r>
    </w:p>
    <w:p w14:paraId="0FC9C276" w14:textId="77777777" w:rsidR="009700FF" w:rsidRPr="00AA362E" w:rsidRDefault="009700FF" w:rsidP="009700FF">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za drugo ravnanje ali opustitev, s katerim je naročniku povzročena škoda ali je omogočena pridobitev nedovoljene koristi predstavniku naročnika, drugi pogodbeni stranki ali njenemu predstavniku, zastopniku, posredniku. </w:t>
      </w:r>
    </w:p>
    <w:p w14:paraId="4A35E8B5" w14:textId="77777777" w:rsidR="009700FF" w:rsidRPr="00AA362E" w:rsidRDefault="009700FF" w:rsidP="009700FF">
      <w:pPr>
        <w:ind w:right="7"/>
        <w:jc w:val="both"/>
        <w:rPr>
          <w:rFonts w:ascii="Asap" w:hAnsi="Asap" w:cs="Arial"/>
        </w:rPr>
      </w:pPr>
    </w:p>
    <w:p w14:paraId="112D384E" w14:textId="77777777" w:rsidR="009700FF" w:rsidRPr="00AA362E" w:rsidRDefault="009700FF" w:rsidP="009700FF">
      <w:pPr>
        <w:ind w:right="7"/>
        <w:jc w:val="both"/>
        <w:rPr>
          <w:rFonts w:ascii="Asap" w:hAnsi="Asap" w:cs="Arial"/>
        </w:rPr>
      </w:pPr>
      <w:r w:rsidRPr="00AA362E">
        <w:rPr>
          <w:rFonts w:ascii="Asap" w:hAnsi="Asap" w:cs="Arial"/>
        </w:rPr>
        <w:t>V primeru kršitve ali poskusa kršitve te klavzule, je že sklenjen in veljaven okvirni sporazum ničen. V kolikor okvirni sporazum še ni veljaven, se šteje, da okvirni sporazum ni bil sklenjen.</w:t>
      </w:r>
    </w:p>
    <w:p w14:paraId="0ED5C5EE" w14:textId="77777777" w:rsidR="009700FF" w:rsidRPr="00AA362E" w:rsidRDefault="009700FF" w:rsidP="009700FF">
      <w:pPr>
        <w:ind w:right="7"/>
        <w:jc w:val="both"/>
        <w:rPr>
          <w:rFonts w:ascii="Asap" w:hAnsi="Asap" w:cs="Arial"/>
        </w:rPr>
      </w:pPr>
    </w:p>
    <w:p w14:paraId="3A16FAC7"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1E9F6A6E" w14:textId="77777777" w:rsidR="009700FF" w:rsidRPr="00AA362E" w:rsidRDefault="009700FF" w:rsidP="009700FF">
      <w:pPr>
        <w:ind w:right="7"/>
        <w:jc w:val="both"/>
        <w:rPr>
          <w:rFonts w:ascii="Asap" w:hAnsi="Asap" w:cs="Arial"/>
        </w:rPr>
      </w:pPr>
      <w:r w:rsidRPr="00AA362E">
        <w:rPr>
          <w:rFonts w:ascii="Asap" w:hAnsi="Asap" w:cs="Arial"/>
        </w:rPr>
        <w:t>Ta okvirni sporazum je sklenjen pod razveznim pogojem, ki se uresniči, če bi zakonodaja kakorkoli vplivala na izvajanje storitev po tem okvirnem sporazumu pri naročniku ali izvajalcu na način, da bi bilo nadaljnje izvajanje storitev po tem okvirnem sporazumu v nasprotju z veljavno zakonodajo.</w:t>
      </w:r>
    </w:p>
    <w:p w14:paraId="64C2B209" w14:textId="77777777" w:rsidR="009700FF" w:rsidRPr="00AA362E" w:rsidRDefault="009700FF" w:rsidP="009700FF">
      <w:pPr>
        <w:ind w:right="7"/>
        <w:jc w:val="both"/>
        <w:rPr>
          <w:rFonts w:ascii="Asap" w:hAnsi="Asap" w:cs="Arial"/>
        </w:rPr>
      </w:pPr>
    </w:p>
    <w:p w14:paraId="1C34E654" w14:textId="77777777" w:rsidR="009700FF" w:rsidRPr="00AA362E" w:rsidRDefault="009700FF" w:rsidP="009700FF">
      <w:pPr>
        <w:ind w:right="7"/>
        <w:jc w:val="both"/>
        <w:rPr>
          <w:rFonts w:ascii="Asap" w:hAnsi="Asap" w:cs="Arial"/>
        </w:rPr>
      </w:pPr>
      <w:r w:rsidRPr="00AA362E">
        <w:rPr>
          <w:rFonts w:ascii="Asap" w:hAnsi="Asap" w:cs="Arial"/>
        </w:rPr>
        <w:t>V primeru nastopa razveznega pogoja iz tega člena okvirni sporazum preneha veljati brez odpovednega roka in brez soglasja izvajalca. Izvajalec se izrecno in nepogojno odpoveduje uveljavljanju kakršnihkoli zahtevkov iz naslova prenehanja okvirnega sporazuma na podlagi uresničitve razveznega pogoja. V primeru, da pride do izpolnitve razveznega pogoja, bo naročnik stranke okvirnega sporazuma o tem pisno obvestil.</w:t>
      </w:r>
    </w:p>
    <w:p w14:paraId="3474DCF0" w14:textId="77777777" w:rsidR="009700FF" w:rsidRPr="00AA362E" w:rsidRDefault="009700FF" w:rsidP="009700FF">
      <w:pPr>
        <w:ind w:right="7"/>
        <w:jc w:val="both"/>
        <w:rPr>
          <w:rFonts w:ascii="Asap" w:hAnsi="Asap" w:cs="Arial"/>
        </w:rPr>
      </w:pPr>
    </w:p>
    <w:p w14:paraId="024CB46A"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3B1F616" w14:textId="77777777" w:rsidR="009700FF" w:rsidRPr="00AA362E" w:rsidRDefault="009700FF" w:rsidP="009700FF">
      <w:pPr>
        <w:ind w:right="7"/>
        <w:jc w:val="both"/>
        <w:rPr>
          <w:rFonts w:ascii="Asap" w:hAnsi="Asap" w:cs="Arial"/>
          <w:bCs/>
        </w:rPr>
      </w:pPr>
      <w:r w:rsidRPr="00AA362E">
        <w:rPr>
          <w:rFonts w:ascii="Asap" w:hAnsi="Asap" w:cs="Arial"/>
          <w:bC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3A90F2" w14:textId="77777777" w:rsidR="009700FF" w:rsidRPr="00AA362E" w:rsidRDefault="009700FF" w:rsidP="009700FF">
      <w:pPr>
        <w:ind w:right="7"/>
        <w:jc w:val="both"/>
        <w:rPr>
          <w:rFonts w:ascii="Asap" w:hAnsi="Asap" w:cs="Arial"/>
          <w:bCs/>
        </w:rPr>
      </w:pPr>
    </w:p>
    <w:p w14:paraId="7AD7746B" w14:textId="77777777" w:rsidR="009700FF" w:rsidRPr="00AA362E" w:rsidRDefault="009700FF" w:rsidP="009700FF">
      <w:pPr>
        <w:ind w:right="7"/>
        <w:jc w:val="both"/>
        <w:rPr>
          <w:rFonts w:ascii="Asap" w:hAnsi="Asap" w:cs="Arial"/>
          <w:bCs/>
        </w:rPr>
      </w:pPr>
      <w:r w:rsidRPr="00AA362E">
        <w:rPr>
          <w:rFonts w:ascii="Asap" w:hAnsi="Asap" w:cs="Arial"/>
          <w:bCs/>
        </w:rPr>
        <w:t>Razvezni pogoj se uresniči pod pogojem, da je od seznanitve s kršitvijo in do izteka veljavnosti okvirnega sporazuma še najmanj šest mesecev, v primeru nastopanja s podizvajalci pa tudi, če zaradi ugotovljene kršitve pri podizvajalcu izvajalec ne nadomesti ali zamenja tega podizvajalca v roku 60 dni od seznanitve s kršitvijo.</w:t>
      </w:r>
    </w:p>
    <w:p w14:paraId="369A2B47" w14:textId="77777777" w:rsidR="009700FF" w:rsidRPr="00AA362E" w:rsidRDefault="009700FF" w:rsidP="009700FF">
      <w:pPr>
        <w:ind w:right="7"/>
        <w:jc w:val="both"/>
        <w:rPr>
          <w:rFonts w:ascii="Asap" w:hAnsi="Asap" w:cs="Arial"/>
          <w:bCs/>
        </w:rPr>
      </w:pPr>
    </w:p>
    <w:p w14:paraId="537B06C1" w14:textId="77777777" w:rsidR="009700FF" w:rsidRPr="00AA362E" w:rsidRDefault="009700FF" w:rsidP="009700FF">
      <w:pPr>
        <w:ind w:right="7"/>
        <w:jc w:val="both"/>
        <w:rPr>
          <w:rFonts w:ascii="Asap" w:hAnsi="Asap" w:cs="Arial"/>
          <w:bCs/>
        </w:rPr>
      </w:pPr>
      <w:r w:rsidRPr="00AA362E">
        <w:rPr>
          <w:rFonts w:ascii="Asap" w:hAnsi="Asap" w:cs="Arial"/>
          <w:b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31BEEA4A" w14:textId="77777777" w:rsidR="009700FF" w:rsidRPr="00AA362E" w:rsidRDefault="009700FF" w:rsidP="009700FF">
      <w:pPr>
        <w:ind w:right="7"/>
        <w:jc w:val="both"/>
        <w:rPr>
          <w:rFonts w:ascii="Asap" w:hAnsi="Asap" w:cs="Arial"/>
          <w:bCs/>
        </w:rPr>
      </w:pPr>
    </w:p>
    <w:p w14:paraId="042EDA00" w14:textId="77777777" w:rsidR="009700FF" w:rsidRPr="00AA362E" w:rsidRDefault="009700FF" w:rsidP="009700FF">
      <w:pPr>
        <w:ind w:right="7"/>
        <w:jc w:val="both"/>
        <w:rPr>
          <w:rFonts w:ascii="Asap" w:hAnsi="Asap" w:cs="Arial"/>
          <w:bCs/>
        </w:rPr>
      </w:pPr>
      <w:r w:rsidRPr="00AA362E">
        <w:rPr>
          <w:rFonts w:ascii="Asap" w:hAnsi="Asap" w:cs="Arial"/>
          <w:bCs/>
        </w:rPr>
        <w:t>V primeru izpolnitve razveznega pogoja se šteje, da je okvirni sporazum razvezan z dnem sklenitve novega okvirnega sporazuma. O datumu sklenitve novega okvirnega sporazuma oz. pogodbe bo naročnik obvestil izvajalca.</w:t>
      </w:r>
    </w:p>
    <w:p w14:paraId="146DDF8F" w14:textId="77777777" w:rsidR="009700FF" w:rsidRPr="00AA362E" w:rsidRDefault="009700FF" w:rsidP="009700FF">
      <w:pPr>
        <w:ind w:right="7"/>
        <w:jc w:val="both"/>
        <w:rPr>
          <w:rFonts w:ascii="Asap" w:hAnsi="Asap" w:cs="Arial"/>
          <w:bCs/>
        </w:rPr>
      </w:pPr>
    </w:p>
    <w:p w14:paraId="56263535" w14:textId="77777777" w:rsidR="009700FF" w:rsidRPr="00AA362E" w:rsidRDefault="009700FF" w:rsidP="009700FF">
      <w:pPr>
        <w:ind w:right="7"/>
        <w:jc w:val="both"/>
        <w:rPr>
          <w:rFonts w:ascii="Asap" w:hAnsi="Asap" w:cs="Arial"/>
        </w:rPr>
      </w:pPr>
      <w:r w:rsidRPr="00AA362E">
        <w:rPr>
          <w:rFonts w:ascii="Asap" w:hAnsi="Asap" w:cs="Arial"/>
          <w:bCs/>
        </w:rPr>
        <w:t>Če naročnik v roku 60 dni od seznanitve s kršitvijo ne začne novega postopka javnega naročila, se šteje, da je okvirni sporazum razvezan šestdeseti dan od seznanitve s kršitvijo.</w:t>
      </w:r>
    </w:p>
    <w:p w14:paraId="12D41E4E" w14:textId="77777777" w:rsidR="009700FF" w:rsidRPr="00AA362E" w:rsidRDefault="009700FF" w:rsidP="009700FF">
      <w:pPr>
        <w:ind w:right="7"/>
        <w:rPr>
          <w:rFonts w:ascii="Asap" w:hAnsi="Asap" w:cs="Arial"/>
          <w:b/>
          <w:bCs/>
        </w:rPr>
      </w:pPr>
    </w:p>
    <w:p w14:paraId="6E9B46F6"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5FE4726" w14:textId="4C604CED" w:rsidR="009700FF" w:rsidRPr="00AA362E" w:rsidRDefault="009700FF" w:rsidP="009700FF">
      <w:pPr>
        <w:numPr>
          <w:ilvl w:val="12"/>
          <w:numId w:val="0"/>
        </w:numPr>
        <w:ind w:right="7"/>
        <w:jc w:val="both"/>
        <w:rPr>
          <w:rFonts w:ascii="Asap" w:hAnsi="Asap" w:cs="Arial"/>
        </w:rPr>
      </w:pPr>
      <w:r w:rsidRPr="00AA362E">
        <w:rPr>
          <w:rFonts w:ascii="Asap" w:hAnsi="Asap" w:cs="Arial"/>
        </w:rPr>
        <w:t>Strank</w:t>
      </w:r>
      <w:r w:rsidR="00425A82">
        <w:rPr>
          <w:rFonts w:ascii="Asap" w:hAnsi="Asap" w:cs="Arial"/>
        </w:rPr>
        <w:t xml:space="preserve">i/-e bosta/-do </w:t>
      </w:r>
      <w:r w:rsidRPr="00AA362E">
        <w:rPr>
          <w:rFonts w:ascii="Asap" w:hAnsi="Asap" w:cs="Arial"/>
        </w:rPr>
        <w:t>katerakoli nesoglasja v zvezi s to pogodbo najprej skušali</w:t>
      </w:r>
      <w:r w:rsidR="00425A82">
        <w:rPr>
          <w:rFonts w:ascii="Asap" w:hAnsi="Asap" w:cs="Arial"/>
        </w:rPr>
        <w:t>/-e</w:t>
      </w:r>
      <w:r w:rsidRPr="00AA362E">
        <w:rPr>
          <w:rFonts w:ascii="Asap" w:hAnsi="Asap" w:cs="Arial"/>
        </w:rPr>
        <w:t xml:space="preserve"> rešiti sporazumno in izvensodno, če pa to ne bi bilo mogoče in bi katerakoli stranka svoje zahtevke zoper drugo stranko iz naslova te pogodbe uveljavljala pred sodiščem, pa je za odločanje krajevno in stvarno pristojno sodišče v Mariboru.</w:t>
      </w:r>
    </w:p>
    <w:p w14:paraId="16FC5958" w14:textId="77777777" w:rsidR="009700FF" w:rsidRPr="00AA362E" w:rsidRDefault="009700FF" w:rsidP="009700FF">
      <w:pPr>
        <w:ind w:right="7"/>
        <w:rPr>
          <w:rFonts w:ascii="Asap" w:hAnsi="Asap" w:cs="Arial"/>
          <w:b/>
          <w:bCs/>
        </w:rPr>
      </w:pPr>
    </w:p>
    <w:p w14:paraId="69FC44F5"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0DEE497E" w14:textId="77777777" w:rsidR="009700FF" w:rsidRPr="00AA362E" w:rsidRDefault="009700FF" w:rsidP="009700FF">
      <w:pPr>
        <w:ind w:right="7"/>
        <w:jc w:val="both"/>
        <w:rPr>
          <w:rFonts w:ascii="Asap" w:hAnsi="Asap" w:cs="Arial"/>
          <w:bCs/>
        </w:rPr>
      </w:pPr>
      <w:r w:rsidRPr="00AA362E">
        <w:rPr>
          <w:rFonts w:ascii="Asap" w:hAnsi="Asap" w:cs="Arial"/>
          <w:bCs/>
        </w:rPr>
        <w:t>Kakršnekoli spremembe oz. dopolnitve tega okvirnega sporazuma so veljavne le, če so dogovorjene v pisni obliki.</w:t>
      </w:r>
    </w:p>
    <w:p w14:paraId="09861C20" w14:textId="77777777" w:rsidR="009700FF" w:rsidRPr="00AA362E" w:rsidRDefault="009700FF" w:rsidP="009700FF">
      <w:pPr>
        <w:ind w:right="7"/>
        <w:rPr>
          <w:rFonts w:ascii="Asap" w:hAnsi="Asap" w:cs="Arial"/>
        </w:rPr>
      </w:pPr>
    </w:p>
    <w:p w14:paraId="78F1B7AF"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0F047DF" w14:textId="77777777" w:rsidR="00425A82" w:rsidRDefault="00425A82" w:rsidP="009700FF">
      <w:pPr>
        <w:ind w:right="7"/>
        <w:jc w:val="both"/>
        <w:rPr>
          <w:rFonts w:ascii="Asap" w:hAnsi="Asap" w:cs="Arial"/>
        </w:rPr>
      </w:pPr>
      <w:r w:rsidRPr="00425A82">
        <w:rPr>
          <w:rFonts w:ascii="Asap" w:hAnsi="Asap" w:cs="Arial"/>
        </w:rPr>
        <w:t>Ta okvirni sporazum preneha veljati v primeru, da naročnik preneha opravljati s koncesijo ali na drug način podeljeno opravljanje javne službe.</w:t>
      </w:r>
    </w:p>
    <w:p w14:paraId="4D41E9B6" w14:textId="77777777" w:rsidR="00026B3E" w:rsidRDefault="00026B3E" w:rsidP="009700FF">
      <w:pPr>
        <w:ind w:right="7"/>
        <w:jc w:val="both"/>
        <w:rPr>
          <w:rFonts w:ascii="Asap" w:hAnsi="Asap" w:cs="Arial"/>
        </w:rPr>
      </w:pPr>
    </w:p>
    <w:p w14:paraId="2704F5F8" w14:textId="2967151D" w:rsidR="00425A82" w:rsidRPr="00425A82" w:rsidRDefault="00425A82" w:rsidP="00425A82">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Pr>
          <w:rFonts w:ascii="Asap" w:eastAsia="Calibri" w:hAnsi="Asap" w:cs="Arial"/>
          <w:b/>
          <w:color w:val="auto"/>
          <w:kern w:val="3"/>
          <w:lang w:eastAsia="zh-CN"/>
        </w:rPr>
        <w:t xml:space="preserve"> </w:t>
      </w:r>
      <w:r w:rsidRPr="00425A82">
        <w:rPr>
          <w:rFonts w:ascii="Asap" w:eastAsia="Calibri" w:hAnsi="Asap" w:cs="Arial"/>
          <w:b/>
          <w:color w:val="auto"/>
          <w:kern w:val="3"/>
          <w:lang w:eastAsia="zh-CN"/>
        </w:rPr>
        <w:t>člen</w:t>
      </w:r>
    </w:p>
    <w:p w14:paraId="61615E3B" w14:textId="77777777" w:rsidR="00425A82" w:rsidRPr="00425A82" w:rsidRDefault="00425A82" w:rsidP="00425A82">
      <w:pPr>
        <w:ind w:right="7"/>
        <w:jc w:val="both"/>
        <w:rPr>
          <w:rFonts w:ascii="Asap" w:hAnsi="Asap" w:cs="Arial"/>
        </w:rPr>
      </w:pPr>
      <w:r w:rsidRPr="00425A82">
        <w:rPr>
          <w:rFonts w:ascii="Asap" w:hAnsi="Asap" w:cs="Arial"/>
        </w:rPr>
        <w:t>Okvirni sporazum v celoti zavezuje tudi morebitne vsakokratne pravne naslednike strank, kar velja zlasti tudi v primeru organizacijsko – statusnih ter lastninskih sprememb.</w:t>
      </w:r>
    </w:p>
    <w:p w14:paraId="18D4C798" w14:textId="77777777" w:rsidR="00425A82" w:rsidRPr="00AA362E" w:rsidRDefault="00425A82" w:rsidP="009700FF">
      <w:pPr>
        <w:ind w:right="7"/>
        <w:jc w:val="both"/>
        <w:rPr>
          <w:rFonts w:ascii="Asap" w:hAnsi="Asap" w:cs="Arial"/>
        </w:rPr>
      </w:pPr>
    </w:p>
    <w:p w14:paraId="3F819412" w14:textId="72BEFCEC" w:rsidR="009700FF" w:rsidRPr="00026B3E" w:rsidRDefault="00026B3E" w:rsidP="00026B3E">
      <w:pPr>
        <w:numPr>
          <w:ilvl w:val="0"/>
          <w:numId w:val="20"/>
        </w:numPr>
        <w:suppressAutoHyphens/>
        <w:autoSpaceDN w:val="0"/>
        <w:ind w:left="567" w:right="6" w:hanging="283"/>
        <w:jc w:val="center"/>
        <w:textAlignment w:val="baseline"/>
        <w:rPr>
          <w:rFonts w:ascii="Asap" w:hAnsi="Asap" w:cs="Arial"/>
          <w:b/>
          <w:bCs/>
        </w:rPr>
      </w:pPr>
      <w:r>
        <w:rPr>
          <w:rFonts w:ascii="Asap" w:hAnsi="Asap" w:cs="Arial"/>
          <w:b/>
          <w:bCs/>
        </w:rPr>
        <w:t xml:space="preserve"> </w:t>
      </w:r>
      <w:r w:rsidRPr="00026B3E">
        <w:rPr>
          <w:rFonts w:ascii="Asap" w:hAnsi="Asap" w:cs="Arial"/>
          <w:b/>
          <w:bCs/>
        </w:rPr>
        <w:t>člen</w:t>
      </w:r>
    </w:p>
    <w:p w14:paraId="3AFAC77B" w14:textId="02C791D7" w:rsidR="00026B3E" w:rsidRDefault="00026B3E" w:rsidP="00026B3E">
      <w:pPr>
        <w:ind w:right="7"/>
        <w:jc w:val="both"/>
        <w:rPr>
          <w:rFonts w:ascii="Asap" w:hAnsi="Asap" w:cs="Arial"/>
        </w:rPr>
      </w:pPr>
      <w:r w:rsidRPr="00026B3E">
        <w:rPr>
          <w:rFonts w:ascii="Asap" w:hAnsi="Asap" w:cs="Arial"/>
        </w:rPr>
        <w:t>Okvirni sporazum je sklenjen in prične veljati z dnem podpisa obeh</w:t>
      </w:r>
      <w:r w:rsidR="00D072C0">
        <w:rPr>
          <w:rFonts w:ascii="Asap" w:hAnsi="Asap" w:cs="Arial"/>
        </w:rPr>
        <w:t>/vseh</w:t>
      </w:r>
      <w:r w:rsidRPr="00026B3E">
        <w:rPr>
          <w:rFonts w:ascii="Asap" w:hAnsi="Asap" w:cs="Arial"/>
        </w:rPr>
        <w:t xml:space="preserve"> strank, pod pogojem predložitve finančnega zavarovanja v skladu </w:t>
      </w:r>
      <w:r>
        <w:rPr>
          <w:rFonts w:ascii="Asap" w:hAnsi="Asap" w:cs="Arial"/>
        </w:rPr>
        <w:t>z 20</w:t>
      </w:r>
      <w:r w:rsidRPr="00026B3E">
        <w:rPr>
          <w:rFonts w:ascii="Asap" w:hAnsi="Asap" w:cs="Arial"/>
        </w:rPr>
        <w:t>. členom tega okvirnega sporazuma. Okvirni sporazum velja do 31. 12. 20</w:t>
      </w:r>
      <w:r>
        <w:rPr>
          <w:rFonts w:ascii="Asap" w:hAnsi="Asap" w:cs="Arial"/>
        </w:rPr>
        <w:t>26</w:t>
      </w:r>
      <w:r w:rsidRPr="00026B3E">
        <w:rPr>
          <w:rFonts w:ascii="Asap" w:hAnsi="Asap" w:cs="Arial"/>
        </w:rPr>
        <w:t>.</w:t>
      </w:r>
      <w:r>
        <w:rPr>
          <w:rFonts w:ascii="Asap" w:hAnsi="Asap" w:cs="Arial"/>
        </w:rPr>
        <w:t xml:space="preserve"> </w:t>
      </w:r>
    </w:p>
    <w:p w14:paraId="6D9F3B8C" w14:textId="77777777" w:rsidR="00026B3E" w:rsidRPr="00AA362E" w:rsidRDefault="00026B3E" w:rsidP="009700FF">
      <w:pPr>
        <w:ind w:right="7"/>
        <w:rPr>
          <w:rFonts w:ascii="Asap" w:hAnsi="Asap" w:cs="Arial"/>
        </w:rPr>
      </w:pPr>
    </w:p>
    <w:p w14:paraId="691A44FD" w14:textId="77777777" w:rsidR="009700FF" w:rsidRPr="00AA362E" w:rsidRDefault="009700FF" w:rsidP="009700FF">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54BE867" w14:textId="5E1D2630" w:rsidR="00026B3E" w:rsidRPr="00026B3E" w:rsidRDefault="00026B3E" w:rsidP="009700FF">
      <w:pPr>
        <w:ind w:right="7"/>
        <w:jc w:val="both"/>
        <w:rPr>
          <w:rFonts w:ascii="Asap" w:hAnsi="Asap" w:cs="Arial"/>
          <w:b/>
          <w:bCs/>
          <w:sz w:val="18"/>
          <w:szCs w:val="18"/>
        </w:rPr>
      </w:pPr>
      <w:r w:rsidRPr="00026B3E">
        <w:rPr>
          <w:rFonts w:ascii="Asap" w:hAnsi="Asap" w:cs="Arial"/>
          <w:b/>
          <w:bCs/>
          <w:sz w:val="18"/>
          <w:szCs w:val="18"/>
        </w:rPr>
        <w:t>(Opomba: se upošteva v primeru, da se okvirni sporazum ne podpiše elektronsko)</w:t>
      </w:r>
    </w:p>
    <w:p w14:paraId="2FD57E92" w14:textId="55217047" w:rsidR="009700FF" w:rsidRDefault="009700FF" w:rsidP="009700FF">
      <w:pPr>
        <w:ind w:right="7"/>
        <w:jc w:val="both"/>
        <w:rPr>
          <w:rFonts w:ascii="Asap" w:hAnsi="Asap" w:cs="Arial"/>
        </w:rPr>
      </w:pPr>
      <w:r w:rsidRPr="00AA362E">
        <w:rPr>
          <w:rFonts w:ascii="Asap" w:hAnsi="Asap" w:cs="Arial"/>
        </w:rPr>
        <w:t>Okvirni sporazum je sestavljen in podpisan v štirih (4) enakih izvodih, od katerih prejme vsak stranka po en (1) en izvod.</w:t>
      </w:r>
    </w:p>
    <w:p w14:paraId="307DC0C7" w14:textId="77777777" w:rsidR="00026B3E" w:rsidRDefault="00026B3E" w:rsidP="009700FF">
      <w:pPr>
        <w:ind w:right="7"/>
        <w:jc w:val="both"/>
        <w:rPr>
          <w:rFonts w:ascii="Asap" w:hAnsi="Asap" w:cs="Arial"/>
        </w:rPr>
      </w:pPr>
    </w:p>
    <w:p w14:paraId="70ECDEE3" w14:textId="0F483BA0" w:rsidR="00026B3E" w:rsidRPr="00026B3E" w:rsidRDefault="00026B3E" w:rsidP="00026B3E">
      <w:pPr>
        <w:ind w:right="7"/>
        <w:jc w:val="both"/>
        <w:rPr>
          <w:rFonts w:ascii="Asap" w:hAnsi="Asap" w:cs="Arial"/>
          <w:b/>
          <w:bCs/>
          <w:sz w:val="18"/>
          <w:szCs w:val="18"/>
        </w:rPr>
      </w:pPr>
      <w:r w:rsidRPr="00026B3E">
        <w:rPr>
          <w:rFonts w:ascii="Asap" w:hAnsi="Asap" w:cs="Arial"/>
          <w:b/>
          <w:bCs/>
          <w:sz w:val="18"/>
          <w:szCs w:val="18"/>
        </w:rPr>
        <w:t>(Opomba: se upošteva v primeru, da se okvirni sporazum podpiše elektronsko)</w:t>
      </w:r>
    </w:p>
    <w:p w14:paraId="02171235" w14:textId="77777777" w:rsidR="00026B3E" w:rsidRPr="00026B3E" w:rsidRDefault="00026B3E" w:rsidP="00026B3E">
      <w:pPr>
        <w:rPr>
          <w:rFonts w:ascii="Asap" w:hAnsi="Asap" w:cs="Arial"/>
        </w:rPr>
      </w:pPr>
      <w:r w:rsidRPr="00026B3E">
        <w:rPr>
          <w:rFonts w:ascii="Asap" w:hAnsi="Asap" w:cs="Arial"/>
        </w:rPr>
        <w:t>Okvirni sporazum se podpiše elektronsko.</w:t>
      </w:r>
    </w:p>
    <w:p w14:paraId="2C6566A8" w14:textId="77777777" w:rsidR="009700FF" w:rsidRPr="00AA362E" w:rsidRDefault="009700FF" w:rsidP="009700FF">
      <w:pPr>
        <w:spacing w:line="240" w:lineRule="auto"/>
        <w:jc w:val="both"/>
        <w:rPr>
          <w:rFonts w:ascii="Arial" w:hAnsi="Arial" w:cs="Times New Roman"/>
          <w:b/>
          <w:i/>
          <w:color w:val="auto"/>
          <w:sz w:val="20"/>
          <w:szCs w:val="24"/>
        </w:rPr>
      </w:pPr>
    </w:p>
    <w:p w14:paraId="491FF6AD" w14:textId="77777777" w:rsidR="009700FF" w:rsidRDefault="009700FF" w:rsidP="009700FF">
      <w:pPr>
        <w:spacing w:line="240" w:lineRule="auto"/>
        <w:jc w:val="both"/>
        <w:rPr>
          <w:rFonts w:ascii="Arial" w:hAnsi="Arial" w:cs="Times New Roman"/>
          <w:b/>
          <w:i/>
          <w:color w:val="auto"/>
          <w:sz w:val="20"/>
          <w:szCs w:val="24"/>
        </w:rPr>
      </w:pPr>
    </w:p>
    <w:p w14:paraId="3CD57CD7" w14:textId="77777777" w:rsidR="009700FF" w:rsidRPr="00AA362E" w:rsidRDefault="009700FF" w:rsidP="009700FF">
      <w:pPr>
        <w:spacing w:line="240" w:lineRule="auto"/>
        <w:jc w:val="both"/>
        <w:rPr>
          <w:rFonts w:ascii="Arial" w:hAnsi="Arial" w:cs="Times New Roman"/>
          <w:b/>
          <w:i/>
          <w:color w:val="auto"/>
          <w:sz w:val="20"/>
          <w:szCs w:val="24"/>
        </w:rPr>
      </w:pPr>
    </w:p>
    <w:p w14:paraId="65230BE3" w14:textId="77777777" w:rsidR="009700FF" w:rsidRPr="007A13C4" w:rsidRDefault="009700FF" w:rsidP="009700FF">
      <w:pPr>
        <w:pStyle w:val="Poglavje1"/>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700FF" w:rsidRPr="007A13C4" w14:paraId="7CE15F69" w14:textId="77777777" w:rsidTr="0098566D">
        <w:tc>
          <w:tcPr>
            <w:tcW w:w="3382" w:type="dxa"/>
          </w:tcPr>
          <w:p w14:paraId="0C8BDDC2"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t xml:space="preserve">Maribor,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c>
          <w:tcPr>
            <w:tcW w:w="2318" w:type="dxa"/>
          </w:tcPr>
          <w:p w14:paraId="6CC70A3B"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2AE06076"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7A13C4" w14:paraId="5542FF5D" w14:textId="77777777" w:rsidTr="0098566D">
        <w:tc>
          <w:tcPr>
            <w:tcW w:w="3382" w:type="dxa"/>
          </w:tcPr>
          <w:p w14:paraId="6D164976"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0B0D19B3"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109F95D0"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700FF" w:rsidRPr="007A13C4" w14:paraId="6BA3CA8A" w14:textId="77777777" w:rsidTr="0098566D">
        <w:tc>
          <w:tcPr>
            <w:tcW w:w="3382" w:type="dxa"/>
          </w:tcPr>
          <w:p w14:paraId="064B7279"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b/>
              </w:rPr>
              <w:t>Javno podjetje Snaga, d. o. o.</w:t>
            </w:r>
          </w:p>
        </w:tc>
        <w:tc>
          <w:tcPr>
            <w:tcW w:w="2318" w:type="dxa"/>
          </w:tcPr>
          <w:p w14:paraId="17733DB6" w14:textId="77777777" w:rsidR="009700FF" w:rsidRPr="007A13C4" w:rsidRDefault="009700FF" w:rsidP="0098566D">
            <w:pPr>
              <w:rPr>
                <w:rFonts w:ascii="Asap" w:eastAsia="Calibri" w:hAnsi="Asap"/>
                <w:b/>
              </w:rPr>
            </w:pPr>
          </w:p>
        </w:tc>
        <w:tc>
          <w:tcPr>
            <w:tcW w:w="3370" w:type="dxa"/>
          </w:tcPr>
          <w:p w14:paraId="3B1339F9" w14:textId="77777777" w:rsidR="009700FF" w:rsidRPr="007A13C4" w:rsidRDefault="009700FF" w:rsidP="0098566D">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7A13C4" w14:paraId="61B2906C" w14:textId="77777777" w:rsidTr="0098566D">
        <w:tc>
          <w:tcPr>
            <w:tcW w:w="3382" w:type="dxa"/>
          </w:tcPr>
          <w:p w14:paraId="059DFC1C"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18DD67E9" w14:textId="77777777" w:rsidR="009700FF" w:rsidRPr="007A13C4" w:rsidRDefault="009700FF" w:rsidP="0098566D">
            <w:pPr>
              <w:rPr>
                <w:rFonts w:ascii="Asap" w:eastAsia="Calibri" w:hAnsi="Asap"/>
                <w:b/>
              </w:rPr>
            </w:pPr>
          </w:p>
        </w:tc>
        <w:tc>
          <w:tcPr>
            <w:tcW w:w="3370" w:type="dxa"/>
          </w:tcPr>
          <w:p w14:paraId="00E80FCB" w14:textId="77777777" w:rsidR="009700FF" w:rsidRPr="007A13C4" w:rsidRDefault="009700FF" w:rsidP="0098566D">
            <w:pPr>
              <w:rPr>
                <w:rFonts w:ascii="Asap" w:eastAsia="Calibri" w:hAnsi="Asap"/>
                <w:b/>
              </w:rPr>
            </w:pPr>
          </w:p>
        </w:tc>
      </w:tr>
      <w:tr w:rsidR="009700FF" w:rsidRPr="007A13C4" w14:paraId="4093B6A6" w14:textId="77777777" w:rsidTr="0098566D">
        <w:tc>
          <w:tcPr>
            <w:tcW w:w="3382" w:type="dxa"/>
          </w:tcPr>
          <w:p w14:paraId="1A5B697D"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7A13C4">
              <w:rPr>
                <w:rFonts w:ascii="Asap" w:eastAsia="Calibri" w:hAnsi="Asap"/>
                <w:b/>
              </w:rPr>
              <w:t>Direktor:</w:t>
            </w:r>
          </w:p>
        </w:tc>
        <w:tc>
          <w:tcPr>
            <w:tcW w:w="2318" w:type="dxa"/>
          </w:tcPr>
          <w:p w14:paraId="3FEA8EB7" w14:textId="77777777" w:rsidR="009700FF" w:rsidRPr="007A13C4" w:rsidRDefault="009700FF" w:rsidP="0098566D">
            <w:pPr>
              <w:rPr>
                <w:rFonts w:ascii="Asap" w:eastAsia="Calibri" w:hAnsi="Asap"/>
              </w:rPr>
            </w:pPr>
          </w:p>
        </w:tc>
        <w:tc>
          <w:tcPr>
            <w:tcW w:w="3370" w:type="dxa"/>
          </w:tcPr>
          <w:p w14:paraId="2471E610" w14:textId="77777777" w:rsidR="009700FF" w:rsidRPr="007A13C4" w:rsidRDefault="009700FF" w:rsidP="0098566D">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7A13C4" w14:paraId="0E40DE80" w14:textId="77777777" w:rsidTr="0098566D">
        <w:tc>
          <w:tcPr>
            <w:tcW w:w="3382" w:type="dxa"/>
          </w:tcPr>
          <w:p w14:paraId="7DD2D90A"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98628F">
              <w:rPr>
                <w:rFonts w:ascii="Asap" w:eastAsia="Calibri" w:hAnsi="Asap"/>
              </w:rPr>
              <w:t>dr. Vito Martinčič</w:t>
            </w:r>
          </w:p>
        </w:tc>
        <w:tc>
          <w:tcPr>
            <w:tcW w:w="2318" w:type="dxa"/>
          </w:tcPr>
          <w:p w14:paraId="1CDD5390" w14:textId="77777777" w:rsidR="009700FF" w:rsidRPr="007A13C4" w:rsidRDefault="009700FF" w:rsidP="0098566D">
            <w:pPr>
              <w:rPr>
                <w:rFonts w:ascii="Asap" w:eastAsia="Calibri" w:hAnsi="Asap"/>
              </w:rPr>
            </w:pPr>
          </w:p>
        </w:tc>
        <w:tc>
          <w:tcPr>
            <w:tcW w:w="3370" w:type="dxa"/>
          </w:tcPr>
          <w:p w14:paraId="71DB89C2" w14:textId="77777777" w:rsidR="009700FF" w:rsidRPr="007A13C4" w:rsidRDefault="009700FF" w:rsidP="0098566D">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F46455" w14:paraId="589094BC" w14:textId="77777777" w:rsidTr="0098566D">
        <w:tc>
          <w:tcPr>
            <w:tcW w:w="3382" w:type="dxa"/>
          </w:tcPr>
          <w:p w14:paraId="69A49443" w14:textId="77777777" w:rsidR="009700FF" w:rsidRPr="00F46455"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69D8BE48" w14:textId="77777777" w:rsidR="009700FF" w:rsidRPr="00F46455" w:rsidRDefault="009700FF" w:rsidP="0098566D">
            <w:pPr>
              <w:rPr>
                <w:rFonts w:ascii="Asap" w:eastAsia="Calibri" w:hAnsi="Asap"/>
              </w:rPr>
            </w:pPr>
          </w:p>
        </w:tc>
        <w:tc>
          <w:tcPr>
            <w:tcW w:w="3370" w:type="dxa"/>
          </w:tcPr>
          <w:p w14:paraId="3B08B83B" w14:textId="77777777" w:rsidR="009700FF" w:rsidRPr="00F46455" w:rsidRDefault="009700FF" w:rsidP="0098566D">
            <w:pPr>
              <w:rPr>
                <w:rFonts w:ascii="Asap" w:eastAsia="Calibri" w:hAnsi="Asap"/>
              </w:rPr>
            </w:pPr>
          </w:p>
        </w:tc>
      </w:tr>
      <w:tr w:rsidR="009700FF" w:rsidRPr="00F46455" w14:paraId="6770424D" w14:textId="77777777" w:rsidTr="0098566D">
        <w:tc>
          <w:tcPr>
            <w:tcW w:w="3382" w:type="dxa"/>
          </w:tcPr>
          <w:p w14:paraId="3DA6E051" w14:textId="77777777" w:rsidR="009700FF" w:rsidRPr="00F46455"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45F84C1B" w14:textId="77777777" w:rsidR="009700FF" w:rsidRPr="00F46455" w:rsidRDefault="009700FF" w:rsidP="0098566D">
            <w:pPr>
              <w:rPr>
                <w:rFonts w:ascii="Asap" w:eastAsia="Calibri" w:hAnsi="Asap"/>
              </w:rPr>
            </w:pPr>
          </w:p>
        </w:tc>
        <w:tc>
          <w:tcPr>
            <w:tcW w:w="3370" w:type="dxa"/>
          </w:tcPr>
          <w:p w14:paraId="618C88FD" w14:textId="77777777" w:rsidR="009700FF" w:rsidRPr="00F46455" w:rsidRDefault="009700FF" w:rsidP="0098566D">
            <w:pPr>
              <w:rPr>
                <w:rFonts w:ascii="Asap" w:eastAsia="Calibri" w:hAnsi="Asap"/>
              </w:rPr>
            </w:pPr>
          </w:p>
        </w:tc>
      </w:tr>
      <w:tr w:rsidR="009700FF" w:rsidRPr="00F46455" w14:paraId="579F8084" w14:textId="77777777" w:rsidTr="0098566D">
        <w:tc>
          <w:tcPr>
            <w:tcW w:w="3382" w:type="dxa"/>
            <w:tcBorders>
              <w:bottom w:val="single" w:sz="4" w:space="0" w:color="auto"/>
            </w:tcBorders>
          </w:tcPr>
          <w:p w14:paraId="58AC6F7E" w14:textId="77777777" w:rsidR="009700FF" w:rsidRPr="00F46455"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6A3E27B6" w14:textId="77777777" w:rsidR="009700FF" w:rsidRPr="00F46455" w:rsidRDefault="009700FF" w:rsidP="0098566D">
            <w:pPr>
              <w:rPr>
                <w:rFonts w:ascii="Asap" w:eastAsia="Calibri" w:hAnsi="Asap"/>
              </w:rPr>
            </w:pPr>
          </w:p>
        </w:tc>
        <w:tc>
          <w:tcPr>
            <w:tcW w:w="3370" w:type="dxa"/>
            <w:tcBorders>
              <w:bottom w:val="single" w:sz="4" w:space="0" w:color="auto"/>
            </w:tcBorders>
          </w:tcPr>
          <w:p w14:paraId="6D866361" w14:textId="77777777" w:rsidR="009700FF" w:rsidRPr="00F46455" w:rsidRDefault="009700FF" w:rsidP="0098566D">
            <w:pPr>
              <w:rPr>
                <w:rFonts w:ascii="Asap" w:eastAsia="Calibri" w:hAnsi="Asap"/>
              </w:rPr>
            </w:pPr>
          </w:p>
        </w:tc>
      </w:tr>
    </w:tbl>
    <w:p w14:paraId="1D122099" w14:textId="77777777" w:rsidR="009700FF" w:rsidRDefault="009700FF" w:rsidP="009700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r>
        <w:rPr>
          <w:rFonts w:ascii="Arial" w:hAnsi="Arial" w:cs="Arial"/>
          <w:sz w:val="20"/>
          <w:szCs w:val="20"/>
          <w:lang w:eastAsia="en-US"/>
        </w:rPr>
        <w:br w:type="textWrapping" w:clear="all"/>
      </w: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700FF" w:rsidRPr="007A13C4" w14:paraId="648D1C86" w14:textId="77777777" w:rsidTr="0098566D">
        <w:tc>
          <w:tcPr>
            <w:tcW w:w="3382" w:type="dxa"/>
          </w:tcPr>
          <w:p w14:paraId="5B793C7C"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5125602"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3B7A7952"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7A13C4" w14:paraId="51B9F054" w14:textId="77777777" w:rsidTr="0098566D">
        <w:tc>
          <w:tcPr>
            <w:tcW w:w="3382" w:type="dxa"/>
          </w:tcPr>
          <w:p w14:paraId="148C2370"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F384299"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0C5FC94B"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700FF" w:rsidRPr="007A13C4" w14:paraId="3966C72B" w14:textId="77777777" w:rsidTr="0098566D">
        <w:tc>
          <w:tcPr>
            <w:tcW w:w="3382" w:type="dxa"/>
          </w:tcPr>
          <w:p w14:paraId="65459530"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9794800" w14:textId="77777777" w:rsidR="009700FF" w:rsidRPr="007A13C4" w:rsidRDefault="009700FF" w:rsidP="0098566D">
            <w:pPr>
              <w:rPr>
                <w:rFonts w:ascii="Asap" w:eastAsia="Calibri" w:hAnsi="Asap"/>
                <w:b/>
              </w:rPr>
            </w:pPr>
          </w:p>
        </w:tc>
        <w:tc>
          <w:tcPr>
            <w:tcW w:w="3370" w:type="dxa"/>
          </w:tcPr>
          <w:p w14:paraId="7CCC019C" w14:textId="77777777" w:rsidR="009700FF" w:rsidRPr="007A13C4" w:rsidRDefault="009700FF" w:rsidP="0098566D">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7A13C4" w14:paraId="38CF1488" w14:textId="77777777" w:rsidTr="0098566D">
        <w:tc>
          <w:tcPr>
            <w:tcW w:w="3382" w:type="dxa"/>
          </w:tcPr>
          <w:p w14:paraId="36F37C16"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35EC2C10" w14:textId="77777777" w:rsidR="009700FF" w:rsidRPr="007A13C4" w:rsidRDefault="009700FF" w:rsidP="0098566D">
            <w:pPr>
              <w:rPr>
                <w:rFonts w:ascii="Asap" w:eastAsia="Calibri" w:hAnsi="Asap"/>
                <w:b/>
              </w:rPr>
            </w:pPr>
          </w:p>
        </w:tc>
        <w:tc>
          <w:tcPr>
            <w:tcW w:w="3370" w:type="dxa"/>
          </w:tcPr>
          <w:p w14:paraId="40633402" w14:textId="77777777" w:rsidR="009700FF" w:rsidRPr="007A13C4" w:rsidRDefault="009700FF" w:rsidP="0098566D">
            <w:pPr>
              <w:rPr>
                <w:rFonts w:ascii="Asap" w:eastAsia="Calibri" w:hAnsi="Asap"/>
                <w:b/>
              </w:rPr>
            </w:pPr>
          </w:p>
        </w:tc>
      </w:tr>
      <w:tr w:rsidR="009700FF" w:rsidRPr="007A13C4" w14:paraId="72D1E9E4" w14:textId="77777777" w:rsidTr="0098566D">
        <w:tc>
          <w:tcPr>
            <w:tcW w:w="3382" w:type="dxa"/>
          </w:tcPr>
          <w:p w14:paraId="7B537D25"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4CF4E92E" w14:textId="77777777" w:rsidR="009700FF" w:rsidRPr="007A13C4" w:rsidRDefault="009700FF" w:rsidP="0098566D">
            <w:pPr>
              <w:rPr>
                <w:rFonts w:ascii="Asap" w:eastAsia="Calibri" w:hAnsi="Asap"/>
              </w:rPr>
            </w:pPr>
          </w:p>
        </w:tc>
        <w:tc>
          <w:tcPr>
            <w:tcW w:w="3370" w:type="dxa"/>
          </w:tcPr>
          <w:p w14:paraId="6AA2638C" w14:textId="77777777" w:rsidR="009700FF" w:rsidRPr="007A13C4" w:rsidRDefault="009700FF" w:rsidP="0098566D">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7A13C4" w14:paraId="3BECF460" w14:textId="77777777" w:rsidTr="0098566D">
        <w:tc>
          <w:tcPr>
            <w:tcW w:w="3382" w:type="dxa"/>
          </w:tcPr>
          <w:p w14:paraId="7A06CF94"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7256556D" w14:textId="77777777" w:rsidR="009700FF" w:rsidRPr="007A13C4" w:rsidRDefault="009700FF" w:rsidP="0098566D">
            <w:pPr>
              <w:rPr>
                <w:rFonts w:ascii="Asap" w:eastAsia="Calibri" w:hAnsi="Asap"/>
              </w:rPr>
            </w:pPr>
          </w:p>
        </w:tc>
        <w:tc>
          <w:tcPr>
            <w:tcW w:w="3370" w:type="dxa"/>
          </w:tcPr>
          <w:p w14:paraId="75182FC1" w14:textId="77777777" w:rsidR="009700FF" w:rsidRPr="007A13C4" w:rsidRDefault="009700FF" w:rsidP="0098566D">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F46455" w14:paraId="4DBBD328" w14:textId="77777777" w:rsidTr="0098566D">
        <w:tc>
          <w:tcPr>
            <w:tcW w:w="3382" w:type="dxa"/>
          </w:tcPr>
          <w:p w14:paraId="0C67EB0F" w14:textId="77777777" w:rsidR="009700FF" w:rsidRPr="00F46455"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09B14C4F" w14:textId="77777777" w:rsidR="009700FF" w:rsidRPr="00F46455" w:rsidRDefault="009700FF" w:rsidP="0098566D">
            <w:pPr>
              <w:rPr>
                <w:rFonts w:ascii="Asap" w:eastAsia="Calibri" w:hAnsi="Asap"/>
              </w:rPr>
            </w:pPr>
          </w:p>
        </w:tc>
        <w:tc>
          <w:tcPr>
            <w:tcW w:w="3370" w:type="dxa"/>
          </w:tcPr>
          <w:p w14:paraId="71C92C77" w14:textId="77777777" w:rsidR="009700FF" w:rsidRPr="00F46455" w:rsidRDefault="009700FF" w:rsidP="0098566D">
            <w:pPr>
              <w:rPr>
                <w:rFonts w:ascii="Asap" w:eastAsia="Calibri" w:hAnsi="Asap"/>
              </w:rPr>
            </w:pPr>
          </w:p>
        </w:tc>
      </w:tr>
      <w:tr w:rsidR="009700FF" w:rsidRPr="00F46455" w14:paraId="1459ED37" w14:textId="77777777" w:rsidTr="0098566D">
        <w:tc>
          <w:tcPr>
            <w:tcW w:w="3382" w:type="dxa"/>
          </w:tcPr>
          <w:p w14:paraId="39A07E2C" w14:textId="77777777" w:rsidR="009700FF" w:rsidRPr="00F46455"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D153340" w14:textId="77777777" w:rsidR="009700FF" w:rsidRPr="00F46455" w:rsidRDefault="009700FF" w:rsidP="0098566D">
            <w:pPr>
              <w:rPr>
                <w:rFonts w:ascii="Asap" w:eastAsia="Calibri" w:hAnsi="Asap"/>
              </w:rPr>
            </w:pPr>
          </w:p>
        </w:tc>
        <w:tc>
          <w:tcPr>
            <w:tcW w:w="3370" w:type="dxa"/>
          </w:tcPr>
          <w:p w14:paraId="115C1337" w14:textId="77777777" w:rsidR="009700FF" w:rsidRPr="00F46455" w:rsidRDefault="009700FF" w:rsidP="0098566D">
            <w:pPr>
              <w:rPr>
                <w:rFonts w:ascii="Asap" w:eastAsia="Calibri" w:hAnsi="Asap"/>
              </w:rPr>
            </w:pPr>
          </w:p>
        </w:tc>
      </w:tr>
      <w:tr w:rsidR="009700FF" w:rsidRPr="00F46455" w14:paraId="50EE226E" w14:textId="77777777" w:rsidTr="0098566D">
        <w:tc>
          <w:tcPr>
            <w:tcW w:w="3382" w:type="dxa"/>
          </w:tcPr>
          <w:p w14:paraId="58EE0E5A" w14:textId="77777777" w:rsidR="009700FF" w:rsidRPr="00F46455"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FA97573" w14:textId="77777777" w:rsidR="009700FF" w:rsidRPr="00F46455" w:rsidRDefault="009700FF" w:rsidP="0098566D">
            <w:pPr>
              <w:rPr>
                <w:rFonts w:ascii="Asap" w:eastAsia="Calibri" w:hAnsi="Asap"/>
              </w:rPr>
            </w:pPr>
          </w:p>
        </w:tc>
        <w:tc>
          <w:tcPr>
            <w:tcW w:w="3370" w:type="dxa"/>
            <w:tcBorders>
              <w:bottom w:val="single" w:sz="4" w:space="0" w:color="auto"/>
            </w:tcBorders>
          </w:tcPr>
          <w:p w14:paraId="630BA60D" w14:textId="77777777" w:rsidR="009700FF" w:rsidRPr="00F46455" w:rsidRDefault="009700FF" w:rsidP="0098566D">
            <w:pPr>
              <w:rPr>
                <w:rFonts w:ascii="Asap" w:eastAsia="Calibri" w:hAnsi="Asap"/>
              </w:rPr>
            </w:pPr>
          </w:p>
        </w:tc>
      </w:tr>
    </w:tbl>
    <w:p w14:paraId="5AABAA67" w14:textId="77777777" w:rsidR="009700FF" w:rsidRDefault="009700FF" w:rsidP="009700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6B52676" w14:textId="77777777" w:rsidR="009700FF" w:rsidRDefault="009700FF" w:rsidP="009700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6E9125B3" w14:textId="77777777" w:rsidR="009700FF" w:rsidRDefault="009700FF" w:rsidP="009700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51604401" w14:textId="77777777" w:rsidR="009700FF" w:rsidRDefault="009700FF" w:rsidP="009700F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751DBD7E" w14:textId="77777777" w:rsidR="009700FF" w:rsidRDefault="009700FF" w:rsidP="009700FF">
      <w:pPr>
        <w:spacing w:line="240" w:lineRule="auto"/>
        <w:rPr>
          <w:rFonts w:ascii="Arial" w:hAnsi="Arial" w:cs="Arial"/>
          <w:sz w:val="20"/>
          <w:szCs w:val="20"/>
          <w:lang w:eastAsia="en-US"/>
        </w:rPr>
      </w:pPr>
    </w:p>
    <w:p w14:paraId="10FB7087" w14:textId="77777777" w:rsidR="009700FF" w:rsidRDefault="009700FF" w:rsidP="009700FF">
      <w:pPr>
        <w:spacing w:line="240" w:lineRule="auto"/>
        <w:rPr>
          <w:rFonts w:ascii="Arial" w:hAnsi="Arial" w:cs="Arial"/>
          <w:sz w:val="20"/>
          <w:szCs w:val="20"/>
          <w:lang w:eastAsia="en-US"/>
        </w:rPr>
      </w:pPr>
    </w:p>
    <w:p w14:paraId="1918B84C" w14:textId="77777777" w:rsidR="009700FF" w:rsidRDefault="009700FF" w:rsidP="009700FF">
      <w:pPr>
        <w:spacing w:line="240" w:lineRule="auto"/>
        <w:rPr>
          <w:rFonts w:ascii="Arial" w:hAnsi="Arial" w:cs="Arial"/>
          <w:sz w:val="20"/>
          <w:szCs w:val="20"/>
          <w:lang w:eastAsia="en-US"/>
        </w:rPr>
      </w:pPr>
    </w:p>
    <w:p w14:paraId="6462F980" w14:textId="77777777" w:rsidR="009700FF" w:rsidRDefault="009700FF" w:rsidP="009700FF">
      <w:pPr>
        <w:spacing w:line="240" w:lineRule="auto"/>
        <w:rPr>
          <w:rFonts w:ascii="Arial" w:hAnsi="Arial" w:cs="Arial"/>
          <w:sz w:val="20"/>
          <w:szCs w:val="20"/>
          <w:lang w:eastAsia="en-US"/>
        </w:rPr>
      </w:pPr>
    </w:p>
    <w:p w14:paraId="440A7EB0" w14:textId="77777777" w:rsidR="009700FF" w:rsidRDefault="009700FF" w:rsidP="009700FF">
      <w:pPr>
        <w:spacing w:line="240" w:lineRule="auto"/>
        <w:rPr>
          <w:rFonts w:ascii="Arial" w:hAnsi="Arial" w:cs="Arial"/>
          <w:sz w:val="20"/>
          <w:szCs w:val="20"/>
          <w:lang w:eastAsia="en-US"/>
        </w:rPr>
      </w:pPr>
    </w:p>
    <w:p w14:paraId="61AB01F3" w14:textId="77777777" w:rsidR="009700FF" w:rsidRDefault="009700FF" w:rsidP="009700FF">
      <w:pPr>
        <w:spacing w:line="240" w:lineRule="auto"/>
        <w:rPr>
          <w:rFonts w:ascii="Arial" w:hAnsi="Arial" w:cs="Arial"/>
          <w:sz w:val="20"/>
          <w:szCs w:val="20"/>
          <w:lang w:eastAsia="en-US"/>
        </w:rPr>
      </w:pPr>
    </w:p>
    <w:p w14:paraId="7876A336" w14:textId="77777777" w:rsidR="009700FF" w:rsidRDefault="009700FF" w:rsidP="009700FF">
      <w:pPr>
        <w:spacing w:line="240" w:lineRule="auto"/>
        <w:rPr>
          <w:rFonts w:ascii="Arial" w:hAnsi="Arial" w:cs="Arial"/>
          <w:sz w:val="20"/>
          <w:szCs w:val="20"/>
          <w:lang w:eastAsia="en-US"/>
        </w:rPr>
      </w:pPr>
    </w:p>
    <w:p w14:paraId="7A6049F2" w14:textId="77777777" w:rsidR="009700FF" w:rsidRDefault="009700FF" w:rsidP="009700FF">
      <w:pPr>
        <w:spacing w:line="240" w:lineRule="auto"/>
        <w:rPr>
          <w:rFonts w:ascii="Arial" w:hAnsi="Arial" w:cs="Arial"/>
          <w:sz w:val="20"/>
          <w:szCs w:val="20"/>
          <w:lang w:eastAsia="en-US"/>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700FF" w:rsidRPr="007A13C4" w14:paraId="01F3819C" w14:textId="77777777" w:rsidTr="0098566D">
        <w:tc>
          <w:tcPr>
            <w:tcW w:w="3382" w:type="dxa"/>
          </w:tcPr>
          <w:p w14:paraId="5B01C884"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6E7656AD"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4CE82C2C"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7A13C4" w14:paraId="6E716EAB" w14:textId="77777777" w:rsidTr="0098566D">
        <w:tc>
          <w:tcPr>
            <w:tcW w:w="3382" w:type="dxa"/>
          </w:tcPr>
          <w:p w14:paraId="75BFE72E"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E14C1AD"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5D570541"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700FF" w:rsidRPr="007A13C4" w14:paraId="28DD7EEC" w14:textId="77777777" w:rsidTr="0098566D">
        <w:tc>
          <w:tcPr>
            <w:tcW w:w="3382" w:type="dxa"/>
          </w:tcPr>
          <w:p w14:paraId="10AF9115"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A5D88F4" w14:textId="77777777" w:rsidR="009700FF" w:rsidRPr="007A13C4" w:rsidRDefault="009700FF" w:rsidP="0098566D">
            <w:pPr>
              <w:rPr>
                <w:rFonts w:ascii="Asap" w:eastAsia="Calibri" w:hAnsi="Asap"/>
                <w:b/>
              </w:rPr>
            </w:pPr>
          </w:p>
        </w:tc>
        <w:tc>
          <w:tcPr>
            <w:tcW w:w="3370" w:type="dxa"/>
          </w:tcPr>
          <w:p w14:paraId="315BC691" w14:textId="77777777" w:rsidR="009700FF" w:rsidRPr="007A13C4" w:rsidRDefault="009700FF" w:rsidP="0098566D">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7A13C4" w14:paraId="510696C0" w14:textId="77777777" w:rsidTr="0098566D">
        <w:tc>
          <w:tcPr>
            <w:tcW w:w="3382" w:type="dxa"/>
          </w:tcPr>
          <w:p w14:paraId="545AD9D5"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3C639FC3" w14:textId="77777777" w:rsidR="009700FF" w:rsidRPr="007A13C4" w:rsidRDefault="009700FF" w:rsidP="0098566D">
            <w:pPr>
              <w:rPr>
                <w:rFonts w:ascii="Asap" w:eastAsia="Calibri" w:hAnsi="Asap"/>
                <w:b/>
              </w:rPr>
            </w:pPr>
          </w:p>
        </w:tc>
        <w:tc>
          <w:tcPr>
            <w:tcW w:w="3370" w:type="dxa"/>
          </w:tcPr>
          <w:p w14:paraId="54F4DE72" w14:textId="77777777" w:rsidR="009700FF" w:rsidRPr="007A13C4" w:rsidRDefault="009700FF" w:rsidP="0098566D">
            <w:pPr>
              <w:rPr>
                <w:rFonts w:ascii="Asap" w:eastAsia="Calibri" w:hAnsi="Asap"/>
                <w:b/>
              </w:rPr>
            </w:pPr>
          </w:p>
        </w:tc>
      </w:tr>
      <w:tr w:rsidR="009700FF" w:rsidRPr="007A13C4" w14:paraId="51F22325" w14:textId="77777777" w:rsidTr="0098566D">
        <w:tc>
          <w:tcPr>
            <w:tcW w:w="3382" w:type="dxa"/>
          </w:tcPr>
          <w:p w14:paraId="04D22DB4"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0E2FFFBA" w14:textId="77777777" w:rsidR="009700FF" w:rsidRPr="007A13C4" w:rsidRDefault="009700FF" w:rsidP="0098566D">
            <w:pPr>
              <w:rPr>
                <w:rFonts w:ascii="Asap" w:eastAsia="Calibri" w:hAnsi="Asap"/>
              </w:rPr>
            </w:pPr>
          </w:p>
        </w:tc>
        <w:tc>
          <w:tcPr>
            <w:tcW w:w="3370" w:type="dxa"/>
          </w:tcPr>
          <w:p w14:paraId="627231EC" w14:textId="77777777" w:rsidR="009700FF" w:rsidRPr="007A13C4" w:rsidRDefault="009700FF" w:rsidP="0098566D">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7A13C4" w14:paraId="1AF86E43" w14:textId="77777777" w:rsidTr="0098566D">
        <w:tc>
          <w:tcPr>
            <w:tcW w:w="3382" w:type="dxa"/>
          </w:tcPr>
          <w:p w14:paraId="513B184F" w14:textId="77777777" w:rsidR="009700FF" w:rsidRPr="007A13C4"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63206EAE" w14:textId="77777777" w:rsidR="009700FF" w:rsidRPr="007A13C4" w:rsidRDefault="009700FF" w:rsidP="0098566D">
            <w:pPr>
              <w:rPr>
                <w:rFonts w:ascii="Asap" w:eastAsia="Calibri" w:hAnsi="Asap"/>
              </w:rPr>
            </w:pPr>
          </w:p>
        </w:tc>
        <w:tc>
          <w:tcPr>
            <w:tcW w:w="3370" w:type="dxa"/>
          </w:tcPr>
          <w:p w14:paraId="6E42FD33" w14:textId="77777777" w:rsidR="009700FF" w:rsidRPr="007A13C4" w:rsidRDefault="009700FF" w:rsidP="0098566D">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700FF" w:rsidRPr="00F46455" w14:paraId="66913AAA" w14:textId="77777777" w:rsidTr="0098566D">
        <w:tc>
          <w:tcPr>
            <w:tcW w:w="3382" w:type="dxa"/>
          </w:tcPr>
          <w:p w14:paraId="47AAC6FF" w14:textId="77777777" w:rsidR="009700FF" w:rsidRPr="00F46455"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7DA1097D" w14:textId="77777777" w:rsidR="009700FF" w:rsidRPr="00F46455" w:rsidRDefault="009700FF" w:rsidP="0098566D">
            <w:pPr>
              <w:rPr>
                <w:rFonts w:ascii="Asap" w:eastAsia="Calibri" w:hAnsi="Asap"/>
              </w:rPr>
            </w:pPr>
          </w:p>
        </w:tc>
        <w:tc>
          <w:tcPr>
            <w:tcW w:w="3370" w:type="dxa"/>
          </w:tcPr>
          <w:p w14:paraId="25F5ECFC" w14:textId="77777777" w:rsidR="009700FF" w:rsidRPr="00F46455" w:rsidRDefault="009700FF" w:rsidP="0098566D">
            <w:pPr>
              <w:rPr>
                <w:rFonts w:ascii="Asap" w:eastAsia="Calibri" w:hAnsi="Asap"/>
              </w:rPr>
            </w:pPr>
          </w:p>
        </w:tc>
      </w:tr>
      <w:tr w:rsidR="009700FF" w:rsidRPr="00F46455" w14:paraId="603F101A" w14:textId="77777777" w:rsidTr="0098566D">
        <w:tc>
          <w:tcPr>
            <w:tcW w:w="3382" w:type="dxa"/>
          </w:tcPr>
          <w:p w14:paraId="6C8471A8" w14:textId="77777777" w:rsidR="009700FF" w:rsidRPr="00F46455"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0093B6F" w14:textId="77777777" w:rsidR="009700FF" w:rsidRPr="00F46455" w:rsidRDefault="009700FF" w:rsidP="0098566D">
            <w:pPr>
              <w:rPr>
                <w:rFonts w:ascii="Asap" w:eastAsia="Calibri" w:hAnsi="Asap"/>
              </w:rPr>
            </w:pPr>
          </w:p>
        </w:tc>
        <w:tc>
          <w:tcPr>
            <w:tcW w:w="3370" w:type="dxa"/>
          </w:tcPr>
          <w:p w14:paraId="6D39DF79" w14:textId="77777777" w:rsidR="009700FF" w:rsidRPr="00F46455" w:rsidRDefault="009700FF" w:rsidP="0098566D">
            <w:pPr>
              <w:rPr>
                <w:rFonts w:ascii="Asap" w:eastAsia="Calibri" w:hAnsi="Asap"/>
              </w:rPr>
            </w:pPr>
          </w:p>
        </w:tc>
      </w:tr>
      <w:tr w:rsidR="009700FF" w:rsidRPr="00F46455" w14:paraId="6D871DA1" w14:textId="77777777" w:rsidTr="0098566D">
        <w:tc>
          <w:tcPr>
            <w:tcW w:w="3382" w:type="dxa"/>
          </w:tcPr>
          <w:p w14:paraId="6E59AC0E" w14:textId="77777777" w:rsidR="009700FF" w:rsidRPr="00F46455" w:rsidRDefault="009700FF" w:rsidP="0098566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012A8389" w14:textId="77777777" w:rsidR="009700FF" w:rsidRPr="00F46455" w:rsidRDefault="009700FF" w:rsidP="0098566D">
            <w:pPr>
              <w:rPr>
                <w:rFonts w:ascii="Asap" w:eastAsia="Calibri" w:hAnsi="Asap"/>
              </w:rPr>
            </w:pPr>
          </w:p>
        </w:tc>
        <w:tc>
          <w:tcPr>
            <w:tcW w:w="3370" w:type="dxa"/>
            <w:tcBorders>
              <w:bottom w:val="single" w:sz="4" w:space="0" w:color="auto"/>
            </w:tcBorders>
          </w:tcPr>
          <w:p w14:paraId="5704C85B" w14:textId="77777777" w:rsidR="009700FF" w:rsidRPr="00F46455" w:rsidRDefault="009700FF" w:rsidP="0098566D">
            <w:pPr>
              <w:rPr>
                <w:rFonts w:ascii="Asap" w:eastAsia="Calibri" w:hAnsi="Asap"/>
              </w:rPr>
            </w:pPr>
          </w:p>
        </w:tc>
      </w:tr>
    </w:tbl>
    <w:p w14:paraId="7388953B" w14:textId="77777777" w:rsidR="009700FF" w:rsidRDefault="009700FF" w:rsidP="009700FF">
      <w:pPr>
        <w:spacing w:line="240" w:lineRule="auto"/>
        <w:rPr>
          <w:rFonts w:ascii="Arial" w:hAnsi="Arial" w:cs="Arial"/>
          <w:sz w:val="20"/>
          <w:szCs w:val="20"/>
          <w:lang w:eastAsia="en-US"/>
        </w:rPr>
      </w:pPr>
    </w:p>
    <w:p w14:paraId="59D2006D" w14:textId="77777777" w:rsidR="009700FF" w:rsidRDefault="009700FF" w:rsidP="009700FF">
      <w:pPr>
        <w:spacing w:line="240" w:lineRule="auto"/>
        <w:rPr>
          <w:rFonts w:ascii="Arial" w:hAnsi="Arial" w:cs="Arial"/>
          <w:sz w:val="20"/>
          <w:szCs w:val="20"/>
          <w:lang w:eastAsia="en-US"/>
        </w:rPr>
      </w:pPr>
    </w:p>
    <w:p w14:paraId="68674982" w14:textId="77777777" w:rsidR="009700FF" w:rsidRDefault="009700FF" w:rsidP="009700FF">
      <w:pPr>
        <w:spacing w:line="240" w:lineRule="auto"/>
        <w:rPr>
          <w:rFonts w:ascii="Arial" w:hAnsi="Arial" w:cs="Arial"/>
          <w:sz w:val="20"/>
          <w:szCs w:val="20"/>
          <w:lang w:eastAsia="en-US"/>
        </w:rPr>
      </w:pPr>
    </w:p>
    <w:p w14:paraId="4855F7F7" w14:textId="77777777" w:rsidR="009700FF" w:rsidRDefault="009700FF" w:rsidP="00437ABE">
      <w:pPr>
        <w:numPr>
          <w:ilvl w:val="12"/>
          <w:numId w:val="0"/>
        </w:numPr>
        <w:jc w:val="both"/>
        <w:rPr>
          <w:rFonts w:cs="Arial"/>
        </w:rPr>
      </w:pPr>
    </w:p>
    <w:p w14:paraId="599C76FE" w14:textId="77777777" w:rsidR="009700FF" w:rsidRDefault="009700FF" w:rsidP="00437ABE">
      <w:pPr>
        <w:numPr>
          <w:ilvl w:val="12"/>
          <w:numId w:val="0"/>
        </w:numPr>
        <w:jc w:val="both"/>
        <w:rPr>
          <w:rFonts w:cs="Arial"/>
        </w:rPr>
      </w:pPr>
    </w:p>
    <w:p w14:paraId="3B54F647" w14:textId="77777777" w:rsidR="009700FF" w:rsidRDefault="009700FF" w:rsidP="00437ABE">
      <w:pPr>
        <w:numPr>
          <w:ilvl w:val="12"/>
          <w:numId w:val="0"/>
        </w:numPr>
        <w:jc w:val="both"/>
        <w:rPr>
          <w:rFonts w:cs="Arial"/>
        </w:rPr>
      </w:pPr>
    </w:p>
    <w:p w14:paraId="1C023D07" w14:textId="77777777" w:rsidR="009700FF" w:rsidRDefault="009700FF" w:rsidP="00437ABE">
      <w:pPr>
        <w:numPr>
          <w:ilvl w:val="12"/>
          <w:numId w:val="0"/>
        </w:numPr>
        <w:jc w:val="both"/>
        <w:rPr>
          <w:rFonts w:cs="Arial"/>
        </w:rPr>
      </w:pPr>
    </w:p>
    <w:p w14:paraId="6017396F" w14:textId="77777777" w:rsidR="009700FF" w:rsidRDefault="009700FF" w:rsidP="00437ABE">
      <w:pPr>
        <w:numPr>
          <w:ilvl w:val="12"/>
          <w:numId w:val="0"/>
        </w:numPr>
        <w:jc w:val="both"/>
        <w:rPr>
          <w:rFonts w:cs="Arial"/>
        </w:rPr>
      </w:pPr>
    </w:p>
    <w:p w14:paraId="0A49BE45" w14:textId="77777777" w:rsidR="009700FF" w:rsidRDefault="009700FF" w:rsidP="00437ABE">
      <w:pPr>
        <w:numPr>
          <w:ilvl w:val="12"/>
          <w:numId w:val="0"/>
        </w:numPr>
        <w:jc w:val="both"/>
        <w:rPr>
          <w:rFonts w:cs="Arial"/>
        </w:rPr>
      </w:pPr>
    </w:p>
    <w:p w14:paraId="2C29B7E8" w14:textId="77777777" w:rsidR="009700FF" w:rsidRDefault="009700FF" w:rsidP="00437ABE">
      <w:pPr>
        <w:numPr>
          <w:ilvl w:val="12"/>
          <w:numId w:val="0"/>
        </w:numPr>
        <w:jc w:val="both"/>
        <w:rPr>
          <w:rFonts w:cs="Arial"/>
        </w:rPr>
      </w:pPr>
    </w:p>
    <w:p w14:paraId="45C05919" w14:textId="30C83557" w:rsidR="007A13C4" w:rsidRPr="00404F18" w:rsidRDefault="007A13C4">
      <w:pPr>
        <w:spacing w:line="240" w:lineRule="auto"/>
        <w:rPr>
          <w:rFonts w:cs="Arial"/>
          <w:sz w:val="20"/>
          <w:szCs w:val="20"/>
          <w:lang w:eastAsia="en-US"/>
        </w:rPr>
      </w:pPr>
      <w:r w:rsidRPr="00404F18">
        <w:rPr>
          <w:rFonts w:cs="Arial"/>
          <w:sz w:val="20"/>
          <w:szCs w:val="20"/>
          <w:lang w:eastAsia="en-US"/>
        </w:rPr>
        <w:br w:type="page"/>
      </w:r>
    </w:p>
    <w:p w14:paraId="5744ACF9" w14:textId="77777777" w:rsidR="007A13C4" w:rsidRPr="00404F18"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A13C4" w:rsidRPr="00404F18" w14:paraId="2167BC59" w14:textId="77777777" w:rsidTr="00302462">
        <w:tc>
          <w:tcPr>
            <w:tcW w:w="1740" w:type="dxa"/>
            <w:tcBorders>
              <w:top w:val="single" w:sz="4" w:space="0" w:color="000000"/>
              <w:left w:val="single" w:sz="4" w:space="0" w:color="000000"/>
              <w:bottom w:val="single" w:sz="4" w:space="0" w:color="000000"/>
              <w:right w:val="single" w:sz="4" w:space="0" w:color="000000"/>
            </w:tcBorders>
            <w:vAlign w:val="center"/>
            <w:hideMark/>
          </w:tcPr>
          <w:p w14:paraId="78C10EF5" w14:textId="79283CF5" w:rsidR="007A13C4" w:rsidRPr="00404F18" w:rsidRDefault="007A13C4" w:rsidP="00302462">
            <w:pPr>
              <w:rPr>
                <w:rFonts w:cs="Arial"/>
                <w:b/>
                <w:szCs w:val="20"/>
              </w:rPr>
            </w:pPr>
            <w:r w:rsidRPr="00404F18">
              <w:rPr>
                <w:rFonts w:cs="Arial"/>
                <w:b/>
                <w:szCs w:val="20"/>
              </w:rPr>
              <w:t xml:space="preserve">Obrazec št. </w:t>
            </w:r>
            <w:r w:rsidR="00B460A8">
              <w:rPr>
                <w:rFonts w:cs="Arial"/>
                <w:b/>
                <w:szCs w:val="20"/>
              </w:rPr>
              <w:t>8</w:t>
            </w:r>
          </w:p>
        </w:tc>
      </w:tr>
    </w:tbl>
    <w:p w14:paraId="7A018873" w14:textId="77777777" w:rsidR="007A13C4" w:rsidRPr="00404F18"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582F5E96" w14:textId="77777777" w:rsidR="007A13C4" w:rsidRPr="00404F18"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0FA1622A" w14:textId="77777777" w:rsidR="007A13C4" w:rsidRPr="00404F18"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1616187B" w14:textId="77777777" w:rsidR="00BD04A1" w:rsidRPr="00404F18" w:rsidRDefault="00BD04A1" w:rsidP="00BD04A1">
      <w:pPr>
        <w:pStyle w:val="Poglavje1"/>
        <w:jc w:val="center"/>
        <w:outlineLvl w:val="0"/>
        <w:rPr>
          <w:rFonts w:ascii="Titillium Web" w:hAnsi="Titillium Web" w:cs="Arial"/>
          <w:i w:val="0"/>
          <w:iCs/>
          <w:sz w:val="24"/>
          <w:szCs w:val="32"/>
        </w:rPr>
      </w:pPr>
      <w:r w:rsidRPr="00404F18">
        <w:rPr>
          <w:rFonts w:ascii="Titillium Web" w:hAnsi="Titillium Web" w:cs="Arial"/>
          <w:i w:val="0"/>
          <w:iCs/>
          <w:sz w:val="24"/>
          <w:szCs w:val="32"/>
        </w:rPr>
        <w:t>VZOREC: MENIČNA IZJAVA S POOBLASTILOM ZA IZPOLNITEV</w:t>
      </w:r>
    </w:p>
    <w:p w14:paraId="68B5DDD4" w14:textId="77777777" w:rsidR="00BD04A1" w:rsidRPr="00404F18" w:rsidRDefault="00BD04A1" w:rsidP="00BD04A1">
      <w:pPr>
        <w:pStyle w:val="Poglavje1"/>
        <w:jc w:val="center"/>
        <w:outlineLvl w:val="0"/>
        <w:rPr>
          <w:rFonts w:ascii="Titillium Web" w:hAnsi="Titillium Web" w:cs="Arial"/>
          <w:i w:val="0"/>
          <w:iCs/>
          <w:sz w:val="24"/>
          <w:szCs w:val="32"/>
        </w:rPr>
      </w:pPr>
      <w:r w:rsidRPr="00404F18">
        <w:rPr>
          <w:rFonts w:ascii="Titillium Web" w:hAnsi="Titillium Web" w:cs="Arial"/>
          <w:i w:val="0"/>
          <w:iCs/>
          <w:sz w:val="24"/>
          <w:szCs w:val="32"/>
        </w:rPr>
        <w:t>ZA DOBRO IZVEDBO POGODBENIH OBVEZNOSTI</w:t>
      </w:r>
    </w:p>
    <w:p w14:paraId="240C023B" w14:textId="77777777" w:rsidR="00BD04A1" w:rsidRPr="00404F18" w:rsidRDefault="00BD04A1" w:rsidP="00BD04A1">
      <w:pPr>
        <w:rPr>
          <w:rFonts w:cs="Arial"/>
          <w:sz w:val="20"/>
        </w:rPr>
      </w:pPr>
    </w:p>
    <w:p w14:paraId="7BBE60B4" w14:textId="77777777" w:rsidR="00BD04A1" w:rsidRPr="00404F18" w:rsidRDefault="00BD04A1" w:rsidP="00BD04A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D04A1" w:rsidRPr="00404F18" w14:paraId="6660B73F" w14:textId="77777777" w:rsidTr="00C426AC">
        <w:tc>
          <w:tcPr>
            <w:tcW w:w="1106" w:type="dxa"/>
            <w:hideMark/>
          </w:tcPr>
          <w:p w14:paraId="5190E056" w14:textId="77777777" w:rsidR="00BD04A1" w:rsidRPr="00404F18" w:rsidRDefault="00BD04A1" w:rsidP="00C426AC">
            <w:pPr>
              <w:rPr>
                <w:rFonts w:cs="Times New Roman"/>
              </w:rPr>
            </w:pPr>
            <w:r w:rsidRPr="00404F18">
              <w:t>Ponudnik:</w:t>
            </w:r>
          </w:p>
        </w:tc>
        <w:tc>
          <w:tcPr>
            <w:tcW w:w="8109" w:type="dxa"/>
            <w:tcBorders>
              <w:top w:val="nil"/>
              <w:left w:val="nil"/>
              <w:bottom w:val="single" w:sz="4" w:space="0" w:color="auto"/>
              <w:right w:val="nil"/>
            </w:tcBorders>
          </w:tcPr>
          <w:p w14:paraId="3DFB2254" w14:textId="77777777" w:rsidR="00BD04A1" w:rsidRPr="00404F18" w:rsidRDefault="00BD04A1" w:rsidP="00C426AC">
            <w:pPr>
              <w:widowControl w:val="0"/>
              <w:tabs>
                <w:tab w:val="left" w:pos="90"/>
                <w:tab w:val="left" w:pos="964"/>
              </w:tabs>
              <w:autoSpaceDE w:val="0"/>
              <w:autoSpaceDN w:val="0"/>
              <w:adjustRightInd w:val="0"/>
            </w:pPr>
            <w:r w:rsidRPr="00404F18">
              <w:fldChar w:fldCharType="begin">
                <w:ffData>
                  <w:name w:val="Besedilo13"/>
                  <w:enabled/>
                  <w:calcOnExit w:val="0"/>
                  <w:textInput/>
                </w:ffData>
              </w:fldChar>
            </w:r>
            <w:bookmarkStart w:id="10" w:name="Besedilo13"/>
            <w:r w:rsidRPr="00404F18">
              <w:instrText xml:space="preserve"> FORMTEXT </w:instrText>
            </w:r>
            <w:r w:rsidRPr="00404F18">
              <w:fldChar w:fldCharType="separate"/>
            </w:r>
            <w:r w:rsidRPr="00404F18">
              <w:rPr>
                <w:noProof/>
              </w:rPr>
              <w:t> </w:t>
            </w:r>
            <w:r w:rsidRPr="00404F18">
              <w:rPr>
                <w:noProof/>
              </w:rPr>
              <w:t> </w:t>
            </w:r>
            <w:r w:rsidRPr="00404F18">
              <w:rPr>
                <w:noProof/>
              </w:rPr>
              <w:t> </w:t>
            </w:r>
            <w:r w:rsidRPr="00404F18">
              <w:rPr>
                <w:noProof/>
              </w:rPr>
              <w:t> </w:t>
            </w:r>
            <w:r w:rsidRPr="00404F18">
              <w:rPr>
                <w:noProof/>
              </w:rPr>
              <w:t> </w:t>
            </w:r>
            <w:r w:rsidRPr="00404F18">
              <w:fldChar w:fldCharType="end"/>
            </w:r>
            <w:bookmarkEnd w:id="10"/>
          </w:p>
        </w:tc>
      </w:tr>
    </w:tbl>
    <w:p w14:paraId="2762D7B6" w14:textId="77777777" w:rsidR="00BD04A1" w:rsidRPr="00404F18" w:rsidRDefault="00BD04A1" w:rsidP="00BD04A1">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BD04A1" w:rsidRPr="00404F18" w14:paraId="0D6D98E6" w14:textId="77777777" w:rsidTr="00C426AC">
        <w:tc>
          <w:tcPr>
            <w:tcW w:w="4503" w:type="dxa"/>
            <w:hideMark/>
          </w:tcPr>
          <w:p w14:paraId="15FA2335" w14:textId="77777777" w:rsidR="00BD04A1" w:rsidRPr="00404F18" w:rsidRDefault="00BD04A1" w:rsidP="00C426AC">
            <w:r w:rsidRPr="00404F18">
              <w:t>Zakoniti zastopnik oz. pooblaščenec ponudnika:</w:t>
            </w:r>
          </w:p>
        </w:tc>
        <w:tc>
          <w:tcPr>
            <w:tcW w:w="4712" w:type="dxa"/>
            <w:tcBorders>
              <w:top w:val="nil"/>
              <w:left w:val="nil"/>
              <w:bottom w:val="single" w:sz="4" w:space="0" w:color="auto"/>
              <w:right w:val="nil"/>
            </w:tcBorders>
            <w:vAlign w:val="center"/>
          </w:tcPr>
          <w:p w14:paraId="382563AC" w14:textId="77777777" w:rsidR="00BD04A1" w:rsidRPr="00404F18" w:rsidRDefault="00BD04A1" w:rsidP="00C426AC">
            <w:pPr>
              <w:widowControl w:val="0"/>
              <w:tabs>
                <w:tab w:val="left" w:pos="90"/>
                <w:tab w:val="left" w:pos="964"/>
              </w:tabs>
              <w:autoSpaceDE w:val="0"/>
              <w:autoSpaceDN w:val="0"/>
              <w:adjustRightInd w:val="0"/>
            </w:pPr>
            <w:r w:rsidRPr="00404F18">
              <w:fldChar w:fldCharType="begin">
                <w:ffData>
                  <w:name w:val="Besedilo13"/>
                  <w:enabled/>
                  <w:calcOnExit w:val="0"/>
                  <w:textInput/>
                </w:ffData>
              </w:fldChar>
            </w:r>
            <w:r w:rsidRPr="00404F18">
              <w:instrText xml:space="preserve"> FORMTEXT </w:instrText>
            </w:r>
            <w:r w:rsidRPr="00404F18">
              <w:fldChar w:fldCharType="separate"/>
            </w:r>
            <w:r w:rsidRPr="00404F18">
              <w:rPr>
                <w:noProof/>
              </w:rPr>
              <w:t> </w:t>
            </w:r>
            <w:r w:rsidRPr="00404F18">
              <w:rPr>
                <w:noProof/>
              </w:rPr>
              <w:t> </w:t>
            </w:r>
            <w:r w:rsidRPr="00404F18">
              <w:rPr>
                <w:noProof/>
              </w:rPr>
              <w:t> </w:t>
            </w:r>
            <w:r w:rsidRPr="00404F18">
              <w:rPr>
                <w:noProof/>
              </w:rPr>
              <w:t> </w:t>
            </w:r>
            <w:r w:rsidRPr="00404F18">
              <w:rPr>
                <w:noProof/>
              </w:rPr>
              <w:t> </w:t>
            </w:r>
            <w:r w:rsidRPr="00404F18">
              <w:fldChar w:fldCharType="end"/>
            </w:r>
          </w:p>
        </w:tc>
      </w:tr>
    </w:tbl>
    <w:p w14:paraId="408F7A1C" w14:textId="69DA0D00" w:rsidR="00BD04A1" w:rsidRPr="00404F18" w:rsidRDefault="00BD04A1" w:rsidP="00BD04A1">
      <w:pPr>
        <w:jc w:val="both"/>
        <w:rPr>
          <w:rFonts w:cs="Arial"/>
          <w:sz w:val="20"/>
          <w:lang w:eastAsia="en-US"/>
        </w:rPr>
      </w:pPr>
      <w:r w:rsidRPr="00404F18">
        <w:t>nepreklicno izjavljam, da pooblaščam naročnika Javno podjetje Snaga, podjetje za ravnanje z odpadki in druge komunalne storitve, d</w:t>
      </w:r>
      <w:r w:rsidR="00D17A21" w:rsidRPr="00404F18">
        <w:t>.</w:t>
      </w:r>
      <w:r w:rsidR="001E61EF" w:rsidRPr="00404F18">
        <w:t> </w:t>
      </w:r>
      <w:r w:rsidRPr="00404F18">
        <w:t>o</w:t>
      </w:r>
      <w:r w:rsidR="00D17A21" w:rsidRPr="00404F18">
        <w:t>.</w:t>
      </w:r>
      <w:r w:rsidR="001E61EF" w:rsidRPr="00404F18">
        <w:t> </w:t>
      </w:r>
      <w:r w:rsidRPr="00404F18">
        <w:t>o., Nasipna ulica 64, 2000 Maribor</w:t>
      </w:r>
      <w:r w:rsidRPr="00404F18">
        <w:rPr>
          <w:rFonts w:cs="Arial"/>
        </w:rPr>
        <w:t xml:space="preserve">, da lahko podpisano bianco menico, ki je bila izročena kot </w:t>
      </w:r>
      <w:r w:rsidRPr="00404F18">
        <w:rPr>
          <w:rFonts w:cs="Arial"/>
          <w:b/>
        </w:rPr>
        <w:t>zavarovanje za dobro izvedbo pogodbenih obveznosti</w:t>
      </w:r>
      <w:r w:rsidRPr="00404F18">
        <w:rPr>
          <w:rFonts w:cs="Arial"/>
        </w:rPr>
        <w:t xml:space="preserve"> za javno naročilo </w:t>
      </w:r>
      <w:r w:rsidRPr="00404F18">
        <w:t>»</w:t>
      </w:r>
      <w:r w:rsidR="00D52CFC" w:rsidRPr="00D52CFC">
        <w:t>Prevzem in obdelava odpadka tekstil s številko odpadka 20 01 11</w:t>
      </w:r>
      <w:r w:rsidRPr="00404F18">
        <w:t>«,</w:t>
      </w:r>
      <w:r w:rsidR="001E61EF" w:rsidRPr="00404F18">
        <w:t xml:space="preserve"> </w:t>
      </w:r>
      <w:r w:rsidRPr="00404F18">
        <w:rPr>
          <w:rFonts w:cs="Arial"/>
        </w:rPr>
        <w:t xml:space="preserve">skladno z določili dokumentacije v zvezi z oddajo javnega naročila in ponudbe za predmetno javno naročilo, brez poprejšnjega obvestila izpolni v vseh neizpolnjenih delih za znesek v višini </w:t>
      </w:r>
      <w:r w:rsidRPr="00404F18">
        <w:t>10,00 %</w:t>
      </w:r>
      <w:r w:rsidR="0066206C">
        <w:rPr>
          <w:rFonts w:cs="Arial"/>
        </w:rPr>
        <w:t xml:space="preserve"> </w:t>
      </w:r>
      <w:r w:rsidR="0066206C" w:rsidRPr="00404F18">
        <w:t xml:space="preserve">vrednosti </w:t>
      </w:r>
      <w:r w:rsidR="0066206C" w:rsidRPr="00404F18">
        <w:rPr>
          <w:rFonts w:cs="Arial"/>
        </w:rPr>
        <w:t>okvirnega sporazuma</w:t>
      </w:r>
      <w:r w:rsidR="0066206C" w:rsidRPr="00404F18">
        <w:t xml:space="preserve"> z DDV</w:t>
      </w:r>
      <w:r w:rsidR="0066206C">
        <w:t>.</w:t>
      </w:r>
    </w:p>
    <w:p w14:paraId="5B4C53BF" w14:textId="77777777" w:rsidR="00BD04A1" w:rsidRPr="00404F18" w:rsidRDefault="00BD04A1" w:rsidP="00BD04A1">
      <w:pPr>
        <w:jc w:val="both"/>
        <w:rPr>
          <w:rFonts w:cs="Arial"/>
        </w:rPr>
      </w:pPr>
    </w:p>
    <w:p w14:paraId="1A359C7B" w14:textId="77777777" w:rsidR="00BD04A1" w:rsidRPr="00404F18" w:rsidRDefault="00BD04A1" w:rsidP="00BD04A1">
      <w:pPr>
        <w:jc w:val="both"/>
        <w:rPr>
          <w:rFonts w:cs="Arial"/>
        </w:rPr>
      </w:pPr>
      <w:r w:rsidRPr="00404F18">
        <w:rPr>
          <w:rFonts w:cs="Arial"/>
        </w:rPr>
        <w:t>Ponudnik se odreka vsem ugovorom proti tako izpolnjeni menici in se zavezuje menico plačati, ko dospe, v gotovini.</w:t>
      </w:r>
    </w:p>
    <w:p w14:paraId="15C0E936" w14:textId="77777777" w:rsidR="00BD04A1" w:rsidRPr="00404F18" w:rsidRDefault="00BD04A1" w:rsidP="00BD04A1">
      <w:pPr>
        <w:jc w:val="both"/>
        <w:rPr>
          <w:rFonts w:cs="Arial"/>
        </w:rPr>
      </w:pPr>
    </w:p>
    <w:p w14:paraId="24BF7DE2" w14:textId="77777777" w:rsidR="00BD04A1" w:rsidRPr="00404F18" w:rsidRDefault="00BD04A1" w:rsidP="00BD04A1">
      <w:pPr>
        <w:jc w:val="both"/>
        <w:rPr>
          <w:rFonts w:cs="Arial"/>
        </w:rPr>
      </w:pPr>
      <w:r w:rsidRPr="00404F18">
        <w:rPr>
          <w:rFonts w:cs="Arial"/>
        </w:rPr>
        <w:t>Menični znesek se nakaže na račun naročnika. Ponudnik izjavlja, da se zaveda pravnih posledic izdaje menice v zavarovanje. Menica naj se izpolni s klavzulo »BREZ PROTESTA«.</w:t>
      </w:r>
    </w:p>
    <w:p w14:paraId="614D0298" w14:textId="77777777" w:rsidR="00BD04A1" w:rsidRPr="00404F18" w:rsidRDefault="00BD04A1" w:rsidP="00BD04A1">
      <w:pPr>
        <w:jc w:val="both"/>
        <w:rPr>
          <w:rFonts w:cs="Arial"/>
        </w:rPr>
      </w:pPr>
    </w:p>
    <w:p w14:paraId="62696399" w14:textId="5A4B32F7" w:rsidR="00BD04A1" w:rsidRPr="00404F18" w:rsidRDefault="00BD04A1" w:rsidP="00BD04A1">
      <w:pPr>
        <w:jc w:val="both"/>
        <w:rPr>
          <w:rFonts w:cs="Arial"/>
        </w:rPr>
      </w:pPr>
      <w:r w:rsidRPr="00404F18">
        <w:rPr>
          <w:rFonts w:cs="Arial"/>
        </w:rPr>
        <w:t xml:space="preserve">Ponudnik hkrati pooblaščam naročnika </w:t>
      </w:r>
      <w:r w:rsidRPr="00404F18">
        <w:t>Javno podjetje Snaga, podjetje za ravnanje z odpadki in druge komunalne storitve, d</w:t>
      </w:r>
      <w:r w:rsidR="00D17A21" w:rsidRPr="00404F18">
        <w:t>.</w:t>
      </w:r>
      <w:r w:rsidR="001E61EF" w:rsidRPr="00404F18">
        <w:t> </w:t>
      </w:r>
      <w:r w:rsidRPr="00404F18">
        <w:t>o</w:t>
      </w:r>
      <w:r w:rsidR="00D17A21" w:rsidRPr="00404F18">
        <w:t>.</w:t>
      </w:r>
      <w:r w:rsidR="001E61EF" w:rsidRPr="00404F18">
        <w:t> </w:t>
      </w:r>
      <w:r w:rsidRPr="00404F18">
        <w:t>o., Nasipna ulica 64, 2000 Maribor</w:t>
      </w:r>
      <w:r w:rsidRPr="00404F18">
        <w:rPr>
          <w:rFonts w:cs="Arial"/>
        </w:rPr>
        <w:t>, da predloži menico na unovčenje in izrecno dovoljujem banki izplačilo take menice.</w:t>
      </w:r>
    </w:p>
    <w:p w14:paraId="001ED162" w14:textId="77777777" w:rsidR="00BD04A1" w:rsidRPr="00404F18" w:rsidRDefault="00BD04A1" w:rsidP="00BD04A1">
      <w:pPr>
        <w:jc w:val="both"/>
        <w:rPr>
          <w:rFonts w:cs="Arial"/>
        </w:rPr>
      </w:pPr>
    </w:p>
    <w:p w14:paraId="39534630" w14:textId="77777777" w:rsidR="00BD04A1" w:rsidRPr="00404F18" w:rsidRDefault="00BD04A1" w:rsidP="00BD04A1">
      <w:pPr>
        <w:jc w:val="both"/>
        <w:rPr>
          <w:rFonts w:cs="Arial"/>
        </w:rPr>
      </w:pPr>
      <w:r w:rsidRPr="00404F18">
        <w:rPr>
          <w:rFonts w:cs="Arial"/>
        </w:rPr>
        <w:t xml:space="preserve">Tako dajem nalog za plačilo oziroma pooblastilo vsem spodaj navedenim bankam iz naslednjih mojih računov: </w:t>
      </w:r>
      <w:r w:rsidRPr="00404F18">
        <w:rPr>
          <w:rFonts w:cs="Arial"/>
        </w:rPr>
        <w:fldChar w:fldCharType="begin">
          <w:ffData>
            <w:name w:val="Besedilo14"/>
            <w:enabled/>
            <w:calcOnExit w:val="0"/>
            <w:textInput/>
          </w:ffData>
        </w:fldChar>
      </w:r>
      <w:bookmarkStart w:id="11" w:name="Besedilo14"/>
      <w:r w:rsidRPr="00404F18">
        <w:rPr>
          <w:rFonts w:cs="Arial"/>
        </w:rPr>
        <w:instrText xml:space="preserve"> FORMTEXT </w:instrText>
      </w:r>
      <w:r w:rsidRPr="00404F18">
        <w:rPr>
          <w:rFonts w:cs="Arial"/>
        </w:rPr>
      </w:r>
      <w:r w:rsidRPr="00404F18">
        <w:rPr>
          <w:rFonts w:cs="Arial"/>
        </w:rPr>
        <w:fldChar w:fldCharType="separate"/>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noProof/>
        </w:rPr>
        <w:t> </w:t>
      </w:r>
      <w:r w:rsidRPr="00404F18">
        <w:rPr>
          <w:rFonts w:cs="Arial"/>
        </w:rPr>
        <w:fldChar w:fldCharType="end"/>
      </w:r>
      <w:bookmarkEnd w:id="11"/>
    </w:p>
    <w:tbl>
      <w:tblPr>
        <w:tblW w:w="0" w:type="auto"/>
        <w:tblInd w:w="108" w:type="dxa"/>
        <w:tblBorders>
          <w:bottom w:val="single" w:sz="4" w:space="0" w:color="auto"/>
        </w:tblBorders>
        <w:tblLook w:val="04A0" w:firstRow="1" w:lastRow="0" w:firstColumn="1" w:lastColumn="0" w:noHBand="0" w:noVBand="1"/>
      </w:tblPr>
      <w:tblGrid>
        <w:gridCol w:w="9107"/>
      </w:tblGrid>
      <w:tr w:rsidR="00BD04A1" w:rsidRPr="00404F18" w14:paraId="20FAA566" w14:textId="77777777" w:rsidTr="00C426AC">
        <w:tc>
          <w:tcPr>
            <w:tcW w:w="9107" w:type="dxa"/>
            <w:tcBorders>
              <w:top w:val="nil"/>
              <w:left w:val="nil"/>
              <w:bottom w:val="single" w:sz="4" w:space="0" w:color="auto"/>
              <w:right w:val="nil"/>
            </w:tcBorders>
            <w:hideMark/>
          </w:tcPr>
          <w:p w14:paraId="4AB87202" w14:textId="77777777" w:rsidR="00BD04A1" w:rsidRPr="00404F18" w:rsidRDefault="00BD04A1" w:rsidP="00C426AC">
            <w:pPr>
              <w:jc w:val="both"/>
              <w:rPr>
                <w:rFonts w:cs="Arial"/>
              </w:rPr>
            </w:pPr>
          </w:p>
        </w:tc>
      </w:tr>
      <w:tr w:rsidR="00BD04A1" w:rsidRPr="00404F18" w14:paraId="28F11954" w14:textId="77777777" w:rsidTr="00C426AC">
        <w:tc>
          <w:tcPr>
            <w:tcW w:w="9107" w:type="dxa"/>
            <w:tcBorders>
              <w:top w:val="single" w:sz="4" w:space="0" w:color="auto"/>
              <w:left w:val="nil"/>
              <w:bottom w:val="single" w:sz="4" w:space="0" w:color="auto"/>
              <w:right w:val="nil"/>
            </w:tcBorders>
            <w:hideMark/>
          </w:tcPr>
          <w:p w14:paraId="4AA7F865" w14:textId="77777777" w:rsidR="00BD04A1" w:rsidRPr="00404F18" w:rsidRDefault="00BD04A1" w:rsidP="00C426AC">
            <w:pPr>
              <w:jc w:val="both"/>
              <w:rPr>
                <w:szCs w:val="20"/>
              </w:rPr>
            </w:pPr>
          </w:p>
        </w:tc>
      </w:tr>
      <w:tr w:rsidR="00BD04A1" w:rsidRPr="00404F18" w14:paraId="02588CA9" w14:textId="77777777" w:rsidTr="00C426AC">
        <w:tc>
          <w:tcPr>
            <w:tcW w:w="9107" w:type="dxa"/>
            <w:tcBorders>
              <w:top w:val="single" w:sz="4" w:space="0" w:color="auto"/>
              <w:left w:val="nil"/>
              <w:bottom w:val="single" w:sz="4" w:space="0" w:color="auto"/>
              <w:right w:val="nil"/>
            </w:tcBorders>
            <w:hideMark/>
          </w:tcPr>
          <w:p w14:paraId="44656ECD" w14:textId="77777777" w:rsidR="00BD04A1" w:rsidRPr="00404F18" w:rsidRDefault="00BD04A1" w:rsidP="00C426AC">
            <w:pPr>
              <w:jc w:val="both"/>
              <w:rPr>
                <w:szCs w:val="20"/>
              </w:rPr>
            </w:pPr>
          </w:p>
        </w:tc>
      </w:tr>
    </w:tbl>
    <w:p w14:paraId="1A18EF3C" w14:textId="77777777" w:rsidR="00BD04A1" w:rsidRPr="00404F18" w:rsidRDefault="00BD04A1" w:rsidP="00BD04A1">
      <w:pPr>
        <w:jc w:val="both"/>
        <w:rPr>
          <w:sz w:val="20"/>
          <w:szCs w:val="24"/>
          <w:lang w:eastAsia="en-US"/>
        </w:rPr>
      </w:pPr>
    </w:p>
    <w:p w14:paraId="499EA159" w14:textId="77777777" w:rsidR="00BD04A1" w:rsidRPr="00404F18" w:rsidRDefault="00BD04A1" w:rsidP="00BD04A1">
      <w:pPr>
        <w:jc w:val="both"/>
        <w:rPr>
          <w:rFonts w:cs="Arial"/>
        </w:rPr>
      </w:pPr>
      <w:r w:rsidRPr="00404F18">
        <w:rPr>
          <w:rFonts w:cs="Arial"/>
        </w:rPr>
        <w:t>V primeru odprtja dodatnega računa, ki ni zgoraj naveden, izrecno dovoljujem izplačilo menice in pooblaščam banko, pri kateri je takšen račun odprt, da izvede plačilo.</w:t>
      </w:r>
    </w:p>
    <w:p w14:paraId="65A0A7ED" w14:textId="77777777" w:rsidR="00BD04A1" w:rsidRPr="00404F18" w:rsidRDefault="00BD04A1" w:rsidP="00BD04A1">
      <w:pPr>
        <w:rPr>
          <w:rFonts w:cs="Arial"/>
        </w:rPr>
      </w:pPr>
    </w:p>
    <w:p w14:paraId="5F570BB5" w14:textId="77777777" w:rsidR="00760BCE" w:rsidRPr="00404F18" w:rsidRDefault="00760BCE" w:rsidP="00BD04A1">
      <w:pPr>
        <w:rPr>
          <w:rFonts w:cs="Arial"/>
        </w:rPr>
      </w:pPr>
    </w:p>
    <w:p w14:paraId="29690C13" w14:textId="77777777" w:rsidR="00BD04A1" w:rsidRPr="00404F18" w:rsidRDefault="00BD04A1" w:rsidP="00BD04A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D04A1" w:rsidRPr="00404F18" w14:paraId="056726BC" w14:textId="77777777" w:rsidTr="00C426AC">
        <w:tc>
          <w:tcPr>
            <w:tcW w:w="3430" w:type="dxa"/>
            <w:hideMark/>
          </w:tcPr>
          <w:p w14:paraId="3E010F44" w14:textId="77777777" w:rsidR="00BD04A1" w:rsidRPr="00404F18" w:rsidRDefault="00BD04A1" w:rsidP="00C426AC">
            <w:pPr>
              <w:widowControl w:val="0"/>
              <w:tabs>
                <w:tab w:val="left" w:pos="5580"/>
              </w:tabs>
              <w:autoSpaceDE w:val="0"/>
              <w:autoSpaceDN w:val="0"/>
              <w:adjustRightInd w:val="0"/>
              <w:spacing w:before="48"/>
              <w:jc w:val="center"/>
              <w:rPr>
                <w:rFonts w:cs="Arial"/>
              </w:rPr>
            </w:pPr>
            <w:r w:rsidRPr="00404F18">
              <w:rPr>
                <w:rFonts w:cs="Arial"/>
              </w:rPr>
              <w:t>Kraj in datum:</w:t>
            </w:r>
          </w:p>
        </w:tc>
        <w:tc>
          <w:tcPr>
            <w:tcW w:w="2067" w:type="dxa"/>
          </w:tcPr>
          <w:p w14:paraId="49B37FCA" w14:textId="77777777" w:rsidR="00BD04A1" w:rsidRPr="00404F18" w:rsidRDefault="00BD04A1" w:rsidP="00C426AC">
            <w:pPr>
              <w:widowControl w:val="0"/>
              <w:tabs>
                <w:tab w:val="left" w:pos="5580"/>
              </w:tabs>
              <w:autoSpaceDE w:val="0"/>
              <w:autoSpaceDN w:val="0"/>
              <w:adjustRightInd w:val="0"/>
              <w:spacing w:before="48"/>
              <w:jc w:val="center"/>
              <w:rPr>
                <w:rFonts w:cs="Arial"/>
              </w:rPr>
            </w:pPr>
          </w:p>
        </w:tc>
        <w:tc>
          <w:tcPr>
            <w:tcW w:w="3573" w:type="dxa"/>
            <w:hideMark/>
          </w:tcPr>
          <w:p w14:paraId="063A4B4B" w14:textId="77777777" w:rsidR="00BD04A1" w:rsidRPr="00404F18" w:rsidRDefault="00BD04A1" w:rsidP="00C426AC">
            <w:pPr>
              <w:widowControl w:val="0"/>
              <w:tabs>
                <w:tab w:val="left" w:pos="5580"/>
              </w:tabs>
              <w:autoSpaceDE w:val="0"/>
              <w:autoSpaceDN w:val="0"/>
              <w:adjustRightInd w:val="0"/>
              <w:spacing w:before="48"/>
              <w:jc w:val="center"/>
              <w:rPr>
                <w:rFonts w:cs="Arial"/>
              </w:rPr>
            </w:pPr>
            <w:r w:rsidRPr="00404F18">
              <w:rPr>
                <w:rFonts w:cs="Arial"/>
              </w:rPr>
              <w:t>Žig in podpis odgovorne osebe:</w:t>
            </w:r>
          </w:p>
        </w:tc>
      </w:tr>
      <w:tr w:rsidR="00BD04A1" w:rsidRPr="00404F18" w14:paraId="0F0FEEC8" w14:textId="77777777" w:rsidTr="00C426AC">
        <w:tc>
          <w:tcPr>
            <w:tcW w:w="3430" w:type="dxa"/>
            <w:tcBorders>
              <w:top w:val="nil"/>
              <w:left w:val="nil"/>
              <w:bottom w:val="single" w:sz="4" w:space="0" w:color="auto"/>
              <w:right w:val="nil"/>
            </w:tcBorders>
          </w:tcPr>
          <w:p w14:paraId="6145AD65" w14:textId="77777777" w:rsidR="00BD04A1" w:rsidRPr="00404F18" w:rsidRDefault="00BD04A1" w:rsidP="00C426AC">
            <w:pPr>
              <w:widowControl w:val="0"/>
              <w:tabs>
                <w:tab w:val="left" w:pos="5580"/>
              </w:tabs>
              <w:autoSpaceDE w:val="0"/>
              <w:autoSpaceDN w:val="0"/>
              <w:adjustRightInd w:val="0"/>
              <w:spacing w:before="48"/>
              <w:rPr>
                <w:rFonts w:cs="Arial"/>
              </w:rPr>
            </w:pPr>
          </w:p>
          <w:p w14:paraId="4919F73F" w14:textId="77777777" w:rsidR="00BD04A1" w:rsidRPr="00404F18" w:rsidRDefault="00BD04A1" w:rsidP="00C426AC">
            <w:pPr>
              <w:widowControl w:val="0"/>
              <w:tabs>
                <w:tab w:val="left" w:pos="5580"/>
              </w:tabs>
              <w:autoSpaceDE w:val="0"/>
              <w:autoSpaceDN w:val="0"/>
              <w:adjustRightInd w:val="0"/>
              <w:spacing w:before="48"/>
              <w:rPr>
                <w:rFonts w:cs="Arial"/>
              </w:rPr>
            </w:pPr>
          </w:p>
        </w:tc>
        <w:tc>
          <w:tcPr>
            <w:tcW w:w="2067" w:type="dxa"/>
          </w:tcPr>
          <w:p w14:paraId="042F19E3" w14:textId="77777777" w:rsidR="00BD04A1" w:rsidRPr="00404F18" w:rsidRDefault="00BD04A1" w:rsidP="00C426A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E00BF75" w14:textId="77777777" w:rsidR="00BD04A1" w:rsidRPr="00404F18" w:rsidRDefault="00BD04A1" w:rsidP="00C426AC">
            <w:pPr>
              <w:widowControl w:val="0"/>
              <w:tabs>
                <w:tab w:val="left" w:pos="5580"/>
              </w:tabs>
              <w:autoSpaceDE w:val="0"/>
              <w:autoSpaceDN w:val="0"/>
              <w:adjustRightInd w:val="0"/>
              <w:spacing w:before="48"/>
              <w:rPr>
                <w:rFonts w:cs="Arial"/>
              </w:rPr>
            </w:pPr>
          </w:p>
          <w:p w14:paraId="1DBDA281" w14:textId="77777777" w:rsidR="00BD04A1" w:rsidRPr="00404F18" w:rsidRDefault="00BD04A1" w:rsidP="00C426AC">
            <w:pPr>
              <w:widowControl w:val="0"/>
              <w:tabs>
                <w:tab w:val="left" w:pos="5580"/>
              </w:tabs>
              <w:autoSpaceDE w:val="0"/>
              <w:autoSpaceDN w:val="0"/>
              <w:adjustRightInd w:val="0"/>
              <w:spacing w:before="48"/>
              <w:rPr>
                <w:rFonts w:cs="Arial"/>
              </w:rPr>
            </w:pPr>
          </w:p>
        </w:tc>
      </w:tr>
    </w:tbl>
    <w:p w14:paraId="71481FCE" w14:textId="77777777" w:rsidR="00BD04A1" w:rsidRPr="00404F18" w:rsidRDefault="00BD04A1" w:rsidP="00BD04A1">
      <w:pPr>
        <w:pStyle w:val="Telobesedila"/>
        <w:rPr>
          <w:rFonts w:ascii="Titillium Web" w:hAnsi="Titillium Web"/>
        </w:rPr>
      </w:pPr>
    </w:p>
    <w:p w14:paraId="76F92808" w14:textId="77777777" w:rsidR="00BD04A1" w:rsidRPr="00404F18" w:rsidRDefault="00BD04A1" w:rsidP="00BD04A1"/>
    <w:p w14:paraId="48030FC7" w14:textId="77777777" w:rsidR="00BD04A1" w:rsidRPr="00404F18" w:rsidRDefault="00BD04A1" w:rsidP="00BD04A1"/>
    <w:p w14:paraId="1F9AFD2A" w14:textId="77777777" w:rsidR="00977C28" w:rsidRDefault="00977C28" w:rsidP="00977C28">
      <w:pPr>
        <w:rPr>
          <w:sz w:val="20"/>
          <w:szCs w:val="20"/>
        </w:rPr>
      </w:pPr>
      <w:r w:rsidRPr="00A56A0B">
        <w:rPr>
          <w:sz w:val="20"/>
          <w:szCs w:val="20"/>
        </w:rPr>
        <w:t>Navodil</w:t>
      </w:r>
      <w:r>
        <w:rPr>
          <w:sz w:val="20"/>
          <w:szCs w:val="20"/>
        </w:rPr>
        <w:t>a</w:t>
      </w:r>
      <w:r w:rsidRPr="00A56A0B">
        <w:rPr>
          <w:sz w:val="20"/>
          <w:szCs w:val="20"/>
        </w:rPr>
        <w:t xml:space="preserve">: </w:t>
      </w:r>
    </w:p>
    <w:p w14:paraId="17EF040F" w14:textId="2F962413" w:rsidR="00977C28" w:rsidRDefault="00977C28" w:rsidP="00977C28">
      <w:pPr>
        <w:numPr>
          <w:ilvl w:val="0"/>
          <w:numId w:val="45"/>
        </w:numPr>
        <w:jc w:val="both"/>
        <w:rPr>
          <w:sz w:val="20"/>
          <w:szCs w:val="20"/>
        </w:rPr>
      </w:pP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0077063B">
        <w:rPr>
          <w:sz w:val="20"/>
          <w:szCs w:val="20"/>
        </w:rPr>
        <w:t>/-ov</w:t>
      </w:r>
      <w:r w:rsidRPr="00A86D9F">
        <w:rPr>
          <w:sz w:val="20"/>
          <w:szCs w:val="20"/>
        </w:rPr>
        <w:t>, s katerim</w:t>
      </w:r>
      <w:r w:rsidR="001E3A04">
        <w:rPr>
          <w:sz w:val="20"/>
          <w:szCs w:val="20"/>
        </w:rPr>
        <w:t>/-i</w:t>
      </w:r>
      <w:r w:rsidRPr="00A86D9F">
        <w:rPr>
          <w:sz w:val="20"/>
          <w:szCs w:val="20"/>
        </w:rPr>
        <w:t xml:space="preserve"> bo sklenil </w:t>
      </w:r>
      <w:r>
        <w:rPr>
          <w:sz w:val="20"/>
          <w:szCs w:val="20"/>
        </w:rPr>
        <w:t>okvirni sporazum.</w:t>
      </w:r>
    </w:p>
    <w:p w14:paraId="477B7815" w14:textId="533A0B86" w:rsidR="00977C28" w:rsidRPr="001B0397" w:rsidRDefault="00977C28" w:rsidP="00977C28">
      <w:pPr>
        <w:numPr>
          <w:ilvl w:val="0"/>
          <w:numId w:val="45"/>
        </w:numPr>
        <w:jc w:val="both"/>
        <w:rPr>
          <w:sz w:val="20"/>
          <w:szCs w:val="20"/>
        </w:rPr>
      </w:pPr>
      <w:r w:rsidRPr="001B0397">
        <w:rPr>
          <w:sz w:val="20"/>
          <w:szCs w:val="20"/>
        </w:rPr>
        <w:t>Ta obrazec se izpolni, žigosa in podpiše ter se mu priloži</w:t>
      </w:r>
      <w:r>
        <w:rPr>
          <w:sz w:val="20"/>
          <w:szCs w:val="20"/>
        </w:rPr>
        <w:t xml:space="preserve"> </w:t>
      </w:r>
      <w:r w:rsidRPr="001B0397">
        <w:rPr>
          <w:sz w:val="20"/>
          <w:szCs w:val="20"/>
        </w:rPr>
        <w:t>podpisan</w:t>
      </w:r>
      <w:r>
        <w:rPr>
          <w:sz w:val="20"/>
          <w:szCs w:val="20"/>
        </w:rPr>
        <w:t>a</w:t>
      </w:r>
      <w:r w:rsidRPr="001B0397">
        <w:rPr>
          <w:sz w:val="20"/>
          <w:szCs w:val="20"/>
        </w:rPr>
        <w:t xml:space="preserve"> in žigosan</w:t>
      </w:r>
      <w:r>
        <w:rPr>
          <w:sz w:val="20"/>
          <w:szCs w:val="20"/>
        </w:rPr>
        <w:t>a</w:t>
      </w:r>
      <w:r w:rsidRPr="001B0397">
        <w:rPr>
          <w:sz w:val="20"/>
          <w:szCs w:val="20"/>
        </w:rPr>
        <w:t xml:space="preserve"> bianco menic</w:t>
      </w:r>
      <w:r>
        <w:rPr>
          <w:sz w:val="20"/>
          <w:szCs w:val="20"/>
        </w:rPr>
        <w:t>a</w:t>
      </w:r>
      <w:r w:rsidRPr="001B0397">
        <w:rPr>
          <w:sz w:val="20"/>
          <w:szCs w:val="20"/>
        </w:rPr>
        <w:t>.</w:t>
      </w:r>
    </w:p>
    <w:p w14:paraId="19766A17" w14:textId="3942E06E" w:rsidR="00BD04A1" w:rsidRPr="00404F18" w:rsidRDefault="00BD04A1" w:rsidP="008F41E6">
      <w:pPr>
        <w:spacing w:line="240" w:lineRule="auto"/>
        <w:rPr>
          <w:sz w:val="20"/>
          <w:szCs w:val="20"/>
        </w:rPr>
      </w:pPr>
    </w:p>
    <w:p w14:paraId="4DADE059" w14:textId="77777777" w:rsidR="00BD04A1" w:rsidRPr="00404F18" w:rsidRDefault="00BD04A1" w:rsidP="00BD04A1"/>
    <w:p w14:paraId="2284A1DB" w14:textId="04DF068C" w:rsidR="00BD04A1" w:rsidRPr="00404F18" w:rsidRDefault="00BD04A1" w:rsidP="00564755">
      <w:pPr>
        <w:suppressAutoHyphens/>
        <w:autoSpaceDE w:val="0"/>
        <w:autoSpaceDN w:val="0"/>
        <w:ind w:right="6"/>
        <w:jc w:val="both"/>
        <w:rPr>
          <w:rFonts w:eastAsia="Calibri" w:cs="Arial"/>
          <w:color w:val="auto"/>
          <w:kern w:val="3"/>
          <w:lang w:eastAsia="zh-CN"/>
        </w:rPr>
      </w:pPr>
    </w:p>
    <w:sectPr w:rsidR="00BD04A1" w:rsidRPr="00404F18" w:rsidSect="00D32E35">
      <w:headerReference w:type="default" r:id="rId11"/>
      <w:footerReference w:type="default" r:id="rId12"/>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D8187" w14:textId="77777777" w:rsidR="003A248E" w:rsidRDefault="003A248E" w:rsidP="00CA17AB">
      <w:pPr>
        <w:spacing w:line="240" w:lineRule="auto"/>
      </w:pPr>
      <w:r>
        <w:separator/>
      </w:r>
    </w:p>
  </w:endnote>
  <w:endnote w:type="continuationSeparator" w:id="0">
    <w:p w14:paraId="7DE7BC32" w14:textId="77777777" w:rsidR="003A248E" w:rsidRDefault="003A248E"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sap">
    <w:altName w:val="Calibri"/>
    <w:charset w:val="EE"/>
    <w:family w:val="auto"/>
    <w:pitch w:val="variable"/>
    <w:sig w:usb0="A00000FF" w:usb1="5000207B" w:usb2="00000000" w:usb3="00000000" w:csb0="00000193"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CA05" w14:textId="77777777" w:rsidR="00F134B1" w:rsidRPr="00445B0E" w:rsidRDefault="00F134B1" w:rsidP="00F134B1">
    <w:pPr>
      <w:pStyle w:val="Noga"/>
    </w:pPr>
    <w:r w:rsidRPr="00445B0E">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p w14:paraId="5614B421" w14:textId="77777777" w:rsidR="00F134B1" w:rsidRPr="00681CD9" w:rsidRDefault="00F134B1"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66E62" w14:textId="77777777" w:rsidR="003A248E" w:rsidRDefault="003A248E" w:rsidP="00CA17AB">
      <w:pPr>
        <w:spacing w:line="240" w:lineRule="auto"/>
      </w:pPr>
      <w:r>
        <w:separator/>
      </w:r>
    </w:p>
  </w:footnote>
  <w:footnote w:type="continuationSeparator" w:id="0">
    <w:p w14:paraId="2BD2F64A" w14:textId="77777777" w:rsidR="003A248E" w:rsidRDefault="003A248E" w:rsidP="00CA17AB">
      <w:pPr>
        <w:spacing w:line="240" w:lineRule="auto"/>
      </w:pPr>
      <w:r>
        <w:continuationSeparator/>
      </w:r>
    </w:p>
  </w:footnote>
  <w:footnote w:id="1">
    <w:p w14:paraId="26B3E1F3" w14:textId="77777777" w:rsidR="00BF6261" w:rsidRDefault="00BF6261" w:rsidP="00BF6261">
      <w:pPr>
        <w:autoSpaceDE w:val="0"/>
        <w:autoSpaceDN w:val="0"/>
        <w:adjustRightInd w:val="0"/>
        <w:rPr>
          <w:rFonts w:cs="Arial"/>
          <w:sz w:val="16"/>
          <w:szCs w:val="16"/>
        </w:rPr>
      </w:pPr>
      <w:r>
        <w:rPr>
          <w:rFonts w:cs="Arial"/>
          <w:b/>
          <w:bCs/>
          <w:iCs/>
          <w:sz w:val="16"/>
          <w:szCs w:val="16"/>
        </w:rPr>
        <w:t xml:space="preserve">Navodila za izpolnitev: </w:t>
      </w:r>
    </w:p>
    <w:p w14:paraId="5DEFFCD8" w14:textId="77777777" w:rsidR="00BF6261" w:rsidRDefault="00BF6261" w:rsidP="00BF626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C3D4F1" w14:textId="77777777" w:rsidR="00BF6261" w:rsidRDefault="00BF6261" w:rsidP="00BF62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3BDC" w14:textId="03F9DB3E" w:rsidR="00CA17AB" w:rsidRDefault="00E72954">
    <w:pPr>
      <w:pStyle w:val="Glava"/>
    </w:pPr>
    <w:r w:rsidRPr="001D7645">
      <w:rPr>
        <w:noProof/>
      </w:rPr>
      <w:drawing>
        <wp:inline distT="0" distB="0" distL="0" distR="0" wp14:anchorId="31FBDF57" wp14:editId="409735DB">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B91"/>
    <w:multiLevelType w:val="hybridMultilevel"/>
    <w:tmpl w:val="C51EC4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7223CD"/>
    <w:multiLevelType w:val="hybridMultilevel"/>
    <w:tmpl w:val="636227A2"/>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3" w15:restartNumberingAfterBreak="0">
    <w:nsid w:val="07D769CA"/>
    <w:multiLevelType w:val="hybridMultilevel"/>
    <w:tmpl w:val="840C3C86"/>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E08D5"/>
    <w:multiLevelType w:val="hybridMultilevel"/>
    <w:tmpl w:val="AD0C423E"/>
    <w:lvl w:ilvl="0" w:tplc="918AC1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E4B1184"/>
    <w:multiLevelType w:val="multilevel"/>
    <w:tmpl w:val="609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83A5C"/>
    <w:multiLevelType w:val="hybridMultilevel"/>
    <w:tmpl w:val="4A003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3B01D8"/>
    <w:multiLevelType w:val="hybridMultilevel"/>
    <w:tmpl w:val="CA9093CC"/>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8" w15:restartNumberingAfterBreak="0">
    <w:nsid w:val="12212D77"/>
    <w:multiLevelType w:val="hybridMultilevel"/>
    <w:tmpl w:val="EF9E096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CC2E68"/>
    <w:multiLevelType w:val="hybridMultilevel"/>
    <w:tmpl w:val="F592A7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1C45269E"/>
    <w:multiLevelType w:val="hybridMultilevel"/>
    <w:tmpl w:val="2052461E"/>
    <w:lvl w:ilvl="0" w:tplc="A1140D0E">
      <w:start w:val="1"/>
      <w:numFmt w:val="bullet"/>
      <w:lvlText w:val="–"/>
      <w:lvlJc w:val="left"/>
      <w:pPr>
        <w:ind w:left="720" w:hanging="360"/>
      </w:pPr>
      <w:rPr>
        <w:rFonts w:ascii="Trebuchet MS" w:hAnsi="Trebuchet M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737402"/>
    <w:multiLevelType w:val="hybridMultilevel"/>
    <w:tmpl w:val="780250A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4ED4C21"/>
    <w:multiLevelType w:val="hybridMultilevel"/>
    <w:tmpl w:val="B2DE8A0C"/>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27D12C89"/>
    <w:multiLevelType w:val="hybridMultilevel"/>
    <w:tmpl w:val="96769608"/>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29392ADC"/>
    <w:multiLevelType w:val="hybridMultilevel"/>
    <w:tmpl w:val="F1C0DA82"/>
    <w:lvl w:ilvl="0" w:tplc="A1140D0E">
      <w:start w:val="1"/>
      <w:numFmt w:val="bullet"/>
      <w:lvlText w:val="–"/>
      <w:lvlJc w:val="left"/>
      <w:pPr>
        <w:ind w:left="1032" w:hanging="360"/>
      </w:pPr>
      <w:rPr>
        <w:rFonts w:ascii="Trebuchet MS" w:hAnsi="Trebuchet MS" w:hint="default"/>
      </w:rPr>
    </w:lvl>
    <w:lvl w:ilvl="1" w:tplc="FFFFFFFF">
      <w:start w:val="1"/>
      <w:numFmt w:val="bullet"/>
      <w:lvlText w:val="o"/>
      <w:lvlJc w:val="left"/>
      <w:pPr>
        <w:ind w:left="1752" w:hanging="360"/>
      </w:pPr>
      <w:rPr>
        <w:rFonts w:ascii="Courier New" w:hAnsi="Courier New" w:cs="Courier New" w:hint="default"/>
      </w:rPr>
    </w:lvl>
    <w:lvl w:ilvl="2" w:tplc="FFFFFFFF">
      <w:start w:val="1"/>
      <w:numFmt w:val="bullet"/>
      <w:lvlText w:val=""/>
      <w:lvlJc w:val="left"/>
      <w:pPr>
        <w:ind w:left="2472" w:hanging="360"/>
      </w:pPr>
      <w:rPr>
        <w:rFonts w:ascii="Wingdings" w:hAnsi="Wingdings" w:hint="default"/>
      </w:rPr>
    </w:lvl>
    <w:lvl w:ilvl="3" w:tplc="FFFFFFFF">
      <w:start w:val="1"/>
      <w:numFmt w:val="bullet"/>
      <w:lvlText w:val=""/>
      <w:lvlJc w:val="left"/>
      <w:pPr>
        <w:ind w:left="3192" w:hanging="360"/>
      </w:pPr>
      <w:rPr>
        <w:rFonts w:ascii="Symbol" w:hAnsi="Symbol" w:hint="default"/>
      </w:rPr>
    </w:lvl>
    <w:lvl w:ilvl="4" w:tplc="FFFFFFFF">
      <w:start w:val="1"/>
      <w:numFmt w:val="bullet"/>
      <w:lvlText w:val="o"/>
      <w:lvlJc w:val="left"/>
      <w:pPr>
        <w:ind w:left="3912" w:hanging="360"/>
      </w:pPr>
      <w:rPr>
        <w:rFonts w:ascii="Courier New" w:hAnsi="Courier New" w:cs="Courier New" w:hint="default"/>
      </w:rPr>
    </w:lvl>
    <w:lvl w:ilvl="5" w:tplc="FFFFFFFF">
      <w:start w:val="1"/>
      <w:numFmt w:val="bullet"/>
      <w:lvlText w:val=""/>
      <w:lvlJc w:val="left"/>
      <w:pPr>
        <w:ind w:left="4632" w:hanging="360"/>
      </w:pPr>
      <w:rPr>
        <w:rFonts w:ascii="Wingdings" w:hAnsi="Wingdings" w:hint="default"/>
      </w:rPr>
    </w:lvl>
    <w:lvl w:ilvl="6" w:tplc="FFFFFFFF">
      <w:start w:val="1"/>
      <w:numFmt w:val="bullet"/>
      <w:lvlText w:val=""/>
      <w:lvlJc w:val="left"/>
      <w:pPr>
        <w:ind w:left="5352" w:hanging="360"/>
      </w:pPr>
      <w:rPr>
        <w:rFonts w:ascii="Symbol" w:hAnsi="Symbol" w:hint="default"/>
      </w:rPr>
    </w:lvl>
    <w:lvl w:ilvl="7" w:tplc="FFFFFFFF">
      <w:start w:val="1"/>
      <w:numFmt w:val="bullet"/>
      <w:lvlText w:val="o"/>
      <w:lvlJc w:val="left"/>
      <w:pPr>
        <w:ind w:left="6072" w:hanging="360"/>
      </w:pPr>
      <w:rPr>
        <w:rFonts w:ascii="Courier New" w:hAnsi="Courier New" w:cs="Courier New" w:hint="default"/>
      </w:rPr>
    </w:lvl>
    <w:lvl w:ilvl="8" w:tplc="FFFFFFFF">
      <w:start w:val="1"/>
      <w:numFmt w:val="bullet"/>
      <w:lvlText w:val=""/>
      <w:lvlJc w:val="left"/>
      <w:pPr>
        <w:ind w:left="6792" w:hanging="360"/>
      </w:pPr>
      <w:rPr>
        <w:rFonts w:ascii="Wingdings" w:hAnsi="Wingdings" w:hint="default"/>
      </w:rPr>
    </w:lvl>
  </w:abstractNum>
  <w:abstractNum w:abstractNumId="20" w15:restartNumberingAfterBreak="0">
    <w:nsid w:val="2CB14025"/>
    <w:multiLevelType w:val="hybridMultilevel"/>
    <w:tmpl w:val="07DA73D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40A207B"/>
    <w:multiLevelType w:val="hybridMultilevel"/>
    <w:tmpl w:val="FD1EEC6A"/>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61048CE"/>
    <w:multiLevelType w:val="hybridMultilevel"/>
    <w:tmpl w:val="BD841EBA"/>
    <w:lvl w:ilvl="0" w:tplc="A1140D0E">
      <w:start w:val="1"/>
      <w:numFmt w:val="bullet"/>
      <w:lvlText w:val="–"/>
      <w:lvlJc w:val="left"/>
      <w:pPr>
        <w:ind w:left="720" w:hanging="360"/>
      </w:pPr>
      <w:rPr>
        <w:rFonts w:ascii="Trebuchet MS"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6DB3FCE"/>
    <w:multiLevelType w:val="multilevel"/>
    <w:tmpl w:val="0A20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A017BB8"/>
    <w:multiLevelType w:val="multilevel"/>
    <w:tmpl w:val="D3143596"/>
    <w:lvl w:ilvl="0">
      <w:start w:val="1"/>
      <w:numFmt w:val="decimal"/>
      <w:lvlText w:val="%1."/>
      <w:lvlJc w:val="left"/>
      <w:pPr>
        <w:tabs>
          <w:tab w:val="num" w:pos="360"/>
        </w:tabs>
        <w:ind w:left="360" w:hanging="360"/>
      </w:pPr>
      <w:rPr>
        <w:rFonts w:hint="default"/>
      </w:rPr>
    </w:lvl>
    <w:lvl w:ilvl="1">
      <w:start w:val="5220"/>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3A075547"/>
    <w:multiLevelType w:val="hybridMultilevel"/>
    <w:tmpl w:val="A31E4BB0"/>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9" w15:restartNumberingAfterBreak="0">
    <w:nsid w:val="3C485519"/>
    <w:multiLevelType w:val="hybridMultilevel"/>
    <w:tmpl w:val="E3303BF2"/>
    <w:lvl w:ilvl="0" w:tplc="2726369C">
      <w:start w:val="1"/>
      <w:numFmt w:val="decimal"/>
      <w:lvlText w:val="%1."/>
      <w:lvlJc w:val="left"/>
      <w:pPr>
        <w:ind w:left="1020" w:hanging="360"/>
      </w:pPr>
    </w:lvl>
    <w:lvl w:ilvl="1" w:tplc="6BECBB9A">
      <w:start w:val="1"/>
      <w:numFmt w:val="decimal"/>
      <w:lvlText w:val="%2."/>
      <w:lvlJc w:val="left"/>
      <w:pPr>
        <w:ind w:left="1020" w:hanging="360"/>
      </w:pPr>
    </w:lvl>
    <w:lvl w:ilvl="2" w:tplc="B98A6058">
      <w:start w:val="1"/>
      <w:numFmt w:val="decimal"/>
      <w:lvlText w:val="%3."/>
      <w:lvlJc w:val="left"/>
      <w:pPr>
        <w:ind w:left="1020" w:hanging="360"/>
      </w:pPr>
    </w:lvl>
    <w:lvl w:ilvl="3" w:tplc="84D68DA8">
      <w:start w:val="1"/>
      <w:numFmt w:val="decimal"/>
      <w:lvlText w:val="%4."/>
      <w:lvlJc w:val="left"/>
      <w:pPr>
        <w:ind w:left="1020" w:hanging="360"/>
      </w:pPr>
    </w:lvl>
    <w:lvl w:ilvl="4" w:tplc="F2821B94">
      <w:start w:val="1"/>
      <w:numFmt w:val="decimal"/>
      <w:lvlText w:val="%5."/>
      <w:lvlJc w:val="left"/>
      <w:pPr>
        <w:ind w:left="1020" w:hanging="360"/>
      </w:pPr>
    </w:lvl>
    <w:lvl w:ilvl="5" w:tplc="75E2BEB6">
      <w:start w:val="1"/>
      <w:numFmt w:val="decimal"/>
      <w:lvlText w:val="%6."/>
      <w:lvlJc w:val="left"/>
      <w:pPr>
        <w:ind w:left="1020" w:hanging="360"/>
      </w:pPr>
    </w:lvl>
    <w:lvl w:ilvl="6" w:tplc="FC4814B8">
      <w:start w:val="1"/>
      <w:numFmt w:val="decimal"/>
      <w:lvlText w:val="%7."/>
      <w:lvlJc w:val="left"/>
      <w:pPr>
        <w:ind w:left="1020" w:hanging="360"/>
      </w:pPr>
    </w:lvl>
    <w:lvl w:ilvl="7" w:tplc="4D8EC916">
      <w:start w:val="1"/>
      <w:numFmt w:val="decimal"/>
      <w:lvlText w:val="%8."/>
      <w:lvlJc w:val="left"/>
      <w:pPr>
        <w:ind w:left="1020" w:hanging="360"/>
      </w:pPr>
    </w:lvl>
    <w:lvl w:ilvl="8" w:tplc="0F7E924E">
      <w:start w:val="1"/>
      <w:numFmt w:val="decimal"/>
      <w:lvlText w:val="%9."/>
      <w:lvlJc w:val="left"/>
      <w:pPr>
        <w:ind w:left="1020" w:hanging="360"/>
      </w:pPr>
    </w:lvl>
  </w:abstractNum>
  <w:abstractNum w:abstractNumId="30" w15:restartNumberingAfterBreak="0">
    <w:nsid w:val="46EA5393"/>
    <w:multiLevelType w:val="multilevel"/>
    <w:tmpl w:val="4E127CA0"/>
    <w:lvl w:ilvl="0">
      <w:start w:val="1"/>
      <w:numFmt w:val="upperRoman"/>
      <w:lvlText w:val="%1."/>
      <w:lvlJc w:val="left"/>
      <w:pPr>
        <w:ind w:left="360" w:hanging="360"/>
      </w:pPr>
    </w:lvl>
    <w:lvl w:ilvl="1">
      <w:numFmt w:val="bullet"/>
      <w:lvlText w:val="•"/>
      <w:lvlJc w:val="left"/>
      <w:pPr>
        <w:ind w:left="1235" w:hanging="705"/>
      </w:pPr>
      <w:rPr>
        <w:rFonts w:ascii="Titillium Web" w:hAnsi="Titillium Web" w:hint="default"/>
      </w:rPr>
    </w:lvl>
    <w:lvl w:ilvl="2">
      <w:start w:val="1"/>
      <w:numFmt w:val="lowerRoman"/>
      <w:lvlText w:val="%3."/>
      <w:lvlJc w:val="right"/>
      <w:pPr>
        <w:ind w:left="1610" w:hanging="180"/>
      </w:pPr>
    </w:lvl>
    <w:lvl w:ilvl="3">
      <w:start w:val="1"/>
      <w:numFmt w:val="decimal"/>
      <w:lvlText w:val="%4."/>
      <w:lvlJc w:val="left"/>
      <w:pPr>
        <w:ind w:left="2330" w:hanging="360"/>
      </w:pPr>
    </w:lvl>
    <w:lvl w:ilvl="4">
      <w:start w:val="1"/>
      <w:numFmt w:val="lowerLetter"/>
      <w:lvlText w:val="%5."/>
      <w:lvlJc w:val="left"/>
      <w:pPr>
        <w:ind w:left="3050" w:hanging="360"/>
      </w:pPr>
    </w:lvl>
    <w:lvl w:ilvl="5">
      <w:start w:val="1"/>
      <w:numFmt w:val="lowerRoman"/>
      <w:lvlText w:val="%6."/>
      <w:lvlJc w:val="right"/>
      <w:pPr>
        <w:ind w:left="3770" w:hanging="180"/>
      </w:pPr>
    </w:lvl>
    <w:lvl w:ilvl="6">
      <w:start w:val="1"/>
      <w:numFmt w:val="decimal"/>
      <w:lvlText w:val="%7."/>
      <w:lvlJc w:val="left"/>
      <w:pPr>
        <w:ind w:left="4490" w:hanging="360"/>
      </w:pPr>
    </w:lvl>
    <w:lvl w:ilvl="7">
      <w:start w:val="1"/>
      <w:numFmt w:val="lowerLetter"/>
      <w:lvlText w:val="%8."/>
      <w:lvlJc w:val="left"/>
      <w:pPr>
        <w:ind w:left="5210" w:hanging="360"/>
      </w:pPr>
    </w:lvl>
    <w:lvl w:ilvl="8">
      <w:start w:val="1"/>
      <w:numFmt w:val="lowerRoman"/>
      <w:lvlText w:val="%9."/>
      <w:lvlJc w:val="right"/>
      <w:pPr>
        <w:ind w:left="5930" w:hanging="180"/>
      </w:pPr>
    </w:lvl>
  </w:abstractNum>
  <w:abstractNum w:abstractNumId="3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2" w15:restartNumberingAfterBreak="0">
    <w:nsid w:val="515501FE"/>
    <w:multiLevelType w:val="hybridMultilevel"/>
    <w:tmpl w:val="371E0112"/>
    <w:lvl w:ilvl="0" w:tplc="D17E7F2C">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3" w15:restartNumberingAfterBreak="0">
    <w:nsid w:val="56E43621"/>
    <w:multiLevelType w:val="hybridMultilevel"/>
    <w:tmpl w:val="C2F6CD8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B22E15"/>
    <w:multiLevelType w:val="hybridMultilevel"/>
    <w:tmpl w:val="504A7578"/>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2D1CB0"/>
    <w:multiLevelType w:val="hybridMultilevel"/>
    <w:tmpl w:val="E3D86A7C"/>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EBB6B9A"/>
    <w:multiLevelType w:val="hybridMultilevel"/>
    <w:tmpl w:val="BD38AB78"/>
    <w:lvl w:ilvl="0" w:tplc="FFFFFFFF">
      <w:start w:val="9"/>
      <w:numFmt w:val="bullet"/>
      <w:lvlText w:val="-"/>
      <w:lvlJc w:val="left"/>
      <w:pPr>
        <w:ind w:left="1068" w:hanging="360"/>
      </w:pPr>
      <w:rPr>
        <w:rFonts w:ascii="Calibri" w:eastAsia="Times New Roman" w:hAnsi="Calibri" w:hint="default"/>
      </w:rPr>
    </w:lvl>
    <w:lvl w:ilvl="1" w:tplc="04240017">
      <w:start w:val="1"/>
      <w:numFmt w:val="lowerLetter"/>
      <w:lvlText w:val="%2)"/>
      <w:lvlJc w:val="left"/>
      <w:pPr>
        <w:ind w:left="1788" w:hanging="360"/>
      </w:pPr>
    </w:lvl>
    <w:lvl w:ilvl="2" w:tplc="FFFFFFFF">
      <w:start w:val="1"/>
      <w:numFmt w:val="bullet"/>
      <w:lvlText w:val=""/>
      <w:lvlJc w:val="left"/>
      <w:pPr>
        <w:ind w:left="2508" w:hanging="360"/>
      </w:pPr>
      <w:rPr>
        <w:rFonts w:ascii="Wingdings" w:hAnsi="Wingdings" w:cs="Wingdings" w:hint="default"/>
      </w:rPr>
    </w:lvl>
    <w:lvl w:ilvl="3" w:tplc="FFFFFFFF">
      <w:start w:val="1"/>
      <w:numFmt w:val="bullet"/>
      <w:lvlText w:val=""/>
      <w:lvlJc w:val="left"/>
      <w:pPr>
        <w:ind w:left="3228" w:hanging="360"/>
      </w:pPr>
      <w:rPr>
        <w:rFonts w:ascii="Symbol" w:hAnsi="Symbol" w:cs="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cs="Wingdings" w:hint="default"/>
      </w:rPr>
    </w:lvl>
    <w:lvl w:ilvl="6" w:tplc="FFFFFFFF">
      <w:start w:val="1"/>
      <w:numFmt w:val="bullet"/>
      <w:lvlText w:val=""/>
      <w:lvlJc w:val="left"/>
      <w:pPr>
        <w:ind w:left="5388" w:hanging="360"/>
      </w:pPr>
      <w:rPr>
        <w:rFonts w:ascii="Symbol" w:hAnsi="Symbol" w:cs="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cs="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8" w15:restartNumberingAfterBreak="0">
    <w:nsid w:val="621629E4"/>
    <w:multiLevelType w:val="hybridMultilevel"/>
    <w:tmpl w:val="875A1EC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8703DD"/>
    <w:multiLevelType w:val="singleLevel"/>
    <w:tmpl w:val="A4EEE2F0"/>
    <w:lvl w:ilvl="0">
      <w:start w:val="1"/>
      <w:numFmt w:val="decimal"/>
      <w:lvlText w:val="%1."/>
      <w:lvlJc w:val="left"/>
      <w:pPr>
        <w:tabs>
          <w:tab w:val="num" w:pos="360"/>
        </w:tabs>
        <w:ind w:left="360" w:hanging="360"/>
      </w:pPr>
      <w:rPr>
        <w:b/>
        <w:bCs w:val="0"/>
      </w:rPr>
    </w:lvl>
  </w:abstractNum>
  <w:abstractNum w:abstractNumId="41" w15:restartNumberingAfterBreak="0">
    <w:nsid w:val="6B961C77"/>
    <w:multiLevelType w:val="hybridMultilevel"/>
    <w:tmpl w:val="EEE44338"/>
    <w:lvl w:ilvl="0" w:tplc="0BFE61BA">
      <w:start w:val="1"/>
      <w:numFmt w:val="decimal"/>
      <w:lvlText w:val="%1."/>
      <w:lvlJc w:val="left"/>
      <w:pPr>
        <w:ind w:left="720" w:hanging="360"/>
      </w:pPr>
      <w:rPr>
        <w:rFonts w:hint="default"/>
        <w:b/>
        <w:bCs/>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7326E6"/>
    <w:multiLevelType w:val="hybridMultilevel"/>
    <w:tmpl w:val="DBC2582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4C7430D"/>
    <w:multiLevelType w:val="hybridMultilevel"/>
    <w:tmpl w:val="1A1AB4B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A8574C"/>
    <w:multiLevelType w:val="hybridMultilevel"/>
    <w:tmpl w:val="33408D46"/>
    <w:lvl w:ilvl="0" w:tplc="A1140D0E">
      <w:start w:val="1"/>
      <w:numFmt w:val="bullet"/>
      <w:lvlText w:val="–"/>
      <w:lvlJc w:val="left"/>
      <w:pPr>
        <w:ind w:left="588" w:hanging="360"/>
      </w:pPr>
      <w:rPr>
        <w:rFonts w:ascii="Trebuchet MS" w:hAnsi="Trebuchet MS" w:hint="default"/>
      </w:rPr>
    </w:lvl>
    <w:lvl w:ilvl="1" w:tplc="FFFFFFFF">
      <w:start w:val="1"/>
      <w:numFmt w:val="bullet"/>
      <w:lvlText w:val="o"/>
      <w:lvlJc w:val="left"/>
      <w:pPr>
        <w:ind w:left="1308" w:hanging="360"/>
      </w:pPr>
      <w:rPr>
        <w:rFonts w:ascii="Courier New" w:hAnsi="Courier New" w:cs="Courier New" w:hint="default"/>
      </w:rPr>
    </w:lvl>
    <w:lvl w:ilvl="2" w:tplc="FFFFFFFF">
      <w:start w:val="1"/>
      <w:numFmt w:val="bullet"/>
      <w:lvlText w:val=""/>
      <w:lvlJc w:val="left"/>
      <w:pPr>
        <w:ind w:left="2028" w:hanging="360"/>
      </w:pPr>
      <w:rPr>
        <w:rFonts w:ascii="Wingdings" w:hAnsi="Wingdings" w:hint="default"/>
      </w:rPr>
    </w:lvl>
    <w:lvl w:ilvl="3" w:tplc="FFFFFFFF">
      <w:start w:val="1"/>
      <w:numFmt w:val="bullet"/>
      <w:lvlText w:val=""/>
      <w:lvlJc w:val="left"/>
      <w:pPr>
        <w:ind w:left="2748" w:hanging="360"/>
      </w:pPr>
      <w:rPr>
        <w:rFonts w:ascii="Symbol" w:hAnsi="Symbol" w:hint="default"/>
      </w:rPr>
    </w:lvl>
    <w:lvl w:ilvl="4" w:tplc="FFFFFFFF">
      <w:start w:val="1"/>
      <w:numFmt w:val="bullet"/>
      <w:lvlText w:val="o"/>
      <w:lvlJc w:val="left"/>
      <w:pPr>
        <w:ind w:left="3468" w:hanging="360"/>
      </w:pPr>
      <w:rPr>
        <w:rFonts w:ascii="Courier New" w:hAnsi="Courier New" w:cs="Courier New" w:hint="default"/>
      </w:rPr>
    </w:lvl>
    <w:lvl w:ilvl="5" w:tplc="FFFFFFFF">
      <w:start w:val="1"/>
      <w:numFmt w:val="bullet"/>
      <w:lvlText w:val=""/>
      <w:lvlJc w:val="left"/>
      <w:pPr>
        <w:ind w:left="4188" w:hanging="360"/>
      </w:pPr>
      <w:rPr>
        <w:rFonts w:ascii="Wingdings" w:hAnsi="Wingdings" w:hint="default"/>
      </w:rPr>
    </w:lvl>
    <w:lvl w:ilvl="6" w:tplc="FFFFFFFF">
      <w:start w:val="1"/>
      <w:numFmt w:val="bullet"/>
      <w:lvlText w:val=""/>
      <w:lvlJc w:val="left"/>
      <w:pPr>
        <w:ind w:left="4908" w:hanging="360"/>
      </w:pPr>
      <w:rPr>
        <w:rFonts w:ascii="Symbol" w:hAnsi="Symbol" w:hint="default"/>
      </w:rPr>
    </w:lvl>
    <w:lvl w:ilvl="7" w:tplc="FFFFFFFF">
      <w:start w:val="1"/>
      <w:numFmt w:val="bullet"/>
      <w:lvlText w:val="o"/>
      <w:lvlJc w:val="left"/>
      <w:pPr>
        <w:ind w:left="5628" w:hanging="360"/>
      </w:pPr>
      <w:rPr>
        <w:rFonts w:ascii="Courier New" w:hAnsi="Courier New" w:cs="Courier New" w:hint="default"/>
      </w:rPr>
    </w:lvl>
    <w:lvl w:ilvl="8" w:tplc="FFFFFFFF">
      <w:start w:val="1"/>
      <w:numFmt w:val="bullet"/>
      <w:lvlText w:val=""/>
      <w:lvlJc w:val="left"/>
      <w:pPr>
        <w:ind w:left="6348" w:hanging="360"/>
      </w:pPr>
      <w:rPr>
        <w:rFonts w:ascii="Wingdings" w:hAnsi="Wingdings" w:hint="default"/>
      </w:rPr>
    </w:lvl>
  </w:abstractNum>
  <w:abstractNum w:abstractNumId="45" w15:restartNumberingAfterBreak="0">
    <w:nsid w:val="7E5E269D"/>
    <w:multiLevelType w:val="hybridMultilevel"/>
    <w:tmpl w:val="6D6072F4"/>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92308970">
    <w:abstractNumId w:val="1"/>
  </w:num>
  <w:num w:numId="2" w16cid:durableId="13270524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368929">
    <w:abstractNumId w:val="22"/>
  </w:num>
  <w:num w:numId="4" w16cid:durableId="3129498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85148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0126952">
    <w:abstractNumId w:val="21"/>
  </w:num>
  <w:num w:numId="7" w16cid:durableId="1901207709">
    <w:abstractNumId w:val="17"/>
  </w:num>
  <w:num w:numId="8" w16cid:durableId="1568149675">
    <w:abstractNumId w:val="44"/>
  </w:num>
  <w:num w:numId="9" w16cid:durableId="625114218">
    <w:abstractNumId w:val="13"/>
  </w:num>
  <w:num w:numId="10" w16cid:durableId="1928266891">
    <w:abstractNumId w:val="18"/>
  </w:num>
  <w:num w:numId="11" w16cid:durableId="117190354">
    <w:abstractNumId w:val="27"/>
  </w:num>
  <w:num w:numId="12" w16cid:durableId="2062944935">
    <w:abstractNumId w:val="28"/>
  </w:num>
  <w:num w:numId="13" w16cid:durableId="2076587564">
    <w:abstractNumId w:val="2"/>
  </w:num>
  <w:num w:numId="14" w16cid:durableId="1628580122">
    <w:abstractNumId w:val="7"/>
  </w:num>
  <w:num w:numId="15" w16cid:durableId="1388919308">
    <w:abstractNumId w:val="19"/>
  </w:num>
  <w:num w:numId="16" w16cid:durableId="396362097">
    <w:abstractNumId w:val="37"/>
  </w:num>
  <w:num w:numId="17" w16cid:durableId="153230379">
    <w:abstractNumId w:val="3"/>
  </w:num>
  <w:num w:numId="18" w16cid:durableId="1277370052">
    <w:abstractNumId w:val="16"/>
  </w:num>
  <w:num w:numId="19" w16cid:durableId="1982274008">
    <w:abstractNumId w:val="9"/>
  </w:num>
  <w:num w:numId="20" w16cid:durableId="591478442">
    <w:abstractNumId w:val="41"/>
  </w:num>
  <w:num w:numId="21" w16cid:durableId="877814354">
    <w:abstractNumId w:val="10"/>
  </w:num>
  <w:num w:numId="22" w16cid:durableId="1241793628">
    <w:abstractNumId w:val="35"/>
  </w:num>
  <w:num w:numId="23" w16cid:durableId="990056283">
    <w:abstractNumId w:val="23"/>
  </w:num>
  <w:num w:numId="24" w16cid:durableId="1173181935">
    <w:abstractNumId w:val="12"/>
  </w:num>
  <w:num w:numId="25" w16cid:durableId="1460300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965451">
    <w:abstractNumId w:val="38"/>
  </w:num>
  <w:num w:numId="27" w16cid:durableId="1532377251">
    <w:abstractNumId w:val="43"/>
  </w:num>
  <w:num w:numId="28" w16cid:durableId="39134206">
    <w:abstractNumId w:val="8"/>
  </w:num>
  <w:num w:numId="29" w16cid:durableId="270358446">
    <w:abstractNumId w:val="4"/>
  </w:num>
  <w:num w:numId="30" w16cid:durableId="1633711456">
    <w:abstractNumId w:val="32"/>
  </w:num>
  <w:num w:numId="31" w16cid:durableId="369695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3859942">
    <w:abstractNumId w:val="33"/>
  </w:num>
  <w:num w:numId="33" w16cid:durableId="339621553">
    <w:abstractNumId w:val="34"/>
  </w:num>
  <w:num w:numId="34" w16cid:durableId="879245776">
    <w:abstractNumId w:val="20"/>
  </w:num>
  <w:num w:numId="35" w16cid:durableId="2065325473">
    <w:abstractNumId w:val="15"/>
  </w:num>
  <w:num w:numId="36" w16cid:durableId="540943088">
    <w:abstractNumId w:val="29"/>
  </w:num>
  <w:num w:numId="37" w16cid:durableId="57095381">
    <w:abstractNumId w:val="6"/>
  </w:num>
  <w:num w:numId="38" w16cid:durableId="970088766">
    <w:abstractNumId w:val="25"/>
  </w:num>
  <w:num w:numId="39" w16cid:durableId="241112972">
    <w:abstractNumId w:val="26"/>
  </w:num>
  <w:num w:numId="40" w16cid:durableId="1740253442">
    <w:abstractNumId w:val="5"/>
  </w:num>
  <w:num w:numId="41" w16cid:durableId="508326718">
    <w:abstractNumId w:val="42"/>
  </w:num>
  <w:num w:numId="42" w16cid:durableId="47533909">
    <w:abstractNumId w:val="45"/>
  </w:num>
  <w:num w:numId="43" w16cid:durableId="1145395351">
    <w:abstractNumId w:val="36"/>
  </w:num>
  <w:num w:numId="44" w16cid:durableId="2053919061">
    <w:abstractNumId w:val="0"/>
  </w:num>
  <w:num w:numId="45" w16cid:durableId="1926114108">
    <w:abstractNumId w:val="39"/>
  </w:num>
  <w:num w:numId="46" w16cid:durableId="133930648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54164007">
    <w:abstractNumId w:val="40"/>
    <w:lvlOverride w:ilvl="0">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61"/>
    <w:rsid w:val="00002668"/>
    <w:rsid w:val="00007AF0"/>
    <w:rsid w:val="00010748"/>
    <w:rsid w:val="000238B0"/>
    <w:rsid w:val="00023FEE"/>
    <w:rsid w:val="0002403E"/>
    <w:rsid w:val="00026B3E"/>
    <w:rsid w:val="00026C7B"/>
    <w:rsid w:val="00026F9C"/>
    <w:rsid w:val="00030110"/>
    <w:rsid w:val="00031C1C"/>
    <w:rsid w:val="00036F85"/>
    <w:rsid w:val="000428E1"/>
    <w:rsid w:val="00046EDC"/>
    <w:rsid w:val="000505A1"/>
    <w:rsid w:val="000538F2"/>
    <w:rsid w:val="00053C50"/>
    <w:rsid w:val="0006032F"/>
    <w:rsid w:val="00063205"/>
    <w:rsid w:val="00075C60"/>
    <w:rsid w:val="00076389"/>
    <w:rsid w:val="00082664"/>
    <w:rsid w:val="000875A4"/>
    <w:rsid w:val="00087659"/>
    <w:rsid w:val="00092BEB"/>
    <w:rsid w:val="00092CAC"/>
    <w:rsid w:val="000964E7"/>
    <w:rsid w:val="000967B4"/>
    <w:rsid w:val="000A1655"/>
    <w:rsid w:val="000A7424"/>
    <w:rsid w:val="000B06AD"/>
    <w:rsid w:val="000B17D2"/>
    <w:rsid w:val="000B186A"/>
    <w:rsid w:val="000B5B8D"/>
    <w:rsid w:val="000B65D3"/>
    <w:rsid w:val="000B7ADA"/>
    <w:rsid w:val="000C117E"/>
    <w:rsid w:val="000C54E6"/>
    <w:rsid w:val="000C6A2B"/>
    <w:rsid w:val="000D0CFE"/>
    <w:rsid w:val="000D532C"/>
    <w:rsid w:val="000E77D9"/>
    <w:rsid w:val="000F2339"/>
    <w:rsid w:val="00101C7B"/>
    <w:rsid w:val="0012602A"/>
    <w:rsid w:val="00136F97"/>
    <w:rsid w:val="00141D54"/>
    <w:rsid w:val="00146F71"/>
    <w:rsid w:val="00150C40"/>
    <w:rsid w:val="0015400A"/>
    <w:rsid w:val="0016015A"/>
    <w:rsid w:val="001624DA"/>
    <w:rsid w:val="00170F11"/>
    <w:rsid w:val="001730FD"/>
    <w:rsid w:val="00185FAA"/>
    <w:rsid w:val="001978FD"/>
    <w:rsid w:val="001A3148"/>
    <w:rsid w:val="001B6A95"/>
    <w:rsid w:val="001B6E8A"/>
    <w:rsid w:val="001D1536"/>
    <w:rsid w:val="001D1832"/>
    <w:rsid w:val="001D3867"/>
    <w:rsid w:val="001D72DC"/>
    <w:rsid w:val="001E20E4"/>
    <w:rsid w:val="001E3A04"/>
    <w:rsid w:val="001E61EF"/>
    <w:rsid w:val="001F17F7"/>
    <w:rsid w:val="001F672C"/>
    <w:rsid w:val="001F7752"/>
    <w:rsid w:val="00205ABF"/>
    <w:rsid w:val="00207CBE"/>
    <w:rsid w:val="0021180E"/>
    <w:rsid w:val="0022297A"/>
    <w:rsid w:val="00224542"/>
    <w:rsid w:val="00231BF9"/>
    <w:rsid w:val="002342FB"/>
    <w:rsid w:val="00236BDF"/>
    <w:rsid w:val="00244803"/>
    <w:rsid w:val="00245455"/>
    <w:rsid w:val="002472EC"/>
    <w:rsid w:val="00252D3B"/>
    <w:rsid w:val="0025507F"/>
    <w:rsid w:val="00255CF7"/>
    <w:rsid w:val="0025738A"/>
    <w:rsid w:val="00257CFF"/>
    <w:rsid w:val="002672F0"/>
    <w:rsid w:val="002832C0"/>
    <w:rsid w:val="0028462C"/>
    <w:rsid w:val="00287E3E"/>
    <w:rsid w:val="00292E22"/>
    <w:rsid w:val="002A47C0"/>
    <w:rsid w:val="002A4F10"/>
    <w:rsid w:val="002A7AAA"/>
    <w:rsid w:val="002B3E2D"/>
    <w:rsid w:val="002C1967"/>
    <w:rsid w:val="002D0901"/>
    <w:rsid w:val="002D5F35"/>
    <w:rsid w:val="002D73D3"/>
    <w:rsid w:val="002D78CF"/>
    <w:rsid w:val="00300884"/>
    <w:rsid w:val="00301DDB"/>
    <w:rsid w:val="003024D3"/>
    <w:rsid w:val="003049EE"/>
    <w:rsid w:val="003052D8"/>
    <w:rsid w:val="00306AE8"/>
    <w:rsid w:val="00307B51"/>
    <w:rsid w:val="00310871"/>
    <w:rsid w:val="00311E98"/>
    <w:rsid w:val="0032548C"/>
    <w:rsid w:val="00326676"/>
    <w:rsid w:val="00333C00"/>
    <w:rsid w:val="00334FDC"/>
    <w:rsid w:val="00335DF7"/>
    <w:rsid w:val="00335E62"/>
    <w:rsid w:val="00351C64"/>
    <w:rsid w:val="00352FCD"/>
    <w:rsid w:val="00353C9A"/>
    <w:rsid w:val="00354011"/>
    <w:rsid w:val="0036388E"/>
    <w:rsid w:val="00364DDE"/>
    <w:rsid w:val="003654A1"/>
    <w:rsid w:val="00371184"/>
    <w:rsid w:val="0037177C"/>
    <w:rsid w:val="00372201"/>
    <w:rsid w:val="00372879"/>
    <w:rsid w:val="00377789"/>
    <w:rsid w:val="00383299"/>
    <w:rsid w:val="003904AF"/>
    <w:rsid w:val="003A1D5D"/>
    <w:rsid w:val="003A2012"/>
    <w:rsid w:val="003A248E"/>
    <w:rsid w:val="003B4A99"/>
    <w:rsid w:val="003B671B"/>
    <w:rsid w:val="003B69E4"/>
    <w:rsid w:val="003D0785"/>
    <w:rsid w:val="003D08CA"/>
    <w:rsid w:val="003D76F1"/>
    <w:rsid w:val="003D7E7F"/>
    <w:rsid w:val="003E7C5E"/>
    <w:rsid w:val="003F25F3"/>
    <w:rsid w:val="003F5D8F"/>
    <w:rsid w:val="00402F3D"/>
    <w:rsid w:val="00404F18"/>
    <w:rsid w:val="0041088F"/>
    <w:rsid w:val="00410D33"/>
    <w:rsid w:val="00411CC5"/>
    <w:rsid w:val="00416677"/>
    <w:rsid w:val="00423513"/>
    <w:rsid w:val="00425A82"/>
    <w:rsid w:val="0043282A"/>
    <w:rsid w:val="00437ABE"/>
    <w:rsid w:val="0044602B"/>
    <w:rsid w:val="00447E1A"/>
    <w:rsid w:val="00447FB1"/>
    <w:rsid w:val="00451CCB"/>
    <w:rsid w:val="00461117"/>
    <w:rsid w:val="00464601"/>
    <w:rsid w:val="004719B3"/>
    <w:rsid w:val="00471C09"/>
    <w:rsid w:val="00473E43"/>
    <w:rsid w:val="00497C14"/>
    <w:rsid w:val="004A21BB"/>
    <w:rsid w:val="004A7C47"/>
    <w:rsid w:val="004A7E5D"/>
    <w:rsid w:val="004B2B59"/>
    <w:rsid w:val="004B428E"/>
    <w:rsid w:val="004D1AAE"/>
    <w:rsid w:val="004D675C"/>
    <w:rsid w:val="004E1052"/>
    <w:rsid w:val="004F1AEC"/>
    <w:rsid w:val="004F5E73"/>
    <w:rsid w:val="004F6134"/>
    <w:rsid w:val="0051218E"/>
    <w:rsid w:val="00534BA9"/>
    <w:rsid w:val="00536D12"/>
    <w:rsid w:val="00544503"/>
    <w:rsid w:val="005510DC"/>
    <w:rsid w:val="00564755"/>
    <w:rsid w:val="00567C16"/>
    <w:rsid w:val="00574F51"/>
    <w:rsid w:val="00575648"/>
    <w:rsid w:val="00576902"/>
    <w:rsid w:val="00587FCD"/>
    <w:rsid w:val="00596AF7"/>
    <w:rsid w:val="005A4E89"/>
    <w:rsid w:val="005A602D"/>
    <w:rsid w:val="005A6156"/>
    <w:rsid w:val="005B0562"/>
    <w:rsid w:val="005B1F60"/>
    <w:rsid w:val="005C13DD"/>
    <w:rsid w:val="005C1B74"/>
    <w:rsid w:val="005C2A37"/>
    <w:rsid w:val="005D2F56"/>
    <w:rsid w:val="005D4EF0"/>
    <w:rsid w:val="005D51B9"/>
    <w:rsid w:val="005E25B9"/>
    <w:rsid w:val="005F00E5"/>
    <w:rsid w:val="005F1EF2"/>
    <w:rsid w:val="005F36F0"/>
    <w:rsid w:val="005F3C80"/>
    <w:rsid w:val="005F5415"/>
    <w:rsid w:val="005F73AB"/>
    <w:rsid w:val="0060466B"/>
    <w:rsid w:val="0061154C"/>
    <w:rsid w:val="00634C4F"/>
    <w:rsid w:val="00647091"/>
    <w:rsid w:val="0065415C"/>
    <w:rsid w:val="00657A76"/>
    <w:rsid w:val="0066206C"/>
    <w:rsid w:val="00662AA5"/>
    <w:rsid w:val="006709CA"/>
    <w:rsid w:val="00672585"/>
    <w:rsid w:val="006778AE"/>
    <w:rsid w:val="006800EA"/>
    <w:rsid w:val="006814EF"/>
    <w:rsid w:val="00681CD9"/>
    <w:rsid w:val="0068517E"/>
    <w:rsid w:val="006918FC"/>
    <w:rsid w:val="006A0206"/>
    <w:rsid w:val="006A73CC"/>
    <w:rsid w:val="006A73EC"/>
    <w:rsid w:val="006A74EA"/>
    <w:rsid w:val="006C61F6"/>
    <w:rsid w:val="006C632B"/>
    <w:rsid w:val="006D06F0"/>
    <w:rsid w:val="006E2412"/>
    <w:rsid w:val="006E52C2"/>
    <w:rsid w:val="006F03E6"/>
    <w:rsid w:val="006F231F"/>
    <w:rsid w:val="006F2C9F"/>
    <w:rsid w:val="006F6A58"/>
    <w:rsid w:val="00701E0B"/>
    <w:rsid w:val="00703767"/>
    <w:rsid w:val="00704BAA"/>
    <w:rsid w:val="00705E33"/>
    <w:rsid w:val="007131B5"/>
    <w:rsid w:val="00716EDB"/>
    <w:rsid w:val="0072742A"/>
    <w:rsid w:val="007375A1"/>
    <w:rsid w:val="00737E7C"/>
    <w:rsid w:val="007479FD"/>
    <w:rsid w:val="0076051C"/>
    <w:rsid w:val="00760BCE"/>
    <w:rsid w:val="00761BB0"/>
    <w:rsid w:val="00765553"/>
    <w:rsid w:val="0077063B"/>
    <w:rsid w:val="0077747C"/>
    <w:rsid w:val="00780C55"/>
    <w:rsid w:val="007829F3"/>
    <w:rsid w:val="00786F44"/>
    <w:rsid w:val="00791F5D"/>
    <w:rsid w:val="00792316"/>
    <w:rsid w:val="00793E98"/>
    <w:rsid w:val="00797B6F"/>
    <w:rsid w:val="007A0DA1"/>
    <w:rsid w:val="007A119D"/>
    <w:rsid w:val="007A13C4"/>
    <w:rsid w:val="007A208B"/>
    <w:rsid w:val="007A2EDD"/>
    <w:rsid w:val="007C3152"/>
    <w:rsid w:val="007E394A"/>
    <w:rsid w:val="007E529B"/>
    <w:rsid w:val="007E582E"/>
    <w:rsid w:val="007F1032"/>
    <w:rsid w:val="007F5854"/>
    <w:rsid w:val="007F7908"/>
    <w:rsid w:val="00800408"/>
    <w:rsid w:val="008050C7"/>
    <w:rsid w:val="0081202F"/>
    <w:rsid w:val="008128F1"/>
    <w:rsid w:val="00812CE9"/>
    <w:rsid w:val="008157E3"/>
    <w:rsid w:val="00816099"/>
    <w:rsid w:val="00816CDC"/>
    <w:rsid w:val="00823959"/>
    <w:rsid w:val="00823B26"/>
    <w:rsid w:val="00823E1D"/>
    <w:rsid w:val="0083411B"/>
    <w:rsid w:val="00840DC1"/>
    <w:rsid w:val="00845D3C"/>
    <w:rsid w:val="00856E1E"/>
    <w:rsid w:val="00857DB7"/>
    <w:rsid w:val="008651D4"/>
    <w:rsid w:val="00875A01"/>
    <w:rsid w:val="00876C7E"/>
    <w:rsid w:val="008871E3"/>
    <w:rsid w:val="008957D0"/>
    <w:rsid w:val="008A41DB"/>
    <w:rsid w:val="008A4922"/>
    <w:rsid w:val="008A790C"/>
    <w:rsid w:val="008A7A15"/>
    <w:rsid w:val="008B0CCF"/>
    <w:rsid w:val="008C6257"/>
    <w:rsid w:val="008C6891"/>
    <w:rsid w:val="008D1755"/>
    <w:rsid w:val="008D2B72"/>
    <w:rsid w:val="008D42A2"/>
    <w:rsid w:val="008D43A2"/>
    <w:rsid w:val="008D56EC"/>
    <w:rsid w:val="008E6540"/>
    <w:rsid w:val="008E69E3"/>
    <w:rsid w:val="008F41E6"/>
    <w:rsid w:val="008F5D0E"/>
    <w:rsid w:val="009006C5"/>
    <w:rsid w:val="009065A4"/>
    <w:rsid w:val="00913EC6"/>
    <w:rsid w:val="00914A08"/>
    <w:rsid w:val="00920C09"/>
    <w:rsid w:val="0092175F"/>
    <w:rsid w:val="00922BA7"/>
    <w:rsid w:val="009270C6"/>
    <w:rsid w:val="00927CA9"/>
    <w:rsid w:val="00931588"/>
    <w:rsid w:val="0093508D"/>
    <w:rsid w:val="00940A19"/>
    <w:rsid w:val="009700FF"/>
    <w:rsid w:val="0097094B"/>
    <w:rsid w:val="00972463"/>
    <w:rsid w:val="0097551C"/>
    <w:rsid w:val="00977C28"/>
    <w:rsid w:val="009859C9"/>
    <w:rsid w:val="0098628F"/>
    <w:rsid w:val="0099171F"/>
    <w:rsid w:val="00993A06"/>
    <w:rsid w:val="00996F57"/>
    <w:rsid w:val="009B0728"/>
    <w:rsid w:val="009B2594"/>
    <w:rsid w:val="009B6E69"/>
    <w:rsid w:val="009C67B2"/>
    <w:rsid w:val="009D5BC3"/>
    <w:rsid w:val="009E1FAF"/>
    <w:rsid w:val="009E2C4B"/>
    <w:rsid w:val="009E2FC4"/>
    <w:rsid w:val="009E36AF"/>
    <w:rsid w:val="009E6906"/>
    <w:rsid w:val="009F2E75"/>
    <w:rsid w:val="009F6DBE"/>
    <w:rsid w:val="00A03A57"/>
    <w:rsid w:val="00A20186"/>
    <w:rsid w:val="00A3082C"/>
    <w:rsid w:val="00A30898"/>
    <w:rsid w:val="00A30D5E"/>
    <w:rsid w:val="00A35C33"/>
    <w:rsid w:val="00A3779F"/>
    <w:rsid w:val="00A51C40"/>
    <w:rsid w:val="00A61A1B"/>
    <w:rsid w:val="00A65151"/>
    <w:rsid w:val="00A67817"/>
    <w:rsid w:val="00A72FC8"/>
    <w:rsid w:val="00A76638"/>
    <w:rsid w:val="00A77B35"/>
    <w:rsid w:val="00A854FE"/>
    <w:rsid w:val="00A91408"/>
    <w:rsid w:val="00AA76AF"/>
    <w:rsid w:val="00AD17F1"/>
    <w:rsid w:val="00AD797F"/>
    <w:rsid w:val="00AE1E94"/>
    <w:rsid w:val="00AE2102"/>
    <w:rsid w:val="00AE6620"/>
    <w:rsid w:val="00AE68A3"/>
    <w:rsid w:val="00AF0FE8"/>
    <w:rsid w:val="00AF2DB2"/>
    <w:rsid w:val="00AF733A"/>
    <w:rsid w:val="00AF74B3"/>
    <w:rsid w:val="00B02B34"/>
    <w:rsid w:val="00B153AC"/>
    <w:rsid w:val="00B26829"/>
    <w:rsid w:val="00B4059B"/>
    <w:rsid w:val="00B43003"/>
    <w:rsid w:val="00B460A8"/>
    <w:rsid w:val="00B6524B"/>
    <w:rsid w:val="00B71318"/>
    <w:rsid w:val="00B72434"/>
    <w:rsid w:val="00B77457"/>
    <w:rsid w:val="00B804BC"/>
    <w:rsid w:val="00B905CC"/>
    <w:rsid w:val="00BA0BEC"/>
    <w:rsid w:val="00BA5173"/>
    <w:rsid w:val="00BB3FC1"/>
    <w:rsid w:val="00BC3C10"/>
    <w:rsid w:val="00BC4149"/>
    <w:rsid w:val="00BC5C41"/>
    <w:rsid w:val="00BD04A1"/>
    <w:rsid w:val="00BE272C"/>
    <w:rsid w:val="00BE2B97"/>
    <w:rsid w:val="00BE7D71"/>
    <w:rsid w:val="00BE7EB0"/>
    <w:rsid w:val="00BF085B"/>
    <w:rsid w:val="00BF6261"/>
    <w:rsid w:val="00C04332"/>
    <w:rsid w:val="00C048B3"/>
    <w:rsid w:val="00C0714E"/>
    <w:rsid w:val="00C1754E"/>
    <w:rsid w:val="00C175BB"/>
    <w:rsid w:val="00C24960"/>
    <w:rsid w:val="00C426AC"/>
    <w:rsid w:val="00C46253"/>
    <w:rsid w:val="00C47D0B"/>
    <w:rsid w:val="00C52A40"/>
    <w:rsid w:val="00C53B27"/>
    <w:rsid w:val="00C60E3A"/>
    <w:rsid w:val="00C62549"/>
    <w:rsid w:val="00C662E3"/>
    <w:rsid w:val="00C77098"/>
    <w:rsid w:val="00C83AC9"/>
    <w:rsid w:val="00C86703"/>
    <w:rsid w:val="00C876CC"/>
    <w:rsid w:val="00C91083"/>
    <w:rsid w:val="00C91D90"/>
    <w:rsid w:val="00C95374"/>
    <w:rsid w:val="00CA17AB"/>
    <w:rsid w:val="00CA1EB5"/>
    <w:rsid w:val="00CA7AF1"/>
    <w:rsid w:val="00CB323D"/>
    <w:rsid w:val="00CC3F61"/>
    <w:rsid w:val="00CC4129"/>
    <w:rsid w:val="00CD783F"/>
    <w:rsid w:val="00CF08F1"/>
    <w:rsid w:val="00D008E8"/>
    <w:rsid w:val="00D072C0"/>
    <w:rsid w:val="00D14C57"/>
    <w:rsid w:val="00D17A21"/>
    <w:rsid w:val="00D21380"/>
    <w:rsid w:val="00D30015"/>
    <w:rsid w:val="00D32E35"/>
    <w:rsid w:val="00D4261A"/>
    <w:rsid w:val="00D52CFC"/>
    <w:rsid w:val="00D60783"/>
    <w:rsid w:val="00D64CC4"/>
    <w:rsid w:val="00D67068"/>
    <w:rsid w:val="00D676D3"/>
    <w:rsid w:val="00D73471"/>
    <w:rsid w:val="00D73E3C"/>
    <w:rsid w:val="00D7655C"/>
    <w:rsid w:val="00D80A0B"/>
    <w:rsid w:val="00D846B0"/>
    <w:rsid w:val="00D854D8"/>
    <w:rsid w:val="00D870A8"/>
    <w:rsid w:val="00D92392"/>
    <w:rsid w:val="00DA4454"/>
    <w:rsid w:val="00DB398F"/>
    <w:rsid w:val="00DC198E"/>
    <w:rsid w:val="00DC3AC1"/>
    <w:rsid w:val="00DC4783"/>
    <w:rsid w:val="00DC6933"/>
    <w:rsid w:val="00DD39C5"/>
    <w:rsid w:val="00DE2145"/>
    <w:rsid w:val="00DE4CAC"/>
    <w:rsid w:val="00E03C71"/>
    <w:rsid w:val="00E06AFF"/>
    <w:rsid w:val="00E1340C"/>
    <w:rsid w:val="00E15BE7"/>
    <w:rsid w:val="00E163FD"/>
    <w:rsid w:val="00E16C5E"/>
    <w:rsid w:val="00E23DFB"/>
    <w:rsid w:val="00E26FE8"/>
    <w:rsid w:val="00E323AA"/>
    <w:rsid w:val="00E35C54"/>
    <w:rsid w:val="00E37F68"/>
    <w:rsid w:val="00E422CE"/>
    <w:rsid w:val="00E46578"/>
    <w:rsid w:val="00E525C4"/>
    <w:rsid w:val="00E53FE0"/>
    <w:rsid w:val="00E54CCE"/>
    <w:rsid w:val="00E616C9"/>
    <w:rsid w:val="00E61FC1"/>
    <w:rsid w:val="00E67915"/>
    <w:rsid w:val="00E67B11"/>
    <w:rsid w:val="00E72954"/>
    <w:rsid w:val="00E7579B"/>
    <w:rsid w:val="00E81F61"/>
    <w:rsid w:val="00E841CB"/>
    <w:rsid w:val="00E872F3"/>
    <w:rsid w:val="00E9170B"/>
    <w:rsid w:val="00E92FEF"/>
    <w:rsid w:val="00EA0F0A"/>
    <w:rsid w:val="00EA13BE"/>
    <w:rsid w:val="00EA3DBD"/>
    <w:rsid w:val="00EA4BFE"/>
    <w:rsid w:val="00EA5D22"/>
    <w:rsid w:val="00EB0CDE"/>
    <w:rsid w:val="00EB7771"/>
    <w:rsid w:val="00EC24B2"/>
    <w:rsid w:val="00EC7A34"/>
    <w:rsid w:val="00ED3B0A"/>
    <w:rsid w:val="00ED52DA"/>
    <w:rsid w:val="00ED5E7E"/>
    <w:rsid w:val="00ED7218"/>
    <w:rsid w:val="00ED7F3C"/>
    <w:rsid w:val="00EE2624"/>
    <w:rsid w:val="00EE6222"/>
    <w:rsid w:val="00EE7007"/>
    <w:rsid w:val="00EE7331"/>
    <w:rsid w:val="00EF0BB2"/>
    <w:rsid w:val="00EF0CA0"/>
    <w:rsid w:val="00EF2E5A"/>
    <w:rsid w:val="00EF41D7"/>
    <w:rsid w:val="00F018A7"/>
    <w:rsid w:val="00F03D3D"/>
    <w:rsid w:val="00F079B7"/>
    <w:rsid w:val="00F1102B"/>
    <w:rsid w:val="00F134B1"/>
    <w:rsid w:val="00F15CDE"/>
    <w:rsid w:val="00F23401"/>
    <w:rsid w:val="00F250CB"/>
    <w:rsid w:val="00F30401"/>
    <w:rsid w:val="00F34E89"/>
    <w:rsid w:val="00F44F46"/>
    <w:rsid w:val="00F45537"/>
    <w:rsid w:val="00F50CFD"/>
    <w:rsid w:val="00F57683"/>
    <w:rsid w:val="00F62C41"/>
    <w:rsid w:val="00F750AF"/>
    <w:rsid w:val="00F751BC"/>
    <w:rsid w:val="00F776D4"/>
    <w:rsid w:val="00F8285D"/>
    <w:rsid w:val="00F82B83"/>
    <w:rsid w:val="00F842DF"/>
    <w:rsid w:val="00F87F9F"/>
    <w:rsid w:val="00F91F85"/>
    <w:rsid w:val="00FA579C"/>
    <w:rsid w:val="00FB5173"/>
    <w:rsid w:val="00FB6521"/>
    <w:rsid w:val="00FC089E"/>
    <w:rsid w:val="00FC6AC9"/>
    <w:rsid w:val="00FD2676"/>
    <w:rsid w:val="00FD2B47"/>
    <w:rsid w:val="00FD44E7"/>
    <w:rsid w:val="00FE3727"/>
    <w:rsid w:val="00FF0491"/>
    <w:rsid w:val="00FF6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85628"/>
  <w15:docId w15:val="{E19EF16A-EB66-4ABE-ADBC-021D010BB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3E"/>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2D0901"/>
    <w:pPr>
      <w:keepNext/>
      <w:keepLines/>
      <w:spacing w:before="40"/>
      <w:outlineLvl w:val="1"/>
    </w:pPr>
    <w:rPr>
      <w:rFonts w:asciiTheme="majorHAnsi" w:eastAsiaTheme="majorEastAsia" w:hAnsiTheme="majorHAnsi" w:cstheme="majorBidi"/>
      <w:color w:val="0F4761" w:themeColor="accent1" w:themeShade="BF"/>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BF6261"/>
    <w:rPr>
      <w:color w:val="0000FF"/>
      <w:u w:val="single"/>
    </w:rPr>
  </w:style>
  <w:style w:type="paragraph" w:styleId="Naslov">
    <w:name w:val="Title"/>
    <w:basedOn w:val="Navaden"/>
    <w:link w:val="NaslovZnak"/>
    <w:uiPriority w:val="99"/>
    <w:qFormat/>
    <w:rsid w:val="00BF6261"/>
    <w:pPr>
      <w:spacing w:line="240" w:lineRule="auto"/>
      <w:jc w:val="center"/>
    </w:pPr>
    <w:rPr>
      <w:rFonts w:ascii="Arial" w:hAnsi="Arial" w:cs="Times New Roman"/>
      <w:b/>
      <w:color w:val="auto"/>
      <w:sz w:val="32"/>
      <w:szCs w:val="20"/>
    </w:rPr>
  </w:style>
  <w:style w:type="character" w:customStyle="1" w:styleId="NaslovZnak">
    <w:name w:val="Naslov Znak"/>
    <w:link w:val="Naslov"/>
    <w:uiPriority w:val="99"/>
    <w:rsid w:val="00BF6261"/>
    <w:rPr>
      <w:rFonts w:ascii="Arial" w:hAnsi="Arial" w:cs="Times New Roman"/>
      <w:b/>
      <w:sz w:val="32"/>
    </w:rPr>
  </w:style>
  <w:style w:type="paragraph" w:styleId="Telobesedila">
    <w:name w:val="Body Text"/>
    <w:basedOn w:val="Navaden"/>
    <w:link w:val="TelobesedilaZnak"/>
    <w:unhideWhenUsed/>
    <w:rsid w:val="00BF6261"/>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BF6261"/>
    <w:rPr>
      <w:rFonts w:ascii="Arial" w:hAnsi="Arial" w:cs="Times New Roman"/>
    </w:rPr>
  </w:style>
  <w:style w:type="paragraph" w:customStyle="1" w:styleId="BESEDILO">
    <w:name w:val="BESEDILO"/>
    <w:uiPriority w:val="99"/>
    <w:rsid w:val="00BF626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F6261"/>
    <w:rPr>
      <w:b/>
      <w:i/>
      <w:szCs w:val="24"/>
    </w:rPr>
  </w:style>
  <w:style w:type="paragraph" w:customStyle="1" w:styleId="Poglavje2">
    <w:name w:val="Poglavje 2"/>
    <w:basedOn w:val="Telobesedila"/>
    <w:qFormat/>
    <w:rsid w:val="00BF6261"/>
    <w:pPr>
      <w:numPr>
        <w:numId w:val="2"/>
      </w:numPr>
    </w:pPr>
    <w:rPr>
      <w:b/>
    </w:rPr>
  </w:style>
  <w:style w:type="paragraph" w:customStyle="1" w:styleId="Poglavje3">
    <w:name w:val="Poglavje 3"/>
    <w:basedOn w:val="Telobesedila"/>
    <w:rsid w:val="00BF6261"/>
    <w:pPr>
      <w:numPr>
        <w:ilvl w:val="1"/>
        <w:numId w:val="2"/>
      </w:numPr>
    </w:pPr>
    <w:rPr>
      <w:b/>
    </w:rPr>
  </w:style>
  <w:style w:type="character" w:styleId="Sprotnaopomba-sklic">
    <w:name w:val="footnote reference"/>
    <w:aliases w:val="Footnote number,-E Fußnotenzeichen"/>
    <w:unhideWhenUsed/>
    <w:rsid w:val="00BF6261"/>
    <w:rPr>
      <w:vertAlign w:val="superscript"/>
    </w:rPr>
  </w:style>
  <w:style w:type="paragraph" w:styleId="Telobesedila3">
    <w:name w:val="Body Text 3"/>
    <w:basedOn w:val="Navaden"/>
    <w:link w:val="Telobesedila3Znak"/>
    <w:semiHidden/>
    <w:unhideWhenUsed/>
    <w:rsid w:val="00BF6261"/>
    <w:pPr>
      <w:spacing w:after="120"/>
    </w:pPr>
    <w:rPr>
      <w:sz w:val="16"/>
      <w:szCs w:val="16"/>
    </w:rPr>
  </w:style>
  <w:style w:type="character" w:customStyle="1" w:styleId="Telobesedila3Znak">
    <w:name w:val="Telo besedila 3 Znak"/>
    <w:link w:val="Telobesedila3"/>
    <w:semiHidden/>
    <w:rsid w:val="00BF6261"/>
    <w:rPr>
      <w:color w:val="000000"/>
      <w:sz w:val="16"/>
      <w:szCs w:val="16"/>
    </w:rPr>
  </w:style>
  <w:style w:type="paragraph" w:customStyle="1" w:styleId="Slika">
    <w:name w:val="Slika"/>
    <w:basedOn w:val="Navaden"/>
    <w:rsid w:val="00BF6261"/>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E1340C"/>
    <w:rPr>
      <w:color w:val="000000"/>
      <w:sz w:val="22"/>
      <w:szCs w:val="22"/>
    </w:rPr>
  </w:style>
  <w:style w:type="character" w:styleId="Pripombasklic">
    <w:name w:val="annotation reference"/>
    <w:uiPriority w:val="99"/>
    <w:semiHidden/>
    <w:unhideWhenUsed/>
    <w:rsid w:val="00447FB1"/>
    <w:rPr>
      <w:sz w:val="16"/>
      <w:szCs w:val="16"/>
    </w:rPr>
  </w:style>
  <w:style w:type="paragraph" w:styleId="Pripombabesedilo">
    <w:name w:val="annotation text"/>
    <w:basedOn w:val="Navaden"/>
    <w:link w:val="PripombabesediloZnak"/>
    <w:uiPriority w:val="99"/>
    <w:unhideWhenUsed/>
    <w:rsid w:val="00447FB1"/>
    <w:rPr>
      <w:sz w:val="20"/>
      <w:szCs w:val="20"/>
    </w:rPr>
  </w:style>
  <w:style w:type="character" w:customStyle="1" w:styleId="PripombabesediloZnak">
    <w:name w:val="Pripomba – besedilo Znak"/>
    <w:link w:val="Pripombabesedilo"/>
    <w:uiPriority w:val="99"/>
    <w:rsid w:val="00447FB1"/>
    <w:rPr>
      <w:color w:val="000000"/>
    </w:rPr>
  </w:style>
  <w:style w:type="paragraph" w:styleId="Zadevapripombe">
    <w:name w:val="annotation subject"/>
    <w:basedOn w:val="Pripombabesedilo"/>
    <w:next w:val="Pripombabesedilo"/>
    <w:link w:val="ZadevapripombeZnak"/>
    <w:uiPriority w:val="99"/>
    <w:semiHidden/>
    <w:unhideWhenUsed/>
    <w:rsid w:val="00447FB1"/>
    <w:rPr>
      <w:b/>
      <w:bCs/>
    </w:rPr>
  </w:style>
  <w:style w:type="character" w:customStyle="1" w:styleId="ZadevapripombeZnak">
    <w:name w:val="Zadeva pripombe Znak"/>
    <w:link w:val="Zadevapripombe"/>
    <w:uiPriority w:val="99"/>
    <w:semiHidden/>
    <w:rsid w:val="00447FB1"/>
    <w:rPr>
      <w:b/>
      <w:bCs/>
      <w:color w:val="000000"/>
    </w:rPr>
  </w:style>
  <w:style w:type="paragraph" w:customStyle="1" w:styleId="Zamik2">
    <w:name w:val="Zamik 2"/>
    <w:basedOn w:val="Navaden"/>
    <w:link w:val="Zamik2Znak"/>
    <w:rsid w:val="00B02B34"/>
    <w:pPr>
      <w:suppressLineNumbers/>
      <w:spacing w:before="120" w:line="240" w:lineRule="auto"/>
      <w:ind w:left="454" w:firstLine="360"/>
    </w:pPr>
    <w:rPr>
      <w:rFonts w:ascii="Trebuchet MS" w:hAnsi="Trebuchet MS" w:cs="Times New Roman"/>
      <w:color w:val="auto"/>
      <w:szCs w:val="20"/>
    </w:rPr>
  </w:style>
  <w:style w:type="character" w:customStyle="1" w:styleId="Zamik2Znak">
    <w:name w:val="Zamik 2 Znak"/>
    <w:link w:val="Zamik2"/>
    <w:rsid w:val="00B02B34"/>
    <w:rPr>
      <w:rFonts w:ascii="Trebuchet MS" w:hAnsi="Trebuchet MS" w:cs="Times New Roman"/>
      <w:sz w:val="22"/>
    </w:rPr>
  </w:style>
  <w:style w:type="paragraph" w:styleId="Navadensplet">
    <w:name w:val="Normal (Web)"/>
    <w:basedOn w:val="Navaden"/>
    <w:uiPriority w:val="99"/>
    <w:unhideWhenUsed/>
    <w:rsid w:val="003B671B"/>
    <w:pPr>
      <w:spacing w:before="100" w:beforeAutospacing="1" w:after="100" w:afterAutospacing="1" w:line="240" w:lineRule="auto"/>
    </w:pPr>
    <w:rPr>
      <w:rFonts w:ascii="Times New Roman" w:hAnsi="Times New Roman" w:cs="Times New Roman"/>
      <w:color w:val="auto"/>
      <w:sz w:val="24"/>
      <w:szCs w:val="24"/>
    </w:rPr>
  </w:style>
  <w:style w:type="character" w:styleId="Neenpoudarek">
    <w:name w:val="Subtle Emphasis"/>
    <w:aliases w:val="Nežen poudarek_Obrazec_Nova RD_MP"/>
    <w:uiPriority w:val="99"/>
    <w:qFormat/>
    <w:rsid w:val="005F1EF2"/>
    <w:rPr>
      <w:i/>
      <w:iCs/>
      <w:color w:val="808080"/>
    </w:rPr>
  </w:style>
  <w:style w:type="paragraph" w:customStyle="1" w:styleId="Standard">
    <w:name w:val="Standard"/>
    <w:link w:val="StandardZnak"/>
    <w:rsid w:val="005F1EF2"/>
    <w:pPr>
      <w:suppressAutoHyphens/>
      <w:autoSpaceDN w:val="0"/>
      <w:spacing w:line="276" w:lineRule="auto"/>
      <w:ind w:right="6"/>
      <w:jc w:val="both"/>
      <w:textAlignment w:val="baseline"/>
    </w:pPr>
    <w:rPr>
      <w:rFonts w:ascii="Calibri" w:eastAsia="Calibri" w:hAnsi="Calibri"/>
      <w:kern w:val="3"/>
      <w:sz w:val="22"/>
      <w:szCs w:val="22"/>
      <w:lang w:eastAsia="zh-CN"/>
    </w:rPr>
  </w:style>
  <w:style w:type="character" w:customStyle="1" w:styleId="StandardZnak">
    <w:name w:val="Standard Znak"/>
    <w:link w:val="Standard"/>
    <w:rsid w:val="005F1EF2"/>
    <w:rPr>
      <w:rFonts w:ascii="Calibri" w:eastAsia="Calibri" w:hAnsi="Calibri"/>
      <w:kern w:val="3"/>
      <w:sz w:val="22"/>
      <w:szCs w:val="22"/>
      <w:lang w:eastAsia="zh-CN"/>
    </w:rPr>
  </w:style>
  <w:style w:type="paragraph" w:customStyle="1" w:styleId="Slog4">
    <w:name w:val="Slog4"/>
    <w:basedOn w:val="Navaden"/>
    <w:link w:val="Slog4Znak"/>
    <w:qFormat/>
    <w:rsid w:val="005F1EF2"/>
    <w:pPr>
      <w:jc w:val="both"/>
    </w:pPr>
    <w:rPr>
      <w:rFonts w:ascii="Trebuchet MS" w:eastAsia="Calibri" w:hAnsi="Trebuchet MS" w:cs="Arial"/>
      <w:lang w:eastAsia="en-US"/>
    </w:rPr>
  </w:style>
  <w:style w:type="character" w:customStyle="1" w:styleId="Slog4Znak">
    <w:name w:val="Slog4 Znak"/>
    <w:link w:val="Slog4"/>
    <w:rsid w:val="005F1EF2"/>
    <w:rPr>
      <w:rFonts w:ascii="Trebuchet MS" w:eastAsia="Calibri" w:hAnsi="Trebuchet MS" w:cs="Arial"/>
      <w:color w:val="000000"/>
      <w:sz w:val="22"/>
      <w:szCs w:val="22"/>
      <w:lang w:eastAsia="en-US"/>
    </w:rPr>
  </w:style>
  <w:style w:type="paragraph" w:customStyle="1" w:styleId="Textbody">
    <w:name w:val="Text body"/>
    <w:basedOn w:val="Standard"/>
    <w:rsid w:val="005F1EF2"/>
    <w:pPr>
      <w:spacing w:after="120"/>
    </w:pPr>
    <w:rPr>
      <w:sz w:val="20"/>
      <w:szCs w:val="20"/>
    </w:rPr>
  </w:style>
  <w:style w:type="character" w:customStyle="1" w:styleId="Bodytext17">
    <w:name w:val="Body text (17)"/>
    <w:link w:val="Bodytext171"/>
    <w:uiPriority w:val="99"/>
    <w:rsid w:val="005F1EF2"/>
    <w:rPr>
      <w:shd w:val="clear" w:color="auto" w:fill="FFFFFF"/>
    </w:rPr>
  </w:style>
  <w:style w:type="paragraph" w:customStyle="1" w:styleId="Bodytext171">
    <w:name w:val="Body text (17)1"/>
    <w:basedOn w:val="Navaden"/>
    <w:link w:val="Bodytext17"/>
    <w:uiPriority w:val="99"/>
    <w:rsid w:val="005F1EF2"/>
    <w:pPr>
      <w:shd w:val="clear" w:color="auto" w:fill="FFFFFF"/>
      <w:spacing w:line="398" w:lineRule="exact"/>
      <w:ind w:hanging="360"/>
      <w:jc w:val="both"/>
    </w:pPr>
    <w:rPr>
      <w:color w:val="auto"/>
      <w:sz w:val="20"/>
      <w:szCs w:val="20"/>
    </w:rPr>
  </w:style>
  <w:style w:type="table" w:styleId="Tabelamrea">
    <w:name w:val="Table Grid"/>
    <w:basedOn w:val="Navadnatabela"/>
    <w:uiPriority w:val="39"/>
    <w:rsid w:val="004F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3">
    <w:name w:val="Zamik 3"/>
    <w:basedOn w:val="Navaden"/>
    <w:rsid w:val="0025738A"/>
    <w:pPr>
      <w:suppressLineNumbers/>
      <w:spacing w:before="120" w:line="240" w:lineRule="auto"/>
      <w:ind w:left="680" w:firstLine="360"/>
    </w:pPr>
    <w:rPr>
      <w:rFonts w:ascii="Trebuchet MS" w:hAnsi="Trebuchet MS" w:cs="Times New Roman"/>
      <w:color w:val="auto"/>
      <w:szCs w:val="20"/>
    </w:rPr>
  </w:style>
  <w:style w:type="character" w:styleId="SledenaHiperpovezava">
    <w:name w:val="FollowedHyperlink"/>
    <w:basedOn w:val="Privzetapisavaodstavka"/>
    <w:uiPriority w:val="99"/>
    <w:semiHidden/>
    <w:unhideWhenUsed/>
    <w:rsid w:val="00DD39C5"/>
    <w:rPr>
      <w:color w:val="96607D" w:themeColor="followedHyperlink"/>
      <w:u w:val="single"/>
    </w:rPr>
  </w:style>
  <w:style w:type="character" w:customStyle="1" w:styleId="Naslov2Znak">
    <w:name w:val="Naslov 2 Znak"/>
    <w:aliases w:val="Naslov 2_Nova RD_MP Znak"/>
    <w:basedOn w:val="Privzetapisavaodstavka"/>
    <w:link w:val="Naslov2"/>
    <w:uiPriority w:val="99"/>
    <w:rsid w:val="002D0901"/>
    <w:rPr>
      <w:rFonts w:asciiTheme="majorHAnsi" w:eastAsiaTheme="majorEastAsia" w:hAnsiTheme="majorHAnsi" w:cstheme="majorBidi"/>
      <w:color w:val="0F4761" w:themeColor="accent1" w:themeShade="BF"/>
      <w:sz w:val="26"/>
      <w:szCs w:val="26"/>
      <w:lang w:eastAsia="en-US"/>
    </w:rPr>
  </w:style>
  <w:style w:type="character" w:styleId="Krepko">
    <w:name w:val="Strong"/>
    <w:basedOn w:val="Privzetapisavaodstavka"/>
    <w:uiPriority w:val="22"/>
    <w:qFormat/>
    <w:rsid w:val="0016015A"/>
    <w:rPr>
      <w:b/>
      <w:bCs/>
    </w:rPr>
  </w:style>
  <w:style w:type="character" w:styleId="Nerazreenaomemba">
    <w:name w:val="Unresolved Mention"/>
    <w:basedOn w:val="Privzetapisavaodstavka"/>
    <w:uiPriority w:val="99"/>
    <w:semiHidden/>
    <w:unhideWhenUsed/>
    <w:rsid w:val="00404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1987">
      <w:bodyDiv w:val="1"/>
      <w:marLeft w:val="0"/>
      <w:marRight w:val="0"/>
      <w:marTop w:val="0"/>
      <w:marBottom w:val="0"/>
      <w:divBdr>
        <w:top w:val="none" w:sz="0" w:space="0" w:color="auto"/>
        <w:left w:val="none" w:sz="0" w:space="0" w:color="auto"/>
        <w:bottom w:val="none" w:sz="0" w:space="0" w:color="auto"/>
        <w:right w:val="none" w:sz="0" w:space="0" w:color="auto"/>
      </w:divBdr>
    </w:div>
    <w:div w:id="67770500">
      <w:bodyDiv w:val="1"/>
      <w:marLeft w:val="0"/>
      <w:marRight w:val="0"/>
      <w:marTop w:val="0"/>
      <w:marBottom w:val="0"/>
      <w:divBdr>
        <w:top w:val="none" w:sz="0" w:space="0" w:color="auto"/>
        <w:left w:val="none" w:sz="0" w:space="0" w:color="auto"/>
        <w:bottom w:val="none" w:sz="0" w:space="0" w:color="auto"/>
        <w:right w:val="none" w:sz="0" w:space="0" w:color="auto"/>
      </w:divBdr>
    </w:div>
    <w:div w:id="98567670">
      <w:bodyDiv w:val="1"/>
      <w:marLeft w:val="0"/>
      <w:marRight w:val="0"/>
      <w:marTop w:val="0"/>
      <w:marBottom w:val="0"/>
      <w:divBdr>
        <w:top w:val="none" w:sz="0" w:space="0" w:color="auto"/>
        <w:left w:val="none" w:sz="0" w:space="0" w:color="auto"/>
        <w:bottom w:val="none" w:sz="0" w:space="0" w:color="auto"/>
        <w:right w:val="none" w:sz="0" w:space="0" w:color="auto"/>
      </w:divBdr>
    </w:div>
    <w:div w:id="116488592">
      <w:bodyDiv w:val="1"/>
      <w:marLeft w:val="0"/>
      <w:marRight w:val="0"/>
      <w:marTop w:val="0"/>
      <w:marBottom w:val="0"/>
      <w:divBdr>
        <w:top w:val="none" w:sz="0" w:space="0" w:color="auto"/>
        <w:left w:val="none" w:sz="0" w:space="0" w:color="auto"/>
        <w:bottom w:val="none" w:sz="0" w:space="0" w:color="auto"/>
        <w:right w:val="none" w:sz="0" w:space="0" w:color="auto"/>
      </w:divBdr>
    </w:div>
    <w:div w:id="211037232">
      <w:bodyDiv w:val="1"/>
      <w:marLeft w:val="0"/>
      <w:marRight w:val="0"/>
      <w:marTop w:val="0"/>
      <w:marBottom w:val="0"/>
      <w:divBdr>
        <w:top w:val="none" w:sz="0" w:space="0" w:color="auto"/>
        <w:left w:val="none" w:sz="0" w:space="0" w:color="auto"/>
        <w:bottom w:val="none" w:sz="0" w:space="0" w:color="auto"/>
        <w:right w:val="none" w:sz="0" w:space="0" w:color="auto"/>
      </w:divBdr>
    </w:div>
    <w:div w:id="226184994">
      <w:bodyDiv w:val="1"/>
      <w:marLeft w:val="0"/>
      <w:marRight w:val="0"/>
      <w:marTop w:val="0"/>
      <w:marBottom w:val="0"/>
      <w:divBdr>
        <w:top w:val="none" w:sz="0" w:space="0" w:color="auto"/>
        <w:left w:val="none" w:sz="0" w:space="0" w:color="auto"/>
        <w:bottom w:val="none" w:sz="0" w:space="0" w:color="auto"/>
        <w:right w:val="none" w:sz="0" w:space="0" w:color="auto"/>
      </w:divBdr>
    </w:div>
    <w:div w:id="22912245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6175394">
      <w:bodyDiv w:val="1"/>
      <w:marLeft w:val="0"/>
      <w:marRight w:val="0"/>
      <w:marTop w:val="0"/>
      <w:marBottom w:val="0"/>
      <w:divBdr>
        <w:top w:val="none" w:sz="0" w:space="0" w:color="auto"/>
        <w:left w:val="none" w:sz="0" w:space="0" w:color="auto"/>
        <w:bottom w:val="none" w:sz="0" w:space="0" w:color="auto"/>
        <w:right w:val="none" w:sz="0" w:space="0" w:color="auto"/>
      </w:divBdr>
    </w:div>
    <w:div w:id="352414351">
      <w:bodyDiv w:val="1"/>
      <w:marLeft w:val="0"/>
      <w:marRight w:val="0"/>
      <w:marTop w:val="0"/>
      <w:marBottom w:val="0"/>
      <w:divBdr>
        <w:top w:val="none" w:sz="0" w:space="0" w:color="auto"/>
        <w:left w:val="none" w:sz="0" w:space="0" w:color="auto"/>
        <w:bottom w:val="none" w:sz="0" w:space="0" w:color="auto"/>
        <w:right w:val="none" w:sz="0" w:space="0" w:color="auto"/>
      </w:divBdr>
    </w:div>
    <w:div w:id="416023795">
      <w:bodyDiv w:val="1"/>
      <w:marLeft w:val="0"/>
      <w:marRight w:val="0"/>
      <w:marTop w:val="0"/>
      <w:marBottom w:val="0"/>
      <w:divBdr>
        <w:top w:val="none" w:sz="0" w:space="0" w:color="auto"/>
        <w:left w:val="none" w:sz="0" w:space="0" w:color="auto"/>
        <w:bottom w:val="none" w:sz="0" w:space="0" w:color="auto"/>
        <w:right w:val="none" w:sz="0" w:space="0" w:color="auto"/>
      </w:divBdr>
    </w:div>
    <w:div w:id="419251363">
      <w:bodyDiv w:val="1"/>
      <w:marLeft w:val="0"/>
      <w:marRight w:val="0"/>
      <w:marTop w:val="0"/>
      <w:marBottom w:val="0"/>
      <w:divBdr>
        <w:top w:val="none" w:sz="0" w:space="0" w:color="auto"/>
        <w:left w:val="none" w:sz="0" w:space="0" w:color="auto"/>
        <w:bottom w:val="none" w:sz="0" w:space="0" w:color="auto"/>
        <w:right w:val="none" w:sz="0" w:space="0" w:color="auto"/>
      </w:divBdr>
    </w:div>
    <w:div w:id="450980882">
      <w:bodyDiv w:val="1"/>
      <w:marLeft w:val="0"/>
      <w:marRight w:val="0"/>
      <w:marTop w:val="0"/>
      <w:marBottom w:val="0"/>
      <w:divBdr>
        <w:top w:val="none" w:sz="0" w:space="0" w:color="auto"/>
        <w:left w:val="none" w:sz="0" w:space="0" w:color="auto"/>
        <w:bottom w:val="none" w:sz="0" w:space="0" w:color="auto"/>
        <w:right w:val="none" w:sz="0" w:space="0" w:color="auto"/>
      </w:divBdr>
    </w:div>
    <w:div w:id="501314298">
      <w:bodyDiv w:val="1"/>
      <w:marLeft w:val="0"/>
      <w:marRight w:val="0"/>
      <w:marTop w:val="0"/>
      <w:marBottom w:val="0"/>
      <w:divBdr>
        <w:top w:val="none" w:sz="0" w:space="0" w:color="auto"/>
        <w:left w:val="none" w:sz="0" w:space="0" w:color="auto"/>
        <w:bottom w:val="none" w:sz="0" w:space="0" w:color="auto"/>
        <w:right w:val="none" w:sz="0" w:space="0" w:color="auto"/>
      </w:divBdr>
    </w:div>
    <w:div w:id="503932024">
      <w:bodyDiv w:val="1"/>
      <w:marLeft w:val="0"/>
      <w:marRight w:val="0"/>
      <w:marTop w:val="0"/>
      <w:marBottom w:val="0"/>
      <w:divBdr>
        <w:top w:val="none" w:sz="0" w:space="0" w:color="auto"/>
        <w:left w:val="none" w:sz="0" w:space="0" w:color="auto"/>
        <w:bottom w:val="none" w:sz="0" w:space="0" w:color="auto"/>
        <w:right w:val="none" w:sz="0" w:space="0" w:color="auto"/>
      </w:divBdr>
    </w:div>
    <w:div w:id="604650501">
      <w:bodyDiv w:val="1"/>
      <w:marLeft w:val="0"/>
      <w:marRight w:val="0"/>
      <w:marTop w:val="0"/>
      <w:marBottom w:val="0"/>
      <w:divBdr>
        <w:top w:val="none" w:sz="0" w:space="0" w:color="auto"/>
        <w:left w:val="none" w:sz="0" w:space="0" w:color="auto"/>
        <w:bottom w:val="none" w:sz="0" w:space="0" w:color="auto"/>
        <w:right w:val="none" w:sz="0" w:space="0" w:color="auto"/>
      </w:divBdr>
    </w:div>
    <w:div w:id="615335032">
      <w:bodyDiv w:val="1"/>
      <w:marLeft w:val="0"/>
      <w:marRight w:val="0"/>
      <w:marTop w:val="0"/>
      <w:marBottom w:val="0"/>
      <w:divBdr>
        <w:top w:val="none" w:sz="0" w:space="0" w:color="auto"/>
        <w:left w:val="none" w:sz="0" w:space="0" w:color="auto"/>
        <w:bottom w:val="none" w:sz="0" w:space="0" w:color="auto"/>
        <w:right w:val="none" w:sz="0" w:space="0" w:color="auto"/>
      </w:divBdr>
    </w:div>
    <w:div w:id="632714081">
      <w:bodyDiv w:val="1"/>
      <w:marLeft w:val="0"/>
      <w:marRight w:val="0"/>
      <w:marTop w:val="0"/>
      <w:marBottom w:val="0"/>
      <w:divBdr>
        <w:top w:val="none" w:sz="0" w:space="0" w:color="auto"/>
        <w:left w:val="none" w:sz="0" w:space="0" w:color="auto"/>
        <w:bottom w:val="none" w:sz="0" w:space="0" w:color="auto"/>
        <w:right w:val="none" w:sz="0" w:space="0" w:color="auto"/>
      </w:divBdr>
    </w:div>
    <w:div w:id="672759487">
      <w:bodyDiv w:val="1"/>
      <w:marLeft w:val="0"/>
      <w:marRight w:val="0"/>
      <w:marTop w:val="0"/>
      <w:marBottom w:val="0"/>
      <w:divBdr>
        <w:top w:val="none" w:sz="0" w:space="0" w:color="auto"/>
        <w:left w:val="none" w:sz="0" w:space="0" w:color="auto"/>
        <w:bottom w:val="none" w:sz="0" w:space="0" w:color="auto"/>
        <w:right w:val="none" w:sz="0" w:space="0" w:color="auto"/>
      </w:divBdr>
    </w:div>
    <w:div w:id="770853404">
      <w:bodyDiv w:val="1"/>
      <w:marLeft w:val="0"/>
      <w:marRight w:val="0"/>
      <w:marTop w:val="0"/>
      <w:marBottom w:val="0"/>
      <w:divBdr>
        <w:top w:val="none" w:sz="0" w:space="0" w:color="auto"/>
        <w:left w:val="none" w:sz="0" w:space="0" w:color="auto"/>
        <w:bottom w:val="none" w:sz="0" w:space="0" w:color="auto"/>
        <w:right w:val="none" w:sz="0" w:space="0" w:color="auto"/>
      </w:divBdr>
    </w:div>
    <w:div w:id="813717978">
      <w:bodyDiv w:val="1"/>
      <w:marLeft w:val="0"/>
      <w:marRight w:val="0"/>
      <w:marTop w:val="0"/>
      <w:marBottom w:val="0"/>
      <w:divBdr>
        <w:top w:val="none" w:sz="0" w:space="0" w:color="auto"/>
        <w:left w:val="none" w:sz="0" w:space="0" w:color="auto"/>
        <w:bottom w:val="none" w:sz="0" w:space="0" w:color="auto"/>
        <w:right w:val="none" w:sz="0" w:space="0" w:color="auto"/>
      </w:divBdr>
    </w:div>
    <w:div w:id="827747022">
      <w:bodyDiv w:val="1"/>
      <w:marLeft w:val="0"/>
      <w:marRight w:val="0"/>
      <w:marTop w:val="0"/>
      <w:marBottom w:val="0"/>
      <w:divBdr>
        <w:top w:val="none" w:sz="0" w:space="0" w:color="auto"/>
        <w:left w:val="none" w:sz="0" w:space="0" w:color="auto"/>
        <w:bottom w:val="none" w:sz="0" w:space="0" w:color="auto"/>
        <w:right w:val="none" w:sz="0" w:space="0" w:color="auto"/>
      </w:divBdr>
    </w:div>
    <w:div w:id="830565027">
      <w:bodyDiv w:val="1"/>
      <w:marLeft w:val="0"/>
      <w:marRight w:val="0"/>
      <w:marTop w:val="0"/>
      <w:marBottom w:val="0"/>
      <w:divBdr>
        <w:top w:val="none" w:sz="0" w:space="0" w:color="auto"/>
        <w:left w:val="none" w:sz="0" w:space="0" w:color="auto"/>
        <w:bottom w:val="none" w:sz="0" w:space="0" w:color="auto"/>
        <w:right w:val="none" w:sz="0" w:space="0" w:color="auto"/>
      </w:divBdr>
    </w:div>
    <w:div w:id="884802820">
      <w:bodyDiv w:val="1"/>
      <w:marLeft w:val="0"/>
      <w:marRight w:val="0"/>
      <w:marTop w:val="0"/>
      <w:marBottom w:val="0"/>
      <w:divBdr>
        <w:top w:val="none" w:sz="0" w:space="0" w:color="auto"/>
        <w:left w:val="none" w:sz="0" w:space="0" w:color="auto"/>
        <w:bottom w:val="none" w:sz="0" w:space="0" w:color="auto"/>
        <w:right w:val="none" w:sz="0" w:space="0" w:color="auto"/>
      </w:divBdr>
    </w:div>
    <w:div w:id="1022829057">
      <w:bodyDiv w:val="1"/>
      <w:marLeft w:val="0"/>
      <w:marRight w:val="0"/>
      <w:marTop w:val="0"/>
      <w:marBottom w:val="0"/>
      <w:divBdr>
        <w:top w:val="none" w:sz="0" w:space="0" w:color="auto"/>
        <w:left w:val="none" w:sz="0" w:space="0" w:color="auto"/>
        <w:bottom w:val="none" w:sz="0" w:space="0" w:color="auto"/>
        <w:right w:val="none" w:sz="0" w:space="0" w:color="auto"/>
      </w:divBdr>
    </w:div>
    <w:div w:id="1074400157">
      <w:bodyDiv w:val="1"/>
      <w:marLeft w:val="0"/>
      <w:marRight w:val="0"/>
      <w:marTop w:val="0"/>
      <w:marBottom w:val="0"/>
      <w:divBdr>
        <w:top w:val="none" w:sz="0" w:space="0" w:color="auto"/>
        <w:left w:val="none" w:sz="0" w:space="0" w:color="auto"/>
        <w:bottom w:val="none" w:sz="0" w:space="0" w:color="auto"/>
        <w:right w:val="none" w:sz="0" w:space="0" w:color="auto"/>
      </w:divBdr>
    </w:div>
    <w:div w:id="1091122159">
      <w:bodyDiv w:val="1"/>
      <w:marLeft w:val="0"/>
      <w:marRight w:val="0"/>
      <w:marTop w:val="0"/>
      <w:marBottom w:val="0"/>
      <w:divBdr>
        <w:top w:val="none" w:sz="0" w:space="0" w:color="auto"/>
        <w:left w:val="none" w:sz="0" w:space="0" w:color="auto"/>
        <w:bottom w:val="none" w:sz="0" w:space="0" w:color="auto"/>
        <w:right w:val="none" w:sz="0" w:space="0" w:color="auto"/>
      </w:divBdr>
    </w:div>
    <w:div w:id="1181821079">
      <w:bodyDiv w:val="1"/>
      <w:marLeft w:val="0"/>
      <w:marRight w:val="0"/>
      <w:marTop w:val="0"/>
      <w:marBottom w:val="0"/>
      <w:divBdr>
        <w:top w:val="none" w:sz="0" w:space="0" w:color="auto"/>
        <w:left w:val="none" w:sz="0" w:space="0" w:color="auto"/>
        <w:bottom w:val="none" w:sz="0" w:space="0" w:color="auto"/>
        <w:right w:val="none" w:sz="0" w:space="0" w:color="auto"/>
      </w:divBdr>
    </w:div>
    <w:div w:id="1249269616">
      <w:bodyDiv w:val="1"/>
      <w:marLeft w:val="0"/>
      <w:marRight w:val="0"/>
      <w:marTop w:val="0"/>
      <w:marBottom w:val="0"/>
      <w:divBdr>
        <w:top w:val="none" w:sz="0" w:space="0" w:color="auto"/>
        <w:left w:val="none" w:sz="0" w:space="0" w:color="auto"/>
        <w:bottom w:val="none" w:sz="0" w:space="0" w:color="auto"/>
        <w:right w:val="none" w:sz="0" w:space="0" w:color="auto"/>
      </w:divBdr>
    </w:div>
    <w:div w:id="125077468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4240448">
      <w:bodyDiv w:val="1"/>
      <w:marLeft w:val="0"/>
      <w:marRight w:val="0"/>
      <w:marTop w:val="0"/>
      <w:marBottom w:val="0"/>
      <w:divBdr>
        <w:top w:val="none" w:sz="0" w:space="0" w:color="auto"/>
        <w:left w:val="none" w:sz="0" w:space="0" w:color="auto"/>
        <w:bottom w:val="none" w:sz="0" w:space="0" w:color="auto"/>
        <w:right w:val="none" w:sz="0" w:space="0" w:color="auto"/>
      </w:divBdr>
    </w:div>
    <w:div w:id="1560479358">
      <w:bodyDiv w:val="1"/>
      <w:marLeft w:val="0"/>
      <w:marRight w:val="0"/>
      <w:marTop w:val="0"/>
      <w:marBottom w:val="0"/>
      <w:divBdr>
        <w:top w:val="none" w:sz="0" w:space="0" w:color="auto"/>
        <w:left w:val="none" w:sz="0" w:space="0" w:color="auto"/>
        <w:bottom w:val="none" w:sz="0" w:space="0" w:color="auto"/>
        <w:right w:val="none" w:sz="0" w:space="0" w:color="auto"/>
      </w:divBdr>
    </w:div>
    <w:div w:id="1569077227">
      <w:bodyDiv w:val="1"/>
      <w:marLeft w:val="0"/>
      <w:marRight w:val="0"/>
      <w:marTop w:val="0"/>
      <w:marBottom w:val="0"/>
      <w:divBdr>
        <w:top w:val="none" w:sz="0" w:space="0" w:color="auto"/>
        <w:left w:val="none" w:sz="0" w:space="0" w:color="auto"/>
        <w:bottom w:val="none" w:sz="0" w:space="0" w:color="auto"/>
        <w:right w:val="none" w:sz="0" w:space="0" w:color="auto"/>
      </w:divBdr>
    </w:div>
    <w:div w:id="1588223980">
      <w:bodyDiv w:val="1"/>
      <w:marLeft w:val="0"/>
      <w:marRight w:val="0"/>
      <w:marTop w:val="0"/>
      <w:marBottom w:val="0"/>
      <w:divBdr>
        <w:top w:val="none" w:sz="0" w:space="0" w:color="auto"/>
        <w:left w:val="none" w:sz="0" w:space="0" w:color="auto"/>
        <w:bottom w:val="none" w:sz="0" w:space="0" w:color="auto"/>
        <w:right w:val="none" w:sz="0" w:space="0" w:color="auto"/>
      </w:divBdr>
    </w:div>
    <w:div w:id="1632053488">
      <w:bodyDiv w:val="1"/>
      <w:marLeft w:val="0"/>
      <w:marRight w:val="0"/>
      <w:marTop w:val="0"/>
      <w:marBottom w:val="0"/>
      <w:divBdr>
        <w:top w:val="none" w:sz="0" w:space="0" w:color="auto"/>
        <w:left w:val="none" w:sz="0" w:space="0" w:color="auto"/>
        <w:bottom w:val="none" w:sz="0" w:space="0" w:color="auto"/>
        <w:right w:val="none" w:sz="0" w:space="0" w:color="auto"/>
      </w:divBdr>
    </w:div>
    <w:div w:id="1637026276">
      <w:bodyDiv w:val="1"/>
      <w:marLeft w:val="0"/>
      <w:marRight w:val="0"/>
      <w:marTop w:val="0"/>
      <w:marBottom w:val="0"/>
      <w:divBdr>
        <w:top w:val="none" w:sz="0" w:space="0" w:color="auto"/>
        <w:left w:val="none" w:sz="0" w:space="0" w:color="auto"/>
        <w:bottom w:val="none" w:sz="0" w:space="0" w:color="auto"/>
        <w:right w:val="none" w:sz="0" w:space="0" w:color="auto"/>
      </w:divBdr>
    </w:div>
    <w:div w:id="1691225930">
      <w:bodyDiv w:val="1"/>
      <w:marLeft w:val="0"/>
      <w:marRight w:val="0"/>
      <w:marTop w:val="0"/>
      <w:marBottom w:val="0"/>
      <w:divBdr>
        <w:top w:val="none" w:sz="0" w:space="0" w:color="auto"/>
        <w:left w:val="none" w:sz="0" w:space="0" w:color="auto"/>
        <w:bottom w:val="none" w:sz="0" w:space="0" w:color="auto"/>
        <w:right w:val="none" w:sz="0" w:space="0" w:color="auto"/>
      </w:divBdr>
    </w:div>
    <w:div w:id="1694302487">
      <w:bodyDiv w:val="1"/>
      <w:marLeft w:val="0"/>
      <w:marRight w:val="0"/>
      <w:marTop w:val="0"/>
      <w:marBottom w:val="0"/>
      <w:divBdr>
        <w:top w:val="none" w:sz="0" w:space="0" w:color="auto"/>
        <w:left w:val="none" w:sz="0" w:space="0" w:color="auto"/>
        <w:bottom w:val="none" w:sz="0" w:space="0" w:color="auto"/>
        <w:right w:val="none" w:sz="0" w:space="0" w:color="auto"/>
      </w:divBdr>
    </w:div>
    <w:div w:id="1833986880">
      <w:bodyDiv w:val="1"/>
      <w:marLeft w:val="0"/>
      <w:marRight w:val="0"/>
      <w:marTop w:val="0"/>
      <w:marBottom w:val="0"/>
      <w:divBdr>
        <w:top w:val="none" w:sz="0" w:space="0" w:color="auto"/>
        <w:left w:val="none" w:sz="0" w:space="0" w:color="auto"/>
        <w:bottom w:val="none" w:sz="0" w:space="0" w:color="auto"/>
        <w:right w:val="none" w:sz="0" w:space="0" w:color="auto"/>
      </w:divBdr>
    </w:div>
    <w:div w:id="1889486970">
      <w:bodyDiv w:val="1"/>
      <w:marLeft w:val="0"/>
      <w:marRight w:val="0"/>
      <w:marTop w:val="0"/>
      <w:marBottom w:val="0"/>
      <w:divBdr>
        <w:top w:val="none" w:sz="0" w:space="0" w:color="auto"/>
        <w:left w:val="none" w:sz="0" w:space="0" w:color="auto"/>
        <w:bottom w:val="none" w:sz="0" w:space="0" w:color="auto"/>
        <w:right w:val="none" w:sz="0" w:space="0" w:color="auto"/>
      </w:divBdr>
    </w:div>
    <w:div w:id="1897399920">
      <w:bodyDiv w:val="1"/>
      <w:marLeft w:val="0"/>
      <w:marRight w:val="0"/>
      <w:marTop w:val="0"/>
      <w:marBottom w:val="0"/>
      <w:divBdr>
        <w:top w:val="none" w:sz="0" w:space="0" w:color="auto"/>
        <w:left w:val="none" w:sz="0" w:space="0" w:color="auto"/>
        <w:bottom w:val="none" w:sz="0" w:space="0" w:color="auto"/>
        <w:right w:val="none" w:sz="0" w:space="0" w:color="auto"/>
      </w:divBdr>
    </w:div>
    <w:div w:id="1930036620">
      <w:bodyDiv w:val="1"/>
      <w:marLeft w:val="0"/>
      <w:marRight w:val="0"/>
      <w:marTop w:val="0"/>
      <w:marBottom w:val="0"/>
      <w:divBdr>
        <w:top w:val="none" w:sz="0" w:space="0" w:color="auto"/>
        <w:left w:val="none" w:sz="0" w:space="0" w:color="auto"/>
        <w:bottom w:val="none" w:sz="0" w:space="0" w:color="auto"/>
        <w:right w:val="none" w:sz="0" w:space="0" w:color="auto"/>
      </w:divBdr>
    </w:div>
    <w:div w:id="1940985490">
      <w:bodyDiv w:val="1"/>
      <w:marLeft w:val="0"/>
      <w:marRight w:val="0"/>
      <w:marTop w:val="0"/>
      <w:marBottom w:val="0"/>
      <w:divBdr>
        <w:top w:val="none" w:sz="0" w:space="0" w:color="auto"/>
        <w:left w:val="none" w:sz="0" w:space="0" w:color="auto"/>
        <w:bottom w:val="none" w:sz="0" w:space="0" w:color="auto"/>
        <w:right w:val="none" w:sz="0" w:space="0" w:color="auto"/>
      </w:divBdr>
    </w:div>
    <w:div w:id="1958179359">
      <w:bodyDiv w:val="1"/>
      <w:marLeft w:val="0"/>
      <w:marRight w:val="0"/>
      <w:marTop w:val="0"/>
      <w:marBottom w:val="0"/>
      <w:divBdr>
        <w:top w:val="none" w:sz="0" w:space="0" w:color="auto"/>
        <w:left w:val="none" w:sz="0" w:space="0" w:color="auto"/>
        <w:bottom w:val="none" w:sz="0" w:space="0" w:color="auto"/>
        <w:right w:val="none" w:sz="0" w:space="0" w:color="auto"/>
      </w:divBdr>
    </w:div>
    <w:div w:id="2036806074">
      <w:bodyDiv w:val="1"/>
      <w:marLeft w:val="0"/>
      <w:marRight w:val="0"/>
      <w:marTop w:val="0"/>
      <w:marBottom w:val="0"/>
      <w:divBdr>
        <w:top w:val="none" w:sz="0" w:space="0" w:color="auto"/>
        <w:left w:val="none" w:sz="0" w:space="0" w:color="auto"/>
        <w:bottom w:val="none" w:sz="0" w:space="0" w:color="auto"/>
        <w:right w:val="none" w:sz="0" w:space="0" w:color="auto"/>
      </w:divBdr>
    </w:div>
    <w:div w:id="2046169704">
      <w:bodyDiv w:val="1"/>
      <w:marLeft w:val="0"/>
      <w:marRight w:val="0"/>
      <w:marTop w:val="0"/>
      <w:marBottom w:val="0"/>
      <w:divBdr>
        <w:top w:val="none" w:sz="0" w:space="0" w:color="auto"/>
        <w:left w:val="none" w:sz="0" w:space="0" w:color="auto"/>
        <w:bottom w:val="none" w:sz="0" w:space="0" w:color="auto"/>
        <w:right w:val="none" w:sz="0" w:space="0" w:color="auto"/>
      </w:divBdr>
    </w:div>
    <w:div w:id="2072461627">
      <w:bodyDiv w:val="1"/>
      <w:marLeft w:val="0"/>
      <w:marRight w:val="0"/>
      <w:marTop w:val="0"/>
      <w:marBottom w:val="0"/>
      <w:divBdr>
        <w:top w:val="none" w:sz="0" w:space="0" w:color="auto"/>
        <w:left w:val="none" w:sz="0" w:space="0" w:color="auto"/>
        <w:bottom w:val="none" w:sz="0" w:space="0" w:color="auto"/>
        <w:right w:val="none" w:sz="0" w:space="0" w:color="auto"/>
      </w:divBdr>
    </w:div>
    <w:div w:id="2123843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1903</TotalTime>
  <Pages>31</Pages>
  <Words>8144</Words>
  <Characters>46425</Characters>
  <Application>Microsoft Office Word</Application>
  <DocSecurity>0</DocSecurity>
  <Lines>386</Lines>
  <Paragraphs>108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54461</CharactersWithSpaces>
  <SharedDoc>false</SharedDoc>
  <HLinks>
    <vt:vector size="18" baseType="variant">
      <vt:variant>
        <vt:i4>4653073</vt:i4>
      </vt:variant>
      <vt:variant>
        <vt:i4>39</vt:i4>
      </vt:variant>
      <vt:variant>
        <vt:i4>0</vt:i4>
      </vt:variant>
      <vt:variant>
        <vt:i4>5</vt:i4>
      </vt:variant>
      <vt:variant>
        <vt:lpwstr>https://ejn.gov.si/espd/</vt:lpwstr>
      </vt:variant>
      <vt:variant>
        <vt:lpwstr/>
      </vt: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Andraž Bobik | JHMB</dc:creator>
  <cp:keywords/>
  <cp:lastModifiedBy>Maja Drnovšek | JHMB</cp:lastModifiedBy>
  <cp:revision>101</cp:revision>
  <cp:lastPrinted>2026-05-28T08:55:00Z</cp:lastPrinted>
  <dcterms:created xsi:type="dcterms:W3CDTF">2025-01-06T14:12:00Z</dcterms:created>
  <dcterms:modified xsi:type="dcterms:W3CDTF">2026-05-28T10:57:00Z</dcterms:modified>
</cp:coreProperties>
</file>