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D0D9F" w14:textId="77777777" w:rsidR="00C0714E" w:rsidRPr="00833479" w:rsidRDefault="00C0714E" w:rsidP="00C64B47">
      <w:pPr>
        <w:rPr>
          <w:rFonts w:cs="Arial"/>
          <w:sz w:val="20"/>
          <w:szCs w:val="20"/>
        </w:rPr>
      </w:pPr>
    </w:p>
    <w:tbl>
      <w:tblPr>
        <w:tblW w:w="4608" w:type="dxa"/>
        <w:tblLayout w:type="fixed"/>
        <w:tblLook w:val="0000" w:firstRow="0" w:lastRow="0" w:firstColumn="0" w:lastColumn="0" w:noHBand="0" w:noVBand="0"/>
      </w:tblPr>
      <w:tblGrid>
        <w:gridCol w:w="4608"/>
      </w:tblGrid>
      <w:tr w:rsidR="00C0714E" w:rsidRPr="00833479" w14:paraId="4908B9F4" w14:textId="77777777" w:rsidTr="008C6891">
        <w:trPr>
          <w:trHeight w:val="715"/>
        </w:trPr>
        <w:tc>
          <w:tcPr>
            <w:tcW w:w="4608" w:type="dxa"/>
          </w:tcPr>
          <w:p w14:paraId="1B705FB6" w14:textId="71F65012" w:rsidR="00C0714E" w:rsidRPr="00833479" w:rsidRDefault="00C0714E" w:rsidP="00C64B47">
            <w:pPr>
              <w:rPr>
                <w:rFonts w:cs="Arial"/>
                <w:sz w:val="20"/>
                <w:szCs w:val="20"/>
                <w:lang w:eastAsia="en-US"/>
              </w:rPr>
            </w:pPr>
            <w:r w:rsidRPr="00833479">
              <w:rPr>
                <w:rFonts w:cs="Arial"/>
                <w:sz w:val="20"/>
                <w:szCs w:val="20"/>
                <w:lang w:eastAsia="en-US"/>
              </w:rPr>
              <w:t xml:space="preserve">Številka JN:  </w:t>
            </w:r>
            <w:r w:rsidR="00E742E7" w:rsidRPr="00F54231">
              <w:rPr>
                <w:rFonts w:cs="Arial"/>
                <w:b/>
                <w:sz w:val="20"/>
                <w:szCs w:val="20"/>
                <w:lang w:eastAsia="en-US"/>
              </w:rPr>
              <w:t>JN-00</w:t>
            </w:r>
            <w:r w:rsidR="00F54231" w:rsidRPr="00F54231">
              <w:rPr>
                <w:rFonts w:cs="Arial"/>
                <w:b/>
                <w:sz w:val="20"/>
                <w:szCs w:val="20"/>
                <w:lang w:eastAsia="en-US"/>
              </w:rPr>
              <w:t>37</w:t>
            </w:r>
            <w:r w:rsidR="00E742E7" w:rsidRPr="00F54231">
              <w:rPr>
                <w:rFonts w:cs="Arial"/>
                <w:b/>
                <w:sz w:val="20"/>
                <w:szCs w:val="20"/>
                <w:lang w:eastAsia="en-US"/>
              </w:rPr>
              <w:t>/202</w:t>
            </w:r>
            <w:r w:rsidR="00DE0649" w:rsidRPr="00F54231">
              <w:rPr>
                <w:rFonts w:cs="Arial"/>
                <w:b/>
                <w:sz w:val="20"/>
                <w:szCs w:val="20"/>
                <w:lang w:eastAsia="en-US"/>
              </w:rPr>
              <w:t>6</w:t>
            </w:r>
          </w:p>
          <w:p w14:paraId="41147F84" w14:textId="2C56200A" w:rsidR="00C0714E" w:rsidRPr="00833479" w:rsidRDefault="00C0714E" w:rsidP="00C64B47">
            <w:pPr>
              <w:rPr>
                <w:rFonts w:cs="Arial"/>
                <w:sz w:val="20"/>
                <w:szCs w:val="20"/>
                <w:lang w:eastAsia="en-US"/>
              </w:rPr>
            </w:pPr>
            <w:r w:rsidRPr="00833479">
              <w:rPr>
                <w:rFonts w:cs="Arial"/>
                <w:sz w:val="20"/>
                <w:szCs w:val="20"/>
                <w:lang w:eastAsia="en-US"/>
              </w:rPr>
              <w:t>Št. dokumenta:</w:t>
            </w:r>
            <w:r w:rsidR="006B55AB">
              <w:rPr>
                <w:rFonts w:cs="Arial"/>
                <w:sz w:val="20"/>
                <w:szCs w:val="20"/>
                <w:lang w:eastAsia="en-US"/>
              </w:rPr>
              <w:t xml:space="preserve"> </w:t>
            </w:r>
            <w:r w:rsidR="001C3019" w:rsidRPr="001C3019">
              <w:rPr>
                <w:rFonts w:cs="Arial"/>
                <w:b/>
                <w:bCs/>
                <w:sz w:val="20"/>
                <w:szCs w:val="20"/>
                <w:lang w:eastAsia="en-US"/>
              </w:rPr>
              <w:t>JN-P-10/2026-S</w:t>
            </w:r>
          </w:p>
          <w:p w14:paraId="4A6CBFD9" w14:textId="12C32885" w:rsidR="00C0714E" w:rsidRPr="00833479" w:rsidRDefault="00C0714E" w:rsidP="00C64B47">
            <w:pPr>
              <w:rPr>
                <w:rFonts w:cs="Arial"/>
                <w:sz w:val="20"/>
                <w:szCs w:val="20"/>
                <w:lang w:eastAsia="en-US"/>
              </w:rPr>
            </w:pPr>
            <w:r w:rsidRPr="00833479">
              <w:rPr>
                <w:rFonts w:cs="Arial"/>
                <w:sz w:val="20"/>
                <w:szCs w:val="20"/>
                <w:lang w:eastAsia="en-US"/>
              </w:rPr>
              <w:t xml:space="preserve">Datum:  </w:t>
            </w:r>
            <w:r w:rsidR="00DE0649">
              <w:rPr>
                <w:rFonts w:cs="Arial"/>
                <w:b/>
                <w:sz w:val="20"/>
                <w:szCs w:val="20"/>
                <w:lang w:eastAsia="en-US"/>
              </w:rPr>
              <w:t>21</w:t>
            </w:r>
            <w:r w:rsidR="00E742E7" w:rsidRPr="00833479">
              <w:rPr>
                <w:rFonts w:cs="Arial"/>
                <w:b/>
                <w:sz w:val="20"/>
                <w:szCs w:val="20"/>
                <w:lang w:eastAsia="en-US"/>
              </w:rPr>
              <w:t xml:space="preserve">. </w:t>
            </w:r>
            <w:r w:rsidR="00DE0649">
              <w:rPr>
                <w:rFonts w:cs="Arial"/>
                <w:b/>
                <w:sz w:val="20"/>
                <w:szCs w:val="20"/>
                <w:lang w:eastAsia="en-US"/>
              </w:rPr>
              <w:t>04</w:t>
            </w:r>
            <w:r w:rsidR="00E742E7" w:rsidRPr="00833479">
              <w:rPr>
                <w:rFonts w:cs="Arial"/>
                <w:b/>
                <w:sz w:val="20"/>
                <w:szCs w:val="20"/>
                <w:lang w:eastAsia="en-US"/>
              </w:rPr>
              <w:t>. 202</w:t>
            </w:r>
            <w:r w:rsidR="00DE0649">
              <w:rPr>
                <w:rFonts w:cs="Arial"/>
                <w:b/>
                <w:sz w:val="20"/>
                <w:szCs w:val="20"/>
                <w:lang w:eastAsia="en-US"/>
              </w:rPr>
              <w:t>6</w:t>
            </w:r>
          </w:p>
        </w:tc>
      </w:tr>
    </w:tbl>
    <w:p w14:paraId="6ED2A279" w14:textId="77777777" w:rsidR="00E15322" w:rsidRPr="00833479" w:rsidRDefault="00E15322" w:rsidP="00C64B47">
      <w:pPr>
        <w:rPr>
          <w:rFonts w:cs="Arial"/>
          <w:sz w:val="20"/>
          <w:szCs w:val="20"/>
        </w:rPr>
      </w:pPr>
    </w:p>
    <w:p w14:paraId="4AE9FEA6" w14:textId="77777777" w:rsidR="00E742E7" w:rsidRPr="00833479" w:rsidRDefault="00E742E7" w:rsidP="00E742E7">
      <w:pPr>
        <w:rPr>
          <w:rFonts w:cs="Arial"/>
          <w:color w:val="auto"/>
          <w:sz w:val="20"/>
          <w:szCs w:val="20"/>
        </w:rPr>
      </w:pPr>
      <w:bookmarkStart w:id="0" w:name="konecGlava"/>
      <w:bookmarkEnd w:id="0"/>
    </w:p>
    <w:p w14:paraId="0DDAF61B" w14:textId="77777777" w:rsidR="00E742E7" w:rsidRPr="00833479" w:rsidRDefault="00E742E7" w:rsidP="00E742E7">
      <w:pPr>
        <w:rPr>
          <w:rFonts w:cs="Arial"/>
          <w:sz w:val="20"/>
          <w:szCs w:val="20"/>
        </w:rPr>
      </w:pPr>
    </w:p>
    <w:p w14:paraId="24202E72" w14:textId="77777777" w:rsidR="00E742E7" w:rsidRPr="00833479" w:rsidRDefault="00E742E7" w:rsidP="00E742E7">
      <w:pPr>
        <w:rPr>
          <w:rFonts w:cs="Arial"/>
          <w:sz w:val="20"/>
          <w:szCs w:val="20"/>
        </w:rPr>
      </w:pPr>
    </w:p>
    <w:p w14:paraId="01A28D94" w14:textId="77777777" w:rsidR="00E742E7" w:rsidRPr="00833479" w:rsidRDefault="00E742E7" w:rsidP="00E742E7">
      <w:pPr>
        <w:rPr>
          <w:rFonts w:cs="Arial"/>
          <w:sz w:val="20"/>
          <w:szCs w:val="20"/>
        </w:rPr>
      </w:pPr>
    </w:p>
    <w:p w14:paraId="241D9476" w14:textId="13CF1FCE" w:rsidR="00E742E7" w:rsidRPr="00833479" w:rsidRDefault="003757D7" w:rsidP="00E742E7">
      <w:pPr>
        <w:pStyle w:val="Naslov"/>
        <w:pBdr>
          <w:top w:val="single" w:sz="6" w:space="20" w:color="auto"/>
          <w:left w:val="single" w:sz="6" w:space="4" w:color="auto"/>
          <w:bottom w:val="single" w:sz="6" w:space="17" w:color="auto"/>
          <w:right w:val="single" w:sz="6" w:space="4" w:color="auto"/>
        </w:pBdr>
        <w:shd w:val="pct15" w:color="000000" w:fill="FFFFFF"/>
        <w:rPr>
          <w:rFonts w:ascii="Titillium Web" w:hAnsi="Titillium Web" w:cs="Arial"/>
          <w:sz w:val="20"/>
        </w:rPr>
      </w:pPr>
      <w:r>
        <w:rPr>
          <w:rFonts w:ascii="Titillium Web" w:hAnsi="Titillium Web" w:cs="Arial"/>
          <w:sz w:val="20"/>
        </w:rPr>
        <w:t>OBRAZCI</w:t>
      </w:r>
    </w:p>
    <w:p w14:paraId="1DD54943" w14:textId="77777777" w:rsidR="00E742E7" w:rsidRPr="00833479" w:rsidRDefault="00E742E7" w:rsidP="00E742E7">
      <w:pPr>
        <w:rPr>
          <w:rFonts w:cs="Arial"/>
          <w:sz w:val="20"/>
          <w:szCs w:val="20"/>
        </w:rPr>
      </w:pPr>
    </w:p>
    <w:p w14:paraId="1A685361" w14:textId="77777777" w:rsidR="00E742E7" w:rsidRPr="00833479" w:rsidRDefault="00E742E7" w:rsidP="00E742E7">
      <w:pPr>
        <w:rPr>
          <w:rFonts w:cs="Arial"/>
          <w:sz w:val="20"/>
          <w:szCs w:val="20"/>
        </w:rPr>
      </w:pPr>
    </w:p>
    <w:p w14:paraId="2F536105" w14:textId="77777777" w:rsidR="00E742E7" w:rsidRPr="00833479" w:rsidRDefault="00E742E7" w:rsidP="00E742E7">
      <w:pPr>
        <w:rPr>
          <w:rFonts w:cs="Arial"/>
          <w:sz w:val="20"/>
          <w:szCs w:val="20"/>
        </w:rPr>
      </w:pPr>
    </w:p>
    <w:p w14:paraId="2CBDB9CF" w14:textId="77777777" w:rsidR="00E742E7" w:rsidRPr="00833479" w:rsidRDefault="00E742E7" w:rsidP="00E742E7">
      <w:pPr>
        <w:rPr>
          <w:rFonts w:cs="Arial"/>
          <w:sz w:val="20"/>
          <w:szCs w:val="20"/>
        </w:rPr>
      </w:pPr>
    </w:p>
    <w:p w14:paraId="058E0E7F" w14:textId="77777777" w:rsidR="00E742E7" w:rsidRPr="00833479" w:rsidRDefault="00E742E7" w:rsidP="00E742E7">
      <w:pPr>
        <w:rPr>
          <w:rFonts w:cs="Arial"/>
          <w:sz w:val="20"/>
          <w:szCs w:val="20"/>
        </w:rPr>
      </w:pPr>
    </w:p>
    <w:p w14:paraId="35CEDEE0" w14:textId="77777777" w:rsidR="00E742E7" w:rsidRPr="00833479" w:rsidRDefault="00E742E7" w:rsidP="00E742E7">
      <w:pPr>
        <w:jc w:val="center"/>
        <w:rPr>
          <w:rFonts w:cs="Arial"/>
          <w:sz w:val="20"/>
          <w:szCs w:val="20"/>
        </w:rPr>
      </w:pPr>
      <w:r w:rsidRPr="00833479">
        <w:rPr>
          <w:rFonts w:cs="Arial"/>
          <w:sz w:val="20"/>
          <w:szCs w:val="20"/>
        </w:rPr>
        <w:t>Predmet javnega naročila:</w:t>
      </w:r>
    </w:p>
    <w:p w14:paraId="07BE53B2" w14:textId="77777777" w:rsidR="00CE4EAD" w:rsidRDefault="00CE4EAD" w:rsidP="00E742E7">
      <w:pPr>
        <w:jc w:val="center"/>
        <w:rPr>
          <w:rFonts w:cs="Arial"/>
          <w:b/>
          <w:sz w:val="20"/>
          <w:szCs w:val="20"/>
        </w:rPr>
      </w:pPr>
      <w:r w:rsidRPr="00CE4EAD">
        <w:rPr>
          <w:rFonts w:cs="Arial"/>
          <w:b/>
          <w:sz w:val="20"/>
          <w:szCs w:val="20"/>
        </w:rPr>
        <w:t>Finančni najem komunalnih vozil</w:t>
      </w:r>
    </w:p>
    <w:p w14:paraId="79CA40CA" w14:textId="5F9239C0" w:rsidR="00E742E7" w:rsidRPr="00833479" w:rsidRDefault="00E742E7" w:rsidP="00E742E7">
      <w:pPr>
        <w:jc w:val="center"/>
        <w:rPr>
          <w:rFonts w:cs="Arial"/>
          <w:sz w:val="20"/>
          <w:szCs w:val="20"/>
          <w:u w:val="single"/>
        </w:rPr>
      </w:pPr>
      <w:r w:rsidRPr="00833479">
        <w:rPr>
          <w:rFonts w:cs="Arial"/>
          <w:sz w:val="20"/>
          <w:szCs w:val="20"/>
          <w:u w:val="single"/>
        </w:rPr>
        <w:t>1. faza: oddaja prijave</w:t>
      </w:r>
    </w:p>
    <w:p w14:paraId="5F246F8E" w14:textId="77777777" w:rsidR="00E742E7" w:rsidRPr="00833479" w:rsidRDefault="00E742E7" w:rsidP="00E742E7">
      <w:pPr>
        <w:rPr>
          <w:rFonts w:cs="Arial"/>
          <w:sz w:val="20"/>
          <w:szCs w:val="20"/>
        </w:rPr>
      </w:pPr>
    </w:p>
    <w:p w14:paraId="13D88344" w14:textId="73CCABBB" w:rsidR="00E742E7" w:rsidRPr="00833479" w:rsidRDefault="00E742E7" w:rsidP="00E742E7">
      <w:pPr>
        <w:rPr>
          <w:rFonts w:cs="Arial"/>
          <w:sz w:val="20"/>
          <w:szCs w:val="20"/>
        </w:rPr>
      </w:pPr>
      <w:r w:rsidRPr="00833479">
        <w:rPr>
          <w:rFonts w:cs="Arial"/>
          <w:sz w:val="20"/>
          <w:szCs w:val="20"/>
        </w:rPr>
        <w:t>JHMB d.o.o. razpisuje javno naročilo »</w:t>
      </w:r>
      <w:r w:rsidR="00CE4EAD" w:rsidRPr="00CE4EAD">
        <w:rPr>
          <w:rFonts w:cs="Arial"/>
          <w:sz w:val="20"/>
          <w:szCs w:val="20"/>
        </w:rPr>
        <w:t>Finančni najem komunalnih vozil</w:t>
      </w:r>
      <w:r w:rsidRPr="00833479">
        <w:rPr>
          <w:rFonts w:cs="Arial"/>
          <w:sz w:val="20"/>
          <w:szCs w:val="20"/>
        </w:rPr>
        <w:t>« na osnovi pooblastila št.</w:t>
      </w:r>
      <w:r w:rsidR="006B55AB">
        <w:rPr>
          <w:rFonts w:cs="Arial"/>
          <w:sz w:val="20"/>
          <w:szCs w:val="20"/>
        </w:rPr>
        <w:t xml:space="preserve"> JN-P-</w:t>
      </w:r>
      <w:r w:rsidR="001C3019">
        <w:rPr>
          <w:rFonts w:cs="Arial"/>
          <w:sz w:val="20"/>
          <w:szCs w:val="20"/>
        </w:rPr>
        <w:t>10</w:t>
      </w:r>
      <w:r w:rsidR="006B55AB">
        <w:rPr>
          <w:rFonts w:cs="Arial"/>
          <w:sz w:val="20"/>
          <w:szCs w:val="20"/>
        </w:rPr>
        <w:t>/202</w:t>
      </w:r>
      <w:r w:rsidR="001C3019">
        <w:rPr>
          <w:rFonts w:cs="Arial"/>
          <w:sz w:val="20"/>
          <w:szCs w:val="20"/>
        </w:rPr>
        <w:t>6-S</w:t>
      </w:r>
      <w:r w:rsidRPr="00833479">
        <w:rPr>
          <w:rFonts w:cs="Arial"/>
          <w:sz w:val="20"/>
          <w:szCs w:val="20"/>
        </w:rPr>
        <w:t xml:space="preserve"> izdanega s strani podjetja </w:t>
      </w:r>
      <w:r w:rsidR="00F943DF" w:rsidRPr="00F943DF">
        <w:rPr>
          <w:rFonts w:cs="Arial"/>
          <w:sz w:val="20"/>
          <w:szCs w:val="20"/>
        </w:rPr>
        <w:t>Javno podjetje Snaga, podjetje za ravnanje z odpadki in druge komunalne storitve, d.o.o.</w:t>
      </w:r>
    </w:p>
    <w:p w14:paraId="743071A9" w14:textId="77777777" w:rsidR="00E742E7" w:rsidRPr="00833479" w:rsidRDefault="00E742E7" w:rsidP="00E742E7">
      <w:pPr>
        <w:rPr>
          <w:rFonts w:cs="Arial"/>
          <w:sz w:val="20"/>
          <w:szCs w:val="20"/>
        </w:rPr>
      </w:pPr>
    </w:p>
    <w:p w14:paraId="018555D0" w14:textId="77777777" w:rsidR="00E742E7" w:rsidRPr="00833479" w:rsidRDefault="00E742E7" w:rsidP="00E742E7">
      <w:pPr>
        <w:rPr>
          <w:rFonts w:cs="Arial"/>
          <w:sz w:val="20"/>
          <w:szCs w:val="20"/>
        </w:rPr>
      </w:pPr>
    </w:p>
    <w:p w14:paraId="7339B1F3" w14:textId="77777777" w:rsidR="00E742E7" w:rsidRPr="00833479" w:rsidRDefault="00E742E7" w:rsidP="00E742E7">
      <w:pPr>
        <w:rPr>
          <w:rFonts w:cs="Arial"/>
          <w:sz w:val="20"/>
          <w:szCs w:val="20"/>
        </w:rPr>
      </w:pPr>
    </w:p>
    <w:p w14:paraId="076CA99F" w14:textId="77777777" w:rsidR="00E742E7" w:rsidRPr="00833479" w:rsidRDefault="00E742E7" w:rsidP="00E742E7">
      <w:pPr>
        <w:rPr>
          <w:rFonts w:cs="Arial"/>
          <w:sz w:val="20"/>
          <w:szCs w:val="20"/>
        </w:rPr>
      </w:pPr>
    </w:p>
    <w:p w14:paraId="6EB3FED1" w14:textId="77777777" w:rsidR="00E742E7" w:rsidRPr="00833479" w:rsidRDefault="00E742E7" w:rsidP="00E742E7">
      <w:pPr>
        <w:rPr>
          <w:rFonts w:cs="Arial"/>
          <w:sz w:val="20"/>
          <w:szCs w:val="20"/>
        </w:rPr>
      </w:pPr>
    </w:p>
    <w:p w14:paraId="0A4391C3" w14:textId="77777777" w:rsidR="00E742E7" w:rsidRPr="00833479" w:rsidRDefault="00E742E7" w:rsidP="00E742E7">
      <w:pPr>
        <w:jc w:val="center"/>
        <w:rPr>
          <w:rFonts w:cs="Arial"/>
          <w:sz w:val="20"/>
          <w:szCs w:val="20"/>
        </w:rPr>
      </w:pPr>
      <w:r w:rsidRPr="00833479">
        <w:rPr>
          <w:rFonts w:cs="Arial"/>
          <w:sz w:val="20"/>
          <w:szCs w:val="20"/>
        </w:rPr>
        <w:t>Številka javnega naročila</w:t>
      </w:r>
    </w:p>
    <w:p w14:paraId="5D3BA6CD" w14:textId="50FE160A" w:rsidR="00E742E7" w:rsidRPr="00833479" w:rsidRDefault="00F54231" w:rsidP="00E742E7">
      <w:pPr>
        <w:jc w:val="center"/>
        <w:rPr>
          <w:rFonts w:cs="Arial"/>
          <w:sz w:val="20"/>
          <w:szCs w:val="20"/>
        </w:rPr>
      </w:pPr>
      <w:r w:rsidRPr="00F54231">
        <w:rPr>
          <w:rFonts w:cs="Arial"/>
          <w:sz w:val="20"/>
          <w:szCs w:val="20"/>
        </w:rPr>
        <w:t>JN-0037/2026</w:t>
      </w:r>
    </w:p>
    <w:p w14:paraId="40DF8C09" w14:textId="0C03F097" w:rsidR="00E742E7" w:rsidRPr="00833479" w:rsidRDefault="00E742E7" w:rsidP="00E742E7">
      <w:pPr>
        <w:rPr>
          <w:rFonts w:cs="Arial"/>
          <w:color w:val="auto"/>
          <w:sz w:val="20"/>
          <w:szCs w:val="20"/>
        </w:rPr>
      </w:pPr>
      <w:r w:rsidRPr="00833479">
        <w:rPr>
          <w:sz w:val="20"/>
          <w:szCs w:val="20"/>
        </w:rPr>
        <w:br w:type="page"/>
      </w:r>
      <w:bookmarkStart w:id="1" w:name="zacetekGlava"/>
      <w:bookmarkEnd w:id="1"/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40"/>
      </w:tblGrid>
      <w:tr w:rsidR="00E742E7" w:rsidRPr="00833479" w14:paraId="780B7E15" w14:textId="77777777"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0C0AE9" w14:textId="77777777" w:rsidR="00E742E7" w:rsidRPr="00833479" w:rsidRDefault="00E742E7">
            <w:pPr>
              <w:rPr>
                <w:rFonts w:cs="Times New Roman"/>
                <w:b/>
                <w:sz w:val="20"/>
                <w:szCs w:val="20"/>
              </w:rPr>
            </w:pPr>
            <w:r w:rsidRPr="00833479">
              <w:rPr>
                <w:b/>
                <w:sz w:val="20"/>
                <w:szCs w:val="20"/>
              </w:rPr>
              <w:lastRenderedPageBreak/>
              <w:t>Obrazec št. 1</w:t>
            </w:r>
          </w:p>
        </w:tc>
      </w:tr>
    </w:tbl>
    <w:p w14:paraId="6D94ABD6" w14:textId="77777777" w:rsidR="00E742E7" w:rsidRPr="00833479" w:rsidRDefault="00E742E7" w:rsidP="00E742E7">
      <w:pPr>
        <w:jc w:val="center"/>
        <w:rPr>
          <w:b/>
          <w:sz w:val="20"/>
          <w:szCs w:val="20"/>
        </w:rPr>
      </w:pPr>
      <w:r w:rsidRPr="00833479">
        <w:rPr>
          <w:b/>
          <w:sz w:val="20"/>
          <w:szCs w:val="20"/>
        </w:rPr>
        <w:t>PRIJAVA</w:t>
      </w:r>
    </w:p>
    <w:p w14:paraId="0ADBF36D" w14:textId="77777777" w:rsidR="00E742E7" w:rsidRPr="00833479" w:rsidRDefault="00E742E7" w:rsidP="00E742E7">
      <w:pPr>
        <w:rPr>
          <w:rFonts w:cs="Arial"/>
          <w:sz w:val="20"/>
          <w:szCs w:val="20"/>
        </w:rPr>
      </w:pPr>
    </w:p>
    <w:p w14:paraId="331662A8" w14:textId="0FF4BAF6" w:rsidR="00E742E7" w:rsidRPr="00833479" w:rsidRDefault="00E742E7" w:rsidP="00E742E7">
      <w:pPr>
        <w:rPr>
          <w:rFonts w:cs="Arial"/>
          <w:sz w:val="20"/>
          <w:szCs w:val="20"/>
        </w:rPr>
      </w:pPr>
      <w:r w:rsidRPr="00833479">
        <w:rPr>
          <w:rFonts w:cs="Arial"/>
          <w:sz w:val="20"/>
          <w:szCs w:val="20"/>
        </w:rPr>
        <w:t xml:space="preserve">Na osnovi javnega naročila št. </w:t>
      </w:r>
      <w:r w:rsidR="00F54231">
        <w:rPr>
          <w:rFonts w:cs="Arial"/>
          <w:sz w:val="20"/>
          <w:szCs w:val="20"/>
        </w:rPr>
        <w:t>JN-0037/2026</w:t>
      </w:r>
      <w:r w:rsidRPr="00833479">
        <w:rPr>
          <w:rFonts w:cs="Arial"/>
          <w:sz w:val="20"/>
          <w:szCs w:val="20"/>
        </w:rPr>
        <w:t xml:space="preserve"> po omejenem postopku z vzpostavitvijo dinamičnega nabavnega sistema, za »</w:t>
      </w:r>
      <w:r w:rsidR="00A50242" w:rsidRPr="00A50242">
        <w:rPr>
          <w:rFonts w:cs="Arial"/>
          <w:sz w:val="20"/>
          <w:szCs w:val="20"/>
        </w:rPr>
        <w:t>Finančni najem komunalnih vozil</w:t>
      </w:r>
      <w:r w:rsidRPr="00833479">
        <w:rPr>
          <w:rFonts w:cs="Arial"/>
          <w:sz w:val="20"/>
          <w:szCs w:val="20"/>
        </w:rPr>
        <w:t xml:space="preserve">« dajemo </w:t>
      </w:r>
      <w:r w:rsidR="001606EC">
        <w:rPr>
          <w:rFonts w:cs="Arial"/>
          <w:sz w:val="20"/>
          <w:szCs w:val="20"/>
        </w:rPr>
        <w:t>prijavo</w:t>
      </w:r>
      <w:r w:rsidRPr="00833479">
        <w:rPr>
          <w:rFonts w:cs="Arial"/>
          <w:sz w:val="20"/>
          <w:szCs w:val="20"/>
        </w:rPr>
        <w:t>, kot sledi (ustrezno obkrožiti):</w:t>
      </w:r>
    </w:p>
    <w:p w14:paraId="7CD39A7F" w14:textId="77777777" w:rsidR="00E742E7" w:rsidRPr="00833479" w:rsidRDefault="00E742E7" w:rsidP="00E742E7">
      <w:pPr>
        <w:rPr>
          <w:rFonts w:cs="Arial"/>
          <w:sz w:val="20"/>
          <w:szCs w:val="20"/>
        </w:rPr>
      </w:pPr>
    </w:p>
    <w:p w14:paraId="5CDB07AD" w14:textId="77777777" w:rsidR="00E742E7" w:rsidRPr="00833479" w:rsidRDefault="00E742E7" w:rsidP="00E742E7">
      <w:pPr>
        <w:numPr>
          <w:ilvl w:val="0"/>
          <w:numId w:val="11"/>
        </w:numPr>
        <w:spacing w:line="240" w:lineRule="auto"/>
        <w:rPr>
          <w:rFonts w:cs="Arial"/>
          <w:sz w:val="20"/>
          <w:szCs w:val="20"/>
        </w:rPr>
      </w:pPr>
      <w:r w:rsidRPr="00833479">
        <w:rPr>
          <w:rFonts w:cs="Arial"/>
          <w:b/>
          <w:sz w:val="20"/>
          <w:szCs w:val="20"/>
        </w:rPr>
        <w:t>Samostojna ponudba</w:t>
      </w:r>
      <w:r w:rsidRPr="00833479">
        <w:rPr>
          <w:rFonts w:cs="Arial"/>
          <w:sz w:val="20"/>
          <w:szCs w:val="20"/>
        </w:rPr>
        <w:t>, kot samostojen ponudnik;</w:t>
      </w:r>
    </w:p>
    <w:p w14:paraId="59C25655" w14:textId="77777777" w:rsidR="00E742E7" w:rsidRPr="00833479" w:rsidRDefault="00E742E7" w:rsidP="00E742E7">
      <w:pPr>
        <w:numPr>
          <w:ilvl w:val="0"/>
          <w:numId w:val="11"/>
        </w:numPr>
        <w:spacing w:line="240" w:lineRule="auto"/>
        <w:rPr>
          <w:rFonts w:cs="Arial"/>
          <w:sz w:val="20"/>
          <w:szCs w:val="20"/>
        </w:rPr>
      </w:pPr>
      <w:r w:rsidRPr="00833479">
        <w:rPr>
          <w:rFonts w:cs="Arial"/>
          <w:b/>
          <w:sz w:val="20"/>
          <w:szCs w:val="20"/>
        </w:rPr>
        <w:t xml:space="preserve">Skupna ponudba, </w:t>
      </w:r>
      <w:r w:rsidRPr="00833479">
        <w:rPr>
          <w:rFonts w:cs="Arial"/>
          <w:sz w:val="20"/>
          <w:szCs w:val="20"/>
        </w:rPr>
        <w:t>pri čemer</w:t>
      </w:r>
      <w:r w:rsidRPr="00833479">
        <w:rPr>
          <w:rFonts w:cs="Arial"/>
          <w:b/>
          <w:sz w:val="20"/>
          <w:szCs w:val="20"/>
        </w:rPr>
        <w:t xml:space="preserve"> </w:t>
      </w:r>
      <w:r w:rsidRPr="00833479">
        <w:rPr>
          <w:rFonts w:cs="Arial"/>
          <w:sz w:val="20"/>
          <w:szCs w:val="20"/>
        </w:rPr>
        <w:t>smo</w:t>
      </w:r>
      <w:r w:rsidRPr="00833479">
        <w:rPr>
          <w:rFonts w:cs="Arial"/>
          <w:b/>
          <w:sz w:val="20"/>
          <w:szCs w:val="20"/>
        </w:rPr>
        <w:t xml:space="preserve"> vodilni partner/sodelujoči partner</w:t>
      </w:r>
      <w:r w:rsidRPr="00833479">
        <w:rPr>
          <w:rFonts w:cs="Arial"/>
          <w:sz w:val="20"/>
          <w:szCs w:val="20"/>
        </w:rPr>
        <w:t xml:space="preserve"> (ustrezno obkrožiti);</w:t>
      </w:r>
    </w:p>
    <w:p w14:paraId="0F76D698" w14:textId="77777777" w:rsidR="00E742E7" w:rsidRPr="00833479" w:rsidRDefault="00E742E7" w:rsidP="00E742E7">
      <w:pPr>
        <w:numPr>
          <w:ilvl w:val="0"/>
          <w:numId w:val="11"/>
        </w:numPr>
        <w:spacing w:line="240" w:lineRule="auto"/>
        <w:rPr>
          <w:rFonts w:cs="Arial"/>
          <w:sz w:val="20"/>
          <w:szCs w:val="20"/>
        </w:rPr>
      </w:pPr>
      <w:r w:rsidRPr="00833479">
        <w:rPr>
          <w:rFonts w:cs="Arial"/>
          <w:b/>
          <w:sz w:val="20"/>
          <w:szCs w:val="20"/>
        </w:rPr>
        <w:t>Ponudba s podizvajalci</w:t>
      </w:r>
      <w:r w:rsidRPr="00833479">
        <w:rPr>
          <w:rFonts w:cs="Arial"/>
          <w:sz w:val="20"/>
          <w:szCs w:val="20"/>
        </w:rPr>
        <w:t>, kot samostojen ponudnik s podizvajalci.</w:t>
      </w:r>
    </w:p>
    <w:p w14:paraId="13FB6F2C" w14:textId="77777777" w:rsidR="001606EC" w:rsidRPr="00833479" w:rsidRDefault="001606EC" w:rsidP="00E742E7">
      <w:pPr>
        <w:rPr>
          <w:rFonts w:cs="Arial"/>
          <w:sz w:val="20"/>
          <w:szCs w:val="20"/>
        </w:rPr>
      </w:pPr>
    </w:p>
    <w:p w14:paraId="084C3D18" w14:textId="77777777" w:rsidR="00E742E7" w:rsidRPr="00833479" w:rsidRDefault="00E742E7" w:rsidP="00E742E7">
      <w:pPr>
        <w:rPr>
          <w:rFonts w:cs="Arial"/>
          <w:b/>
          <w:bCs/>
          <w:sz w:val="20"/>
          <w:szCs w:val="20"/>
        </w:rPr>
      </w:pPr>
      <w:r w:rsidRPr="00833479">
        <w:rPr>
          <w:rFonts w:cs="Arial"/>
          <w:b/>
          <w:bCs/>
          <w:sz w:val="20"/>
          <w:szCs w:val="20"/>
        </w:rPr>
        <w:t>1. PODATKI O PONUDNIKU (IN PARTNERJIH - v primeru skupne ponudbe)</w:t>
      </w:r>
    </w:p>
    <w:p w14:paraId="6FD06A67" w14:textId="77777777" w:rsidR="00E742E7" w:rsidRPr="00833479" w:rsidRDefault="00E742E7" w:rsidP="00E742E7">
      <w:pPr>
        <w:rPr>
          <w:rFonts w:cs="Arial"/>
          <w:sz w:val="20"/>
          <w:szCs w:val="20"/>
        </w:rPr>
      </w:pP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247"/>
        <w:gridCol w:w="5578"/>
      </w:tblGrid>
      <w:tr w:rsidR="00E742E7" w:rsidRPr="00833479" w14:paraId="761D381E" w14:textId="77777777">
        <w:trPr>
          <w:trHeight w:val="482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EE376" w14:textId="77777777" w:rsidR="00E742E7" w:rsidRPr="00833479" w:rsidRDefault="00E742E7">
            <w:pPr>
              <w:jc w:val="left"/>
              <w:rPr>
                <w:rFonts w:cs="Arial"/>
                <w:sz w:val="20"/>
                <w:szCs w:val="20"/>
              </w:rPr>
            </w:pPr>
            <w:r w:rsidRPr="00833479">
              <w:rPr>
                <w:rFonts w:cs="Arial"/>
                <w:sz w:val="20"/>
                <w:szCs w:val="20"/>
              </w:rPr>
              <w:t>POLNI NAZIV IN FIRMA PONUDNIKA: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8EB06" w14:textId="77777777" w:rsidR="00E742E7" w:rsidRPr="00833479" w:rsidRDefault="00E742E7">
            <w:pPr>
              <w:rPr>
                <w:rFonts w:cs="Arial"/>
                <w:sz w:val="20"/>
                <w:szCs w:val="20"/>
              </w:rPr>
            </w:pPr>
          </w:p>
        </w:tc>
      </w:tr>
      <w:tr w:rsidR="00E742E7" w:rsidRPr="00833479" w14:paraId="02F99280" w14:textId="77777777">
        <w:trPr>
          <w:trHeight w:val="482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EC92A" w14:textId="77777777" w:rsidR="00E742E7" w:rsidRPr="00833479" w:rsidRDefault="00E742E7">
            <w:pPr>
              <w:jc w:val="left"/>
              <w:rPr>
                <w:rFonts w:cs="Arial"/>
                <w:sz w:val="20"/>
                <w:szCs w:val="20"/>
              </w:rPr>
            </w:pPr>
            <w:r w:rsidRPr="00833479">
              <w:rPr>
                <w:rFonts w:cs="Arial"/>
                <w:sz w:val="20"/>
                <w:szCs w:val="20"/>
              </w:rPr>
              <w:t>NASLOV PONUDNIKA: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82A40" w14:textId="77777777" w:rsidR="00E742E7" w:rsidRPr="00833479" w:rsidRDefault="00E742E7">
            <w:pPr>
              <w:rPr>
                <w:rFonts w:cs="Arial"/>
                <w:sz w:val="20"/>
                <w:szCs w:val="20"/>
              </w:rPr>
            </w:pPr>
          </w:p>
        </w:tc>
      </w:tr>
      <w:tr w:rsidR="00E742E7" w:rsidRPr="00833479" w14:paraId="0E4081DA" w14:textId="77777777">
        <w:trPr>
          <w:trHeight w:val="482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5E349" w14:textId="77777777" w:rsidR="00E742E7" w:rsidRPr="00833479" w:rsidRDefault="00E742E7">
            <w:pPr>
              <w:jc w:val="left"/>
              <w:rPr>
                <w:rFonts w:cs="Arial"/>
                <w:sz w:val="20"/>
                <w:szCs w:val="20"/>
              </w:rPr>
            </w:pPr>
            <w:r w:rsidRPr="00833479">
              <w:rPr>
                <w:rFonts w:cs="Arial"/>
                <w:sz w:val="20"/>
                <w:szCs w:val="20"/>
              </w:rPr>
              <w:t>TELEFON: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D367F" w14:textId="77777777" w:rsidR="00E742E7" w:rsidRPr="00833479" w:rsidRDefault="00E742E7">
            <w:pPr>
              <w:rPr>
                <w:rFonts w:cs="Arial"/>
                <w:sz w:val="20"/>
                <w:szCs w:val="20"/>
              </w:rPr>
            </w:pPr>
          </w:p>
        </w:tc>
      </w:tr>
      <w:tr w:rsidR="00E742E7" w:rsidRPr="00833479" w14:paraId="06ECE08E" w14:textId="77777777">
        <w:trPr>
          <w:trHeight w:val="482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24842" w14:textId="77777777" w:rsidR="00E742E7" w:rsidRPr="00833479" w:rsidRDefault="00E742E7">
            <w:pPr>
              <w:jc w:val="left"/>
              <w:rPr>
                <w:rFonts w:cs="Arial"/>
                <w:sz w:val="20"/>
                <w:szCs w:val="20"/>
              </w:rPr>
            </w:pPr>
            <w:r w:rsidRPr="00833479">
              <w:rPr>
                <w:rFonts w:cs="Arial"/>
                <w:sz w:val="20"/>
                <w:szCs w:val="20"/>
              </w:rPr>
              <w:t>IDENTIFIKACIJSKA ŠTEVILKA ZA DDV: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AF16E" w14:textId="77777777" w:rsidR="00E742E7" w:rsidRPr="00833479" w:rsidRDefault="00E742E7">
            <w:pPr>
              <w:pStyle w:val="Glava"/>
              <w:tabs>
                <w:tab w:val="clear" w:pos="4536"/>
              </w:tabs>
              <w:rPr>
                <w:rFonts w:cs="Arial"/>
                <w:sz w:val="20"/>
                <w:szCs w:val="20"/>
              </w:rPr>
            </w:pPr>
          </w:p>
        </w:tc>
      </w:tr>
      <w:tr w:rsidR="00E742E7" w:rsidRPr="00833479" w14:paraId="32036B86" w14:textId="77777777">
        <w:trPr>
          <w:trHeight w:val="482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F6806" w14:textId="77777777" w:rsidR="00E742E7" w:rsidRPr="00833479" w:rsidRDefault="00E742E7">
            <w:pPr>
              <w:jc w:val="left"/>
              <w:rPr>
                <w:rFonts w:cs="Arial"/>
                <w:sz w:val="20"/>
                <w:szCs w:val="20"/>
              </w:rPr>
            </w:pPr>
            <w:r w:rsidRPr="00833479">
              <w:rPr>
                <w:rFonts w:cs="Arial"/>
                <w:sz w:val="20"/>
                <w:szCs w:val="20"/>
              </w:rPr>
              <w:t>MATIČNA ŠTEVILKA: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6901C" w14:textId="77777777" w:rsidR="00E742E7" w:rsidRPr="00833479" w:rsidRDefault="00E742E7">
            <w:pPr>
              <w:rPr>
                <w:rFonts w:cs="Arial"/>
                <w:sz w:val="20"/>
                <w:szCs w:val="20"/>
              </w:rPr>
            </w:pPr>
          </w:p>
        </w:tc>
      </w:tr>
      <w:tr w:rsidR="00E742E7" w:rsidRPr="00833479" w14:paraId="71DB0D69" w14:textId="77777777">
        <w:trPr>
          <w:trHeight w:val="482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0B624" w14:textId="77777777" w:rsidR="00E742E7" w:rsidRPr="00833479" w:rsidRDefault="00E742E7">
            <w:pPr>
              <w:jc w:val="left"/>
              <w:rPr>
                <w:rFonts w:cs="Arial"/>
                <w:sz w:val="20"/>
                <w:szCs w:val="20"/>
              </w:rPr>
            </w:pPr>
            <w:r w:rsidRPr="00833479">
              <w:rPr>
                <w:rFonts w:cs="Arial"/>
                <w:sz w:val="20"/>
                <w:szCs w:val="20"/>
              </w:rPr>
              <w:t>ŠT. TRR-ja IN BANKA: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86156" w14:textId="77777777" w:rsidR="00E742E7" w:rsidRPr="00833479" w:rsidRDefault="00E742E7">
            <w:pPr>
              <w:rPr>
                <w:rFonts w:cs="Arial"/>
                <w:sz w:val="20"/>
                <w:szCs w:val="20"/>
              </w:rPr>
            </w:pPr>
          </w:p>
        </w:tc>
      </w:tr>
      <w:tr w:rsidR="00E742E7" w:rsidRPr="00833479" w14:paraId="7F55A428" w14:textId="77777777">
        <w:trPr>
          <w:trHeight w:val="482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E6802" w14:textId="10715C59" w:rsidR="00E742E7" w:rsidRPr="00833479" w:rsidRDefault="00B55888">
            <w:pPr>
              <w:jc w:val="left"/>
              <w:rPr>
                <w:rFonts w:cs="Arial"/>
                <w:sz w:val="20"/>
                <w:szCs w:val="20"/>
              </w:rPr>
            </w:pPr>
            <w:r w:rsidRPr="00833479">
              <w:rPr>
                <w:rFonts w:cs="Arial"/>
                <w:sz w:val="20"/>
                <w:szCs w:val="20"/>
              </w:rPr>
              <w:t>ZAKONITI ZASTOPNIKI: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9001A" w14:textId="77777777" w:rsidR="00E742E7" w:rsidRPr="00833479" w:rsidRDefault="00E742E7">
            <w:pPr>
              <w:rPr>
                <w:rFonts w:cs="Arial"/>
                <w:sz w:val="20"/>
                <w:szCs w:val="20"/>
              </w:rPr>
            </w:pPr>
          </w:p>
        </w:tc>
      </w:tr>
      <w:tr w:rsidR="00E742E7" w:rsidRPr="00833479" w14:paraId="3B8C96A0" w14:textId="77777777">
        <w:trPr>
          <w:trHeight w:val="482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79403" w14:textId="510FAD3D" w:rsidR="00E742E7" w:rsidRPr="00833479" w:rsidRDefault="00B55888">
            <w:pPr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KONTAKTNA OSEBA (ime, priimek, e-naslov):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5E5C5" w14:textId="77777777" w:rsidR="00E742E7" w:rsidRPr="00833479" w:rsidRDefault="00E742E7">
            <w:pPr>
              <w:rPr>
                <w:rFonts w:cs="Arial"/>
                <w:sz w:val="20"/>
                <w:szCs w:val="20"/>
              </w:rPr>
            </w:pPr>
          </w:p>
        </w:tc>
      </w:tr>
      <w:tr w:rsidR="00E742E7" w:rsidRPr="00833479" w14:paraId="48334E76" w14:textId="77777777">
        <w:trPr>
          <w:trHeight w:val="482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B4CB9" w14:textId="77777777" w:rsidR="00E742E7" w:rsidRPr="00833479" w:rsidRDefault="00E742E7">
            <w:pPr>
              <w:jc w:val="left"/>
              <w:rPr>
                <w:rFonts w:cs="Arial"/>
                <w:sz w:val="20"/>
                <w:szCs w:val="20"/>
              </w:rPr>
            </w:pPr>
            <w:r w:rsidRPr="00833479">
              <w:rPr>
                <w:rFonts w:cs="Arial"/>
                <w:sz w:val="20"/>
                <w:szCs w:val="20"/>
              </w:rPr>
              <w:t>PONUDNIK JE MSP – kot je opredeljeno v Priporočilu Komisije 2003/361/ES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B0B74" w14:textId="77777777" w:rsidR="00E742E7" w:rsidRPr="00833479" w:rsidRDefault="00E742E7">
            <w:pPr>
              <w:rPr>
                <w:rStyle w:val="Sprotnaopomba-sklic"/>
                <w:rFonts w:eastAsia="Calibri" w:cs="Times New Roman"/>
                <w:color w:val="FFFFFF"/>
                <w:sz w:val="20"/>
                <w:szCs w:val="20"/>
              </w:rPr>
            </w:pPr>
            <w:r w:rsidRPr="00833479">
              <w:rPr>
                <w:sz w:val="20"/>
                <w:szCs w:val="20"/>
              </w:rPr>
              <w:t>DA                    NE</w:t>
            </w:r>
          </w:p>
        </w:tc>
      </w:tr>
    </w:tbl>
    <w:p w14:paraId="7355DF3A" w14:textId="77777777" w:rsidR="00E742E7" w:rsidRPr="00833479" w:rsidRDefault="00E742E7" w:rsidP="00E742E7">
      <w:pPr>
        <w:rPr>
          <w:rFonts w:eastAsia="Calibri" w:cs="Arial"/>
          <w:color w:val="auto"/>
          <w:sz w:val="20"/>
          <w:szCs w:val="20"/>
          <w:lang w:eastAsia="en-US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2"/>
        <w:gridCol w:w="2055"/>
        <w:gridCol w:w="3557"/>
      </w:tblGrid>
      <w:tr w:rsidR="00E742E7" w:rsidRPr="00833479" w14:paraId="0863F060" w14:textId="77777777" w:rsidTr="001606EC">
        <w:tc>
          <w:tcPr>
            <w:tcW w:w="3412" w:type="dxa"/>
            <w:hideMark/>
          </w:tcPr>
          <w:p w14:paraId="4F200E6D" w14:textId="77777777" w:rsidR="00E742E7" w:rsidRPr="00833479" w:rsidRDefault="00E742E7">
            <w:pPr>
              <w:jc w:val="center"/>
              <w:rPr>
                <w:rFonts w:cs="Arial"/>
                <w:sz w:val="20"/>
                <w:szCs w:val="20"/>
              </w:rPr>
            </w:pPr>
            <w:r w:rsidRPr="00833479">
              <w:rPr>
                <w:rFonts w:cs="Arial"/>
                <w:sz w:val="20"/>
                <w:szCs w:val="20"/>
              </w:rPr>
              <w:t>Datum in kraj:</w:t>
            </w:r>
          </w:p>
        </w:tc>
        <w:tc>
          <w:tcPr>
            <w:tcW w:w="2055" w:type="dxa"/>
          </w:tcPr>
          <w:p w14:paraId="1BD640F2" w14:textId="77777777" w:rsidR="00E742E7" w:rsidRPr="00833479" w:rsidRDefault="00E742E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557" w:type="dxa"/>
            <w:hideMark/>
          </w:tcPr>
          <w:p w14:paraId="0586331F" w14:textId="77777777" w:rsidR="00E742E7" w:rsidRPr="00833479" w:rsidRDefault="00E742E7">
            <w:pPr>
              <w:jc w:val="center"/>
              <w:rPr>
                <w:rFonts w:cs="Arial"/>
                <w:sz w:val="20"/>
                <w:szCs w:val="20"/>
              </w:rPr>
            </w:pPr>
            <w:r w:rsidRPr="00833479">
              <w:rPr>
                <w:rFonts w:cs="Arial"/>
                <w:sz w:val="20"/>
                <w:szCs w:val="20"/>
              </w:rPr>
              <w:t>Podpis odgovorne osebe:</w:t>
            </w:r>
          </w:p>
        </w:tc>
      </w:tr>
      <w:tr w:rsidR="00E742E7" w:rsidRPr="00833479" w14:paraId="1DE88715" w14:textId="77777777" w:rsidTr="001606EC"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094A9E" w14:textId="77777777" w:rsidR="00E742E7" w:rsidRPr="00833479" w:rsidRDefault="00E742E7">
            <w:pPr>
              <w:jc w:val="center"/>
              <w:rPr>
                <w:rFonts w:cs="Arial"/>
                <w:sz w:val="20"/>
                <w:szCs w:val="20"/>
              </w:rPr>
            </w:pPr>
          </w:p>
          <w:p w14:paraId="688094FE" w14:textId="77777777" w:rsidR="00E742E7" w:rsidRPr="00833479" w:rsidRDefault="00E742E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55" w:type="dxa"/>
          </w:tcPr>
          <w:p w14:paraId="27E0CF62" w14:textId="77777777" w:rsidR="00E742E7" w:rsidRPr="00833479" w:rsidRDefault="00E742E7">
            <w:pPr>
              <w:rPr>
                <w:rFonts w:cs="Times New Roman"/>
                <w:color w:val="FFFFFF"/>
                <w:sz w:val="20"/>
                <w:szCs w:val="20"/>
              </w:rPr>
            </w:pPr>
          </w:p>
          <w:p w14:paraId="7680A6C9" w14:textId="77777777" w:rsidR="00E742E7" w:rsidRPr="00833479" w:rsidRDefault="00E742E7">
            <w:pPr>
              <w:rPr>
                <w:rFonts w:cs="Arial"/>
                <w:sz w:val="20"/>
                <w:szCs w:val="20"/>
              </w:rPr>
            </w:pPr>
            <w:r w:rsidRPr="00833479">
              <w:rPr>
                <w:rStyle w:val="Sprotnaopomba-sklic"/>
                <w:rFonts w:eastAsia="Calibri"/>
                <w:color w:val="FFFFFF"/>
                <w:sz w:val="20"/>
                <w:szCs w:val="20"/>
              </w:rPr>
              <w:footnoteReference w:id="1"/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8B5219" w14:textId="77777777" w:rsidR="00E742E7" w:rsidRPr="00833479" w:rsidRDefault="00E742E7">
            <w:pPr>
              <w:jc w:val="center"/>
              <w:rPr>
                <w:rFonts w:cs="Arial"/>
                <w:sz w:val="20"/>
                <w:szCs w:val="20"/>
              </w:rPr>
            </w:pPr>
          </w:p>
          <w:p w14:paraId="3BD96445" w14:textId="77777777" w:rsidR="00E742E7" w:rsidRPr="00833479" w:rsidRDefault="00E742E7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73078668" w14:textId="22962B40" w:rsidR="00E742E7" w:rsidRPr="00833479" w:rsidRDefault="00E742E7" w:rsidP="00E742E7">
      <w:pPr>
        <w:rPr>
          <w:rFonts w:cs="Arial"/>
          <w:color w:val="auto"/>
          <w:sz w:val="20"/>
          <w:szCs w:val="20"/>
        </w:rPr>
      </w:pPr>
    </w:p>
    <w:p w14:paraId="64CD6C4A" w14:textId="7E70C3B7" w:rsidR="00E742E7" w:rsidRPr="00833479" w:rsidRDefault="00E742E7" w:rsidP="00E742E7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sz w:val="20"/>
          <w:szCs w:val="20"/>
        </w:rPr>
      </w:pPr>
    </w:p>
    <w:tbl>
      <w:tblPr>
        <w:tblW w:w="0" w:type="auto"/>
        <w:tblInd w:w="108" w:type="dxa"/>
        <w:tblBorders>
          <w:insideH w:val="single" w:sz="4" w:space="0" w:color="000000"/>
          <w:insideV w:val="single" w:sz="4" w:space="0" w:color="000000"/>
        </w:tblBorders>
        <w:tblCellMar>
          <w:right w:w="0" w:type="dxa"/>
        </w:tblCellMar>
        <w:tblLook w:val="01E0" w:firstRow="1" w:lastRow="1" w:firstColumn="1" w:lastColumn="1" w:noHBand="0" w:noVBand="0"/>
      </w:tblPr>
      <w:tblGrid>
        <w:gridCol w:w="1632"/>
      </w:tblGrid>
      <w:tr w:rsidR="00E742E7" w:rsidRPr="00833479" w14:paraId="641014E7" w14:textId="77777777"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03723" w14:textId="2F55F5BE" w:rsidR="00E742E7" w:rsidRPr="00833479" w:rsidRDefault="00E742E7">
            <w:pPr>
              <w:rPr>
                <w:b/>
                <w:color w:val="auto"/>
                <w:sz w:val="20"/>
                <w:szCs w:val="20"/>
              </w:rPr>
            </w:pPr>
            <w:r w:rsidRPr="00833479">
              <w:rPr>
                <w:b/>
                <w:sz w:val="20"/>
                <w:szCs w:val="20"/>
              </w:rPr>
              <w:t xml:space="preserve">Obrazec št. </w:t>
            </w:r>
            <w:r w:rsidR="001C3019">
              <w:rPr>
                <w:b/>
                <w:sz w:val="20"/>
                <w:szCs w:val="20"/>
              </w:rPr>
              <w:t>2</w:t>
            </w:r>
          </w:p>
        </w:tc>
      </w:tr>
    </w:tbl>
    <w:p w14:paraId="62C92F65" w14:textId="77777777" w:rsidR="00E742E7" w:rsidRPr="00833479" w:rsidRDefault="00E742E7" w:rsidP="00E742E7">
      <w:pPr>
        <w:rPr>
          <w:rFonts w:cs="Arial"/>
          <w:sz w:val="20"/>
          <w:szCs w:val="20"/>
        </w:rPr>
      </w:pPr>
    </w:p>
    <w:p w14:paraId="5B2C3106" w14:textId="77777777" w:rsidR="00E742E7" w:rsidRPr="00833479" w:rsidRDefault="00E742E7" w:rsidP="00E742E7">
      <w:pPr>
        <w:ind w:left="454" w:hanging="454"/>
        <w:jc w:val="center"/>
        <w:rPr>
          <w:rFonts w:cs="Arial"/>
          <w:b/>
          <w:sz w:val="20"/>
          <w:szCs w:val="20"/>
        </w:rPr>
      </w:pPr>
      <w:r w:rsidRPr="00833479">
        <w:rPr>
          <w:rFonts w:cs="Arial"/>
          <w:b/>
          <w:sz w:val="20"/>
          <w:szCs w:val="20"/>
        </w:rPr>
        <w:t>PODATKI O PODIZVAJALCU</w:t>
      </w:r>
    </w:p>
    <w:p w14:paraId="3E4F0BC8" w14:textId="77777777" w:rsidR="00E742E7" w:rsidRPr="00833479" w:rsidRDefault="00E742E7" w:rsidP="00E742E7">
      <w:pPr>
        <w:rPr>
          <w:rFonts w:cs="Arial"/>
          <w:sz w:val="20"/>
          <w:szCs w:val="20"/>
        </w:rPr>
      </w:pPr>
      <w:bookmarkStart w:id="2" w:name="_Hlk130558850"/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247"/>
        <w:gridCol w:w="5578"/>
      </w:tblGrid>
      <w:tr w:rsidR="00E742E7" w:rsidRPr="00833479" w14:paraId="218D093E" w14:textId="77777777">
        <w:trPr>
          <w:trHeight w:val="482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3D3E4" w14:textId="77777777" w:rsidR="00E742E7" w:rsidRPr="00833479" w:rsidRDefault="00E742E7">
            <w:pPr>
              <w:jc w:val="left"/>
              <w:rPr>
                <w:rFonts w:cs="Arial"/>
                <w:sz w:val="20"/>
                <w:szCs w:val="20"/>
              </w:rPr>
            </w:pPr>
            <w:r w:rsidRPr="00833479">
              <w:rPr>
                <w:rFonts w:cs="Arial"/>
                <w:sz w:val="20"/>
                <w:szCs w:val="20"/>
              </w:rPr>
              <w:t>POLNI NAZIV IN FIRMA PODIZVAJALCA: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4C2AB" w14:textId="77777777" w:rsidR="00E742E7" w:rsidRPr="00833479" w:rsidRDefault="00E742E7">
            <w:pPr>
              <w:rPr>
                <w:rFonts w:cs="Arial"/>
                <w:sz w:val="20"/>
                <w:szCs w:val="20"/>
              </w:rPr>
            </w:pPr>
          </w:p>
        </w:tc>
      </w:tr>
      <w:tr w:rsidR="00E742E7" w:rsidRPr="00833479" w14:paraId="60F128FD" w14:textId="77777777">
        <w:trPr>
          <w:trHeight w:val="482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85150" w14:textId="77777777" w:rsidR="00E742E7" w:rsidRPr="00833479" w:rsidRDefault="00E742E7">
            <w:pPr>
              <w:jc w:val="left"/>
              <w:rPr>
                <w:rFonts w:cs="Arial"/>
                <w:sz w:val="20"/>
                <w:szCs w:val="20"/>
              </w:rPr>
            </w:pPr>
            <w:r w:rsidRPr="00833479">
              <w:rPr>
                <w:rFonts w:cs="Arial"/>
                <w:sz w:val="20"/>
                <w:szCs w:val="20"/>
              </w:rPr>
              <w:t>NASLOV PODIZVAJALCA: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42FF8" w14:textId="77777777" w:rsidR="00E742E7" w:rsidRPr="00833479" w:rsidRDefault="00E742E7">
            <w:pPr>
              <w:rPr>
                <w:rFonts w:cs="Arial"/>
                <w:sz w:val="20"/>
                <w:szCs w:val="20"/>
              </w:rPr>
            </w:pPr>
          </w:p>
        </w:tc>
      </w:tr>
      <w:tr w:rsidR="00E742E7" w:rsidRPr="00833479" w14:paraId="4AA1E722" w14:textId="77777777">
        <w:trPr>
          <w:trHeight w:val="482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E6155" w14:textId="77777777" w:rsidR="00E742E7" w:rsidRPr="00833479" w:rsidRDefault="00E742E7">
            <w:pPr>
              <w:jc w:val="left"/>
              <w:rPr>
                <w:rFonts w:cs="Arial"/>
                <w:sz w:val="20"/>
                <w:szCs w:val="20"/>
              </w:rPr>
            </w:pPr>
            <w:r w:rsidRPr="00833479">
              <w:rPr>
                <w:rFonts w:cs="Arial"/>
                <w:sz w:val="20"/>
                <w:szCs w:val="20"/>
              </w:rPr>
              <w:t>KONTAKTNA OSEBA: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8B12E" w14:textId="77777777" w:rsidR="00E742E7" w:rsidRPr="00833479" w:rsidRDefault="00E742E7">
            <w:pPr>
              <w:rPr>
                <w:rFonts w:cs="Arial"/>
                <w:sz w:val="20"/>
                <w:szCs w:val="20"/>
              </w:rPr>
            </w:pPr>
          </w:p>
        </w:tc>
      </w:tr>
      <w:tr w:rsidR="00E742E7" w:rsidRPr="00833479" w14:paraId="42B45ACF" w14:textId="77777777">
        <w:trPr>
          <w:trHeight w:val="482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CF0BF" w14:textId="77777777" w:rsidR="00E742E7" w:rsidRPr="00833479" w:rsidRDefault="00E742E7">
            <w:pPr>
              <w:jc w:val="left"/>
              <w:rPr>
                <w:rFonts w:cs="Arial"/>
                <w:sz w:val="20"/>
                <w:szCs w:val="20"/>
              </w:rPr>
            </w:pPr>
            <w:r w:rsidRPr="00833479">
              <w:rPr>
                <w:rFonts w:cs="Arial"/>
                <w:sz w:val="20"/>
                <w:szCs w:val="20"/>
              </w:rPr>
              <w:t>ELEKTRONSKI NASLOV KONTAKTNE OSEBE: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CB0B9" w14:textId="77777777" w:rsidR="00E742E7" w:rsidRPr="00833479" w:rsidRDefault="00E742E7">
            <w:pPr>
              <w:rPr>
                <w:rFonts w:cs="Arial"/>
                <w:sz w:val="20"/>
                <w:szCs w:val="20"/>
              </w:rPr>
            </w:pPr>
          </w:p>
        </w:tc>
      </w:tr>
      <w:tr w:rsidR="00E742E7" w:rsidRPr="00833479" w14:paraId="51E4EDF3" w14:textId="77777777">
        <w:trPr>
          <w:trHeight w:val="482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C9A7B" w14:textId="77777777" w:rsidR="00E742E7" w:rsidRPr="00833479" w:rsidRDefault="00E742E7">
            <w:pPr>
              <w:jc w:val="left"/>
              <w:rPr>
                <w:rFonts w:cs="Arial"/>
                <w:sz w:val="20"/>
                <w:szCs w:val="20"/>
              </w:rPr>
            </w:pPr>
            <w:r w:rsidRPr="00833479">
              <w:rPr>
                <w:rFonts w:cs="Arial"/>
                <w:sz w:val="20"/>
                <w:szCs w:val="20"/>
              </w:rPr>
              <w:t>TELEFON: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F2E03" w14:textId="77777777" w:rsidR="00E742E7" w:rsidRPr="00833479" w:rsidRDefault="00E742E7">
            <w:pPr>
              <w:rPr>
                <w:rFonts w:cs="Arial"/>
                <w:sz w:val="20"/>
                <w:szCs w:val="20"/>
              </w:rPr>
            </w:pPr>
          </w:p>
        </w:tc>
      </w:tr>
      <w:tr w:rsidR="00E742E7" w:rsidRPr="00833479" w14:paraId="50A28179" w14:textId="77777777">
        <w:trPr>
          <w:trHeight w:val="482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95A58" w14:textId="77777777" w:rsidR="00E742E7" w:rsidRPr="00833479" w:rsidRDefault="00E742E7">
            <w:pPr>
              <w:jc w:val="left"/>
              <w:rPr>
                <w:rFonts w:cs="Arial"/>
                <w:sz w:val="20"/>
                <w:szCs w:val="20"/>
              </w:rPr>
            </w:pPr>
            <w:r w:rsidRPr="00833479">
              <w:rPr>
                <w:rFonts w:cs="Arial"/>
                <w:sz w:val="20"/>
                <w:szCs w:val="20"/>
              </w:rPr>
              <w:t>IDENTIFIKACIJSKA ŠTEVILKA ZA DDV: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BBE5A" w14:textId="77777777" w:rsidR="00E742E7" w:rsidRPr="00833479" w:rsidRDefault="00E742E7">
            <w:pPr>
              <w:rPr>
                <w:rFonts w:cs="Arial"/>
                <w:sz w:val="20"/>
                <w:szCs w:val="20"/>
              </w:rPr>
            </w:pPr>
          </w:p>
        </w:tc>
      </w:tr>
      <w:tr w:rsidR="00E742E7" w:rsidRPr="00833479" w14:paraId="4C85863D" w14:textId="77777777">
        <w:trPr>
          <w:trHeight w:val="482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DE5B0" w14:textId="77777777" w:rsidR="00E742E7" w:rsidRPr="00833479" w:rsidRDefault="00E742E7">
            <w:pPr>
              <w:jc w:val="left"/>
              <w:rPr>
                <w:rFonts w:cs="Arial"/>
                <w:sz w:val="20"/>
                <w:szCs w:val="20"/>
              </w:rPr>
            </w:pPr>
            <w:r w:rsidRPr="00833479">
              <w:rPr>
                <w:rFonts w:cs="Arial"/>
                <w:sz w:val="20"/>
                <w:szCs w:val="20"/>
              </w:rPr>
              <w:t>MATIČNA ŠTEVILKA: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1458A" w14:textId="77777777" w:rsidR="00E742E7" w:rsidRPr="00833479" w:rsidRDefault="00E742E7">
            <w:pPr>
              <w:rPr>
                <w:rFonts w:cs="Arial"/>
                <w:sz w:val="20"/>
                <w:szCs w:val="20"/>
              </w:rPr>
            </w:pPr>
          </w:p>
        </w:tc>
      </w:tr>
      <w:tr w:rsidR="00E742E7" w:rsidRPr="00833479" w14:paraId="3D006DC6" w14:textId="77777777">
        <w:trPr>
          <w:trHeight w:val="482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BBA76" w14:textId="77777777" w:rsidR="00E742E7" w:rsidRPr="00833479" w:rsidRDefault="00E742E7">
            <w:pPr>
              <w:jc w:val="left"/>
              <w:rPr>
                <w:rFonts w:cs="Arial"/>
                <w:sz w:val="20"/>
                <w:szCs w:val="20"/>
              </w:rPr>
            </w:pPr>
            <w:r w:rsidRPr="00833479">
              <w:rPr>
                <w:rFonts w:cs="Arial"/>
                <w:sz w:val="20"/>
                <w:szCs w:val="20"/>
              </w:rPr>
              <w:t>ŠT. TRR-ja in BANKA: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D14B6" w14:textId="77777777" w:rsidR="00E742E7" w:rsidRPr="00833479" w:rsidRDefault="00E742E7">
            <w:pPr>
              <w:rPr>
                <w:rFonts w:cs="Arial"/>
                <w:sz w:val="20"/>
                <w:szCs w:val="20"/>
              </w:rPr>
            </w:pPr>
          </w:p>
        </w:tc>
      </w:tr>
      <w:tr w:rsidR="00E742E7" w:rsidRPr="00833479" w14:paraId="6442A1F2" w14:textId="77777777">
        <w:trPr>
          <w:trHeight w:val="482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00EBC" w14:textId="77777777" w:rsidR="00E742E7" w:rsidRPr="00833479" w:rsidRDefault="00E742E7">
            <w:pPr>
              <w:jc w:val="left"/>
              <w:rPr>
                <w:rFonts w:cs="Arial"/>
                <w:sz w:val="20"/>
                <w:szCs w:val="20"/>
              </w:rPr>
            </w:pPr>
            <w:r w:rsidRPr="00833479">
              <w:rPr>
                <w:rFonts w:cs="Arial"/>
                <w:sz w:val="20"/>
                <w:szCs w:val="20"/>
              </w:rPr>
              <w:t>ODGOVORNA OSEBA ZA PODPIS POGODBE (z navedbo funkcije):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218EA" w14:textId="77777777" w:rsidR="00E742E7" w:rsidRPr="00833479" w:rsidRDefault="00E742E7">
            <w:pPr>
              <w:rPr>
                <w:rFonts w:cs="Arial"/>
                <w:sz w:val="20"/>
                <w:szCs w:val="20"/>
              </w:rPr>
            </w:pPr>
          </w:p>
        </w:tc>
      </w:tr>
      <w:tr w:rsidR="00E742E7" w:rsidRPr="00833479" w14:paraId="17FB2F7C" w14:textId="77777777">
        <w:trPr>
          <w:trHeight w:val="482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BB20E" w14:textId="77777777" w:rsidR="00E742E7" w:rsidRPr="00833479" w:rsidRDefault="00E742E7">
            <w:pPr>
              <w:jc w:val="left"/>
              <w:rPr>
                <w:rFonts w:cs="Arial"/>
                <w:sz w:val="20"/>
                <w:szCs w:val="20"/>
              </w:rPr>
            </w:pPr>
            <w:r w:rsidRPr="00833479">
              <w:rPr>
                <w:rFonts w:cs="Arial"/>
                <w:sz w:val="20"/>
                <w:szCs w:val="20"/>
              </w:rPr>
              <w:t>ZAKONITI ZASTOPNIKI PODIZVAJALCA: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AA790" w14:textId="77777777" w:rsidR="00E742E7" w:rsidRPr="00833479" w:rsidRDefault="00E742E7">
            <w:pPr>
              <w:rPr>
                <w:rFonts w:cs="Arial"/>
                <w:sz w:val="20"/>
                <w:szCs w:val="20"/>
              </w:rPr>
            </w:pPr>
          </w:p>
        </w:tc>
      </w:tr>
      <w:tr w:rsidR="00E742E7" w:rsidRPr="00833479" w14:paraId="5FB58DC9" w14:textId="77777777">
        <w:trPr>
          <w:trHeight w:val="482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9584E" w14:textId="77777777" w:rsidR="00E742E7" w:rsidRPr="00833479" w:rsidRDefault="00E742E7">
            <w:pPr>
              <w:jc w:val="left"/>
              <w:rPr>
                <w:rFonts w:cs="Arial"/>
                <w:sz w:val="20"/>
                <w:szCs w:val="20"/>
              </w:rPr>
            </w:pPr>
            <w:r w:rsidRPr="00833479">
              <w:rPr>
                <w:rFonts w:cs="Arial"/>
                <w:sz w:val="20"/>
                <w:szCs w:val="20"/>
              </w:rPr>
              <w:t>VRSTA DEL, KI JIH BO IZVEDEL PODIZVAJALEC: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D5AE9" w14:textId="77777777" w:rsidR="00E742E7" w:rsidRPr="00833479" w:rsidRDefault="00E742E7">
            <w:pPr>
              <w:rPr>
                <w:rFonts w:cs="Arial"/>
                <w:sz w:val="20"/>
                <w:szCs w:val="20"/>
              </w:rPr>
            </w:pPr>
          </w:p>
        </w:tc>
      </w:tr>
      <w:tr w:rsidR="00E742E7" w:rsidRPr="00833479" w14:paraId="4FBFAEDD" w14:textId="77777777">
        <w:trPr>
          <w:trHeight w:val="482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D3CA6" w14:textId="77777777" w:rsidR="00E742E7" w:rsidRPr="00833479" w:rsidRDefault="00E742E7">
            <w:pPr>
              <w:jc w:val="left"/>
              <w:rPr>
                <w:rFonts w:cs="Arial"/>
                <w:sz w:val="20"/>
                <w:szCs w:val="20"/>
              </w:rPr>
            </w:pPr>
            <w:r w:rsidRPr="00833479">
              <w:rPr>
                <w:rFonts w:cs="Arial"/>
                <w:sz w:val="20"/>
                <w:szCs w:val="20"/>
              </w:rPr>
              <w:t>DELEŽ DEL PODIZVAJALCA V %: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C83F9" w14:textId="77777777" w:rsidR="00E742E7" w:rsidRPr="00833479" w:rsidRDefault="00E742E7">
            <w:pPr>
              <w:rPr>
                <w:rFonts w:cs="Arial"/>
                <w:sz w:val="20"/>
                <w:szCs w:val="20"/>
              </w:rPr>
            </w:pPr>
          </w:p>
        </w:tc>
      </w:tr>
      <w:tr w:rsidR="00E742E7" w:rsidRPr="00833479" w14:paraId="7397BCF8" w14:textId="77777777">
        <w:trPr>
          <w:trHeight w:val="482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43219" w14:textId="77777777" w:rsidR="00E742E7" w:rsidRPr="00833479" w:rsidRDefault="00E742E7">
            <w:pPr>
              <w:jc w:val="left"/>
              <w:rPr>
                <w:rFonts w:cs="Arial"/>
                <w:sz w:val="20"/>
                <w:szCs w:val="20"/>
              </w:rPr>
            </w:pPr>
            <w:r w:rsidRPr="00833479">
              <w:rPr>
                <w:rFonts w:cs="Arial"/>
                <w:sz w:val="20"/>
                <w:szCs w:val="20"/>
              </w:rPr>
              <w:t>VREDNOST DEL PODIZVAJALCA:</w:t>
            </w:r>
          </w:p>
          <w:p w14:paraId="4122AC71" w14:textId="77777777" w:rsidR="00E742E7" w:rsidRPr="00833479" w:rsidRDefault="00E742E7">
            <w:pPr>
              <w:jc w:val="left"/>
              <w:rPr>
                <w:rFonts w:cs="Arial"/>
                <w:sz w:val="20"/>
                <w:szCs w:val="20"/>
              </w:rPr>
            </w:pPr>
            <w:r w:rsidRPr="00833479">
              <w:rPr>
                <w:rFonts w:cs="Arial"/>
                <w:sz w:val="20"/>
                <w:szCs w:val="20"/>
              </w:rPr>
              <w:t>(v EUR brez DDV)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E5034" w14:textId="77777777" w:rsidR="00E742E7" w:rsidRPr="00833479" w:rsidRDefault="00E742E7">
            <w:pPr>
              <w:rPr>
                <w:rFonts w:cs="Arial"/>
                <w:sz w:val="20"/>
                <w:szCs w:val="20"/>
              </w:rPr>
            </w:pPr>
          </w:p>
        </w:tc>
      </w:tr>
      <w:tr w:rsidR="00E742E7" w:rsidRPr="00833479" w14:paraId="4241518F" w14:textId="77777777">
        <w:trPr>
          <w:trHeight w:val="482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96D62" w14:textId="77777777" w:rsidR="00E742E7" w:rsidRPr="00833479" w:rsidRDefault="00E742E7">
            <w:pPr>
              <w:jc w:val="left"/>
              <w:rPr>
                <w:rFonts w:cs="Arial"/>
                <w:sz w:val="20"/>
                <w:szCs w:val="20"/>
              </w:rPr>
            </w:pPr>
            <w:r w:rsidRPr="00833479">
              <w:rPr>
                <w:rFonts w:cs="Arial"/>
                <w:sz w:val="20"/>
                <w:szCs w:val="20"/>
              </w:rPr>
              <w:t>KRAJ IZVEDBE DEL: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602AB" w14:textId="77777777" w:rsidR="00E742E7" w:rsidRPr="00833479" w:rsidRDefault="00E742E7">
            <w:pPr>
              <w:rPr>
                <w:rFonts w:cs="Arial"/>
                <w:sz w:val="20"/>
                <w:szCs w:val="20"/>
              </w:rPr>
            </w:pPr>
          </w:p>
        </w:tc>
      </w:tr>
      <w:bookmarkEnd w:id="2"/>
    </w:tbl>
    <w:p w14:paraId="37981994" w14:textId="77777777" w:rsidR="00E742E7" w:rsidRPr="00833479" w:rsidRDefault="00E742E7" w:rsidP="00E742E7">
      <w:pPr>
        <w:rPr>
          <w:rFonts w:cs="Arial"/>
          <w:sz w:val="20"/>
          <w:szCs w:val="20"/>
        </w:rPr>
      </w:pPr>
    </w:p>
    <w:p w14:paraId="611A0347" w14:textId="77777777" w:rsidR="00E742E7" w:rsidRPr="00833479" w:rsidRDefault="00E742E7" w:rsidP="00E742E7">
      <w:pPr>
        <w:rPr>
          <w:rFonts w:cs="Arial"/>
          <w:sz w:val="20"/>
          <w:szCs w:val="2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3"/>
        <w:gridCol w:w="2054"/>
        <w:gridCol w:w="3557"/>
      </w:tblGrid>
      <w:tr w:rsidR="00E742E7" w:rsidRPr="00833479" w14:paraId="10ABAB86" w14:textId="77777777">
        <w:tc>
          <w:tcPr>
            <w:tcW w:w="3430" w:type="dxa"/>
            <w:hideMark/>
          </w:tcPr>
          <w:p w14:paraId="3DFCA3B1" w14:textId="77777777" w:rsidR="00E742E7" w:rsidRPr="00833479" w:rsidRDefault="00E742E7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  <w:sz w:val="20"/>
                <w:szCs w:val="20"/>
              </w:rPr>
            </w:pPr>
            <w:r w:rsidRPr="00833479">
              <w:rPr>
                <w:rFonts w:cs="Arial"/>
                <w:sz w:val="20"/>
                <w:szCs w:val="20"/>
              </w:rPr>
              <w:t>Kraj in datum:</w:t>
            </w:r>
          </w:p>
        </w:tc>
        <w:tc>
          <w:tcPr>
            <w:tcW w:w="2067" w:type="dxa"/>
          </w:tcPr>
          <w:p w14:paraId="2020A288" w14:textId="77777777" w:rsidR="00E742E7" w:rsidRPr="00833479" w:rsidRDefault="00E742E7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573" w:type="dxa"/>
            <w:hideMark/>
          </w:tcPr>
          <w:p w14:paraId="1F07FE18" w14:textId="77777777" w:rsidR="00E742E7" w:rsidRPr="00833479" w:rsidRDefault="00E742E7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  <w:sz w:val="20"/>
                <w:szCs w:val="20"/>
              </w:rPr>
            </w:pPr>
            <w:r w:rsidRPr="00833479">
              <w:rPr>
                <w:rFonts w:cs="Arial"/>
                <w:sz w:val="20"/>
                <w:szCs w:val="20"/>
              </w:rPr>
              <w:t>Podpis podizvajalca:</w:t>
            </w:r>
          </w:p>
        </w:tc>
      </w:tr>
      <w:tr w:rsidR="00E742E7" w:rsidRPr="00833479" w14:paraId="00BCA357" w14:textId="77777777"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DFEE20" w14:textId="77777777" w:rsidR="00E742E7" w:rsidRPr="00833479" w:rsidRDefault="00E742E7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  <w:sz w:val="20"/>
                <w:szCs w:val="20"/>
              </w:rPr>
            </w:pPr>
          </w:p>
          <w:p w14:paraId="3DBF0F2D" w14:textId="77777777" w:rsidR="00E742E7" w:rsidRPr="00833479" w:rsidRDefault="00E742E7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67" w:type="dxa"/>
            <w:hideMark/>
          </w:tcPr>
          <w:p w14:paraId="65B60B1C" w14:textId="77777777" w:rsidR="00E742E7" w:rsidRPr="00833479" w:rsidRDefault="00E742E7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rPr>
                <w:rFonts w:cs="Arial"/>
                <w:color w:val="FFFFFF"/>
                <w:sz w:val="20"/>
                <w:szCs w:val="20"/>
              </w:rPr>
            </w:pPr>
            <w:r w:rsidRPr="00833479">
              <w:rPr>
                <w:rStyle w:val="Sprotnaopomba-sklic"/>
                <w:rFonts w:cs="Arial"/>
                <w:color w:val="FFFFFF"/>
                <w:sz w:val="20"/>
                <w:szCs w:val="20"/>
              </w:rPr>
              <w:footnoteReference w:id="2"/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D5223E" w14:textId="77777777" w:rsidR="00E742E7" w:rsidRPr="00833479" w:rsidRDefault="00E742E7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  <w:color w:val="auto"/>
                <w:sz w:val="20"/>
                <w:szCs w:val="20"/>
              </w:rPr>
            </w:pPr>
          </w:p>
          <w:p w14:paraId="728F5BAB" w14:textId="77777777" w:rsidR="00E742E7" w:rsidRPr="00833479" w:rsidRDefault="00E742E7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39582D69" w14:textId="24CD4F1B" w:rsidR="00E742E7" w:rsidRPr="00833479" w:rsidRDefault="00E742E7" w:rsidP="00E742E7">
      <w:pPr>
        <w:rPr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77"/>
      </w:tblGrid>
      <w:tr w:rsidR="00E742E7" w:rsidRPr="00833479" w14:paraId="614757D6" w14:textId="77777777">
        <w:tc>
          <w:tcPr>
            <w:tcW w:w="4077" w:type="dxa"/>
            <w:hideMark/>
          </w:tcPr>
          <w:p w14:paraId="06D2D523" w14:textId="77777777" w:rsidR="00E742E7" w:rsidRPr="00833479" w:rsidRDefault="00E742E7">
            <w:pPr>
              <w:rPr>
                <w:sz w:val="20"/>
                <w:szCs w:val="20"/>
              </w:rPr>
            </w:pPr>
            <w:r w:rsidRPr="00833479">
              <w:rPr>
                <w:sz w:val="20"/>
                <w:szCs w:val="20"/>
              </w:rPr>
              <w:t>Podizvajalec:</w:t>
            </w:r>
          </w:p>
        </w:tc>
      </w:tr>
      <w:tr w:rsidR="00E742E7" w:rsidRPr="00833479" w14:paraId="1ADCB092" w14:textId="77777777"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018875" w14:textId="77777777" w:rsidR="00E742E7" w:rsidRPr="00833479" w:rsidRDefault="00E742E7">
            <w:pPr>
              <w:rPr>
                <w:sz w:val="20"/>
                <w:szCs w:val="20"/>
              </w:rPr>
            </w:pPr>
          </w:p>
        </w:tc>
      </w:tr>
      <w:tr w:rsidR="00E742E7" w:rsidRPr="00833479" w14:paraId="6F9C1994" w14:textId="77777777">
        <w:tc>
          <w:tcPr>
            <w:tcW w:w="4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6E9022" w14:textId="77777777" w:rsidR="00E742E7" w:rsidRPr="00833479" w:rsidRDefault="00E742E7">
            <w:pPr>
              <w:rPr>
                <w:sz w:val="20"/>
                <w:szCs w:val="20"/>
              </w:rPr>
            </w:pPr>
          </w:p>
        </w:tc>
      </w:tr>
      <w:tr w:rsidR="00E742E7" w:rsidRPr="00833479" w14:paraId="32DD819C" w14:textId="77777777">
        <w:trPr>
          <w:trHeight w:val="227"/>
        </w:trPr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28E2991" w14:textId="77777777" w:rsidR="00E742E7" w:rsidRPr="00833479" w:rsidRDefault="00E742E7">
            <w:pPr>
              <w:jc w:val="center"/>
              <w:rPr>
                <w:sz w:val="20"/>
                <w:szCs w:val="20"/>
              </w:rPr>
            </w:pPr>
            <w:r w:rsidRPr="00833479">
              <w:rPr>
                <w:sz w:val="20"/>
                <w:szCs w:val="20"/>
              </w:rPr>
              <w:t>(naziv in naslov podizvajalca)</w:t>
            </w:r>
          </w:p>
        </w:tc>
      </w:tr>
    </w:tbl>
    <w:p w14:paraId="76C200A8" w14:textId="77777777" w:rsidR="00E742E7" w:rsidRPr="00833479" w:rsidRDefault="00E742E7" w:rsidP="00E742E7">
      <w:pPr>
        <w:rPr>
          <w:sz w:val="20"/>
          <w:szCs w:val="20"/>
          <w:lang w:eastAsia="en-US"/>
        </w:rPr>
      </w:pPr>
    </w:p>
    <w:p w14:paraId="0BA015B6" w14:textId="77777777" w:rsidR="00E742E7" w:rsidRPr="00833479" w:rsidRDefault="00E742E7" w:rsidP="00E742E7">
      <w:pPr>
        <w:rPr>
          <w:sz w:val="20"/>
          <w:szCs w:val="20"/>
        </w:rPr>
      </w:pPr>
    </w:p>
    <w:p w14:paraId="176D9128" w14:textId="77777777" w:rsidR="00E742E7" w:rsidRPr="00833479" w:rsidRDefault="00E742E7" w:rsidP="00E742E7">
      <w:pPr>
        <w:rPr>
          <w:sz w:val="20"/>
          <w:szCs w:val="20"/>
        </w:rPr>
      </w:pPr>
    </w:p>
    <w:p w14:paraId="61665B2F" w14:textId="77777777" w:rsidR="00E742E7" w:rsidRPr="00833479" w:rsidRDefault="00E742E7" w:rsidP="00E742E7">
      <w:pPr>
        <w:ind w:left="454" w:hanging="454"/>
        <w:jc w:val="center"/>
        <w:rPr>
          <w:b/>
          <w:sz w:val="20"/>
          <w:szCs w:val="20"/>
        </w:rPr>
      </w:pPr>
      <w:r w:rsidRPr="00833479">
        <w:rPr>
          <w:b/>
          <w:sz w:val="20"/>
          <w:szCs w:val="20"/>
        </w:rPr>
        <w:t xml:space="preserve">ZAHTEVA PODIZVAJALCA </w:t>
      </w:r>
      <w:r w:rsidRPr="00833479">
        <w:rPr>
          <w:b/>
          <w:iCs/>
          <w:sz w:val="20"/>
          <w:szCs w:val="20"/>
        </w:rPr>
        <w:t>ZA NEPOSREDNO PLAČILO IN SOGLASJE</w:t>
      </w:r>
    </w:p>
    <w:p w14:paraId="2EC507FF" w14:textId="77777777" w:rsidR="00E742E7" w:rsidRPr="00833479" w:rsidRDefault="00E742E7" w:rsidP="00E742E7">
      <w:pPr>
        <w:rPr>
          <w:sz w:val="20"/>
          <w:szCs w:val="20"/>
        </w:rPr>
      </w:pPr>
    </w:p>
    <w:p w14:paraId="57D08705" w14:textId="77777777" w:rsidR="00E742E7" w:rsidRPr="00833479" w:rsidRDefault="00E742E7" w:rsidP="00E742E7">
      <w:pPr>
        <w:rPr>
          <w:sz w:val="20"/>
          <w:szCs w:val="20"/>
        </w:rPr>
      </w:pPr>
    </w:p>
    <w:p w14:paraId="75D8AC4C" w14:textId="562C2967" w:rsidR="00E742E7" w:rsidRPr="00833479" w:rsidRDefault="00E742E7" w:rsidP="00E742E7">
      <w:pPr>
        <w:rPr>
          <w:sz w:val="20"/>
          <w:szCs w:val="20"/>
        </w:rPr>
      </w:pPr>
      <w:r w:rsidRPr="00833479">
        <w:rPr>
          <w:rFonts w:cs="Arial"/>
          <w:sz w:val="20"/>
          <w:szCs w:val="20"/>
        </w:rPr>
        <w:t xml:space="preserve">V skladu s petim odstavkom 94. člena </w:t>
      </w:r>
      <w:r w:rsidRPr="00833479">
        <w:rPr>
          <w:sz w:val="20"/>
          <w:szCs w:val="20"/>
        </w:rPr>
        <w:t xml:space="preserve">ZJN-3 </w:t>
      </w:r>
      <w:r w:rsidRPr="00833479">
        <w:rPr>
          <w:rFonts w:cs="Arial"/>
          <w:sz w:val="20"/>
          <w:szCs w:val="20"/>
        </w:rPr>
        <w:t xml:space="preserve">zahtevamo, da </w:t>
      </w:r>
      <w:r w:rsidRPr="00833479">
        <w:rPr>
          <w:sz w:val="20"/>
          <w:szCs w:val="20"/>
        </w:rPr>
        <w:t xml:space="preserve">naročnik </w:t>
      </w:r>
      <w:r w:rsidR="00F943DF" w:rsidRPr="00F943DF">
        <w:rPr>
          <w:sz w:val="20"/>
          <w:szCs w:val="20"/>
        </w:rPr>
        <w:t>Javno podjetje Snaga, d.o.o.</w:t>
      </w:r>
      <w:r w:rsidRPr="00833479">
        <w:rPr>
          <w:sz w:val="20"/>
          <w:szCs w:val="20"/>
        </w:rPr>
        <w:t xml:space="preserve">, </w:t>
      </w:r>
      <w:r w:rsidR="00F943DF" w:rsidRPr="00F943DF">
        <w:rPr>
          <w:sz w:val="20"/>
          <w:szCs w:val="20"/>
        </w:rPr>
        <w:t>Nasipna ulica 64, 2000 Maribor</w:t>
      </w:r>
      <w:r w:rsidR="00F943DF">
        <w:rPr>
          <w:sz w:val="20"/>
          <w:szCs w:val="20"/>
        </w:rPr>
        <w:t xml:space="preserve"> </w:t>
      </w:r>
      <w:r w:rsidRPr="00833479">
        <w:rPr>
          <w:sz w:val="20"/>
          <w:szCs w:val="20"/>
        </w:rPr>
        <w:t>na podlagi potrjenega računa oziroma situacije s strani ponudnika/glavnega izvajalca:</w:t>
      </w:r>
    </w:p>
    <w:tbl>
      <w:tblPr>
        <w:tblW w:w="0" w:type="auto"/>
        <w:tblInd w:w="10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16"/>
      </w:tblGrid>
      <w:tr w:rsidR="00E742E7" w:rsidRPr="00833479" w14:paraId="5FE40DA0" w14:textId="77777777">
        <w:tc>
          <w:tcPr>
            <w:tcW w:w="91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56C584" w14:textId="77777777" w:rsidR="00E742E7" w:rsidRPr="00833479" w:rsidRDefault="00E742E7">
            <w:pPr>
              <w:rPr>
                <w:sz w:val="20"/>
                <w:szCs w:val="20"/>
              </w:rPr>
            </w:pPr>
          </w:p>
        </w:tc>
      </w:tr>
    </w:tbl>
    <w:p w14:paraId="4AEBA790" w14:textId="69C48381" w:rsidR="00E742E7" w:rsidRPr="00833479" w:rsidRDefault="00E742E7" w:rsidP="00E742E7">
      <w:pPr>
        <w:rPr>
          <w:rFonts w:cs="Arial"/>
          <w:sz w:val="20"/>
          <w:szCs w:val="20"/>
          <w:lang w:eastAsia="en-US"/>
        </w:rPr>
      </w:pPr>
      <w:r w:rsidRPr="00833479">
        <w:rPr>
          <w:sz w:val="20"/>
          <w:szCs w:val="20"/>
        </w:rPr>
        <w:t>neposredno plačuje nam, kot podizvajalcu za javno naročilo »</w:t>
      </w:r>
      <w:r w:rsidR="00F943DF" w:rsidRPr="00F943DF">
        <w:rPr>
          <w:sz w:val="20"/>
          <w:szCs w:val="20"/>
        </w:rPr>
        <w:t>Finančni najem komunalnih vozil</w:t>
      </w:r>
      <w:r w:rsidRPr="00833479">
        <w:rPr>
          <w:sz w:val="20"/>
          <w:szCs w:val="20"/>
        </w:rPr>
        <w:t xml:space="preserve">«, </w:t>
      </w:r>
      <w:r w:rsidRPr="00833479">
        <w:rPr>
          <w:rFonts w:cs="Arial"/>
          <w:sz w:val="20"/>
          <w:szCs w:val="20"/>
        </w:rPr>
        <w:t>objavljenim na portalu javnih naročil pod število objave _______________, z dne _______________</w:t>
      </w:r>
      <w:r w:rsidRPr="00833479">
        <w:rPr>
          <w:sz w:val="20"/>
          <w:szCs w:val="20"/>
        </w:rPr>
        <w:t>.</w:t>
      </w:r>
    </w:p>
    <w:p w14:paraId="4D88237E" w14:textId="77777777" w:rsidR="00E742E7" w:rsidRPr="00833479" w:rsidRDefault="00E742E7" w:rsidP="00E742E7">
      <w:pPr>
        <w:rPr>
          <w:rFonts w:cs="Arial"/>
          <w:color w:val="auto"/>
          <w:sz w:val="20"/>
          <w:szCs w:val="20"/>
        </w:rPr>
      </w:pPr>
    </w:p>
    <w:p w14:paraId="7AC66CFD" w14:textId="77777777" w:rsidR="00E742E7" w:rsidRPr="00833479" w:rsidRDefault="00E742E7" w:rsidP="00E742E7">
      <w:pPr>
        <w:rPr>
          <w:rFonts w:cs="Arial"/>
          <w:sz w:val="20"/>
          <w:szCs w:val="20"/>
        </w:rPr>
      </w:pPr>
    </w:p>
    <w:p w14:paraId="29502C68" w14:textId="2FA0E2AC" w:rsidR="00E742E7" w:rsidRPr="00833479" w:rsidRDefault="00E742E7" w:rsidP="00E742E7">
      <w:pPr>
        <w:rPr>
          <w:rFonts w:cs="Times New Roman"/>
          <w:sz w:val="20"/>
          <w:szCs w:val="20"/>
        </w:rPr>
      </w:pPr>
      <w:r w:rsidRPr="00833479">
        <w:rPr>
          <w:sz w:val="20"/>
          <w:szCs w:val="20"/>
        </w:rPr>
        <w:t xml:space="preserve">Soglašamo, da naročnik </w:t>
      </w:r>
      <w:r w:rsidR="00F943DF" w:rsidRPr="00F943DF">
        <w:rPr>
          <w:sz w:val="20"/>
          <w:szCs w:val="20"/>
        </w:rPr>
        <w:t>Javno podjetje Snaga, d.o.o.</w:t>
      </w:r>
      <w:r w:rsidR="00F943DF">
        <w:rPr>
          <w:sz w:val="20"/>
          <w:szCs w:val="20"/>
        </w:rPr>
        <w:t xml:space="preserve">, </w:t>
      </w:r>
      <w:r w:rsidR="00F943DF" w:rsidRPr="00F943DF">
        <w:rPr>
          <w:rFonts w:cs="Arial"/>
          <w:sz w:val="20"/>
          <w:szCs w:val="20"/>
        </w:rPr>
        <w:t>Nasipna ulica 64, 2000 Maribor</w:t>
      </w:r>
      <w:r w:rsidRPr="00833479">
        <w:rPr>
          <w:rFonts w:cs="Arial"/>
          <w:sz w:val="20"/>
          <w:szCs w:val="20"/>
        </w:rPr>
        <w:t xml:space="preserve">, </w:t>
      </w:r>
      <w:r w:rsidRPr="00833479">
        <w:rPr>
          <w:sz w:val="20"/>
          <w:szCs w:val="20"/>
        </w:rPr>
        <w:t xml:space="preserve">na podlagi pogodbe ter v skladu </w:t>
      </w:r>
      <w:r w:rsidRPr="00833479">
        <w:rPr>
          <w:rFonts w:cs="Arial"/>
          <w:sz w:val="20"/>
          <w:szCs w:val="20"/>
        </w:rPr>
        <w:t>s petim odstavkom 94. člena</w:t>
      </w:r>
      <w:r w:rsidRPr="00833479">
        <w:rPr>
          <w:sz w:val="20"/>
          <w:szCs w:val="20"/>
        </w:rPr>
        <w:t xml:space="preserve"> </w:t>
      </w:r>
      <w:r w:rsidRPr="00833479">
        <w:rPr>
          <w:rFonts w:cs="Arial"/>
          <w:sz w:val="20"/>
          <w:szCs w:val="20"/>
        </w:rPr>
        <w:t xml:space="preserve">ZJN-3 </w:t>
      </w:r>
      <w:r w:rsidRPr="00833479">
        <w:rPr>
          <w:sz w:val="20"/>
          <w:szCs w:val="20"/>
        </w:rPr>
        <w:t xml:space="preserve">namesto ponudnika/glavnega izvajalca poravna našo/e terjatev/ve do ponudnika/glavnega izvajalca </w:t>
      </w:r>
      <w:r w:rsidRPr="00833479">
        <w:rPr>
          <w:rFonts w:cs="Arial"/>
          <w:sz w:val="20"/>
          <w:szCs w:val="20"/>
        </w:rPr>
        <w:t>za opravljena dela pri izvajanju predmetnega javnega naročila.</w:t>
      </w:r>
    </w:p>
    <w:p w14:paraId="03C46D6C" w14:textId="77777777" w:rsidR="00E742E7" w:rsidRPr="00833479" w:rsidRDefault="00E742E7" w:rsidP="00E742E7">
      <w:pPr>
        <w:rPr>
          <w:rFonts w:cs="Arial"/>
          <w:sz w:val="20"/>
          <w:szCs w:val="20"/>
        </w:rPr>
      </w:pPr>
    </w:p>
    <w:p w14:paraId="21A68155" w14:textId="77777777" w:rsidR="00E742E7" w:rsidRPr="00833479" w:rsidRDefault="00E742E7" w:rsidP="00E742E7">
      <w:pPr>
        <w:rPr>
          <w:rFonts w:cs="Arial"/>
          <w:sz w:val="20"/>
          <w:szCs w:val="20"/>
        </w:rPr>
      </w:pPr>
    </w:p>
    <w:p w14:paraId="0BBC5D18" w14:textId="77777777" w:rsidR="00E742E7" w:rsidRPr="00833479" w:rsidRDefault="00E742E7" w:rsidP="00E742E7">
      <w:pPr>
        <w:rPr>
          <w:rFonts w:cs="Arial"/>
          <w:sz w:val="20"/>
          <w:szCs w:val="2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3"/>
        <w:gridCol w:w="2054"/>
        <w:gridCol w:w="3557"/>
      </w:tblGrid>
      <w:tr w:rsidR="00E742E7" w:rsidRPr="00833479" w14:paraId="48FFBE7B" w14:textId="77777777">
        <w:tc>
          <w:tcPr>
            <w:tcW w:w="3430" w:type="dxa"/>
            <w:hideMark/>
          </w:tcPr>
          <w:p w14:paraId="544C1292" w14:textId="77777777" w:rsidR="00E742E7" w:rsidRPr="00833479" w:rsidRDefault="00E742E7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  <w:sz w:val="20"/>
                <w:szCs w:val="20"/>
              </w:rPr>
            </w:pPr>
            <w:r w:rsidRPr="00833479">
              <w:rPr>
                <w:rFonts w:cs="Arial"/>
                <w:sz w:val="20"/>
                <w:szCs w:val="20"/>
              </w:rPr>
              <w:t>Kraj in datum:</w:t>
            </w:r>
          </w:p>
        </w:tc>
        <w:tc>
          <w:tcPr>
            <w:tcW w:w="2067" w:type="dxa"/>
          </w:tcPr>
          <w:p w14:paraId="0571555E" w14:textId="77777777" w:rsidR="00E742E7" w:rsidRPr="00833479" w:rsidRDefault="00E742E7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573" w:type="dxa"/>
            <w:hideMark/>
          </w:tcPr>
          <w:p w14:paraId="67E4A0F5" w14:textId="77777777" w:rsidR="00E742E7" w:rsidRPr="00833479" w:rsidRDefault="00E742E7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  <w:sz w:val="20"/>
                <w:szCs w:val="20"/>
              </w:rPr>
            </w:pPr>
            <w:r w:rsidRPr="00833479">
              <w:rPr>
                <w:rFonts w:cs="Arial"/>
                <w:sz w:val="20"/>
                <w:szCs w:val="20"/>
              </w:rPr>
              <w:t>Podpis podizvajalca:</w:t>
            </w:r>
          </w:p>
        </w:tc>
      </w:tr>
      <w:tr w:rsidR="00E742E7" w:rsidRPr="00833479" w14:paraId="2639E789" w14:textId="77777777"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3B489B" w14:textId="77777777" w:rsidR="00E742E7" w:rsidRPr="00833479" w:rsidRDefault="00E742E7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  <w:sz w:val="20"/>
                <w:szCs w:val="20"/>
              </w:rPr>
            </w:pPr>
          </w:p>
          <w:p w14:paraId="7B5D2691" w14:textId="77777777" w:rsidR="00E742E7" w:rsidRPr="00833479" w:rsidRDefault="00E742E7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67" w:type="dxa"/>
          </w:tcPr>
          <w:p w14:paraId="3F9D74B9" w14:textId="77777777" w:rsidR="00E742E7" w:rsidRPr="00833479" w:rsidRDefault="00E742E7">
            <w:pPr>
              <w:rPr>
                <w:rFonts w:cs="Times New Roman"/>
                <w:color w:val="FFFFFF"/>
                <w:sz w:val="20"/>
                <w:szCs w:val="20"/>
              </w:rPr>
            </w:pPr>
            <w:r w:rsidRPr="00833479">
              <w:rPr>
                <w:rStyle w:val="Sprotnaopomba-sklic"/>
                <w:color w:val="FFFFFF"/>
                <w:sz w:val="20"/>
                <w:szCs w:val="20"/>
              </w:rPr>
              <w:footnoteReference w:id="3"/>
            </w:r>
          </w:p>
          <w:p w14:paraId="1693B45A" w14:textId="77777777" w:rsidR="00E742E7" w:rsidRPr="00833479" w:rsidRDefault="00E742E7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rPr>
                <w:rFonts w:cs="Arial"/>
                <w:color w:val="auto"/>
                <w:sz w:val="20"/>
                <w:szCs w:val="20"/>
              </w:rPr>
            </w:pP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7A9DB0" w14:textId="77777777" w:rsidR="00E742E7" w:rsidRPr="00833479" w:rsidRDefault="00E742E7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  <w:sz w:val="20"/>
                <w:szCs w:val="20"/>
              </w:rPr>
            </w:pPr>
          </w:p>
          <w:p w14:paraId="6A003D3B" w14:textId="77777777" w:rsidR="00E742E7" w:rsidRPr="00833479" w:rsidRDefault="00E742E7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16744A37" w14:textId="77777777" w:rsidR="00E742E7" w:rsidRPr="00833479" w:rsidRDefault="00E742E7" w:rsidP="00E742E7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cs="Arial"/>
          <w:sz w:val="20"/>
          <w:szCs w:val="20"/>
          <w:lang w:eastAsia="en-US"/>
        </w:rPr>
      </w:pPr>
    </w:p>
    <w:p w14:paraId="064FD27C" w14:textId="77777777" w:rsidR="00E742E7" w:rsidRPr="00833479" w:rsidRDefault="00E742E7" w:rsidP="00E742E7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cs="Arial"/>
          <w:sz w:val="20"/>
          <w:szCs w:val="20"/>
        </w:rPr>
      </w:pPr>
    </w:p>
    <w:p w14:paraId="3F4AA2DB" w14:textId="77777777" w:rsidR="00E742E7" w:rsidRPr="00833479" w:rsidRDefault="00E742E7" w:rsidP="00E742E7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cs="Arial"/>
          <w:sz w:val="20"/>
          <w:szCs w:val="20"/>
        </w:rPr>
      </w:pPr>
    </w:p>
    <w:p w14:paraId="2D569429" w14:textId="77777777" w:rsidR="00E742E7" w:rsidRDefault="00E742E7" w:rsidP="00E742E7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cs="Arial"/>
          <w:sz w:val="20"/>
          <w:szCs w:val="20"/>
        </w:rPr>
      </w:pPr>
    </w:p>
    <w:p w14:paraId="20D91EC4" w14:textId="77777777" w:rsidR="004E0BBC" w:rsidRPr="00833479" w:rsidRDefault="004E0BBC" w:rsidP="00E742E7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cs="Arial"/>
          <w:sz w:val="20"/>
          <w:szCs w:val="20"/>
        </w:rPr>
      </w:pPr>
    </w:p>
    <w:p w14:paraId="6D7EB23F" w14:textId="77777777" w:rsidR="00E742E7" w:rsidRPr="00833479" w:rsidRDefault="00E742E7" w:rsidP="00E742E7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77"/>
      </w:tblGrid>
      <w:tr w:rsidR="00F943DF" w:rsidRPr="00833479" w14:paraId="11D8BF71" w14:textId="77777777" w:rsidTr="00EE36E3">
        <w:tc>
          <w:tcPr>
            <w:tcW w:w="4077" w:type="dxa"/>
            <w:hideMark/>
          </w:tcPr>
          <w:p w14:paraId="333BA293" w14:textId="77777777" w:rsidR="00F943DF" w:rsidRPr="00833479" w:rsidRDefault="00F943DF" w:rsidP="00EE36E3">
            <w:pPr>
              <w:rPr>
                <w:sz w:val="20"/>
                <w:szCs w:val="20"/>
              </w:rPr>
            </w:pPr>
            <w:r w:rsidRPr="00833479">
              <w:rPr>
                <w:sz w:val="20"/>
                <w:szCs w:val="20"/>
              </w:rPr>
              <w:lastRenderedPageBreak/>
              <w:t>Podizvajalec:</w:t>
            </w:r>
          </w:p>
        </w:tc>
      </w:tr>
      <w:tr w:rsidR="00F943DF" w:rsidRPr="00833479" w14:paraId="63E5806E" w14:textId="77777777" w:rsidTr="00EE36E3"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3503F4" w14:textId="77777777" w:rsidR="00F943DF" w:rsidRPr="00833479" w:rsidRDefault="00F943DF" w:rsidP="00EE36E3">
            <w:pPr>
              <w:rPr>
                <w:sz w:val="20"/>
                <w:szCs w:val="20"/>
              </w:rPr>
            </w:pPr>
          </w:p>
        </w:tc>
      </w:tr>
      <w:tr w:rsidR="00F943DF" w:rsidRPr="00833479" w14:paraId="2F8A3AFB" w14:textId="77777777" w:rsidTr="00EE36E3">
        <w:tc>
          <w:tcPr>
            <w:tcW w:w="4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7CDF2A" w14:textId="77777777" w:rsidR="00F943DF" w:rsidRPr="00833479" w:rsidRDefault="00F943DF" w:rsidP="00EE36E3">
            <w:pPr>
              <w:rPr>
                <w:sz w:val="20"/>
                <w:szCs w:val="20"/>
              </w:rPr>
            </w:pPr>
          </w:p>
        </w:tc>
      </w:tr>
      <w:tr w:rsidR="00F943DF" w:rsidRPr="00833479" w14:paraId="1DE299D3" w14:textId="77777777" w:rsidTr="00EE36E3">
        <w:trPr>
          <w:trHeight w:val="227"/>
        </w:trPr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505783D" w14:textId="77777777" w:rsidR="00F943DF" w:rsidRPr="00833479" w:rsidRDefault="00F943DF" w:rsidP="00EE36E3">
            <w:pPr>
              <w:jc w:val="center"/>
              <w:rPr>
                <w:sz w:val="20"/>
                <w:szCs w:val="20"/>
              </w:rPr>
            </w:pPr>
            <w:r w:rsidRPr="00833479">
              <w:rPr>
                <w:sz w:val="20"/>
                <w:szCs w:val="20"/>
              </w:rPr>
              <w:t>(naziv in naslov podizvajalca)</w:t>
            </w:r>
          </w:p>
        </w:tc>
      </w:tr>
    </w:tbl>
    <w:p w14:paraId="3089146C" w14:textId="77777777" w:rsidR="00E742E7" w:rsidRPr="00833479" w:rsidRDefault="00E742E7" w:rsidP="00E742E7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cs="Arial"/>
          <w:sz w:val="20"/>
          <w:szCs w:val="20"/>
        </w:rPr>
      </w:pPr>
    </w:p>
    <w:p w14:paraId="704BC6BA" w14:textId="77777777" w:rsidR="00F943DF" w:rsidRDefault="00F943DF" w:rsidP="00E742E7">
      <w:pPr>
        <w:ind w:left="454" w:hanging="454"/>
        <w:jc w:val="center"/>
        <w:rPr>
          <w:b/>
          <w:sz w:val="20"/>
          <w:szCs w:val="20"/>
        </w:rPr>
      </w:pPr>
    </w:p>
    <w:p w14:paraId="5ED00D70" w14:textId="77777777" w:rsidR="00F943DF" w:rsidRDefault="00F943DF" w:rsidP="00E742E7">
      <w:pPr>
        <w:ind w:left="454" w:hanging="454"/>
        <w:jc w:val="center"/>
        <w:rPr>
          <w:b/>
          <w:sz w:val="20"/>
          <w:szCs w:val="20"/>
        </w:rPr>
      </w:pPr>
    </w:p>
    <w:p w14:paraId="195436AC" w14:textId="77777777" w:rsidR="00F943DF" w:rsidRDefault="00F943DF" w:rsidP="00E742E7">
      <w:pPr>
        <w:ind w:left="454" w:hanging="454"/>
        <w:jc w:val="center"/>
        <w:rPr>
          <w:b/>
          <w:sz w:val="20"/>
          <w:szCs w:val="20"/>
        </w:rPr>
      </w:pPr>
    </w:p>
    <w:p w14:paraId="15E13EB1" w14:textId="6EA05E72" w:rsidR="00E742E7" w:rsidRPr="00833479" w:rsidRDefault="00E742E7" w:rsidP="00E742E7">
      <w:pPr>
        <w:ind w:left="454" w:hanging="454"/>
        <w:jc w:val="center"/>
        <w:rPr>
          <w:rFonts w:cs="Times New Roman"/>
          <w:b/>
          <w:sz w:val="20"/>
          <w:szCs w:val="20"/>
        </w:rPr>
      </w:pPr>
      <w:r w:rsidRPr="00833479">
        <w:rPr>
          <w:b/>
          <w:sz w:val="20"/>
          <w:szCs w:val="20"/>
        </w:rPr>
        <w:t>IZJAVA PODIZVAJALCA, D</w:t>
      </w:r>
      <w:r w:rsidRPr="00833479">
        <w:rPr>
          <w:b/>
          <w:iCs/>
          <w:sz w:val="20"/>
          <w:szCs w:val="20"/>
        </w:rPr>
        <w:t>A NEPOSREDNEGA PLAČILA NE ZAHTEVA</w:t>
      </w:r>
    </w:p>
    <w:p w14:paraId="7D2EBC67" w14:textId="77777777" w:rsidR="00E742E7" w:rsidRPr="00833479" w:rsidRDefault="00E742E7" w:rsidP="00E742E7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cs="Arial"/>
          <w:sz w:val="20"/>
          <w:szCs w:val="20"/>
        </w:rPr>
      </w:pPr>
    </w:p>
    <w:p w14:paraId="04FEACCA" w14:textId="77777777" w:rsidR="00E742E7" w:rsidRPr="00833479" w:rsidRDefault="00E742E7" w:rsidP="00E742E7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cs="Arial"/>
          <w:sz w:val="20"/>
          <w:szCs w:val="20"/>
        </w:rPr>
      </w:pPr>
    </w:p>
    <w:p w14:paraId="39376E1E" w14:textId="5BF51075" w:rsidR="00E742E7" w:rsidRPr="00833479" w:rsidRDefault="00E742E7" w:rsidP="00E742E7">
      <w:pPr>
        <w:rPr>
          <w:rFonts w:cs="Arial"/>
          <w:sz w:val="20"/>
          <w:szCs w:val="20"/>
        </w:rPr>
      </w:pPr>
      <w:r w:rsidRPr="00833479">
        <w:rPr>
          <w:rFonts w:cs="Arial"/>
          <w:sz w:val="20"/>
          <w:szCs w:val="20"/>
        </w:rPr>
        <w:t xml:space="preserve">Izjavljamo, da za izvajanje javnega naročila </w:t>
      </w:r>
      <w:r w:rsidR="00F943DF">
        <w:rPr>
          <w:rFonts w:cs="Arial"/>
          <w:sz w:val="20"/>
          <w:szCs w:val="20"/>
        </w:rPr>
        <w:t>»</w:t>
      </w:r>
      <w:r w:rsidR="00F943DF" w:rsidRPr="00F943DF">
        <w:rPr>
          <w:sz w:val="20"/>
          <w:szCs w:val="20"/>
        </w:rPr>
        <w:t>Finančni najem komunalnih vozil</w:t>
      </w:r>
      <w:r w:rsidR="00F943DF">
        <w:rPr>
          <w:sz w:val="20"/>
          <w:szCs w:val="20"/>
        </w:rPr>
        <w:t>«</w:t>
      </w:r>
      <w:r w:rsidRPr="00833479">
        <w:rPr>
          <w:sz w:val="20"/>
          <w:szCs w:val="20"/>
        </w:rPr>
        <w:t xml:space="preserve">, </w:t>
      </w:r>
      <w:r w:rsidRPr="00833479">
        <w:rPr>
          <w:rFonts w:cs="Arial"/>
          <w:sz w:val="20"/>
          <w:szCs w:val="20"/>
        </w:rPr>
        <w:t>objavljenega na portalu javnih naročil pod število objave _______________, z dne _______________, ki je bilo oddano ponudniku/glavnemu izvajalcu</w:t>
      </w:r>
      <w:r w:rsidRPr="00833479">
        <w:rPr>
          <w:sz w:val="20"/>
          <w:szCs w:val="20"/>
        </w:rPr>
        <w:t>:</w:t>
      </w:r>
    </w:p>
    <w:tbl>
      <w:tblPr>
        <w:tblW w:w="0" w:type="auto"/>
        <w:tblInd w:w="10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16"/>
      </w:tblGrid>
      <w:tr w:rsidR="00E742E7" w:rsidRPr="00833479" w14:paraId="6B087F72" w14:textId="77777777">
        <w:tc>
          <w:tcPr>
            <w:tcW w:w="91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88393C" w14:textId="77777777" w:rsidR="00E742E7" w:rsidRPr="00833479" w:rsidRDefault="00E742E7">
            <w:pPr>
              <w:rPr>
                <w:rFonts w:cs="Times New Roman"/>
                <w:sz w:val="20"/>
                <w:szCs w:val="20"/>
              </w:rPr>
            </w:pPr>
          </w:p>
        </w:tc>
      </w:tr>
    </w:tbl>
    <w:p w14:paraId="400E31A6" w14:textId="4DAAC52B" w:rsidR="00E742E7" w:rsidRPr="00833479" w:rsidRDefault="00E742E7" w:rsidP="00E742E7">
      <w:pPr>
        <w:rPr>
          <w:rFonts w:cs="Arial"/>
          <w:sz w:val="20"/>
          <w:szCs w:val="20"/>
          <w:lang w:eastAsia="en-US"/>
        </w:rPr>
      </w:pPr>
      <w:r w:rsidRPr="00833479">
        <w:rPr>
          <w:sz w:val="20"/>
          <w:szCs w:val="20"/>
        </w:rPr>
        <w:t xml:space="preserve">od </w:t>
      </w:r>
      <w:r w:rsidRPr="00833479">
        <w:rPr>
          <w:rFonts w:cs="Arial"/>
          <w:sz w:val="20"/>
          <w:szCs w:val="20"/>
        </w:rPr>
        <w:t xml:space="preserve">naročnika </w:t>
      </w:r>
      <w:r w:rsidR="00F943DF" w:rsidRPr="00F943DF">
        <w:rPr>
          <w:sz w:val="20"/>
          <w:szCs w:val="20"/>
        </w:rPr>
        <w:t>Javno podjetje Snaga, d.o.o.</w:t>
      </w:r>
      <w:r w:rsidR="00F943DF">
        <w:rPr>
          <w:sz w:val="20"/>
          <w:szCs w:val="20"/>
        </w:rPr>
        <w:t xml:space="preserve">, </w:t>
      </w:r>
      <w:r w:rsidR="00F943DF" w:rsidRPr="00F943DF">
        <w:rPr>
          <w:sz w:val="20"/>
          <w:szCs w:val="20"/>
        </w:rPr>
        <w:t>Nasipna ulica 64, 2000 Maribor</w:t>
      </w:r>
      <w:r w:rsidR="00F943DF">
        <w:rPr>
          <w:sz w:val="20"/>
          <w:szCs w:val="20"/>
        </w:rPr>
        <w:t xml:space="preserve"> </w:t>
      </w:r>
      <w:r w:rsidRPr="00833479">
        <w:rPr>
          <w:rFonts w:cs="Arial"/>
          <w:sz w:val="20"/>
          <w:szCs w:val="20"/>
        </w:rPr>
        <w:t>ne zahtevamo neposrednega plačila naših terjatev, ki jih bomo imeli do ponudnika/glavnega izvajalca za opravljena dela pri izvajanju predmetnega javnega naročila.</w:t>
      </w:r>
    </w:p>
    <w:p w14:paraId="7B93833E" w14:textId="77777777" w:rsidR="00E742E7" w:rsidRPr="00833479" w:rsidRDefault="00E742E7" w:rsidP="00E742E7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cs="Arial"/>
          <w:sz w:val="20"/>
          <w:szCs w:val="20"/>
        </w:rPr>
      </w:pPr>
    </w:p>
    <w:p w14:paraId="651EEED6" w14:textId="77777777" w:rsidR="00E742E7" w:rsidRPr="00833479" w:rsidRDefault="00E742E7" w:rsidP="00E742E7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cs="Arial"/>
          <w:sz w:val="20"/>
          <w:szCs w:val="20"/>
        </w:rPr>
      </w:pPr>
    </w:p>
    <w:p w14:paraId="6EBD77C2" w14:textId="77777777" w:rsidR="00E742E7" w:rsidRPr="00833479" w:rsidRDefault="00E742E7" w:rsidP="00E742E7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cs="Arial"/>
          <w:sz w:val="20"/>
          <w:szCs w:val="2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3"/>
        <w:gridCol w:w="2054"/>
        <w:gridCol w:w="3557"/>
      </w:tblGrid>
      <w:tr w:rsidR="00E742E7" w:rsidRPr="00833479" w14:paraId="36DCA538" w14:textId="77777777">
        <w:tc>
          <w:tcPr>
            <w:tcW w:w="3430" w:type="dxa"/>
            <w:hideMark/>
          </w:tcPr>
          <w:p w14:paraId="75A83C84" w14:textId="77777777" w:rsidR="00E742E7" w:rsidRPr="00833479" w:rsidRDefault="00E742E7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  <w:color w:val="auto"/>
                <w:sz w:val="20"/>
                <w:szCs w:val="20"/>
              </w:rPr>
            </w:pPr>
            <w:r w:rsidRPr="00833479">
              <w:rPr>
                <w:rFonts w:cs="Arial"/>
                <w:sz w:val="20"/>
                <w:szCs w:val="20"/>
              </w:rPr>
              <w:t>Kraj in datum:</w:t>
            </w:r>
          </w:p>
        </w:tc>
        <w:tc>
          <w:tcPr>
            <w:tcW w:w="2067" w:type="dxa"/>
          </w:tcPr>
          <w:p w14:paraId="52269BA6" w14:textId="77777777" w:rsidR="00E742E7" w:rsidRPr="00833479" w:rsidRDefault="00E742E7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573" w:type="dxa"/>
            <w:hideMark/>
          </w:tcPr>
          <w:p w14:paraId="2E2E0759" w14:textId="77777777" w:rsidR="00E742E7" w:rsidRPr="00833479" w:rsidRDefault="00E742E7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  <w:sz w:val="20"/>
                <w:szCs w:val="20"/>
              </w:rPr>
            </w:pPr>
            <w:r w:rsidRPr="00833479">
              <w:rPr>
                <w:rFonts w:cs="Arial"/>
                <w:sz w:val="20"/>
                <w:szCs w:val="20"/>
              </w:rPr>
              <w:t>Podpis podizvajalca:</w:t>
            </w:r>
          </w:p>
        </w:tc>
      </w:tr>
      <w:tr w:rsidR="00E742E7" w:rsidRPr="00833479" w14:paraId="4E912249" w14:textId="77777777"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BB1E8C" w14:textId="77777777" w:rsidR="00E742E7" w:rsidRPr="00833479" w:rsidRDefault="00E742E7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  <w:sz w:val="20"/>
                <w:szCs w:val="20"/>
              </w:rPr>
            </w:pPr>
          </w:p>
          <w:p w14:paraId="2A8FCC75" w14:textId="77777777" w:rsidR="00E742E7" w:rsidRPr="00833479" w:rsidRDefault="00E742E7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67" w:type="dxa"/>
          </w:tcPr>
          <w:p w14:paraId="69A3780C" w14:textId="77777777" w:rsidR="00E742E7" w:rsidRPr="00833479" w:rsidRDefault="00E742E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415281" w14:textId="77777777" w:rsidR="00E742E7" w:rsidRPr="00833479" w:rsidRDefault="00E742E7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  <w:sz w:val="20"/>
                <w:szCs w:val="20"/>
              </w:rPr>
            </w:pPr>
          </w:p>
          <w:p w14:paraId="4806F927" w14:textId="77777777" w:rsidR="00E742E7" w:rsidRPr="00833479" w:rsidRDefault="00E742E7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30DD318C" w14:textId="77777777" w:rsidR="00E742E7" w:rsidRPr="00833479" w:rsidRDefault="00E742E7" w:rsidP="00E742E7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cs="Arial"/>
          <w:sz w:val="20"/>
          <w:szCs w:val="20"/>
          <w:lang w:eastAsia="en-US"/>
        </w:rPr>
      </w:pPr>
    </w:p>
    <w:p w14:paraId="21AFFE2F" w14:textId="064189A0" w:rsidR="00185FAA" w:rsidRPr="00833479" w:rsidRDefault="00185FAA" w:rsidP="00C64B47">
      <w:pPr>
        <w:rPr>
          <w:sz w:val="20"/>
          <w:szCs w:val="20"/>
        </w:rPr>
      </w:pPr>
    </w:p>
    <w:sectPr w:rsidR="00185FAA" w:rsidRPr="00833479" w:rsidSect="00976C55">
      <w:headerReference w:type="default" r:id="rId8"/>
      <w:footerReference w:type="default" r:id="rId9"/>
      <w:type w:val="continuous"/>
      <w:pgSz w:w="11904" w:h="16834" w:code="9"/>
      <w:pgMar w:top="1440" w:right="1440" w:bottom="1440" w:left="1440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153C0" w14:textId="77777777" w:rsidR="009729F8" w:rsidRDefault="009729F8" w:rsidP="00CA17AB">
      <w:pPr>
        <w:spacing w:line="240" w:lineRule="auto"/>
      </w:pPr>
      <w:r>
        <w:separator/>
      </w:r>
    </w:p>
  </w:endnote>
  <w:endnote w:type="continuationSeparator" w:id="0">
    <w:p w14:paraId="3A47D273" w14:textId="77777777" w:rsidR="009729F8" w:rsidRDefault="009729F8" w:rsidP="00CA17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tillium Web">
    <w:panose1 w:val="00000500000000000000"/>
    <w:charset w:val="EE"/>
    <w:family w:val="auto"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903FB" w14:textId="77777777" w:rsidR="00976C55" w:rsidRPr="000257A8" w:rsidRDefault="000257A8" w:rsidP="000257A8">
    <w:pPr>
      <w:pStyle w:val="Noga"/>
    </w:pPr>
    <w:r w:rsidRPr="000257A8">
      <w:rPr>
        <w:color w:val="808080"/>
        <w:sz w:val="14"/>
        <w:szCs w:val="14"/>
      </w:rPr>
      <w:t>Javni holding Maribor, družba za izvajanje strokovnih in razvojnih nalog na področju gospodarskih javnih služb, d. o. o., Zagrebška c. 30, 2000 Maribor, je registrirana pri Okrožnem sodišču v Mariboru, SRG 2020/27560. Matična št.: 8709459000. Osnovni kapital družbe: 3.753.500,00 EUR. Davčna št.: SI56143028. TRR pri OTP banka, d. d.: SI56 0400 0027 6195 704.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E8471D" w14:textId="77777777" w:rsidR="009729F8" w:rsidRDefault="009729F8" w:rsidP="00CA17AB">
      <w:pPr>
        <w:spacing w:line="240" w:lineRule="auto"/>
      </w:pPr>
      <w:r>
        <w:separator/>
      </w:r>
    </w:p>
  </w:footnote>
  <w:footnote w:type="continuationSeparator" w:id="0">
    <w:p w14:paraId="0BDBDA30" w14:textId="77777777" w:rsidR="009729F8" w:rsidRDefault="009729F8" w:rsidP="00CA17AB">
      <w:pPr>
        <w:spacing w:line="240" w:lineRule="auto"/>
      </w:pPr>
      <w:r>
        <w:continuationSeparator/>
      </w:r>
    </w:p>
  </w:footnote>
  <w:footnote w:id="1">
    <w:p w14:paraId="5E6A2A29" w14:textId="77777777" w:rsidR="00E742E7" w:rsidRDefault="00E742E7" w:rsidP="00E742E7">
      <w:pPr>
        <w:autoSpaceDE w:val="0"/>
        <w:autoSpaceDN w:val="0"/>
        <w:adjustRightInd w:val="0"/>
        <w:rPr>
          <w:rFonts w:cs="Arial"/>
          <w:color w:val="auto"/>
          <w:sz w:val="16"/>
          <w:szCs w:val="16"/>
        </w:rPr>
      </w:pPr>
      <w:r>
        <w:rPr>
          <w:rFonts w:cs="Arial"/>
          <w:b/>
          <w:bCs/>
          <w:iCs/>
          <w:sz w:val="16"/>
          <w:szCs w:val="16"/>
        </w:rPr>
        <w:t xml:space="preserve">Navodila za izpolnitev: </w:t>
      </w:r>
    </w:p>
    <w:p w14:paraId="29E04D8C" w14:textId="77777777" w:rsidR="00E742E7" w:rsidRDefault="00E742E7" w:rsidP="00E742E7">
      <w:pPr>
        <w:autoSpaceDE w:val="0"/>
        <w:autoSpaceDN w:val="0"/>
        <w:adjustRightInd w:val="0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 xml:space="preserve">- </w:t>
      </w:r>
      <w:r>
        <w:rPr>
          <w:rFonts w:cs="Arial"/>
          <w:iCs/>
          <w:sz w:val="16"/>
          <w:szCs w:val="16"/>
        </w:rPr>
        <w:t>Ponudnik na obrazcu označi, ali daje samostojno ponudbo, skupno ponudbo, ponudbo s podizvajalci;</w:t>
      </w:r>
    </w:p>
    <w:p w14:paraId="1D0BC7DB" w14:textId="77777777" w:rsidR="00E742E7" w:rsidRDefault="00E742E7" w:rsidP="00E742E7">
      <w:pPr>
        <w:autoSpaceDE w:val="0"/>
        <w:autoSpaceDN w:val="0"/>
        <w:adjustRightInd w:val="0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- O</w:t>
      </w:r>
      <w:r>
        <w:rPr>
          <w:rFonts w:cs="Arial"/>
          <w:iCs/>
          <w:sz w:val="16"/>
          <w:szCs w:val="16"/>
        </w:rPr>
        <w:t>brazec izpolni samostojni ponudnik, vsak od partnerjev v skupni ponudbi (tudi vodilni partner) oziroma glavni izvajalec pri oddaji ponudbe s podizvajalci;</w:t>
      </w:r>
    </w:p>
    <w:p w14:paraId="67FEE7C9" w14:textId="77777777" w:rsidR="00E742E7" w:rsidRDefault="00E742E7" w:rsidP="00E742E7">
      <w:pPr>
        <w:autoSpaceDE w:val="0"/>
        <w:autoSpaceDN w:val="0"/>
        <w:adjustRightInd w:val="0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- V primeru večjega števila partnerjev se ta obrazec kopira.</w:t>
      </w:r>
    </w:p>
  </w:footnote>
  <w:footnote w:id="2">
    <w:p w14:paraId="345AD1DE" w14:textId="77777777" w:rsidR="00E742E7" w:rsidRDefault="00E742E7" w:rsidP="00E742E7">
      <w:pPr>
        <w:autoSpaceDE w:val="0"/>
        <w:autoSpaceDN w:val="0"/>
        <w:adjustRightInd w:val="0"/>
        <w:rPr>
          <w:rFonts w:cs="Arial"/>
          <w:color w:val="auto"/>
          <w:sz w:val="16"/>
          <w:szCs w:val="16"/>
        </w:rPr>
      </w:pPr>
      <w:r>
        <w:rPr>
          <w:rFonts w:cs="Arial"/>
          <w:b/>
          <w:bCs/>
          <w:iCs/>
          <w:sz w:val="16"/>
          <w:szCs w:val="16"/>
        </w:rPr>
        <w:t xml:space="preserve">Navodila za izpolnitev: </w:t>
      </w:r>
    </w:p>
    <w:p w14:paraId="1B31F516" w14:textId="77777777" w:rsidR="00E742E7" w:rsidRDefault="00E742E7" w:rsidP="00E742E7">
      <w:pPr>
        <w:autoSpaceDE w:val="0"/>
        <w:autoSpaceDN w:val="0"/>
        <w:adjustRightInd w:val="0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- Obrazec je potrebno izpolniti v primeru, da ponudnik nastopa s podizvajalci;</w:t>
      </w:r>
    </w:p>
    <w:p w14:paraId="669412C0" w14:textId="77777777" w:rsidR="00E742E7" w:rsidRDefault="00E742E7" w:rsidP="00E742E7">
      <w:pPr>
        <w:autoSpaceDE w:val="0"/>
        <w:autoSpaceDN w:val="0"/>
        <w:adjustRightInd w:val="0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- V primeru sodelovanja večjega števila podizvajalcev se obrazec kopira.</w:t>
      </w:r>
    </w:p>
  </w:footnote>
  <w:footnote w:id="3">
    <w:p w14:paraId="59A02DB5" w14:textId="77777777" w:rsidR="00E742E7" w:rsidRDefault="00E742E7" w:rsidP="00E742E7">
      <w:pPr>
        <w:autoSpaceDE w:val="0"/>
        <w:autoSpaceDN w:val="0"/>
        <w:adjustRightInd w:val="0"/>
        <w:rPr>
          <w:rFonts w:cs="Arial"/>
          <w:sz w:val="16"/>
          <w:szCs w:val="16"/>
        </w:rPr>
      </w:pPr>
      <w:r>
        <w:rPr>
          <w:rFonts w:cs="Arial"/>
          <w:b/>
          <w:bCs/>
          <w:iCs/>
          <w:sz w:val="16"/>
          <w:szCs w:val="16"/>
        </w:rPr>
        <w:t xml:space="preserve">Navodila za izpolnitev: </w:t>
      </w:r>
    </w:p>
    <w:p w14:paraId="71067069" w14:textId="77777777" w:rsidR="00E742E7" w:rsidRDefault="00E742E7" w:rsidP="00E742E7">
      <w:pPr>
        <w:autoSpaceDE w:val="0"/>
        <w:autoSpaceDN w:val="0"/>
        <w:adjustRightInd w:val="0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- Vsak podizvajalec izpolni zanj sprejemljivo zahtevo oziroma izjavo, drugo pa prečrta;</w:t>
      </w:r>
    </w:p>
    <w:p w14:paraId="1F136F6C" w14:textId="77777777" w:rsidR="00E742E7" w:rsidRDefault="00E742E7" w:rsidP="00E742E7">
      <w:pPr>
        <w:autoSpaceDE w:val="0"/>
        <w:autoSpaceDN w:val="0"/>
        <w:adjustRightInd w:val="0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- V primeru sodelovanja večjega števila podizvajalcev se obrazec kopira.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1945E" w14:textId="67538153" w:rsidR="00CA17AB" w:rsidRDefault="00020BF8">
    <w:pPr>
      <w:pStyle w:val="Glava"/>
    </w:pPr>
    <w:r w:rsidRPr="001D7645">
      <w:rPr>
        <w:noProof/>
      </w:rPr>
      <w:drawing>
        <wp:inline distT="0" distB="0" distL="0" distR="0" wp14:anchorId="79A7CE90" wp14:editId="1B27F7A0">
          <wp:extent cx="5734050" cy="1038225"/>
          <wp:effectExtent l="0" t="0" r="0" b="0"/>
          <wp:docPr id="1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1038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 id="_x0000_i1025" style="width:13.5pt;height:13.5pt" coordsize="" o:spt="100" o:bullet="t" adj="0,,0" path="" stroked="f">
        <v:stroke joinstyle="miter"/>
        <v:imagedata r:id="rId1" o:title="image11"/>
        <v:formulas/>
        <v:path o:connecttype="segments"/>
      </v:shape>
    </w:pict>
  </w:numPicBullet>
  <w:numPicBullet w:numPicBulletId="1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3.5pt;height:12.75pt;visibility:visible" o:bullet="t">
        <v:imagedata r:id="rId2" o:title=""/>
      </v:shape>
    </w:pict>
  </w:numPicBullet>
  <w:abstractNum w:abstractNumId="0" w15:restartNumberingAfterBreak="0">
    <w:nsid w:val="03D22CBE"/>
    <w:multiLevelType w:val="multilevel"/>
    <w:tmpl w:val="5E3E0BDA"/>
    <w:lvl w:ilvl="0">
      <w:start w:val="1"/>
      <w:numFmt w:val="decimal"/>
      <w:pStyle w:val="Poglavje1"/>
      <w:lvlText w:val="%1"/>
      <w:lvlJc w:val="left"/>
      <w:pPr>
        <w:tabs>
          <w:tab w:val="num" w:pos="703"/>
        </w:tabs>
        <w:ind w:left="703" w:hanging="703"/>
      </w:pPr>
    </w:lvl>
    <w:lvl w:ilvl="1">
      <w:start w:val="1"/>
      <w:numFmt w:val="decimal"/>
      <w:pStyle w:val="Poglavje2"/>
      <w:lvlText w:val="%1.%2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pStyle w:val="Poglavj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07237E8B"/>
    <w:multiLevelType w:val="hybridMultilevel"/>
    <w:tmpl w:val="BA38A852"/>
    <w:lvl w:ilvl="0" w:tplc="0424000F">
      <w:start w:val="1"/>
      <w:numFmt w:val="decimal"/>
      <w:lvlText w:val="%1."/>
      <w:lvlJc w:val="left"/>
      <w:pPr>
        <w:ind w:left="724" w:hanging="360"/>
      </w:pPr>
    </w:lvl>
    <w:lvl w:ilvl="1" w:tplc="04240019" w:tentative="1">
      <w:start w:val="1"/>
      <w:numFmt w:val="lowerLetter"/>
      <w:lvlText w:val="%2."/>
      <w:lvlJc w:val="left"/>
      <w:pPr>
        <w:ind w:left="1444" w:hanging="360"/>
      </w:pPr>
    </w:lvl>
    <w:lvl w:ilvl="2" w:tplc="0424001B" w:tentative="1">
      <w:start w:val="1"/>
      <w:numFmt w:val="lowerRoman"/>
      <w:lvlText w:val="%3."/>
      <w:lvlJc w:val="right"/>
      <w:pPr>
        <w:ind w:left="2164" w:hanging="180"/>
      </w:pPr>
    </w:lvl>
    <w:lvl w:ilvl="3" w:tplc="0424000F" w:tentative="1">
      <w:start w:val="1"/>
      <w:numFmt w:val="decimal"/>
      <w:lvlText w:val="%4."/>
      <w:lvlJc w:val="left"/>
      <w:pPr>
        <w:ind w:left="2884" w:hanging="360"/>
      </w:pPr>
    </w:lvl>
    <w:lvl w:ilvl="4" w:tplc="04240019" w:tentative="1">
      <w:start w:val="1"/>
      <w:numFmt w:val="lowerLetter"/>
      <w:lvlText w:val="%5."/>
      <w:lvlJc w:val="left"/>
      <w:pPr>
        <w:ind w:left="3604" w:hanging="360"/>
      </w:pPr>
    </w:lvl>
    <w:lvl w:ilvl="5" w:tplc="0424001B" w:tentative="1">
      <w:start w:val="1"/>
      <w:numFmt w:val="lowerRoman"/>
      <w:lvlText w:val="%6."/>
      <w:lvlJc w:val="right"/>
      <w:pPr>
        <w:ind w:left="4324" w:hanging="180"/>
      </w:pPr>
    </w:lvl>
    <w:lvl w:ilvl="6" w:tplc="0424000F" w:tentative="1">
      <w:start w:val="1"/>
      <w:numFmt w:val="decimal"/>
      <w:lvlText w:val="%7."/>
      <w:lvlJc w:val="left"/>
      <w:pPr>
        <w:ind w:left="5044" w:hanging="360"/>
      </w:pPr>
    </w:lvl>
    <w:lvl w:ilvl="7" w:tplc="04240019" w:tentative="1">
      <w:start w:val="1"/>
      <w:numFmt w:val="lowerLetter"/>
      <w:lvlText w:val="%8."/>
      <w:lvlJc w:val="left"/>
      <w:pPr>
        <w:ind w:left="5764" w:hanging="360"/>
      </w:pPr>
    </w:lvl>
    <w:lvl w:ilvl="8" w:tplc="0424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2" w15:restartNumberingAfterBreak="0">
    <w:nsid w:val="11D83E8B"/>
    <w:multiLevelType w:val="hybridMultilevel"/>
    <w:tmpl w:val="4DE478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145A34"/>
    <w:multiLevelType w:val="hybridMultilevel"/>
    <w:tmpl w:val="B08A4F48"/>
    <w:lvl w:ilvl="0" w:tplc="E42C0DA2">
      <w:start w:val="1"/>
      <w:numFmt w:val="lowerLetter"/>
      <w:lvlText w:val="%1.)"/>
      <w:lvlJc w:val="left"/>
      <w:pPr>
        <w:ind w:left="720" w:hanging="360"/>
      </w:pPr>
      <w:rPr>
        <w:rFonts w:cs="Times New Roman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BB05EB3"/>
    <w:multiLevelType w:val="hybridMultilevel"/>
    <w:tmpl w:val="79F4EF2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06CDB"/>
    <w:multiLevelType w:val="hybridMultilevel"/>
    <w:tmpl w:val="DE6ED3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4F5ED8"/>
    <w:multiLevelType w:val="hybridMultilevel"/>
    <w:tmpl w:val="62ACD92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5B25C6"/>
    <w:multiLevelType w:val="hybridMultilevel"/>
    <w:tmpl w:val="408EE9A6"/>
    <w:lvl w:ilvl="0" w:tplc="E42C0DA2">
      <w:start w:val="1"/>
      <w:numFmt w:val="lowerLetter"/>
      <w:lvlText w:val="%1.)"/>
      <w:lvlJc w:val="left"/>
      <w:pPr>
        <w:ind w:left="720" w:hanging="360"/>
      </w:pPr>
      <w:rPr>
        <w:rFonts w:cs="Times New Roman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67C6435"/>
    <w:multiLevelType w:val="hybridMultilevel"/>
    <w:tmpl w:val="2C80B152"/>
    <w:lvl w:ilvl="0" w:tplc="A1140D0E">
      <w:start w:val="1"/>
      <w:numFmt w:val="bullet"/>
      <w:lvlText w:val="–"/>
      <w:lvlJc w:val="left"/>
      <w:pPr>
        <w:ind w:left="720" w:hanging="360"/>
      </w:pPr>
      <w:rPr>
        <w:rFonts w:ascii="Trebuchet MS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0877BD"/>
    <w:multiLevelType w:val="hybridMultilevel"/>
    <w:tmpl w:val="B7F2747C"/>
    <w:lvl w:ilvl="0" w:tplc="163443A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964C6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EC1F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2AA6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A4EB7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B8529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566B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C89D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B83F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31E1995"/>
    <w:multiLevelType w:val="hybridMultilevel"/>
    <w:tmpl w:val="D4E4E62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840C52"/>
    <w:multiLevelType w:val="hybridMultilevel"/>
    <w:tmpl w:val="AE4E6C12"/>
    <w:lvl w:ilvl="0" w:tplc="AD9233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773777"/>
    <w:multiLevelType w:val="hybridMultilevel"/>
    <w:tmpl w:val="26061596"/>
    <w:lvl w:ilvl="0" w:tplc="7B0ABA26">
      <w:start w:val="1"/>
      <w:numFmt w:val="bullet"/>
      <w:lvlText w:val="•"/>
      <w:lvlPicBulletId w:val="0"/>
      <w:lvlJc w:val="left"/>
      <w:pPr>
        <w:ind w:left="7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966C8A4">
      <w:start w:val="1"/>
      <w:numFmt w:val="bullet"/>
      <w:lvlText w:val="o"/>
      <w:lvlJc w:val="left"/>
      <w:pPr>
        <w:ind w:left="20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A1CB370">
      <w:start w:val="1"/>
      <w:numFmt w:val="bullet"/>
      <w:lvlText w:val="▪"/>
      <w:lvlJc w:val="left"/>
      <w:pPr>
        <w:ind w:left="27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2700780">
      <w:start w:val="1"/>
      <w:numFmt w:val="bullet"/>
      <w:lvlText w:val="•"/>
      <w:lvlJc w:val="left"/>
      <w:pPr>
        <w:ind w:left="34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30C2CAA">
      <w:start w:val="1"/>
      <w:numFmt w:val="bullet"/>
      <w:lvlText w:val="o"/>
      <w:lvlJc w:val="left"/>
      <w:pPr>
        <w:ind w:left="42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95CD316">
      <w:start w:val="1"/>
      <w:numFmt w:val="bullet"/>
      <w:lvlText w:val="▪"/>
      <w:lvlJc w:val="left"/>
      <w:pPr>
        <w:ind w:left="49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E66AE6A">
      <w:start w:val="1"/>
      <w:numFmt w:val="bullet"/>
      <w:lvlText w:val="•"/>
      <w:lvlJc w:val="left"/>
      <w:pPr>
        <w:ind w:left="56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328B86C">
      <w:start w:val="1"/>
      <w:numFmt w:val="bullet"/>
      <w:lvlText w:val="o"/>
      <w:lvlJc w:val="left"/>
      <w:pPr>
        <w:ind w:left="63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376AA2C">
      <w:start w:val="1"/>
      <w:numFmt w:val="bullet"/>
      <w:lvlText w:val="▪"/>
      <w:lvlJc w:val="left"/>
      <w:pPr>
        <w:ind w:left="70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1310ADF"/>
    <w:multiLevelType w:val="hybridMultilevel"/>
    <w:tmpl w:val="7AA208F8"/>
    <w:lvl w:ilvl="0" w:tplc="0424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4" w15:restartNumberingAfterBreak="0">
    <w:nsid w:val="5F5E6FC1"/>
    <w:multiLevelType w:val="hybridMultilevel"/>
    <w:tmpl w:val="64962776"/>
    <w:lvl w:ilvl="0" w:tplc="2C68F9F2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4" w:hanging="360"/>
      </w:pPr>
    </w:lvl>
    <w:lvl w:ilvl="2" w:tplc="0424001B" w:tentative="1">
      <w:start w:val="1"/>
      <w:numFmt w:val="lowerRoman"/>
      <w:lvlText w:val="%3."/>
      <w:lvlJc w:val="right"/>
      <w:pPr>
        <w:ind w:left="1804" w:hanging="180"/>
      </w:pPr>
    </w:lvl>
    <w:lvl w:ilvl="3" w:tplc="0424000F" w:tentative="1">
      <w:start w:val="1"/>
      <w:numFmt w:val="decimal"/>
      <w:lvlText w:val="%4."/>
      <w:lvlJc w:val="left"/>
      <w:pPr>
        <w:ind w:left="2524" w:hanging="360"/>
      </w:pPr>
    </w:lvl>
    <w:lvl w:ilvl="4" w:tplc="04240019" w:tentative="1">
      <w:start w:val="1"/>
      <w:numFmt w:val="lowerLetter"/>
      <w:lvlText w:val="%5."/>
      <w:lvlJc w:val="left"/>
      <w:pPr>
        <w:ind w:left="3244" w:hanging="360"/>
      </w:pPr>
    </w:lvl>
    <w:lvl w:ilvl="5" w:tplc="0424001B" w:tentative="1">
      <w:start w:val="1"/>
      <w:numFmt w:val="lowerRoman"/>
      <w:lvlText w:val="%6."/>
      <w:lvlJc w:val="right"/>
      <w:pPr>
        <w:ind w:left="3964" w:hanging="180"/>
      </w:pPr>
    </w:lvl>
    <w:lvl w:ilvl="6" w:tplc="0424000F" w:tentative="1">
      <w:start w:val="1"/>
      <w:numFmt w:val="decimal"/>
      <w:lvlText w:val="%7."/>
      <w:lvlJc w:val="left"/>
      <w:pPr>
        <w:ind w:left="4684" w:hanging="360"/>
      </w:pPr>
    </w:lvl>
    <w:lvl w:ilvl="7" w:tplc="04240019" w:tentative="1">
      <w:start w:val="1"/>
      <w:numFmt w:val="lowerLetter"/>
      <w:lvlText w:val="%8."/>
      <w:lvlJc w:val="left"/>
      <w:pPr>
        <w:ind w:left="5404" w:hanging="360"/>
      </w:pPr>
    </w:lvl>
    <w:lvl w:ilvl="8" w:tplc="0424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15" w15:restartNumberingAfterBreak="0">
    <w:nsid w:val="7C4376D9"/>
    <w:multiLevelType w:val="hybridMultilevel"/>
    <w:tmpl w:val="6A8E2136"/>
    <w:lvl w:ilvl="0" w:tplc="A1140D0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rebuchet MS" w:hAnsi="Trebuchet M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59282C"/>
    <w:multiLevelType w:val="hybridMultilevel"/>
    <w:tmpl w:val="A68E32D4"/>
    <w:lvl w:ilvl="0" w:tplc="A1140D0E">
      <w:start w:val="1"/>
      <w:numFmt w:val="bullet"/>
      <w:lvlText w:val="–"/>
      <w:lvlJc w:val="left"/>
      <w:pPr>
        <w:ind w:left="720" w:hanging="360"/>
      </w:pPr>
      <w:rPr>
        <w:rFonts w:ascii="Trebuchet MS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344497">
    <w:abstractNumId w:val="12"/>
  </w:num>
  <w:num w:numId="2" w16cid:durableId="1858612360">
    <w:abstractNumId w:val="1"/>
  </w:num>
  <w:num w:numId="3" w16cid:durableId="511379668">
    <w:abstractNumId w:val="14"/>
  </w:num>
  <w:num w:numId="4" w16cid:durableId="1302685842">
    <w:abstractNumId w:val="9"/>
  </w:num>
  <w:num w:numId="5" w16cid:durableId="1750925373">
    <w:abstractNumId w:val="13"/>
  </w:num>
  <w:num w:numId="6" w16cid:durableId="5563539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5755992">
    <w:abstractNumId w:val="6"/>
  </w:num>
  <w:num w:numId="8" w16cid:durableId="197447718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732603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92793064">
    <w:abstractNumId w:val="10"/>
  </w:num>
  <w:num w:numId="11" w16cid:durableId="12519745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421044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6557709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5757565">
    <w:abstractNumId w:val="5"/>
  </w:num>
  <w:num w:numId="15" w16cid:durableId="527572239">
    <w:abstractNumId w:val="4"/>
  </w:num>
  <w:num w:numId="16" w16cid:durableId="2039118503">
    <w:abstractNumId w:val="8"/>
  </w:num>
  <w:num w:numId="17" w16cid:durableId="231431162">
    <w:abstractNumId w:val="11"/>
  </w:num>
  <w:num w:numId="18" w16cid:durableId="836265785">
    <w:abstractNumId w:val="15"/>
  </w:num>
  <w:num w:numId="19" w16cid:durableId="4317082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2E7"/>
    <w:rsid w:val="00020BF8"/>
    <w:rsid w:val="0002403E"/>
    <w:rsid w:val="000257A8"/>
    <w:rsid w:val="00061B62"/>
    <w:rsid w:val="00092BEB"/>
    <w:rsid w:val="000A1655"/>
    <w:rsid w:val="000A19B6"/>
    <w:rsid w:val="000B17D2"/>
    <w:rsid w:val="000B65D3"/>
    <w:rsid w:val="000D532C"/>
    <w:rsid w:val="00102E75"/>
    <w:rsid w:val="0012380E"/>
    <w:rsid w:val="0012712C"/>
    <w:rsid w:val="001606EC"/>
    <w:rsid w:val="00185FAA"/>
    <w:rsid w:val="001C3019"/>
    <w:rsid w:val="001F672C"/>
    <w:rsid w:val="00245455"/>
    <w:rsid w:val="002472EC"/>
    <w:rsid w:val="002532E2"/>
    <w:rsid w:val="002717BA"/>
    <w:rsid w:val="00291404"/>
    <w:rsid w:val="00301DDB"/>
    <w:rsid w:val="003024D3"/>
    <w:rsid w:val="00307B51"/>
    <w:rsid w:val="00352FCD"/>
    <w:rsid w:val="00372201"/>
    <w:rsid w:val="00373D41"/>
    <w:rsid w:val="003757D7"/>
    <w:rsid w:val="003C7395"/>
    <w:rsid w:val="003E7C5E"/>
    <w:rsid w:val="004719B3"/>
    <w:rsid w:val="004D07DE"/>
    <w:rsid w:val="004E0BBC"/>
    <w:rsid w:val="00564BFC"/>
    <w:rsid w:val="0059010D"/>
    <w:rsid w:val="005E25B9"/>
    <w:rsid w:val="005E58EA"/>
    <w:rsid w:val="00602532"/>
    <w:rsid w:val="0060359C"/>
    <w:rsid w:val="006261CE"/>
    <w:rsid w:val="0068011B"/>
    <w:rsid w:val="00684873"/>
    <w:rsid w:val="00695CA8"/>
    <w:rsid w:val="006B55AB"/>
    <w:rsid w:val="00700045"/>
    <w:rsid w:val="00737FE4"/>
    <w:rsid w:val="007479FD"/>
    <w:rsid w:val="00794EE1"/>
    <w:rsid w:val="007970C3"/>
    <w:rsid w:val="007A2EDD"/>
    <w:rsid w:val="007E582E"/>
    <w:rsid w:val="007F278C"/>
    <w:rsid w:val="007F79AC"/>
    <w:rsid w:val="00800965"/>
    <w:rsid w:val="0081618F"/>
    <w:rsid w:val="00816CDC"/>
    <w:rsid w:val="00833479"/>
    <w:rsid w:val="00876C7E"/>
    <w:rsid w:val="008A7665"/>
    <w:rsid w:val="008C6891"/>
    <w:rsid w:val="008D1755"/>
    <w:rsid w:val="009729F8"/>
    <w:rsid w:val="00976C55"/>
    <w:rsid w:val="009859C9"/>
    <w:rsid w:val="009E36AF"/>
    <w:rsid w:val="009E4F9F"/>
    <w:rsid w:val="009E6906"/>
    <w:rsid w:val="00A4647E"/>
    <w:rsid w:val="00A50242"/>
    <w:rsid w:val="00A831F1"/>
    <w:rsid w:val="00AC2DA5"/>
    <w:rsid w:val="00AE746E"/>
    <w:rsid w:val="00B16B87"/>
    <w:rsid w:val="00B312FC"/>
    <w:rsid w:val="00B55888"/>
    <w:rsid w:val="00B804BC"/>
    <w:rsid w:val="00B82F8E"/>
    <w:rsid w:val="00BA5173"/>
    <w:rsid w:val="00BB50EF"/>
    <w:rsid w:val="00BE58C8"/>
    <w:rsid w:val="00BE7EB0"/>
    <w:rsid w:val="00C04051"/>
    <w:rsid w:val="00C0714E"/>
    <w:rsid w:val="00C1046F"/>
    <w:rsid w:val="00C47D0B"/>
    <w:rsid w:val="00C52A40"/>
    <w:rsid w:val="00C64B47"/>
    <w:rsid w:val="00C95158"/>
    <w:rsid w:val="00CA17AB"/>
    <w:rsid w:val="00CD2502"/>
    <w:rsid w:val="00CE4EAD"/>
    <w:rsid w:val="00CF4D8A"/>
    <w:rsid w:val="00D039BE"/>
    <w:rsid w:val="00D067A4"/>
    <w:rsid w:val="00D243DB"/>
    <w:rsid w:val="00DB495E"/>
    <w:rsid w:val="00DB4EF8"/>
    <w:rsid w:val="00DC6933"/>
    <w:rsid w:val="00DE0649"/>
    <w:rsid w:val="00E00AE7"/>
    <w:rsid w:val="00E15322"/>
    <w:rsid w:val="00E163FD"/>
    <w:rsid w:val="00E61FC1"/>
    <w:rsid w:val="00E71AD6"/>
    <w:rsid w:val="00E742E7"/>
    <w:rsid w:val="00EA23B1"/>
    <w:rsid w:val="00ED5E7E"/>
    <w:rsid w:val="00F54231"/>
    <w:rsid w:val="00F776D4"/>
    <w:rsid w:val="00F8285D"/>
    <w:rsid w:val="00F943DF"/>
    <w:rsid w:val="00FA37BE"/>
    <w:rsid w:val="00FD7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C9D857"/>
  <w15:docId w15:val="{2B57AB4D-BCC8-4C47-854D-B6BBF4726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tillium Web" w:eastAsia="Times New Roman" w:hAnsi="Titillium Web" w:cs="Calibri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943DF"/>
    <w:pPr>
      <w:spacing w:line="276" w:lineRule="auto"/>
      <w:jc w:val="both"/>
    </w:pPr>
    <w:rPr>
      <w:color w:val="000000"/>
      <w:sz w:val="22"/>
      <w:szCs w:val="22"/>
    </w:rPr>
  </w:style>
  <w:style w:type="paragraph" w:styleId="Naslov1">
    <w:name w:val="heading 1"/>
    <w:next w:val="Navaden"/>
    <w:link w:val="Naslov1Znak"/>
    <w:uiPriority w:val="9"/>
    <w:qFormat/>
    <w:pPr>
      <w:keepNext/>
      <w:keepLines/>
      <w:spacing w:after="495" w:line="259" w:lineRule="auto"/>
      <w:ind w:right="19"/>
      <w:jc w:val="center"/>
      <w:outlineLvl w:val="0"/>
    </w:pPr>
    <w:rPr>
      <w:rFonts w:eastAsia="Calibri"/>
      <w:color w:val="000000"/>
      <w:sz w:val="40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Pr>
      <w:rFonts w:ascii="Calibri" w:eastAsia="Calibri" w:hAnsi="Calibri" w:cs="Calibri"/>
      <w:color w:val="000000"/>
      <w:sz w:val="40"/>
    </w:rPr>
  </w:style>
  <w:style w:type="paragraph" w:styleId="Odstavekseznama">
    <w:name w:val="List Paragraph"/>
    <w:basedOn w:val="Navaden"/>
    <w:link w:val="OdstavekseznamaZnak"/>
    <w:uiPriority w:val="34"/>
    <w:qFormat/>
    <w:rsid w:val="00245455"/>
    <w:pPr>
      <w:spacing w:line="300" w:lineRule="atLeast"/>
      <w:ind w:left="708"/>
    </w:pPr>
    <w:rPr>
      <w:rFonts w:ascii="Arial" w:hAnsi="Arial" w:cs="Times New Roman"/>
      <w:color w:val="auto"/>
      <w:szCs w:val="20"/>
    </w:rPr>
  </w:style>
  <w:style w:type="character" w:customStyle="1" w:styleId="OdstavekseznamaZnak">
    <w:name w:val="Odstavek seznama Znak"/>
    <w:link w:val="Odstavekseznama"/>
    <w:uiPriority w:val="34"/>
    <w:rsid w:val="00245455"/>
    <w:rPr>
      <w:rFonts w:ascii="Arial" w:eastAsia="Times New Roman" w:hAnsi="Arial" w:cs="Times New Roman"/>
      <w:szCs w:val="20"/>
    </w:rPr>
  </w:style>
  <w:style w:type="paragraph" w:styleId="Brezrazmikov">
    <w:name w:val="No Spacing"/>
    <w:uiPriority w:val="1"/>
    <w:qFormat/>
    <w:rsid w:val="00307B51"/>
    <w:pPr>
      <w:spacing w:line="276" w:lineRule="auto"/>
    </w:pPr>
    <w:rPr>
      <w:rFonts w:eastAsia="Calibri"/>
      <w:color w:val="000000"/>
      <w:sz w:val="22"/>
      <w:szCs w:val="22"/>
    </w:rPr>
  </w:style>
  <w:style w:type="paragraph" w:styleId="Glava">
    <w:name w:val="header"/>
    <w:basedOn w:val="Navaden"/>
    <w:link w:val="GlavaZnak"/>
    <w:unhideWhenUsed/>
    <w:rsid w:val="00CA17AB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rsid w:val="00CA17AB"/>
    <w:rPr>
      <w:rFonts w:ascii="Calibri" w:eastAsia="Calibri" w:hAnsi="Calibri" w:cs="Calibri"/>
      <w:color w:val="000000"/>
    </w:rPr>
  </w:style>
  <w:style w:type="paragraph" w:styleId="Noga">
    <w:name w:val="footer"/>
    <w:basedOn w:val="Navaden"/>
    <w:link w:val="NogaZnak"/>
    <w:uiPriority w:val="99"/>
    <w:unhideWhenUsed/>
    <w:rsid w:val="00CA17AB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rsid w:val="00CA17AB"/>
    <w:rPr>
      <w:rFonts w:ascii="Calibri" w:eastAsia="Calibri" w:hAnsi="Calibri" w:cs="Calibri"/>
      <w:color w:val="00000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776D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F776D4"/>
    <w:rPr>
      <w:rFonts w:ascii="Segoe UI" w:eastAsia="Calibri" w:hAnsi="Segoe UI" w:cs="Segoe UI"/>
      <w:color w:val="000000"/>
      <w:sz w:val="18"/>
      <w:szCs w:val="18"/>
    </w:rPr>
  </w:style>
  <w:style w:type="character" w:styleId="Hiperpovezava">
    <w:name w:val="Hyperlink"/>
    <w:semiHidden/>
    <w:unhideWhenUsed/>
    <w:rsid w:val="00E742E7"/>
    <w:rPr>
      <w:color w:val="0000FF"/>
      <w:u w:val="single"/>
    </w:rPr>
  </w:style>
  <w:style w:type="paragraph" w:styleId="Naslov">
    <w:name w:val="Title"/>
    <w:basedOn w:val="Navaden"/>
    <w:link w:val="NaslovZnak"/>
    <w:qFormat/>
    <w:rsid w:val="00E742E7"/>
    <w:pPr>
      <w:spacing w:line="240" w:lineRule="auto"/>
      <w:jc w:val="center"/>
    </w:pPr>
    <w:rPr>
      <w:rFonts w:ascii="Arial" w:hAnsi="Arial" w:cs="Times New Roman"/>
      <w:b/>
      <w:color w:val="auto"/>
      <w:sz w:val="32"/>
      <w:szCs w:val="20"/>
    </w:rPr>
  </w:style>
  <w:style w:type="character" w:customStyle="1" w:styleId="NaslovZnak">
    <w:name w:val="Naslov Znak"/>
    <w:basedOn w:val="Privzetapisavaodstavka"/>
    <w:link w:val="Naslov"/>
    <w:rsid w:val="00E742E7"/>
    <w:rPr>
      <w:rFonts w:ascii="Arial" w:hAnsi="Arial" w:cs="Times New Roman"/>
      <w:b/>
      <w:sz w:val="32"/>
    </w:rPr>
  </w:style>
  <w:style w:type="paragraph" w:styleId="Telobesedila">
    <w:name w:val="Body Text"/>
    <w:basedOn w:val="Navaden"/>
    <w:link w:val="TelobesedilaZnak"/>
    <w:semiHidden/>
    <w:unhideWhenUsed/>
    <w:rsid w:val="00E742E7"/>
    <w:pPr>
      <w:spacing w:line="240" w:lineRule="auto"/>
    </w:pPr>
    <w:rPr>
      <w:rFonts w:ascii="Arial" w:hAnsi="Arial" w:cs="Times New Roman"/>
      <w:color w:val="auto"/>
      <w:sz w:val="20"/>
      <w:szCs w:val="20"/>
    </w:rPr>
  </w:style>
  <w:style w:type="character" w:customStyle="1" w:styleId="TelobesedilaZnak">
    <w:name w:val="Telo besedila Znak"/>
    <w:basedOn w:val="Privzetapisavaodstavka"/>
    <w:link w:val="Telobesedila"/>
    <w:semiHidden/>
    <w:rsid w:val="00E742E7"/>
    <w:rPr>
      <w:rFonts w:ascii="Arial" w:hAnsi="Arial" w:cs="Times New Roman"/>
    </w:rPr>
  </w:style>
  <w:style w:type="paragraph" w:customStyle="1" w:styleId="BESEDILO">
    <w:name w:val="BESEDILO"/>
    <w:rsid w:val="00E742E7"/>
    <w:pPr>
      <w:keepLines/>
      <w:widowControl w:val="0"/>
      <w:tabs>
        <w:tab w:val="left" w:pos="2155"/>
      </w:tabs>
      <w:jc w:val="both"/>
    </w:pPr>
    <w:rPr>
      <w:rFonts w:ascii="Arial" w:hAnsi="Arial" w:cs="Times New Roman"/>
      <w:kern w:val="16"/>
    </w:rPr>
  </w:style>
  <w:style w:type="paragraph" w:customStyle="1" w:styleId="Poglavje1">
    <w:name w:val="Poglavje 1"/>
    <w:basedOn w:val="Telobesedila"/>
    <w:qFormat/>
    <w:rsid w:val="00E742E7"/>
    <w:pPr>
      <w:numPr>
        <w:numId w:val="6"/>
      </w:numPr>
    </w:pPr>
    <w:rPr>
      <w:b/>
      <w:i/>
      <w:szCs w:val="24"/>
    </w:rPr>
  </w:style>
  <w:style w:type="paragraph" w:customStyle="1" w:styleId="Poglavje2">
    <w:name w:val="Poglavje 2"/>
    <w:basedOn w:val="Telobesedila"/>
    <w:qFormat/>
    <w:rsid w:val="00E742E7"/>
    <w:pPr>
      <w:numPr>
        <w:ilvl w:val="1"/>
        <w:numId w:val="6"/>
      </w:numPr>
    </w:pPr>
    <w:rPr>
      <w:b/>
    </w:rPr>
  </w:style>
  <w:style w:type="paragraph" w:customStyle="1" w:styleId="Poglavje3">
    <w:name w:val="Poglavje 3"/>
    <w:basedOn w:val="Telobesedila"/>
    <w:qFormat/>
    <w:rsid w:val="00E742E7"/>
    <w:pPr>
      <w:numPr>
        <w:ilvl w:val="2"/>
        <w:numId w:val="6"/>
      </w:numPr>
    </w:pPr>
    <w:rPr>
      <w:b/>
    </w:rPr>
  </w:style>
  <w:style w:type="character" w:styleId="Sprotnaopomba-sklic">
    <w:name w:val="footnote reference"/>
    <w:semiHidden/>
    <w:unhideWhenUsed/>
    <w:rsid w:val="00E742E7"/>
    <w:rPr>
      <w:vertAlign w:val="superscript"/>
    </w:rPr>
  </w:style>
  <w:style w:type="paragraph" w:styleId="Telobesedila3">
    <w:name w:val="Body Text 3"/>
    <w:basedOn w:val="Navaden"/>
    <w:link w:val="Telobesedila3Znak"/>
    <w:semiHidden/>
    <w:unhideWhenUsed/>
    <w:rsid w:val="00E742E7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semiHidden/>
    <w:rsid w:val="00E742E7"/>
    <w:rPr>
      <w:color w:val="000000"/>
      <w:sz w:val="16"/>
      <w:szCs w:val="16"/>
    </w:rPr>
  </w:style>
  <w:style w:type="paragraph" w:customStyle="1" w:styleId="Slika">
    <w:name w:val="Slika"/>
    <w:basedOn w:val="Navaden"/>
    <w:rsid w:val="00E742E7"/>
    <w:pPr>
      <w:spacing w:before="240" w:after="120" w:line="240" w:lineRule="auto"/>
      <w:jc w:val="center"/>
    </w:pPr>
    <w:rPr>
      <w:rFonts w:ascii="Times New Roman" w:hAnsi="Times New Roman" w:cs="Times New Roman"/>
      <w:color w:val="auto"/>
      <w:sz w:val="24"/>
      <w:szCs w:val="20"/>
    </w:rPr>
  </w:style>
  <w:style w:type="character" w:styleId="Pripombasklic">
    <w:name w:val="annotation reference"/>
    <w:basedOn w:val="Privzetapisavaodstavka"/>
    <w:uiPriority w:val="99"/>
    <w:semiHidden/>
    <w:unhideWhenUsed/>
    <w:rsid w:val="00A5024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5024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50242"/>
    <w:rPr>
      <w:color w:val="00000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024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0242"/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81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vs-sql01\jana\JANA_JHMB_SPL\Dokumenti\VSI_OBRAZCI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AD51DE3-92EC-4F88-A501-9CC588677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VSI_OBRAZCI</Template>
  <TotalTime>43</TotalTime>
  <Pages>5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My Title</vt:lpstr>
    </vt:vector>
  </TitlesOfParts>
  <Company/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My Title</dc:title>
  <dc:subject/>
  <dc:creator>Valentina Gjerkeš | JHMB</dc:creator>
  <cp:keywords/>
  <cp:lastModifiedBy>Andraž Bobik | JHMB</cp:lastModifiedBy>
  <cp:revision>5</cp:revision>
  <cp:lastPrinted>2021-01-25T07:31:00Z</cp:lastPrinted>
  <dcterms:created xsi:type="dcterms:W3CDTF">2026-06-04T13:50:00Z</dcterms:created>
  <dcterms:modified xsi:type="dcterms:W3CDTF">2026-06-12T08:36:00Z</dcterms:modified>
</cp:coreProperties>
</file>