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30800" w14:textId="77777777" w:rsidR="00BB1E26" w:rsidRPr="009B738A" w:rsidRDefault="00BB1E26" w:rsidP="00550352">
      <w:pPr>
        <w:spacing w:line="240" w:lineRule="atLeast"/>
        <w:rPr>
          <w:rFonts w:cs="Arial"/>
        </w:rPr>
      </w:pPr>
    </w:p>
    <w:p w14:paraId="67246A48" w14:textId="77777777" w:rsidR="00E36CE2" w:rsidRPr="00E36CE2" w:rsidRDefault="00E36CE2" w:rsidP="00E36CE2">
      <w:pPr>
        <w:tabs>
          <w:tab w:val="left" w:pos="1276"/>
        </w:tabs>
        <w:autoSpaceDE w:val="0"/>
        <w:autoSpaceDN w:val="0"/>
        <w:adjustRightInd w:val="0"/>
        <w:spacing w:line="240" w:lineRule="auto"/>
        <w:rPr>
          <w:rFonts w:eastAsiaTheme="minorEastAsia" w:cs="Arial"/>
          <w:szCs w:val="20"/>
          <w:lang w:eastAsia="sl-SI"/>
        </w:rPr>
      </w:pPr>
    </w:p>
    <w:p w14:paraId="7B0E29D0" w14:textId="04ADC6E9" w:rsidR="00E36CE2" w:rsidRPr="00E36CE2" w:rsidRDefault="00E36CE2" w:rsidP="00E36CE2">
      <w:pPr>
        <w:tabs>
          <w:tab w:val="left" w:pos="1276"/>
        </w:tabs>
        <w:autoSpaceDE w:val="0"/>
        <w:autoSpaceDN w:val="0"/>
        <w:adjustRightInd w:val="0"/>
        <w:spacing w:line="240" w:lineRule="auto"/>
        <w:rPr>
          <w:rFonts w:eastAsiaTheme="minorEastAsia" w:cs="Arial"/>
          <w:szCs w:val="20"/>
          <w:lang w:eastAsia="sl-SI"/>
        </w:rPr>
      </w:pPr>
      <w:r w:rsidRPr="00E36CE2">
        <w:rPr>
          <w:rFonts w:eastAsiaTheme="minorEastAsia" w:cs="Arial"/>
          <w:szCs w:val="20"/>
          <w:lang w:eastAsia="sl-SI"/>
        </w:rPr>
        <w:t>Številka: 430-27/2026-3150</w:t>
      </w:r>
      <w:r w:rsidRPr="001952DC">
        <w:rPr>
          <w:rFonts w:eastAsiaTheme="minorEastAsia" w:cs="Arial"/>
          <w:szCs w:val="20"/>
          <w:lang w:eastAsia="sl-SI"/>
        </w:rPr>
        <w:t>-3</w:t>
      </w:r>
      <w:r w:rsidRPr="00E36CE2">
        <w:rPr>
          <w:rFonts w:eastAsiaTheme="minorEastAsia" w:cs="Arial"/>
          <w:szCs w:val="20"/>
          <w:lang w:eastAsia="sl-SI"/>
        </w:rPr>
        <w:tab/>
      </w:r>
    </w:p>
    <w:p w14:paraId="696712B6" w14:textId="0DB15022" w:rsidR="00E36CE2" w:rsidRPr="00E36CE2" w:rsidRDefault="00E36CE2" w:rsidP="00E36CE2">
      <w:pPr>
        <w:tabs>
          <w:tab w:val="left" w:pos="1276"/>
        </w:tabs>
        <w:autoSpaceDE w:val="0"/>
        <w:autoSpaceDN w:val="0"/>
        <w:adjustRightInd w:val="0"/>
        <w:spacing w:line="240" w:lineRule="auto"/>
        <w:rPr>
          <w:rFonts w:eastAsiaTheme="minorEastAsia" w:cs="Arial"/>
          <w:szCs w:val="20"/>
          <w:lang w:eastAsia="sl-SI"/>
        </w:rPr>
      </w:pPr>
      <w:r w:rsidRPr="00E36CE2">
        <w:rPr>
          <w:rFonts w:eastAsiaTheme="minorEastAsia" w:cs="Arial"/>
          <w:szCs w:val="20"/>
          <w:lang w:eastAsia="sl-SI"/>
        </w:rPr>
        <w:t>Datum</w:t>
      </w:r>
      <w:r w:rsidRPr="00A16939">
        <w:rPr>
          <w:rFonts w:eastAsiaTheme="minorEastAsia" w:cs="Arial"/>
          <w:szCs w:val="20"/>
          <w:lang w:eastAsia="sl-SI"/>
        </w:rPr>
        <w:t>: 2</w:t>
      </w:r>
      <w:r w:rsidR="00B50826">
        <w:rPr>
          <w:rFonts w:eastAsiaTheme="minorEastAsia" w:cs="Arial"/>
          <w:szCs w:val="20"/>
          <w:lang w:eastAsia="sl-SI"/>
        </w:rPr>
        <w:t>7</w:t>
      </w:r>
      <w:r w:rsidRPr="00A16939">
        <w:rPr>
          <w:rFonts w:eastAsiaTheme="minorEastAsia" w:cs="Arial"/>
          <w:szCs w:val="20"/>
          <w:lang w:eastAsia="sl-SI"/>
        </w:rPr>
        <w:t xml:space="preserve">. </w:t>
      </w:r>
      <w:r w:rsidR="00A16939" w:rsidRPr="00A16939">
        <w:rPr>
          <w:rFonts w:eastAsiaTheme="minorEastAsia" w:cs="Arial"/>
          <w:szCs w:val="20"/>
          <w:lang w:eastAsia="sl-SI"/>
        </w:rPr>
        <w:t>5</w:t>
      </w:r>
      <w:r w:rsidRPr="00A16939">
        <w:rPr>
          <w:rFonts w:eastAsiaTheme="minorEastAsia" w:cs="Arial"/>
          <w:szCs w:val="20"/>
          <w:lang w:eastAsia="sl-SI"/>
        </w:rPr>
        <w:t xml:space="preserve"> 2026</w:t>
      </w:r>
    </w:p>
    <w:p w14:paraId="3245BD97" w14:textId="77777777" w:rsidR="00E36CE2" w:rsidRPr="00E36CE2" w:rsidRDefault="00E36CE2" w:rsidP="00E36CE2">
      <w:pPr>
        <w:tabs>
          <w:tab w:val="left" w:pos="1276"/>
        </w:tabs>
        <w:autoSpaceDE w:val="0"/>
        <w:autoSpaceDN w:val="0"/>
        <w:adjustRightInd w:val="0"/>
        <w:spacing w:line="240" w:lineRule="auto"/>
        <w:rPr>
          <w:rFonts w:eastAsiaTheme="minorEastAsia" w:cs="Arial"/>
          <w:szCs w:val="20"/>
          <w:lang w:eastAsia="sl-SI"/>
        </w:rPr>
      </w:pPr>
      <w:r w:rsidRPr="00E36CE2">
        <w:rPr>
          <w:rFonts w:eastAsiaTheme="minorEastAsia" w:cs="Arial"/>
          <w:szCs w:val="20"/>
          <w:lang w:eastAsia="sl-SI"/>
        </w:rPr>
        <w:t>Oznaka JN: JN-1/2026</w:t>
      </w:r>
    </w:p>
    <w:p w14:paraId="38870BCB" w14:textId="77777777" w:rsidR="00E36CE2" w:rsidRPr="00E36CE2" w:rsidRDefault="00E36CE2" w:rsidP="00E36CE2">
      <w:pPr>
        <w:autoSpaceDE w:val="0"/>
        <w:autoSpaceDN w:val="0"/>
        <w:adjustRightInd w:val="0"/>
        <w:spacing w:line="240" w:lineRule="auto"/>
        <w:rPr>
          <w:rFonts w:eastAsiaTheme="minorEastAsia" w:cs="Arial"/>
          <w:szCs w:val="20"/>
          <w:lang w:eastAsia="sl-SI"/>
        </w:rPr>
      </w:pPr>
    </w:p>
    <w:p w14:paraId="65836E28" w14:textId="77777777" w:rsidR="00DA461F" w:rsidRPr="009B738A" w:rsidRDefault="00DA461F" w:rsidP="00DA461F">
      <w:pPr>
        <w:spacing w:line="240" w:lineRule="atLeast"/>
        <w:rPr>
          <w:rFonts w:cs="Arial"/>
        </w:rPr>
      </w:pPr>
    </w:p>
    <w:p w14:paraId="35173539" w14:textId="01E146E2" w:rsidR="00BB1E26" w:rsidRPr="009B738A" w:rsidRDefault="00BB1E26" w:rsidP="00550352">
      <w:pPr>
        <w:tabs>
          <w:tab w:val="left" w:pos="3480"/>
        </w:tabs>
        <w:spacing w:line="240" w:lineRule="atLeast"/>
        <w:rPr>
          <w:rFonts w:cs="Arial"/>
        </w:rPr>
      </w:pPr>
    </w:p>
    <w:p w14:paraId="5661A984" w14:textId="77777777" w:rsidR="00BB1E26" w:rsidRPr="009B738A" w:rsidRDefault="00BB1E26" w:rsidP="00550352">
      <w:pPr>
        <w:spacing w:line="240" w:lineRule="atLeast"/>
        <w:rPr>
          <w:rFonts w:cs="Arial"/>
        </w:rPr>
      </w:pPr>
    </w:p>
    <w:p w14:paraId="53BFD000" w14:textId="77777777" w:rsidR="00BB1E26" w:rsidRPr="009B738A" w:rsidRDefault="00BB1E26" w:rsidP="00550352">
      <w:pPr>
        <w:spacing w:line="240" w:lineRule="atLeast"/>
        <w:rPr>
          <w:rFonts w:cs="Arial"/>
        </w:rPr>
      </w:pPr>
    </w:p>
    <w:p w14:paraId="128E0A51" w14:textId="77777777" w:rsidR="0070110C" w:rsidRPr="009B738A" w:rsidRDefault="0070110C" w:rsidP="00550352">
      <w:pPr>
        <w:spacing w:line="240" w:lineRule="atLeast"/>
        <w:rPr>
          <w:rFonts w:cs="Arial"/>
          <w:bCs/>
          <w:szCs w:val="20"/>
        </w:rPr>
      </w:pPr>
    </w:p>
    <w:p w14:paraId="436989F8" w14:textId="77777777" w:rsidR="005A7F73" w:rsidRPr="009B738A" w:rsidRDefault="005A7F73" w:rsidP="00550352">
      <w:pPr>
        <w:spacing w:line="240" w:lineRule="atLeast"/>
        <w:jc w:val="left"/>
        <w:rPr>
          <w:rFonts w:cs="Arial"/>
          <w:b/>
          <w:sz w:val="24"/>
          <w:szCs w:val="24"/>
        </w:rPr>
      </w:pPr>
    </w:p>
    <w:p w14:paraId="7635B56F" w14:textId="77777777" w:rsidR="00990C82" w:rsidRPr="009B738A" w:rsidRDefault="00990C82" w:rsidP="00550352">
      <w:pPr>
        <w:spacing w:line="240" w:lineRule="atLeast"/>
        <w:jc w:val="center"/>
        <w:rPr>
          <w:rFonts w:cs="Arial"/>
          <w:b/>
          <w:sz w:val="52"/>
          <w:szCs w:val="52"/>
        </w:rPr>
      </w:pPr>
    </w:p>
    <w:p w14:paraId="5D413DD7" w14:textId="09C0AE7D" w:rsidR="00AE19C4" w:rsidRPr="009B738A" w:rsidRDefault="00152883" w:rsidP="00550352">
      <w:pPr>
        <w:spacing w:line="240" w:lineRule="atLeast"/>
        <w:jc w:val="center"/>
        <w:rPr>
          <w:rFonts w:cs="Arial"/>
          <w:b/>
          <w:sz w:val="48"/>
          <w:szCs w:val="48"/>
        </w:rPr>
      </w:pPr>
      <w:r w:rsidRPr="009B738A">
        <w:rPr>
          <w:rFonts w:cs="Arial"/>
          <w:b/>
          <w:sz w:val="48"/>
          <w:szCs w:val="48"/>
        </w:rPr>
        <w:t>NAVODIL</w:t>
      </w:r>
      <w:r w:rsidR="00C80D89">
        <w:rPr>
          <w:rFonts w:cs="Arial"/>
          <w:b/>
          <w:sz w:val="48"/>
          <w:szCs w:val="48"/>
        </w:rPr>
        <w:t>A</w:t>
      </w:r>
      <w:r w:rsidRPr="009B738A">
        <w:rPr>
          <w:rFonts w:cs="Arial"/>
          <w:b/>
          <w:sz w:val="48"/>
          <w:szCs w:val="48"/>
        </w:rPr>
        <w:t xml:space="preserve"> </w:t>
      </w:r>
      <w:r w:rsidR="00F57F50" w:rsidRPr="009B738A">
        <w:rPr>
          <w:rFonts w:cs="Arial"/>
          <w:b/>
          <w:sz w:val="48"/>
          <w:szCs w:val="48"/>
        </w:rPr>
        <w:t>GOSPODARSKIM SUBJEKTOM</w:t>
      </w:r>
      <w:r w:rsidRPr="009B738A">
        <w:rPr>
          <w:rFonts w:cs="Arial"/>
          <w:b/>
          <w:sz w:val="48"/>
          <w:szCs w:val="48"/>
        </w:rPr>
        <w:t xml:space="preserve"> ZA PRIPRAVO PONUDBE ZA JAVNO NAROČILO </w:t>
      </w:r>
      <w:r w:rsidR="00AE19C4" w:rsidRPr="009B738A">
        <w:rPr>
          <w:rFonts w:cs="Arial"/>
          <w:b/>
          <w:sz w:val="48"/>
          <w:szCs w:val="48"/>
        </w:rPr>
        <w:t xml:space="preserve">PO </w:t>
      </w:r>
      <w:r w:rsidR="009843F0" w:rsidRPr="009B738A">
        <w:rPr>
          <w:rFonts w:cs="Arial"/>
          <w:b/>
          <w:sz w:val="48"/>
          <w:szCs w:val="48"/>
        </w:rPr>
        <w:t>P</w:t>
      </w:r>
      <w:r w:rsidR="00AE19C4" w:rsidRPr="009B738A">
        <w:rPr>
          <w:rFonts w:cs="Arial"/>
          <w:b/>
          <w:sz w:val="48"/>
          <w:szCs w:val="48"/>
        </w:rPr>
        <w:t xml:space="preserve">OSTOPKU </w:t>
      </w:r>
      <w:r w:rsidR="009843F0" w:rsidRPr="009B738A">
        <w:rPr>
          <w:rFonts w:cs="Arial"/>
          <w:b/>
          <w:sz w:val="48"/>
          <w:szCs w:val="48"/>
        </w:rPr>
        <w:t xml:space="preserve">MALE VREDNOSTI </w:t>
      </w:r>
      <w:r w:rsidR="00AE19C4" w:rsidRPr="009B738A">
        <w:rPr>
          <w:rFonts w:cs="Arial"/>
          <w:b/>
          <w:sz w:val="48"/>
          <w:szCs w:val="48"/>
        </w:rPr>
        <w:t>Z OZNAKO</w:t>
      </w:r>
    </w:p>
    <w:p w14:paraId="2AEE43B6" w14:textId="77777777" w:rsidR="00BB1E26" w:rsidRPr="009B738A" w:rsidRDefault="00BB1E26" w:rsidP="00550352">
      <w:pPr>
        <w:spacing w:line="240" w:lineRule="atLeast"/>
        <w:jc w:val="center"/>
        <w:rPr>
          <w:rFonts w:cs="Arial"/>
          <w:b/>
          <w:sz w:val="48"/>
          <w:szCs w:val="48"/>
        </w:rPr>
      </w:pPr>
    </w:p>
    <w:p w14:paraId="0721E418" w14:textId="76D4187A" w:rsidR="00CC7517" w:rsidRPr="009B738A" w:rsidRDefault="003010E5" w:rsidP="00550352">
      <w:pPr>
        <w:spacing w:line="240" w:lineRule="atLeast"/>
        <w:jc w:val="center"/>
        <w:rPr>
          <w:rFonts w:cs="Arial"/>
          <w:b/>
          <w:sz w:val="48"/>
          <w:szCs w:val="48"/>
        </w:rPr>
      </w:pPr>
      <w:r>
        <w:rPr>
          <w:rFonts w:cs="Arial"/>
          <w:b/>
          <w:sz w:val="48"/>
          <w:szCs w:val="48"/>
        </w:rPr>
        <w:t>JN-</w:t>
      </w:r>
      <w:r w:rsidR="00E36CE2">
        <w:rPr>
          <w:rFonts w:cs="Arial"/>
          <w:b/>
          <w:sz w:val="48"/>
          <w:szCs w:val="48"/>
        </w:rPr>
        <w:t>1</w:t>
      </w:r>
      <w:r>
        <w:rPr>
          <w:rFonts w:cs="Arial"/>
          <w:b/>
          <w:sz w:val="48"/>
          <w:szCs w:val="48"/>
        </w:rPr>
        <w:t>/202</w:t>
      </w:r>
      <w:r w:rsidR="0051168A">
        <w:rPr>
          <w:rFonts w:cs="Arial"/>
          <w:b/>
          <w:sz w:val="48"/>
          <w:szCs w:val="48"/>
        </w:rPr>
        <w:t>6</w:t>
      </w:r>
    </w:p>
    <w:p w14:paraId="704C0706" w14:textId="59D1510A" w:rsidR="00290CD8" w:rsidRPr="009B738A" w:rsidRDefault="00290CD8" w:rsidP="00550352">
      <w:pPr>
        <w:spacing w:line="240" w:lineRule="atLeast"/>
        <w:rPr>
          <w:rFonts w:cs="Arial"/>
          <w:b/>
          <w:sz w:val="48"/>
          <w:szCs w:val="48"/>
        </w:rPr>
      </w:pPr>
    </w:p>
    <w:p w14:paraId="4E1EE3FE" w14:textId="77777777" w:rsidR="00AD6DFD" w:rsidRPr="009B738A" w:rsidRDefault="00AD6DFD" w:rsidP="00550352">
      <w:pPr>
        <w:spacing w:line="240" w:lineRule="atLeast"/>
        <w:rPr>
          <w:rFonts w:cs="Arial"/>
          <w:sz w:val="52"/>
          <w:szCs w:val="52"/>
        </w:rPr>
      </w:pPr>
    </w:p>
    <w:p w14:paraId="3A381A0D" w14:textId="77777777" w:rsidR="008F44C4" w:rsidRPr="009B738A" w:rsidRDefault="008F44C4" w:rsidP="00550352">
      <w:pPr>
        <w:spacing w:line="240" w:lineRule="atLeast"/>
        <w:rPr>
          <w:rFonts w:cs="Arial"/>
          <w:lang w:eastAsia="sl-SI"/>
        </w:rPr>
      </w:pPr>
      <w:bookmarkStart w:id="0" w:name="_Toc336851729"/>
    </w:p>
    <w:p w14:paraId="154C3A72" w14:textId="77777777" w:rsidR="002E70A6" w:rsidRPr="009B738A" w:rsidRDefault="002E70A6" w:rsidP="00550352">
      <w:pPr>
        <w:spacing w:line="240" w:lineRule="atLeast"/>
        <w:rPr>
          <w:rFonts w:cs="Arial"/>
          <w:lang w:eastAsia="sl-SI"/>
        </w:rPr>
      </w:pPr>
    </w:p>
    <w:p w14:paraId="286AD319" w14:textId="77777777" w:rsidR="002E70A6" w:rsidRPr="009B738A" w:rsidRDefault="002E70A6" w:rsidP="00550352">
      <w:pPr>
        <w:spacing w:line="240" w:lineRule="atLeast"/>
        <w:rPr>
          <w:rFonts w:cs="Arial"/>
          <w:lang w:eastAsia="sl-SI"/>
        </w:rPr>
      </w:pPr>
    </w:p>
    <w:p w14:paraId="6CD5B942" w14:textId="2CDC69EA" w:rsidR="002E70A6" w:rsidRPr="009B738A" w:rsidRDefault="003D39DA" w:rsidP="00550352">
      <w:pPr>
        <w:spacing w:line="240" w:lineRule="atLeast"/>
        <w:jc w:val="left"/>
        <w:rPr>
          <w:rFonts w:cs="Arial"/>
          <w:szCs w:val="20"/>
          <w:lang w:eastAsia="sl-SI"/>
        </w:rPr>
      </w:pPr>
      <w:r w:rsidRPr="009B738A">
        <w:rPr>
          <w:rFonts w:cs="Arial"/>
          <w:szCs w:val="20"/>
          <w:lang w:eastAsia="sl-SI"/>
        </w:rPr>
        <w:br w:type="page"/>
      </w:r>
    </w:p>
    <w:bookmarkStart w:id="1" w:name="_Toc336851777"/>
    <w:p w14:paraId="67AA5191" w14:textId="3281BEA9" w:rsidR="00131D5A" w:rsidRDefault="009E7523">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383AC3">
        <w:rPr>
          <w:rFonts w:ascii="Arial" w:hAnsi="Arial" w:cs="Arial"/>
          <w:sz w:val="20"/>
        </w:rPr>
        <w:fldChar w:fldCharType="begin"/>
      </w:r>
      <w:r w:rsidRPr="00383AC3">
        <w:rPr>
          <w:rFonts w:ascii="Arial" w:hAnsi="Arial" w:cs="Arial"/>
          <w:sz w:val="20"/>
        </w:rPr>
        <w:instrText xml:space="preserve"> TOC \o "1-5" \h \z \u </w:instrText>
      </w:r>
      <w:r w:rsidRPr="00383AC3">
        <w:rPr>
          <w:rFonts w:ascii="Arial" w:hAnsi="Arial" w:cs="Arial"/>
          <w:sz w:val="20"/>
        </w:rPr>
        <w:fldChar w:fldCharType="separate"/>
      </w:r>
      <w:hyperlink w:anchor="_Toc230616729" w:history="1">
        <w:r w:rsidR="00131D5A" w:rsidRPr="00FF6B94">
          <w:rPr>
            <w:rStyle w:val="Hiperpovezava"/>
            <w:rFonts w:cs="Arial"/>
            <w:noProof/>
          </w:rPr>
          <w:t>1.</w:t>
        </w:r>
        <w:r w:rsidR="00131D5A">
          <w:rPr>
            <w:rFonts w:asciiTheme="minorHAnsi" w:eastAsiaTheme="minorEastAsia" w:hAnsiTheme="minorHAnsi" w:cstheme="minorBidi"/>
            <w:b w:val="0"/>
            <w:bCs w:val="0"/>
            <w:caps w:val="0"/>
            <w:noProof/>
            <w:kern w:val="2"/>
            <w:sz w:val="24"/>
            <w:szCs w:val="24"/>
            <w:lang w:eastAsia="sl-SI"/>
            <w14:ligatures w14:val="standardContextual"/>
          </w:rPr>
          <w:tab/>
        </w:r>
        <w:r w:rsidR="00131D5A" w:rsidRPr="00FF6B94">
          <w:rPr>
            <w:rStyle w:val="Hiperpovezava"/>
            <w:rFonts w:cs="Arial"/>
            <w:noProof/>
          </w:rPr>
          <w:t>NAROČNIK</w:t>
        </w:r>
        <w:r w:rsidR="00131D5A">
          <w:rPr>
            <w:noProof/>
            <w:webHidden/>
          </w:rPr>
          <w:tab/>
        </w:r>
        <w:r w:rsidR="00131D5A">
          <w:rPr>
            <w:noProof/>
            <w:webHidden/>
          </w:rPr>
          <w:fldChar w:fldCharType="begin"/>
        </w:r>
        <w:r w:rsidR="00131D5A">
          <w:rPr>
            <w:noProof/>
            <w:webHidden/>
          </w:rPr>
          <w:instrText xml:space="preserve"> PAGEREF _Toc230616729 \h </w:instrText>
        </w:r>
        <w:r w:rsidR="00131D5A">
          <w:rPr>
            <w:noProof/>
            <w:webHidden/>
          </w:rPr>
        </w:r>
        <w:r w:rsidR="00131D5A">
          <w:rPr>
            <w:noProof/>
            <w:webHidden/>
          </w:rPr>
          <w:fldChar w:fldCharType="separate"/>
        </w:r>
        <w:r w:rsidR="00131D5A">
          <w:rPr>
            <w:noProof/>
            <w:webHidden/>
          </w:rPr>
          <w:t>4</w:t>
        </w:r>
        <w:r w:rsidR="00131D5A">
          <w:rPr>
            <w:noProof/>
            <w:webHidden/>
          </w:rPr>
          <w:fldChar w:fldCharType="end"/>
        </w:r>
      </w:hyperlink>
    </w:p>
    <w:p w14:paraId="0C081633" w14:textId="56C90AD4"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30" w:history="1">
        <w:r w:rsidRPr="00FF6B94">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_Toc230616730 \h </w:instrText>
        </w:r>
        <w:r>
          <w:rPr>
            <w:noProof/>
            <w:webHidden/>
          </w:rPr>
        </w:r>
        <w:r>
          <w:rPr>
            <w:noProof/>
            <w:webHidden/>
          </w:rPr>
          <w:fldChar w:fldCharType="separate"/>
        </w:r>
        <w:r>
          <w:rPr>
            <w:noProof/>
            <w:webHidden/>
          </w:rPr>
          <w:t>4</w:t>
        </w:r>
        <w:r>
          <w:rPr>
            <w:noProof/>
            <w:webHidden/>
          </w:rPr>
          <w:fldChar w:fldCharType="end"/>
        </w:r>
      </w:hyperlink>
    </w:p>
    <w:p w14:paraId="2D4852EF" w14:textId="21E94E06"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31" w:history="1">
        <w:r w:rsidRPr="00FF6B94">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NAČIN ODDAJE JAVNEGA NAROČILA</w:t>
        </w:r>
        <w:r>
          <w:rPr>
            <w:noProof/>
            <w:webHidden/>
          </w:rPr>
          <w:tab/>
        </w:r>
        <w:r>
          <w:rPr>
            <w:noProof/>
            <w:webHidden/>
          </w:rPr>
          <w:fldChar w:fldCharType="begin"/>
        </w:r>
        <w:r>
          <w:rPr>
            <w:noProof/>
            <w:webHidden/>
          </w:rPr>
          <w:instrText xml:space="preserve"> PAGEREF _Toc230616731 \h </w:instrText>
        </w:r>
        <w:r>
          <w:rPr>
            <w:noProof/>
            <w:webHidden/>
          </w:rPr>
        </w:r>
        <w:r>
          <w:rPr>
            <w:noProof/>
            <w:webHidden/>
          </w:rPr>
          <w:fldChar w:fldCharType="separate"/>
        </w:r>
        <w:r>
          <w:rPr>
            <w:noProof/>
            <w:webHidden/>
          </w:rPr>
          <w:t>4</w:t>
        </w:r>
        <w:r>
          <w:rPr>
            <w:noProof/>
            <w:webHidden/>
          </w:rPr>
          <w:fldChar w:fldCharType="end"/>
        </w:r>
      </w:hyperlink>
    </w:p>
    <w:p w14:paraId="4AA25B56" w14:textId="06B8B8E0"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32" w:history="1">
        <w:r w:rsidRPr="00FF6B94">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_Toc230616732 \h </w:instrText>
        </w:r>
        <w:r>
          <w:rPr>
            <w:noProof/>
            <w:webHidden/>
          </w:rPr>
        </w:r>
        <w:r>
          <w:rPr>
            <w:noProof/>
            <w:webHidden/>
          </w:rPr>
          <w:fldChar w:fldCharType="separate"/>
        </w:r>
        <w:r>
          <w:rPr>
            <w:noProof/>
            <w:webHidden/>
          </w:rPr>
          <w:t>4</w:t>
        </w:r>
        <w:r>
          <w:rPr>
            <w:noProof/>
            <w:webHidden/>
          </w:rPr>
          <w:fldChar w:fldCharType="end"/>
        </w:r>
      </w:hyperlink>
    </w:p>
    <w:p w14:paraId="5196DB24" w14:textId="4A0B50D0"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33" w:history="1">
        <w:r w:rsidRPr="00FF6B94">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_Toc230616733 \h </w:instrText>
        </w:r>
        <w:r>
          <w:rPr>
            <w:noProof/>
            <w:webHidden/>
          </w:rPr>
        </w:r>
        <w:r>
          <w:rPr>
            <w:noProof/>
            <w:webHidden/>
          </w:rPr>
          <w:fldChar w:fldCharType="separate"/>
        </w:r>
        <w:r>
          <w:rPr>
            <w:noProof/>
            <w:webHidden/>
          </w:rPr>
          <w:t>5</w:t>
        </w:r>
        <w:r>
          <w:rPr>
            <w:noProof/>
            <w:webHidden/>
          </w:rPr>
          <w:fldChar w:fldCharType="end"/>
        </w:r>
      </w:hyperlink>
    </w:p>
    <w:p w14:paraId="2361D94F" w14:textId="2FD56193"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34" w:history="1">
        <w:r w:rsidRPr="00FF6B94">
          <w:rPr>
            <w:rStyle w:val="Hiperpovezava"/>
            <w:rFonts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PRAVNA PODLAGA</w:t>
        </w:r>
        <w:r>
          <w:rPr>
            <w:noProof/>
            <w:webHidden/>
          </w:rPr>
          <w:tab/>
        </w:r>
        <w:r>
          <w:rPr>
            <w:noProof/>
            <w:webHidden/>
          </w:rPr>
          <w:fldChar w:fldCharType="begin"/>
        </w:r>
        <w:r>
          <w:rPr>
            <w:noProof/>
            <w:webHidden/>
          </w:rPr>
          <w:instrText xml:space="preserve"> PAGEREF _Toc230616734 \h </w:instrText>
        </w:r>
        <w:r>
          <w:rPr>
            <w:noProof/>
            <w:webHidden/>
          </w:rPr>
        </w:r>
        <w:r>
          <w:rPr>
            <w:noProof/>
            <w:webHidden/>
          </w:rPr>
          <w:fldChar w:fldCharType="separate"/>
        </w:r>
        <w:r>
          <w:rPr>
            <w:noProof/>
            <w:webHidden/>
          </w:rPr>
          <w:t>5</w:t>
        </w:r>
        <w:r>
          <w:rPr>
            <w:noProof/>
            <w:webHidden/>
          </w:rPr>
          <w:fldChar w:fldCharType="end"/>
        </w:r>
      </w:hyperlink>
    </w:p>
    <w:p w14:paraId="7BDA6E62" w14:textId="17C45F6D"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35" w:history="1">
        <w:r w:rsidRPr="00FF6B94">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TEMELJNA PRAVILA POSLOVANJA</w:t>
        </w:r>
        <w:r>
          <w:rPr>
            <w:noProof/>
            <w:webHidden/>
          </w:rPr>
          <w:tab/>
        </w:r>
        <w:r>
          <w:rPr>
            <w:noProof/>
            <w:webHidden/>
          </w:rPr>
          <w:fldChar w:fldCharType="begin"/>
        </w:r>
        <w:r>
          <w:rPr>
            <w:noProof/>
            <w:webHidden/>
          </w:rPr>
          <w:instrText xml:space="preserve"> PAGEREF _Toc230616735 \h </w:instrText>
        </w:r>
        <w:r>
          <w:rPr>
            <w:noProof/>
            <w:webHidden/>
          </w:rPr>
        </w:r>
        <w:r>
          <w:rPr>
            <w:noProof/>
            <w:webHidden/>
          </w:rPr>
          <w:fldChar w:fldCharType="separate"/>
        </w:r>
        <w:r>
          <w:rPr>
            <w:noProof/>
            <w:webHidden/>
          </w:rPr>
          <w:t>5</w:t>
        </w:r>
        <w:r>
          <w:rPr>
            <w:noProof/>
            <w:webHidden/>
          </w:rPr>
          <w:fldChar w:fldCharType="end"/>
        </w:r>
      </w:hyperlink>
    </w:p>
    <w:p w14:paraId="05C998C5" w14:textId="49CA74FC" w:rsidR="00131D5A" w:rsidRDefault="00131D5A">
      <w:pPr>
        <w:pStyle w:val="Kazalovsebine2"/>
        <w:rPr>
          <w:rFonts w:asciiTheme="minorHAnsi" w:eastAsiaTheme="minorEastAsia" w:hAnsiTheme="minorHAnsi" w:cstheme="minorBidi"/>
          <w:b w:val="0"/>
          <w:bCs w:val="0"/>
          <w:kern w:val="2"/>
          <w:sz w:val="24"/>
          <w:szCs w:val="24"/>
          <w:lang w:eastAsia="sl-SI"/>
          <w14:ligatures w14:val="standardContextual"/>
        </w:rPr>
      </w:pPr>
      <w:hyperlink w:anchor="_Toc230616736" w:history="1">
        <w:r w:rsidRPr="00FF6B94">
          <w:rPr>
            <w:rStyle w:val="Hiperpovezava"/>
          </w:rPr>
          <w:t>7.1</w:t>
        </w:r>
        <w:r>
          <w:rPr>
            <w:rFonts w:asciiTheme="minorHAnsi" w:eastAsiaTheme="minorEastAsia" w:hAnsiTheme="minorHAnsi" w:cstheme="minorBidi"/>
            <w:b w:val="0"/>
            <w:bCs w:val="0"/>
            <w:kern w:val="2"/>
            <w:sz w:val="24"/>
            <w:szCs w:val="24"/>
            <w:lang w:eastAsia="sl-SI"/>
            <w14:ligatures w14:val="standardContextual"/>
          </w:rPr>
          <w:tab/>
        </w:r>
        <w:r w:rsidRPr="00FF6B94">
          <w:rPr>
            <w:rStyle w:val="Hiperpovezava"/>
          </w:rPr>
          <w:t>Dostop do dokumentacije v zvezi z oddajo javnega naročila</w:t>
        </w:r>
        <w:r>
          <w:rPr>
            <w:webHidden/>
          </w:rPr>
          <w:tab/>
        </w:r>
        <w:r>
          <w:rPr>
            <w:webHidden/>
          </w:rPr>
          <w:fldChar w:fldCharType="begin"/>
        </w:r>
        <w:r>
          <w:rPr>
            <w:webHidden/>
          </w:rPr>
          <w:instrText xml:space="preserve"> PAGEREF _Toc230616736 \h </w:instrText>
        </w:r>
        <w:r>
          <w:rPr>
            <w:webHidden/>
          </w:rPr>
        </w:r>
        <w:r>
          <w:rPr>
            <w:webHidden/>
          </w:rPr>
          <w:fldChar w:fldCharType="separate"/>
        </w:r>
        <w:r>
          <w:rPr>
            <w:webHidden/>
          </w:rPr>
          <w:t>5</w:t>
        </w:r>
        <w:r>
          <w:rPr>
            <w:webHidden/>
          </w:rPr>
          <w:fldChar w:fldCharType="end"/>
        </w:r>
      </w:hyperlink>
    </w:p>
    <w:p w14:paraId="21F67816" w14:textId="75936B8B" w:rsidR="00131D5A" w:rsidRDefault="00131D5A">
      <w:pPr>
        <w:pStyle w:val="Kazalovsebine2"/>
        <w:rPr>
          <w:rFonts w:asciiTheme="minorHAnsi" w:eastAsiaTheme="minorEastAsia" w:hAnsiTheme="minorHAnsi" w:cstheme="minorBidi"/>
          <w:b w:val="0"/>
          <w:bCs w:val="0"/>
          <w:kern w:val="2"/>
          <w:sz w:val="24"/>
          <w:szCs w:val="24"/>
          <w:lang w:eastAsia="sl-SI"/>
          <w14:ligatures w14:val="standardContextual"/>
        </w:rPr>
      </w:pPr>
      <w:hyperlink w:anchor="_Toc230616737" w:history="1">
        <w:r w:rsidRPr="00FF6B94">
          <w:rPr>
            <w:rStyle w:val="Hiperpovezava"/>
          </w:rPr>
          <w:t>7.2</w:t>
        </w:r>
        <w:r>
          <w:rPr>
            <w:rFonts w:asciiTheme="minorHAnsi" w:eastAsiaTheme="minorEastAsia" w:hAnsiTheme="minorHAnsi" w:cstheme="minorBidi"/>
            <w:b w:val="0"/>
            <w:bCs w:val="0"/>
            <w:kern w:val="2"/>
            <w:sz w:val="24"/>
            <w:szCs w:val="24"/>
            <w:lang w:eastAsia="sl-SI"/>
            <w14:ligatures w14:val="standardContextual"/>
          </w:rPr>
          <w:tab/>
        </w:r>
        <w:r w:rsidRPr="00FF6B94">
          <w:rPr>
            <w:rStyle w:val="Hiperpovezava"/>
          </w:rPr>
          <w:t>Obvestila in pojasnila v zvezi z dokumentacijo za oddajo javnega naročila</w:t>
        </w:r>
        <w:r>
          <w:rPr>
            <w:webHidden/>
          </w:rPr>
          <w:tab/>
        </w:r>
        <w:r>
          <w:rPr>
            <w:webHidden/>
          </w:rPr>
          <w:fldChar w:fldCharType="begin"/>
        </w:r>
        <w:r>
          <w:rPr>
            <w:webHidden/>
          </w:rPr>
          <w:instrText xml:space="preserve"> PAGEREF _Toc230616737 \h </w:instrText>
        </w:r>
        <w:r>
          <w:rPr>
            <w:webHidden/>
          </w:rPr>
        </w:r>
        <w:r>
          <w:rPr>
            <w:webHidden/>
          </w:rPr>
          <w:fldChar w:fldCharType="separate"/>
        </w:r>
        <w:r>
          <w:rPr>
            <w:webHidden/>
          </w:rPr>
          <w:t>5</w:t>
        </w:r>
        <w:r>
          <w:rPr>
            <w:webHidden/>
          </w:rPr>
          <w:fldChar w:fldCharType="end"/>
        </w:r>
      </w:hyperlink>
    </w:p>
    <w:p w14:paraId="0769B884" w14:textId="788221F1"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38" w:history="1">
        <w:r w:rsidRPr="00FF6B94">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_Toc230616738 \h </w:instrText>
        </w:r>
        <w:r>
          <w:rPr>
            <w:noProof/>
            <w:webHidden/>
          </w:rPr>
        </w:r>
        <w:r>
          <w:rPr>
            <w:noProof/>
            <w:webHidden/>
          </w:rPr>
          <w:fldChar w:fldCharType="separate"/>
        </w:r>
        <w:r>
          <w:rPr>
            <w:noProof/>
            <w:webHidden/>
          </w:rPr>
          <w:t>6</w:t>
        </w:r>
        <w:r>
          <w:rPr>
            <w:noProof/>
            <w:webHidden/>
          </w:rPr>
          <w:fldChar w:fldCharType="end"/>
        </w:r>
      </w:hyperlink>
    </w:p>
    <w:p w14:paraId="7DD84F3B" w14:textId="15E0CF8D"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39" w:history="1">
        <w:r w:rsidRPr="00FF6B94">
          <w:rPr>
            <w:rStyle w:val="Hiperpovezava"/>
            <w:rFonts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UGOTAVLJANJE SPOSOBNOSTI</w:t>
        </w:r>
        <w:r>
          <w:rPr>
            <w:noProof/>
            <w:webHidden/>
          </w:rPr>
          <w:tab/>
        </w:r>
        <w:r>
          <w:rPr>
            <w:noProof/>
            <w:webHidden/>
          </w:rPr>
          <w:fldChar w:fldCharType="begin"/>
        </w:r>
        <w:r>
          <w:rPr>
            <w:noProof/>
            <w:webHidden/>
          </w:rPr>
          <w:instrText xml:space="preserve"> PAGEREF _Toc230616739 \h </w:instrText>
        </w:r>
        <w:r>
          <w:rPr>
            <w:noProof/>
            <w:webHidden/>
          </w:rPr>
        </w:r>
        <w:r>
          <w:rPr>
            <w:noProof/>
            <w:webHidden/>
          </w:rPr>
          <w:fldChar w:fldCharType="separate"/>
        </w:r>
        <w:r>
          <w:rPr>
            <w:noProof/>
            <w:webHidden/>
          </w:rPr>
          <w:t>6</w:t>
        </w:r>
        <w:r>
          <w:rPr>
            <w:noProof/>
            <w:webHidden/>
          </w:rPr>
          <w:fldChar w:fldCharType="end"/>
        </w:r>
      </w:hyperlink>
    </w:p>
    <w:p w14:paraId="6E647BDF" w14:textId="136A4DC3" w:rsidR="00131D5A" w:rsidRDefault="00131D5A">
      <w:pPr>
        <w:pStyle w:val="Kazalovsebine2"/>
        <w:rPr>
          <w:rFonts w:asciiTheme="minorHAnsi" w:eastAsiaTheme="minorEastAsia" w:hAnsiTheme="minorHAnsi" w:cstheme="minorBidi"/>
          <w:b w:val="0"/>
          <w:bCs w:val="0"/>
          <w:kern w:val="2"/>
          <w:sz w:val="24"/>
          <w:szCs w:val="24"/>
          <w:lang w:eastAsia="sl-SI"/>
          <w14:ligatures w14:val="standardContextual"/>
        </w:rPr>
      </w:pPr>
      <w:hyperlink w:anchor="_Toc230616740" w:history="1">
        <w:r w:rsidRPr="00FF6B94">
          <w:rPr>
            <w:rStyle w:val="Hiperpovezava"/>
          </w:rPr>
          <w:t>9.1</w:t>
        </w:r>
        <w:r>
          <w:rPr>
            <w:rFonts w:asciiTheme="minorHAnsi" w:eastAsiaTheme="minorEastAsia" w:hAnsiTheme="minorHAnsi" w:cstheme="minorBidi"/>
            <w:b w:val="0"/>
            <w:bCs w:val="0"/>
            <w:kern w:val="2"/>
            <w:sz w:val="24"/>
            <w:szCs w:val="24"/>
            <w:lang w:eastAsia="sl-SI"/>
            <w14:ligatures w14:val="standardContextual"/>
          </w:rPr>
          <w:tab/>
        </w:r>
        <w:r w:rsidRPr="00FF6B94">
          <w:rPr>
            <w:rStyle w:val="Hiperpovezava"/>
            <w:iCs/>
            <w:lang w:eastAsia="sl-SI"/>
          </w:rPr>
          <w:t>Ugotavljanje</w:t>
        </w:r>
        <w:r w:rsidRPr="00FF6B94">
          <w:rPr>
            <w:rStyle w:val="Hiperpovezava"/>
          </w:rPr>
          <w:t xml:space="preserve"> sposobnosti za sodelovanje v postopku oddaje javnega naročila in dokazila</w:t>
        </w:r>
        <w:r>
          <w:rPr>
            <w:webHidden/>
          </w:rPr>
          <w:tab/>
        </w:r>
        <w:r>
          <w:rPr>
            <w:webHidden/>
          </w:rPr>
          <w:fldChar w:fldCharType="begin"/>
        </w:r>
        <w:r>
          <w:rPr>
            <w:webHidden/>
          </w:rPr>
          <w:instrText xml:space="preserve"> PAGEREF _Toc230616740 \h </w:instrText>
        </w:r>
        <w:r>
          <w:rPr>
            <w:webHidden/>
          </w:rPr>
        </w:r>
        <w:r>
          <w:rPr>
            <w:webHidden/>
          </w:rPr>
          <w:fldChar w:fldCharType="separate"/>
        </w:r>
        <w:r>
          <w:rPr>
            <w:webHidden/>
          </w:rPr>
          <w:t>6</w:t>
        </w:r>
        <w:r>
          <w:rPr>
            <w:webHidden/>
          </w:rPr>
          <w:fldChar w:fldCharType="end"/>
        </w:r>
      </w:hyperlink>
    </w:p>
    <w:p w14:paraId="1FF11A84" w14:textId="60D8CD02" w:rsidR="00131D5A" w:rsidRDefault="00131D5A">
      <w:pPr>
        <w:pStyle w:val="Kazalovsebine3"/>
        <w:rPr>
          <w:rFonts w:asciiTheme="minorHAnsi" w:eastAsiaTheme="minorEastAsia" w:hAnsiTheme="minorHAnsi" w:cstheme="minorBidi"/>
          <w:bCs w:val="0"/>
          <w:kern w:val="2"/>
          <w:sz w:val="24"/>
          <w:szCs w:val="24"/>
          <w:lang w:eastAsia="sl-SI"/>
          <w14:ligatures w14:val="standardContextual"/>
        </w:rPr>
      </w:pPr>
      <w:hyperlink w:anchor="_Toc230616741" w:history="1">
        <w:r w:rsidRPr="00FF6B94">
          <w:rPr>
            <w:rStyle w:val="Hiperpovezava"/>
            <w:iCs/>
            <w:lang w:eastAsia="sl-SI"/>
          </w:rPr>
          <w:t>9.1.1</w:t>
        </w:r>
        <w:r>
          <w:rPr>
            <w:rFonts w:asciiTheme="minorHAnsi" w:eastAsiaTheme="minorEastAsia" w:hAnsiTheme="minorHAnsi" w:cstheme="minorBidi"/>
            <w:bCs w:val="0"/>
            <w:kern w:val="2"/>
            <w:sz w:val="24"/>
            <w:szCs w:val="24"/>
            <w:lang w:eastAsia="sl-SI"/>
            <w14:ligatures w14:val="standardContextual"/>
          </w:rPr>
          <w:tab/>
        </w:r>
        <w:r w:rsidRPr="00FF6B94">
          <w:rPr>
            <w:rStyle w:val="Hiperpovezava"/>
            <w:iCs/>
            <w:lang w:eastAsia="sl-SI"/>
          </w:rPr>
          <w:t>Razlogi za izključitev</w:t>
        </w:r>
        <w:r>
          <w:rPr>
            <w:webHidden/>
          </w:rPr>
          <w:tab/>
        </w:r>
        <w:r>
          <w:rPr>
            <w:webHidden/>
          </w:rPr>
          <w:fldChar w:fldCharType="begin"/>
        </w:r>
        <w:r>
          <w:rPr>
            <w:webHidden/>
          </w:rPr>
          <w:instrText xml:space="preserve"> PAGEREF _Toc230616741 \h </w:instrText>
        </w:r>
        <w:r>
          <w:rPr>
            <w:webHidden/>
          </w:rPr>
        </w:r>
        <w:r>
          <w:rPr>
            <w:webHidden/>
          </w:rPr>
          <w:fldChar w:fldCharType="separate"/>
        </w:r>
        <w:r>
          <w:rPr>
            <w:webHidden/>
          </w:rPr>
          <w:t>7</w:t>
        </w:r>
        <w:r>
          <w:rPr>
            <w:webHidden/>
          </w:rPr>
          <w:fldChar w:fldCharType="end"/>
        </w:r>
      </w:hyperlink>
    </w:p>
    <w:p w14:paraId="7F930135" w14:textId="6FF9C584" w:rsidR="00131D5A" w:rsidRDefault="00131D5A">
      <w:pPr>
        <w:pStyle w:val="Kazalovsebine2"/>
        <w:rPr>
          <w:rFonts w:asciiTheme="minorHAnsi" w:eastAsiaTheme="minorEastAsia" w:hAnsiTheme="minorHAnsi" w:cstheme="minorBidi"/>
          <w:b w:val="0"/>
          <w:bCs w:val="0"/>
          <w:kern w:val="2"/>
          <w:sz w:val="24"/>
          <w:szCs w:val="24"/>
          <w:lang w:eastAsia="sl-SI"/>
          <w14:ligatures w14:val="standardContextual"/>
        </w:rPr>
      </w:pPr>
      <w:hyperlink w:anchor="_Toc230616742" w:history="1">
        <w:r w:rsidRPr="00FF6B94">
          <w:rPr>
            <w:rStyle w:val="Hiperpovezava"/>
          </w:rPr>
          <w:t>9.2</w:t>
        </w:r>
        <w:r>
          <w:rPr>
            <w:rFonts w:asciiTheme="minorHAnsi" w:eastAsiaTheme="minorEastAsia" w:hAnsiTheme="minorHAnsi" w:cstheme="minorBidi"/>
            <w:b w:val="0"/>
            <w:bCs w:val="0"/>
            <w:kern w:val="2"/>
            <w:sz w:val="24"/>
            <w:szCs w:val="24"/>
            <w:lang w:eastAsia="sl-SI"/>
            <w14:ligatures w14:val="standardContextual"/>
          </w:rPr>
          <w:tab/>
        </w:r>
        <w:r w:rsidRPr="00FF6B94">
          <w:rPr>
            <w:rStyle w:val="Hiperpovezava"/>
          </w:rPr>
          <w:t>Tehnični pogoj oziroma sposobnost</w:t>
        </w:r>
        <w:r>
          <w:rPr>
            <w:webHidden/>
          </w:rPr>
          <w:tab/>
        </w:r>
        <w:r>
          <w:rPr>
            <w:webHidden/>
          </w:rPr>
          <w:fldChar w:fldCharType="begin"/>
        </w:r>
        <w:r>
          <w:rPr>
            <w:webHidden/>
          </w:rPr>
          <w:instrText xml:space="preserve"> PAGEREF _Toc230616742 \h </w:instrText>
        </w:r>
        <w:r>
          <w:rPr>
            <w:webHidden/>
          </w:rPr>
        </w:r>
        <w:r>
          <w:rPr>
            <w:webHidden/>
          </w:rPr>
          <w:fldChar w:fldCharType="separate"/>
        </w:r>
        <w:r>
          <w:rPr>
            <w:webHidden/>
          </w:rPr>
          <w:t>8</w:t>
        </w:r>
        <w:r>
          <w:rPr>
            <w:webHidden/>
          </w:rPr>
          <w:fldChar w:fldCharType="end"/>
        </w:r>
      </w:hyperlink>
    </w:p>
    <w:p w14:paraId="45A2447E" w14:textId="1F3B30A9" w:rsidR="00131D5A" w:rsidRDefault="00131D5A">
      <w:pPr>
        <w:pStyle w:val="Kazalovsebine2"/>
        <w:rPr>
          <w:rFonts w:asciiTheme="minorHAnsi" w:eastAsiaTheme="minorEastAsia" w:hAnsiTheme="minorHAnsi" w:cstheme="minorBidi"/>
          <w:b w:val="0"/>
          <w:bCs w:val="0"/>
          <w:kern w:val="2"/>
          <w:sz w:val="24"/>
          <w:szCs w:val="24"/>
          <w:lang w:eastAsia="sl-SI"/>
          <w14:ligatures w14:val="standardContextual"/>
        </w:rPr>
      </w:pPr>
      <w:hyperlink w:anchor="_Toc230616743" w:history="1">
        <w:r w:rsidRPr="00FF6B94">
          <w:rPr>
            <w:rStyle w:val="Hiperpovezava"/>
          </w:rPr>
          <w:t>9.3</w:t>
        </w:r>
        <w:r>
          <w:rPr>
            <w:rFonts w:asciiTheme="minorHAnsi" w:eastAsiaTheme="minorEastAsia" w:hAnsiTheme="minorHAnsi" w:cstheme="minorBidi"/>
            <w:b w:val="0"/>
            <w:bCs w:val="0"/>
            <w:kern w:val="2"/>
            <w:sz w:val="24"/>
            <w:szCs w:val="24"/>
            <w:lang w:eastAsia="sl-SI"/>
            <w14:ligatures w14:val="standardContextual"/>
          </w:rPr>
          <w:tab/>
        </w:r>
        <w:r w:rsidRPr="00FF6B94">
          <w:rPr>
            <w:rStyle w:val="Hiperpovezava"/>
          </w:rPr>
          <w:t>Kadrovski pogoj oziroma sposobnost</w:t>
        </w:r>
        <w:r>
          <w:rPr>
            <w:webHidden/>
          </w:rPr>
          <w:tab/>
        </w:r>
        <w:r>
          <w:rPr>
            <w:webHidden/>
          </w:rPr>
          <w:fldChar w:fldCharType="begin"/>
        </w:r>
        <w:r>
          <w:rPr>
            <w:webHidden/>
          </w:rPr>
          <w:instrText xml:space="preserve"> PAGEREF _Toc230616743 \h </w:instrText>
        </w:r>
        <w:r>
          <w:rPr>
            <w:webHidden/>
          </w:rPr>
        </w:r>
        <w:r>
          <w:rPr>
            <w:webHidden/>
          </w:rPr>
          <w:fldChar w:fldCharType="separate"/>
        </w:r>
        <w:r>
          <w:rPr>
            <w:webHidden/>
          </w:rPr>
          <w:t>9</w:t>
        </w:r>
        <w:r>
          <w:rPr>
            <w:webHidden/>
          </w:rPr>
          <w:fldChar w:fldCharType="end"/>
        </w:r>
      </w:hyperlink>
    </w:p>
    <w:p w14:paraId="7D2A6186" w14:textId="2860116E"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44" w:history="1">
        <w:r w:rsidRPr="00FF6B94">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merilO</w:t>
        </w:r>
        <w:r>
          <w:rPr>
            <w:noProof/>
            <w:webHidden/>
          </w:rPr>
          <w:tab/>
        </w:r>
        <w:r>
          <w:rPr>
            <w:noProof/>
            <w:webHidden/>
          </w:rPr>
          <w:fldChar w:fldCharType="begin"/>
        </w:r>
        <w:r>
          <w:rPr>
            <w:noProof/>
            <w:webHidden/>
          </w:rPr>
          <w:instrText xml:space="preserve"> PAGEREF _Toc230616744 \h </w:instrText>
        </w:r>
        <w:r>
          <w:rPr>
            <w:noProof/>
            <w:webHidden/>
          </w:rPr>
        </w:r>
        <w:r>
          <w:rPr>
            <w:noProof/>
            <w:webHidden/>
          </w:rPr>
          <w:fldChar w:fldCharType="separate"/>
        </w:r>
        <w:r>
          <w:rPr>
            <w:noProof/>
            <w:webHidden/>
          </w:rPr>
          <w:t>9</w:t>
        </w:r>
        <w:r>
          <w:rPr>
            <w:noProof/>
            <w:webHidden/>
          </w:rPr>
          <w:fldChar w:fldCharType="end"/>
        </w:r>
      </w:hyperlink>
    </w:p>
    <w:p w14:paraId="5DEC4405" w14:textId="1CD0B6A4"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45" w:history="1">
        <w:r w:rsidRPr="00FF6B94">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ponudba</w:t>
        </w:r>
        <w:r>
          <w:rPr>
            <w:noProof/>
            <w:webHidden/>
          </w:rPr>
          <w:tab/>
        </w:r>
        <w:r>
          <w:rPr>
            <w:noProof/>
            <w:webHidden/>
          </w:rPr>
          <w:fldChar w:fldCharType="begin"/>
        </w:r>
        <w:r>
          <w:rPr>
            <w:noProof/>
            <w:webHidden/>
          </w:rPr>
          <w:instrText xml:space="preserve"> PAGEREF _Toc230616745 \h </w:instrText>
        </w:r>
        <w:r>
          <w:rPr>
            <w:noProof/>
            <w:webHidden/>
          </w:rPr>
        </w:r>
        <w:r>
          <w:rPr>
            <w:noProof/>
            <w:webHidden/>
          </w:rPr>
          <w:fldChar w:fldCharType="separate"/>
        </w:r>
        <w:r>
          <w:rPr>
            <w:noProof/>
            <w:webHidden/>
          </w:rPr>
          <w:t>10</w:t>
        </w:r>
        <w:r>
          <w:rPr>
            <w:noProof/>
            <w:webHidden/>
          </w:rPr>
          <w:fldChar w:fldCharType="end"/>
        </w:r>
      </w:hyperlink>
    </w:p>
    <w:p w14:paraId="4BFA54D9" w14:textId="0263249D" w:rsidR="00131D5A" w:rsidRDefault="00131D5A">
      <w:pPr>
        <w:pStyle w:val="Kazalovsebine2"/>
        <w:rPr>
          <w:rFonts w:asciiTheme="minorHAnsi" w:eastAsiaTheme="minorEastAsia" w:hAnsiTheme="minorHAnsi" w:cstheme="minorBidi"/>
          <w:b w:val="0"/>
          <w:bCs w:val="0"/>
          <w:kern w:val="2"/>
          <w:sz w:val="24"/>
          <w:szCs w:val="24"/>
          <w:lang w:eastAsia="sl-SI"/>
          <w14:ligatures w14:val="standardContextual"/>
        </w:rPr>
      </w:pPr>
      <w:hyperlink w:anchor="_Toc230616746" w:history="1">
        <w:r w:rsidRPr="00FF6B94">
          <w:rPr>
            <w:rStyle w:val="Hiperpovezava"/>
          </w:rPr>
          <w:t>11.1</w:t>
        </w:r>
        <w:r>
          <w:rPr>
            <w:rFonts w:asciiTheme="minorHAnsi" w:eastAsiaTheme="minorEastAsia" w:hAnsiTheme="minorHAnsi" w:cstheme="minorBidi"/>
            <w:b w:val="0"/>
            <w:bCs w:val="0"/>
            <w:kern w:val="2"/>
            <w:sz w:val="24"/>
            <w:szCs w:val="24"/>
            <w:lang w:eastAsia="sl-SI"/>
            <w14:ligatures w14:val="standardContextual"/>
          </w:rPr>
          <w:tab/>
        </w:r>
        <w:r w:rsidRPr="00FF6B94">
          <w:rPr>
            <w:rStyle w:val="Hiperpovezava"/>
          </w:rPr>
          <w:t>Ponudbena dokumentacija</w:t>
        </w:r>
        <w:r>
          <w:rPr>
            <w:webHidden/>
          </w:rPr>
          <w:tab/>
        </w:r>
        <w:r>
          <w:rPr>
            <w:webHidden/>
          </w:rPr>
          <w:fldChar w:fldCharType="begin"/>
        </w:r>
        <w:r>
          <w:rPr>
            <w:webHidden/>
          </w:rPr>
          <w:instrText xml:space="preserve"> PAGEREF _Toc230616746 \h </w:instrText>
        </w:r>
        <w:r>
          <w:rPr>
            <w:webHidden/>
          </w:rPr>
        </w:r>
        <w:r>
          <w:rPr>
            <w:webHidden/>
          </w:rPr>
          <w:fldChar w:fldCharType="separate"/>
        </w:r>
        <w:r>
          <w:rPr>
            <w:webHidden/>
          </w:rPr>
          <w:t>10</w:t>
        </w:r>
        <w:r>
          <w:rPr>
            <w:webHidden/>
          </w:rPr>
          <w:fldChar w:fldCharType="end"/>
        </w:r>
      </w:hyperlink>
    </w:p>
    <w:p w14:paraId="5D95EB49" w14:textId="43EF392C" w:rsidR="00131D5A" w:rsidRDefault="00131D5A">
      <w:pPr>
        <w:pStyle w:val="Kazalovsebine2"/>
        <w:rPr>
          <w:rFonts w:asciiTheme="minorHAnsi" w:eastAsiaTheme="minorEastAsia" w:hAnsiTheme="minorHAnsi" w:cstheme="minorBidi"/>
          <w:b w:val="0"/>
          <w:bCs w:val="0"/>
          <w:kern w:val="2"/>
          <w:sz w:val="24"/>
          <w:szCs w:val="24"/>
          <w:lang w:eastAsia="sl-SI"/>
          <w14:ligatures w14:val="standardContextual"/>
        </w:rPr>
      </w:pPr>
      <w:hyperlink w:anchor="_Toc230616747" w:history="1">
        <w:r w:rsidRPr="00FF6B94">
          <w:rPr>
            <w:rStyle w:val="Hiperpovezava"/>
          </w:rPr>
          <w:t>11.2</w:t>
        </w:r>
        <w:r>
          <w:rPr>
            <w:rFonts w:asciiTheme="minorHAnsi" w:eastAsiaTheme="minorEastAsia" w:hAnsiTheme="minorHAnsi" w:cstheme="minorBidi"/>
            <w:b w:val="0"/>
            <w:bCs w:val="0"/>
            <w:kern w:val="2"/>
            <w:sz w:val="24"/>
            <w:szCs w:val="24"/>
            <w:lang w:eastAsia="sl-SI"/>
            <w14:ligatures w14:val="standardContextual"/>
          </w:rPr>
          <w:tab/>
        </w:r>
        <w:r w:rsidRPr="00FF6B94">
          <w:rPr>
            <w:rStyle w:val="Hiperpovezava"/>
          </w:rPr>
          <w:t>Sestavljanje ponudbe</w:t>
        </w:r>
        <w:r>
          <w:rPr>
            <w:webHidden/>
          </w:rPr>
          <w:tab/>
        </w:r>
        <w:r>
          <w:rPr>
            <w:webHidden/>
          </w:rPr>
          <w:fldChar w:fldCharType="begin"/>
        </w:r>
        <w:r>
          <w:rPr>
            <w:webHidden/>
          </w:rPr>
          <w:instrText xml:space="preserve"> PAGEREF _Toc230616747 \h </w:instrText>
        </w:r>
        <w:r>
          <w:rPr>
            <w:webHidden/>
          </w:rPr>
        </w:r>
        <w:r>
          <w:rPr>
            <w:webHidden/>
          </w:rPr>
          <w:fldChar w:fldCharType="separate"/>
        </w:r>
        <w:r>
          <w:rPr>
            <w:webHidden/>
          </w:rPr>
          <w:t>10</w:t>
        </w:r>
        <w:r>
          <w:rPr>
            <w:webHidden/>
          </w:rPr>
          <w:fldChar w:fldCharType="end"/>
        </w:r>
      </w:hyperlink>
    </w:p>
    <w:p w14:paraId="5B704348" w14:textId="4DC60B84" w:rsidR="00131D5A" w:rsidRDefault="00131D5A">
      <w:pPr>
        <w:pStyle w:val="Kazalovsebine3"/>
        <w:rPr>
          <w:rFonts w:asciiTheme="minorHAnsi" w:eastAsiaTheme="minorEastAsia" w:hAnsiTheme="minorHAnsi" w:cstheme="minorBidi"/>
          <w:bCs w:val="0"/>
          <w:kern w:val="2"/>
          <w:sz w:val="24"/>
          <w:szCs w:val="24"/>
          <w:lang w:eastAsia="sl-SI"/>
          <w14:ligatures w14:val="standardContextual"/>
        </w:rPr>
      </w:pPr>
      <w:hyperlink w:anchor="_Toc230616748" w:history="1">
        <w:r w:rsidRPr="00FF6B94">
          <w:rPr>
            <w:rStyle w:val="Hiperpovezava"/>
            <w:iCs/>
          </w:rPr>
          <w:t>11.2.2</w:t>
        </w:r>
        <w:r>
          <w:rPr>
            <w:rFonts w:asciiTheme="minorHAnsi" w:eastAsiaTheme="minorEastAsia" w:hAnsiTheme="minorHAnsi" w:cstheme="minorBidi"/>
            <w:bCs w:val="0"/>
            <w:kern w:val="2"/>
            <w:sz w:val="24"/>
            <w:szCs w:val="24"/>
            <w:lang w:eastAsia="sl-SI"/>
            <w14:ligatures w14:val="standardContextual"/>
          </w:rPr>
          <w:tab/>
        </w:r>
        <w:r w:rsidRPr="00FF6B94">
          <w:rPr>
            <w:rStyle w:val="Hiperpovezava"/>
            <w:iCs/>
          </w:rPr>
          <w:t>Obrazec »Izjava za ponudnika«</w:t>
        </w:r>
        <w:r>
          <w:rPr>
            <w:webHidden/>
          </w:rPr>
          <w:tab/>
        </w:r>
        <w:r>
          <w:rPr>
            <w:webHidden/>
          </w:rPr>
          <w:fldChar w:fldCharType="begin"/>
        </w:r>
        <w:r>
          <w:rPr>
            <w:webHidden/>
          </w:rPr>
          <w:instrText xml:space="preserve"> PAGEREF _Toc230616748 \h </w:instrText>
        </w:r>
        <w:r>
          <w:rPr>
            <w:webHidden/>
          </w:rPr>
        </w:r>
        <w:r>
          <w:rPr>
            <w:webHidden/>
          </w:rPr>
          <w:fldChar w:fldCharType="separate"/>
        </w:r>
        <w:r>
          <w:rPr>
            <w:webHidden/>
          </w:rPr>
          <w:t>11</w:t>
        </w:r>
        <w:r>
          <w:rPr>
            <w:webHidden/>
          </w:rPr>
          <w:fldChar w:fldCharType="end"/>
        </w:r>
      </w:hyperlink>
    </w:p>
    <w:p w14:paraId="7CD21358" w14:textId="4938E10A" w:rsidR="00131D5A" w:rsidRDefault="00131D5A">
      <w:pPr>
        <w:pStyle w:val="Kazalovsebine3"/>
        <w:rPr>
          <w:rFonts w:asciiTheme="minorHAnsi" w:eastAsiaTheme="minorEastAsia" w:hAnsiTheme="minorHAnsi" w:cstheme="minorBidi"/>
          <w:bCs w:val="0"/>
          <w:kern w:val="2"/>
          <w:sz w:val="24"/>
          <w:szCs w:val="24"/>
          <w:lang w:eastAsia="sl-SI"/>
          <w14:ligatures w14:val="standardContextual"/>
        </w:rPr>
      </w:pPr>
      <w:hyperlink w:anchor="_Toc230616749" w:history="1">
        <w:r w:rsidRPr="00FF6B94">
          <w:rPr>
            <w:rStyle w:val="Hiperpovezava"/>
          </w:rPr>
          <w:t>11.2.3</w:t>
        </w:r>
        <w:r>
          <w:rPr>
            <w:rFonts w:asciiTheme="minorHAnsi" w:eastAsiaTheme="minorEastAsia" w:hAnsiTheme="minorHAnsi" w:cstheme="minorBidi"/>
            <w:bCs w:val="0"/>
            <w:kern w:val="2"/>
            <w:sz w:val="24"/>
            <w:szCs w:val="24"/>
            <w:lang w:eastAsia="sl-SI"/>
            <w14:ligatures w14:val="standardContextual"/>
          </w:rPr>
          <w:tab/>
        </w:r>
        <w:r w:rsidRPr="00FF6B94">
          <w:rPr>
            <w:rStyle w:val="Hiperpovezava"/>
          </w:rPr>
          <w:t>Drugi dokumenti ponudbe</w:t>
        </w:r>
        <w:r>
          <w:rPr>
            <w:webHidden/>
          </w:rPr>
          <w:tab/>
        </w:r>
        <w:r>
          <w:rPr>
            <w:webHidden/>
          </w:rPr>
          <w:fldChar w:fldCharType="begin"/>
        </w:r>
        <w:r>
          <w:rPr>
            <w:webHidden/>
          </w:rPr>
          <w:instrText xml:space="preserve"> PAGEREF _Toc230616749 \h </w:instrText>
        </w:r>
        <w:r>
          <w:rPr>
            <w:webHidden/>
          </w:rPr>
        </w:r>
        <w:r>
          <w:rPr>
            <w:webHidden/>
          </w:rPr>
          <w:fldChar w:fldCharType="separate"/>
        </w:r>
        <w:r>
          <w:rPr>
            <w:webHidden/>
          </w:rPr>
          <w:t>11</w:t>
        </w:r>
        <w:r>
          <w:rPr>
            <w:webHidden/>
          </w:rPr>
          <w:fldChar w:fldCharType="end"/>
        </w:r>
      </w:hyperlink>
    </w:p>
    <w:p w14:paraId="223D1048" w14:textId="6B4B31E3" w:rsidR="00131D5A" w:rsidRDefault="00131D5A">
      <w:pPr>
        <w:pStyle w:val="Kazalovsebine4"/>
        <w:rPr>
          <w:rFonts w:asciiTheme="minorHAnsi" w:eastAsiaTheme="minorEastAsia" w:hAnsiTheme="minorHAnsi" w:cstheme="minorBidi"/>
          <w:i w:val="0"/>
          <w:kern w:val="2"/>
          <w:sz w:val="24"/>
          <w:szCs w:val="24"/>
          <w:lang w:eastAsia="sl-SI"/>
          <w14:ligatures w14:val="standardContextual"/>
        </w:rPr>
      </w:pPr>
      <w:hyperlink w:anchor="_Toc230616750" w:history="1">
        <w:r w:rsidRPr="00FF6B94">
          <w:rPr>
            <w:rStyle w:val="Hiperpovezava"/>
          </w:rPr>
          <w:t>11.2.3.1</w:t>
        </w:r>
        <w:r>
          <w:rPr>
            <w:rFonts w:asciiTheme="minorHAnsi" w:eastAsiaTheme="minorEastAsia" w:hAnsiTheme="minorHAnsi" w:cstheme="minorBidi"/>
            <w:i w:val="0"/>
            <w:kern w:val="2"/>
            <w:sz w:val="24"/>
            <w:szCs w:val="24"/>
            <w:lang w:eastAsia="sl-SI"/>
            <w14:ligatures w14:val="standardContextual"/>
          </w:rPr>
          <w:tab/>
        </w:r>
        <w:r w:rsidRPr="00FF6B94">
          <w:rPr>
            <w:rStyle w:val="Hiperpovezava"/>
          </w:rPr>
          <w:t>Obrazec »Prijava«</w:t>
        </w:r>
        <w:r>
          <w:rPr>
            <w:webHidden/>
          </w:rPr>
          <w:tab/>
        </w:r>
        <w:r>
          <w:rPr>
            <w:webHidden/>
          </w:rPr>
          <w:fldChar w:fldCharType="begin"/>
        </w:r>
        <w:r>
          <w:rPr>
            <w:webHidden/>
          </w:rPr>
          <w:instrText xml:space="preserve"> PAGEREF _Toc230616750 \h </w:instrText>
        </w:r>
        <w:r>
          <w:rPr>
            <w:webHidden/>
          </w:rPr>
        </w:r>
        <w:r>
          <w:rPr>
            <w:webHidden/>
          </w:rPr>
          <w:fldChar w:fldCharType="separate"/>
        </w:r>
        <w:r>
          <w:rPr>
            <w:webHidden/>
          </w:rPr>
          <w:t>12</w:t>
        </w:r>
        <w:r>
          <w:rPr>
            <w:webHidden/>
          </w:rPr>
          <w:fldChar w:fldCharType="end"/>
        </w:r>
      </w:hyperlink>
    </w:p>
    <w:p w14:paraId="1BA650A2" w14:textId="417493A2" w:rsidR="00131D5A" w:rsidRDefault="00131D5A">
      <w:pPr>
        <w:pStyle w:val="Kazalovsebine4"/>
        <w:rPr>
          <w:rFonts w:asciiTheme="minorHAnsi" w:eastAsiaTheme="minorEastAsia" w:hAnsiTheme="minorHAnsi" w:cstheme="minorBidi"/>
          <w:i w:val="0"/>
          <w:kern w:val="2"/>
          <w:sz w:val="24"/>
          <w:szCs w:val="24"/>
          <w:lang w:eastAsia="sl-SI"/>
          <w14:ligatures w14:val="standardContextual"/>
        </w:rPr>
      </w:pPr>
      <w:hyperlink w:anchor="_Toc230616751" w:history="1">
        <w:r w:rsidRPr="00FF6B94">
          <w:rPr>
            <w:rStyle w:val="Hiperpovezava"/>
          </w:rPr>
          <w:t>11.2.3.2</w:t>
        </w:r>
        <w:r>
          <w:rPr>
            <w:rFonts w:asciiTheme="minorHAnsi" w:eastAsiaTheme="minorEastAsia" w:hAnsiTheme="minorHAnsi" w:cstheme="minorBidi"/>
            <w:i w:val="0"/>
            <w:kern w:val="2"/>
            <w:sz w:val="24"/>
            <w:szCs w:val="24"/>
            <w:lang w:eastAsia="sl-SI"/>
            <w14:ligatures w14:val="standardContextual"/>
          </w:rPr>
          <w:tab/>
        </w:r>
        <w:r w:rsidRPr="00FF6B94">
          <w:rPr>
            <w:rStyle w:val="Hiperpovezava"/>
          </w:rPr>
          <w:t>Obrazec »Izjava za druge gospodarske subjekte v ponudbi«</w:t>
        </w:r>
        <w:r>
          <w:rPr>
            <w:webHidden/>
          </w:rPr>
          <w:tab/>
        </w:r>
        <w:r>
          <w:rPr>
            <w:webHidden/>
          </w:rPr>
          <w:fldChar w:fldCharType="begin"/>
        </w:r>
        <w:r>
          <w:rPr>
            <w:webHidden/>
          </w:rPr>
          <w:instrText xml:space="preserve"> PAGEREF _Toc230616751 \h </w:instrText>
        </w:r>
        <w:r>
          <w:rPr>
            <w:webHidden/>
          </w:rPr>
        </w:r>
        <w:r>
          <w:rPr>
            <w:webHidden/>
          </w:rPr>
          <w:fldChar w:fldCharType="separate"/>
        </w:r>
        <w:r>
          <w:rPr>
            <w:webHidden/>
          </w:rPr>
          <w:t>12</w:t>
        </w:r>
        <w:r>
          <w:rPr>
            <w:webHidden/>
          </w:rPr>
          <w:fldChar w:fldCharType="end"/>
        </w:r>
      </w:hyperlink>
    </w:p>
    <w:p w14:paraId="56700C59" w14:textId="1C6F831B" w:rsidR="00131D5A" w:rsidRDefault="00131D5A">
      <w:pPr>
        <w:pStyle w:val="Kazalovsebine4"/>
        <w:rPr>
          <w:rFonts w:asciiTheme="minorHAnsi" w:eastAsiaTheme="minorEastAsia" w:hAnsiTheme="minorHAnsi" w:cstheme="minorBidi"/>
          <w:i w:val="0"/>
          <w:kern w:val="2"/>
          <w:sz w:val="24"/>
          <w:szCs w:val="24"/>
          <w:lang w:eastAsia="sl-SI"/>
          <w14:ligatures w14:val="standardContextual"/>
        </w:rPr>
      </w:pPr>
      <w:hyperlink w:anchor="_Toc230616752" w:history="1">
        <w:r w:rsidRPr="00FF6B94">
          <w:rPr>
            <w:rStyle w:val="Hiperpovezava"/>
          </w:rPr>
          <w:t>11.2.3.3</w:t>
        </w:r>
        <w:r>
          <w:rPr>
            <w:rFonts w:asciiTheme="minorHAnsi" w:eastAsiaTheme="minorEastAsia" w:hAnsiTheme="minorHAnsi" w:cstheme="minorBidi"/>
            <w:i w:val="0"/>
            <w:kern w:val="2"/>
            <w:sz w:val="24"/>
            <w:szCs w:val="24"/>
            <w:lang w:eastAsia="sl-SI"/>
            <w14:ligatures w14:val="standardContextual"/>
          </w:rPr>
          <w:tab/>
        </w:r>
        <w:r w:rsidRPr="00FF6B94">
          <w:rPr>
            <w:rStyle w:val="Hiperpovezava"/>
          </w:rPr>
          <w:t>Obrazec soglasje podizvajalca</w:t>
        </w:r>
        <w:r>
          <w:rPr>
            <w:webHidden/>
          </w:rPr>
          <w:tab/>
        </w:r>
        <w:r>
          <w:rPr>
            <w:webHidden/>
          </w:rPr>
          <w:fldChar w:fldCharType="begin"/>
        </w:r>
        <w:r>
          <w:rPr>
            <w:webHidden/>
          </w:rPr>
          <w:instrText xml:space="preserve"> PAGEREF _Toc230616752 \h </w:instrText>
        </w:r>
        <w:r>
          <w:rPr>
            <w:webHidden/>
          </w:rPr>
        </w:r>
        <w:r>
          <w:rPr>
            <w:webHidden/>
          </w:rPr>
          <w:fldChar w:fldCharType="separate"/>
        </w:r>
        <w:r>
          <w:rPr>
            <w:webHidden/>
          </w:rPr>
          <w:t>12</w:t>
        </w:r>
        <w:r>
          <w:rPr>
            <w:webHidden/>
          </w:rPr>
          <w:fldChar w:fldCharType="end"/>
        </w:r>
      </w:hyperlink>
    </w:p>
    <w:p w14:paraId="2396A6B3" w14:textId="5158D9DB" w:rsidR="00131D5A" w:rsidRDefault="00131D5A">
      <w:pPr>
        <w:pStyle w:val="Kazalovsebine2"/>
        <w:rPr>
          <w:rFonts w:asciiTheme="minorHAnsi" w:eastAsiaTheme="minorEastAsia" w:hAnsiTheme="minorHAnsi" w:cstheme="minorBidi"/>
          <w:b w:val="0"/>
          <w:bCs w:val="0"/>
          <w:kern w:val="2"/>
          <w:sz w:val="24"/>
          <w:szCs w:val="24"/>
          <w:lang w:eastAsia="sl-SI"/>
          <w14:ligatures w14:val="standardContextual"/>
        </w:rPr>
      </w:pPr>
      <w:hyperlink w:anchor="_Toc230616753" w:history="1">
        <w:r w:rsidRPr="00FF6B94">
          <w:rPr>
            <w:rStyle w:val="Hiperpovezava"/>
          </w:rPr>
          <w:t>11.3</w:t>
        </w:r>
        <w:r>
          <w:rPr>
            <w:rFonts w:asciiTheme="minorHAnsi" w:eastAsiaTheme="minorEastAsia" w:hAnsiTheme="minorHAnsi" w:cstheme="minorBidi"/>
            <w:b w:val="0"/>
            <w:bCs w:val="0"/>
            <w:kern w:val="2"/>
            <w:sz w:val="24"/>
            <w:szCs w:val="24"/>
            <w:lang w:eastAsia="sl-SI"/>
            <w14:ligatures w14:val="standardContextual"/>
          </w:rPr>
          <w:tab/>
        </w:r>
        <w:r w:rsidRPr="00FF6B94">
          <w:rPr>
            <w:rStyle w:val="Hiperpovezava"/>
          </w:rPr>
          <w:t>Druga določila za pripravo ponudbe</w:t>
        </w:r>
        <w:r>
          <w:rPr>
            <w:webHidden/>
          </w:rPr>
          <w:tab/>
        </w:r>
        <w:r>
          <w:rPr>
            <w:webHidden/>
          </w:rPr>
          <w:fldChar w:fldCharType="begin"/>
        </w:r>
        <w:r>
          <w:rPr>
            <w:webHidden/>
          </w:rPr>
          <w:instrText xml:space="preserve"> PAGEREF _Toc230616753 \h </w:instrText>
        </w:r>
        <w:r>
          <w:rPr>
            <w:webHidden/>
          </w:rPr>
        </w:r>
        <w:r>
          <w:rPr>
            <w:webHidden/>
          </w:rPr>
          <w:fldChar w:fldCharType="separate"/>
        </w:r>
        <w:r>
          <w:rPr>
            <w:webHidden/>
          </w:rPr>
          <w:t>12</w:t>
        </w:r>
        <w:r>
          <w:rPr>
            <w:webHidden/>
          </w:rPr>
          <w:fldChar w:fldCharType="end"/>
        </w:r>
      </w:hyperlink>
    </w:p>
    <w:p w14:paraId="6585D7DF" w14:textId="1E7A2CD6" w:rsidR="00131D5A" w:rsidRDefault="00131D5A">
      <w:pPr>
        <w:pStyle w:val="Kazalovsebine3"/>
        <w:rPr>
          <w:rFonts w:asciiTheme="minorHAnsi" w:eastAsiaTheme="minorEastAsia" w:hAnsiTheme="minorHAnsi" w:cstheme="minorBidi"/>
          <w:bCs w:val="0"/>
          <w:kern w:val="2"/>
          <w:sz w:val="24"/>
          <w:szCs w:val="24"/>
          <w:lang w:eastAsia="sl-SI"/>
          <w14:ligatures w14:val="standardContextual"/>
        </w:rPr>
      </w:pPr>
      <w:hyperlink w:anchor="_Toc230616754" w:history="1">
        <w:r w:rsidRPr="00FF6B94">
          <w:rPr>
            <w:rStyle w:val="Hiperpovezava"/>
          </w:rPr>
          <w:t>11.3.1</w:t>
        </w:r>
        <w:r>
          <w:rPr>
            <w:rFonts w:asciiTheme="minorHAnsi" w:eastAsiaTheme="minorEastAsia" w:hAnsiTheme="minorHAnsi" w:cstheme="minorBidi"/>
            <w:bCs w:val="0"/>
            <w:kern w:val="2"/>
            <w:sz w:val="24"/>
            <w:szCs w:val="24"/>
            <w:lang w:eastAsia="sl-SI"/>
            <w14:ligatures w14:val="standardContextual"/>
          </w:rPr>
          <w:tab/>
        </w:r>
        <w:r w:rsidRPr="00FF6B94">
          <w:rPr>
            <w:rStyle w:val="Hiperpovezava"/>
          </w:rPr>
          <w:t>Skupna ponudba</w:t>
        </w:r>
        <w:r>
          <w:rPr>
            <w:webHidden/>
          </w:rPr>
          <w:tab/>
        </w:r>
        <w:r>
          <w:rPr>
            <w:webHidden/>
          </w:rPr>
          <w:fldChar w:fldCharType="begin"/>
        </w:r>
        <w:r>
          <w:rPr>
            <w:webHidden/>
          </w:rPr>
          <w:instrText xml:space="preserve"> PAGEREF _Toc230616754 \h </w:instrText>
        </w:r>
        <w:r>
          <w:rPr>
            <w:webHidden/>
          </w:rPr>
        </w:r>
        <w:r>
          <w:rPr>
            <w:webHidden/>
          </w:rPr>
          <w:fldChar w:fldCharType="separate"/>
        </w:r>
        <w:r>
          <w:rPr>
            <w:webHidden/>
          </w:rPr>
          <w:t>12</w:t>
        </w:r>
        <w:r>
          <w:rPr>
            <w:webHidden/>
          </w:rPr>
          <w:fldChar w:fldCharType="end"/>
        </w:r>
      </w:hyperlink>
    </w:p>
    <w:p w14:paraId="5AB784B7" w14:textId="14279135" w:rsidR="00131D5A" w:rsidRDefault="00131D5A">
      <w:pPr>
        <w:pStyle w:val="Kazalovsebine3"/>
        <w:rPr>
          <w:rFonts w:asciiTheme="minorHAnsi" w:eastAsiaTheme="minorEastAsia" w:hAnsiTheme="minorHAnsi" w:cstheme="minorBidi"/>
          <w:bCs w:val="0"/>
          <w:kern w:val="2"/>
          <w:sz w:val="24"/>
          <w:szCs w:val="24"/>
          <w:lang w:eastAsia="sl-SI"/>
          <w14:ligatures w14:val="standardContextual"/>
        </w:rPr>
      </w:pPr>
      <w:hyperlink w:anchor="_Toc230616755" w:history="1">
        <w:r w:rsidRPr="00FF6B94">
          <w:rPr>
            <w:rStyle w:val="Hiperpovezava"/>
          </w:rPr>
          <w:t>11.3.2</w:t>
        </w:r>
        <w:r>
          <w:rPr>
            <w:rFonts w:asciiTheme="minorHAnsi" w:eastAsiaTheme="minorEastAsia" w:hAnsiTheme="minorHAnsi" w:cstheme="minorBidi"/>
            <w:bCs w:val="0"/>
            <w:kern w:val="2"/>
            <w:sz w:val="24"/>
            <w:szCs w:val="24"/>
            <w:lang w:eastAsia="sl-SI"/>
            <w14:ligatures w14:val="standardContextual"/>
          </w:rPr>
          <w:tab/>
        </w:r>
        <w:r w:rsidRPr="00FF6B94">
          <w:rPr>
            <w:rStyle w:val="Hiperpovezava"/>
          </w:rPr>
          <w:t>Ponudba s podizvajalci</w:t>
        </w:r>
        <w:r>
          <w:rPr>
            <w:webHidden/>
          </w:rPr>
          <w:tab/>
        </w:r>
        <w:r>
          <w:rPr>
            <w:webHidden/>
          </w:rPr>
          <w:fldChar w:fldCharType="begin"/>
        </w:r>
        <w:r>
          <w:rPr>
            <w:webHidden/>
          </w:rPr>
          <w:instrText xml:space="preserve"> PAGEREF _Toc230616755 \h </w:instrText>
        </w:r>
        <w:r>
          <w:rPr>
            <w:webHidden/>
          </w:rPr>
        </w:r>
        <w:r>
          <w:rPr>
            <w:webHidden/>
          </w:rPr>
          <w:fldChar w:fldCharType="separate"/>
        </w:r>
        <w:r>
          <w:rPr>
            <w:webHidden/>
          </w:rPr>
          <w:t>13</w:t>
        </w:r>
        <w:r>
          <w:rPr>
            <w:webHidden/>
          </w:rPr>
          <w:fldChar w:fldCharType="end"/>
        </w:r>
      </w:hyperlink>
    </w:p>
    <w:p w14:paraId="4D6B403D" w14:textId="3CE72488" w:rsidR="00131D5A" w:rsidRDefault="00131D5A">
      <w:pPr>
        <w:pStyle w:val="Kazalovsebine3"/>
        <w:rPr>
          <w:rFonts w:asciiTheme="minorHAnsi" w:eastAsiaTheme="minorEastAsia" w:hAnsiTheme="minorHAnsi" w:cstheme="minorBidi"/>
          <w:bCs w:val="0"/>
          <w:kern w:val="2"/>
          <w:sz w:val="24"/>
          <w:szCs w:val="24"/>
          <w:lang w:eastAsia="sl-SI"/>
          <w14:ligatures w14:val="standardContextual"/>
        </w:rPr>
      </w:pPr>
      <w:hyperlink w:anchor="_Toc230616756" w:history="1">
        <w:r w:rsidRPr="00FF6B94">
          <w:rPr>
            <w:rStyle w:val="Hiperpovezava"/>
          </w:rPr>
          <w:t>11.3.3</w:t>
        </w:r>
        <w:r>
          <w:rPr>
            <w:rFonts w:asciiTheme="minorHAnsi" w:eastAsiaTheme="minorEastAsia" w:hAnsiTheme="minorHAnsi" w:cstheme="minorBidi"/>
            <w:bCs w:val="0"/>
            <w:kern w:val="2"/>
            <w:sz w:val="24"/>
            <w:szCs w:val="24"/>
            <w:lang w:eastAsia="sl-SI"/>
            <w14:ligatures w14:val="standardContextual"/>
          </w:rPr>
          <w:tab/>
        </w:r>
        <w:r w:rsidRPr="00FF6B94">
          <w:rPr>
            <w:rStyle w:val="Hiperpovezava"/>
          </w:rPr>
          <w:t>Uporaba zmogljivosti drugih subjektov</w:t>
        </w:r>
        <w:r>
          <w:rPr>
            <w:webHidden/>
          </w:rPr>
          <w:tab/>
        </w:r>
        <w:r>
          <w:rPr>
            <w:webHidden/>
          </w:rPr>
          <w:fldChar w:fldCharType="begin"/>
        </w:r>
        <w:r>
          <w:rPr>
            <w:webHidden/>
          </w:rPr>
          <w:instrText xml:space="preserve"> PAGEREF _Toc230616756 \h </w:instrText>
        </w:r>
        <w:r>
          <w:rPr>
            <w:webHidden/>
          </w:rPr>
        </w:r>
        <w:r>
          <w:rPr>
            <w:webHidden/>
          </w:rPr>
          <w:fldChar w:fldCharType="separate"/>
        </w:r>
        <w:r>
          <w:rPr>
            <w:webHidden/>
          </w:rPr>
          <w:t>13</w:t>
        </w:r>
        <w:r>
          <w:rPr>
            <w:webHidden/>
          </w:rPr>
          <w:fldChar w:fldCharType="end"/>
        </w:r>
      </w:hyperlink>
    </w:p>
    <w:p w14:paraId="268C433F" w14:textId="39F99E8A" w:rsidR="00131D5A" w:rsidRDefault="00131D5A">
      <w:pPr>
        <w:pStyle w:val="Kazalovsebine3"/>
        <w:rPr>
          <w:rFonts w:asciiTheme="minorHAnsi" w:eastAsiaTheme="minorEastAsia" w:hAnsiTheme="minorHAnsi" w:cstheme="minorBidi"/>
          <w:bCs w:val="0"/>
          <w:kern w:val="2"/>
          <w:sz w:val="24"/>
          <w:szCs w:val="24"/>
          <w:lang w:eastAsia="sl-SI"/>
          <w14:ligatures w14:val="standardContextual"/>
        </w:rPr>
      </w:pPr>
      <w:hyperlink w:anchor="_Toc230616757" w:history="1">
        <w:r w:rsidRPr="00FF6B94">
          <w:rPr>
            <w:rStyle w:val="Hiperpovezava"/>
          </w:rPr>
          <w:t>11.3.4</w:t>
        </w:r>
        <w:r>
          <w:rPr>
            <w:rFonts w:asciiTheme="minorHAnsi" w:eastAsiaTheme="minorEastAsia" w:hAnsiTheme="minorHAnsi" w:cstheme="minorBidi"/>
            <w:bCs w:val="0"/>
            <w:kern w:val="2"/>
            <w:sz w:val="24"/>
            <w:szCs w:val="24"/>
            <w:lang w:eastAsia="sl-SI"/>
            <w14:ligatures w14:val="standardContextual"/>
          </w:rPr>
          <w:tab/>
        </w:r>
        <w:r w:rsidRPr="00FF6B94">
          <w:rPr>
            <w:rStyle w:val="Hiperpovezava"/>
          </w:rPr>
          <w:t>Variantne ponudbe niso dovoljene.</w:t>
        </w:r>
        <w:r>
          <w:rPr>
            <w:webHidden/>
          </w:rPr>
          <w:tab/>
        </w:r>
        <w:r>
          <w:rPr>
            <w:webHidden/>
          </w:rPr>
          <w:fldChar w:fldCharType="begin"/>
        </w:r>
        <w:r>
          <w:rPr>
            <w:webHidden/>
          </w:rPr>
          <w:instrText xml:space="preserve"> PAGEREF _Toc230616757 \h </w:instrText>
        </w:r>
        <w:r>
          <w:rPr>
            <w:webHidden/>
          </w:rPr>
        </w:r>
        <w:r>
          <w:rPr>
            <w:webHidden/>
          </w:rPr>
          <w:fldChar w:fldCharType="separate"/>
        </w:r>
        <w:r>
          <w:rPr>
            <w:webHidden/>
          </w:rPr>
          <w:t>13</w:t>
        </w:r>
        <w:r>
          <w:rPr>
            <w:webHidden/>
          </w:rPr>
          <w:fldChar w:fldCharType="end"/>
        </w:r>
      </w:hyperlink>
    </w:p>
    <w:p w14:paraId="6DFC8E9E" w14:textId="2049C3ED" w:rsidR="00131D5A" w:rsidRDefault="00131D5A">
      <w:pPr>
        <w:pStyle w:val="Kazalovsebine3"/>
        <w:rPr>
          <w:rFonts w:asciiTheme="minorHAnsi" w:eastAsiaTheme="minorEastAsia" w:hAnsiTheme="minorHAnsi" w:cstheme="minorBidi"/>
          <w:bCs w:val="0"/>
          <w:kern w:val="2"/>
          <w:sz w:val="24"/>
          <w:szCs w:val="24"/>
          <w:lang w:eastAsia="sl-SI"/>
          <w14:ligatures w14:val="standardContextual"/>
        </w:rPr>
      </w:pPr>
      <w:hyperlink w:anchor="_Toc230616758" w:history="1">
        <w:r w:rsidRPr="00FF6B94">
          <w:rPr>
            <w:rStyle w:val="Hiperpovezava"/>
            <w:iCs/>
          </w:rPr>
          <w:t>11.3.5</w:t>
        </w:r>
        <w:r>
          <w:rPr>
            <w:rFonts w:asciiTheme="minorHAnsi" w:eastAsiaTheme="minorEastAsia" w:hAnsiTheme="minorHAnsi" w:cstheme="minorBidi"/>
            <w:bCs w:val="0"/>
            <w:kern w:val="2"/>
            <w:sz w:val="24"/>
            <w:szCs w:val="24"/>
            <w:lang w:eastAsia="sl-SI"/>
            <w14:ligatures w14:val="standardContextual"/>
          </w:rPr>
          <w:tab/>
        </w:r>
        <w:r w:rsidRPr="00FF6B94">
          <w:rPr>
            <w:rStyle w:val="Hiperpovezava"/>
          </w:rPr>
          <w:t>Jezik</w:t>
        </w:r>
        <w:r w:rsidRPr="00FF6B94">
          <w:rPr>
            <w:rStyle w:val="Hiperpovezava"/>
            <w:iCs/>
          </w:rPr>
          <w:t xml:space="preserve"> ponudbe</w:t>
        </w:r>
        <w:r>
          <w:rPr>
            <w:webHidden/>
          </w:rPr>
          <w:tab/>
        </w:r>
        <w:r>
          <w:rPr>
            <w:webHidden/>
          </w:rPr>
          <w:fldChar w:fldCharType="begin"/>
        </w:r>
        <w:r>
          <w:rPr>
            <w:webHidden/>
          </w:rPr>
          <w:instrText xml:space="preserve"> PAGEREF _Toc230616758 \h </w:instrText>
        </w:r>
        <w:r>
          <w:rPr>
            <w:webHidden/>
          </w:rPr>
        </w:r>
        <w:r>
          <w:rPr>
            <w:webHidden/>
          </w:rPr>
          <w:fldChar w:fldCharType="separate"/>
        </w:r>
        <w:r>
          <w:rPr>
            <w:webHidden/>
          </w:rPr>
          <w:t>13</w:t>
        </w:r>
        <w:r>
          <w:rPr>
            <w:webHidden/>
          </w:rPr>
          <w:fldChar w:fldCharType="end"/>
        </w:r>
      </w:hyperlink>
    </w:p>
    <w:p w14:paraId="0CF82F39" w14:textId="71611BAC" w:rsidR="00131D5A" w:rsidRDefault="00131D5A">
      <w:pPr>
        <w:pStyle w:val="Kazalovsebine3"/>
        <w:rPr>
          <w:rFonts w:asciiTheme="minorHAnsi" w:eastAsiaTheme="minorEastAsia" w:hAnsiTheme="minorHAnsi" w:cstheme="minorBidi"/>
          <w:bCs w:val="0"/>
          <w:kern w:val="2"/>
          <w:sz w:val="24"/>
          <w:szCs w:val="24"/>
          <w:lang w:eastAsia="sl-SI"/>
          <w14:ligatures w14:val="standardContextual"/>
        </w:rPr>
      </w:pPr>
      <w:hyperlink w:anchor="_Toc230616759" w:history="1">
        <w:r w:rsidRPr="00FF6B94">
          <w:rPr>
            <w:rStyle w:val="Hiperpovezava"/>
          </w:rPr>
          <w:t>11.3.6</w:t>
        </w:r>
        <w:r>
          <w:rPr>
            <w:rFonts w:asciiTheme="minorHAnsi" w:eastAsiaTheme="minorEastAsia" w:hAnsiTheme="minorHAnsi" w:cstheme="minorBidi"/>
            <w:bCs w:val="0"/>
            <w:kern w:val="2"/>
            <w:sz w:val="24"/>
            <w:szCs w:val="24"/>
            <w:lang w:eastAsia="sl-SI"/>
            <w14:ligatures w14:val="standardContextual"/>
          </w:rPr>
          <w:tab/>
        </w:r>
        <w:r w:rsidRPr="00FF6B94">
          <w:rPr>
            <w:rStyle w:val="Hiperpovezava"/>
          </w:rPr>
          <w:t>Veljavnost ponudbe</w:t>
        </w:r>
        <w:r>
          <w:rPr>
            <w:webHidden/>
          </w:rPr>
          <w:tab/>
        </w:r>
        <w:r>
          <w:rPr>
            <w:webHidden/>
          </w:rPr>
          <w:fldChar w:fldCharType="begin"/>
        </w:r>
        <w:r>
          <w:rPr>
            <w:webHidden/>
          </w:rPr>
          <w:instrText xml:space="preserve"> PAGEREF _Toc230616759 \h </w:instrText>
        </w:r>
        <w:r>
          <w:rPr>
            <w:webHidden/>
          </w:rPr>
        </w:r>
        <w:r>
          <w:rPr>
            <w:webHidden/>
          </w:rPr>
          <w:fldChar w:fldCharType="separate"/>
        </w:r>
        <w:r>
          <w:rPr>
            <w:webHidden/>
          </w:rPr>
          <w:t>14</w:t>
        </w:r>
        <w:r>
          <w:rPr>
            <w:webHidden/>
          </w:rPr>
          <w:fldChar w:fldCharType="end"/>
        </w:r>
      </w:hyperlink>
    </w:p>
    <w:p w14:paraId="28385FDF" w14:textId="14165AF7" w:rsidR="00131D5A" w:rsidRDefault="00131D5A">
      <w:pPr>
        <w:pStyle w:val="Kazalovsebine3"/>
        <w:rPr>
          <w:rFonts w:asciiTheme="minorHAnsi" w:eastAsiaTheme="minorEastAsia" w:hAnsiTheme="minorHAnsi" w:cstheme="minorBidi"/>
          <w:bCs w:val="0"/>
          <w:kern w:val="2"/>
          <w:sz w:val="24"/>
          <w:szCs w:val="24"/>
          <w:lang w:eastAsia="sl-SI"/>
          <w14:ligatures w14:val="standardContextual"/>
        </w:rPr>
      </w:pPr>
      <w:hyperlink w:anchor="_Toc230616760" w:history="1">
        <w:r w:rsidRPr="00FF6B94">
          <w:rPr>
            <w:rStyle w:val="Hiperpovezava"/>
          </w:rPr>
          <w:t>11.3.7</w:t>
        </w:r>
        <w:r>
          <w:rPr>
            <w:rFonts w:asciiTheme="minorHAnsi" w:eastAsiaTheme="minorEastAsia" w:hAnsiTheme="minorHAnsi" w:cstheme="minorBidi"/>
            <w:bCs w:val="0"/>
            <w:kern w:val="2"/>
            <w:sz w:val="24"/>
            <w:szCs w:val="24"/>
            <w:lang w:eastAsia="sl-SI"/>
            <w14:ligatures w14:val="standardContextual"/>
          </w:rPr>
          <w:tab/>
        </w:r>
        <w:r w:rsidRPr="00FF6B94">
          <w:rPr>
            <w:rStyle w:val="Hiperpovezava"/>
          </w:rPr>
          <w:t>Stroški ponudbe</w:t>
        </w:r>
        <w:r>
          <w:rPr>
            <w:webHidden/>
          </w:rPr>
          <w:tab/>
        </w:r>
        <w:r>
          <w:rPr>
            <w:webHidden/>
          </w:rPr>
          <w:fldChar w:fldCharType="begin"/>
        </w:r>
        <w:r>
          <w:rPr>
            <w:webHidden/>
          </w:rPr>
          <w:instrText xml:space="preserve"> PAGEREF _Toc230616760 \h </w:instrText>
        </w:r>
        <w:r>
          <w:rPr>
            <w:webHidden/>
          </w:rPr>
        </w:r>
        <w:r>
          <w:rPr>
            <w:webHidden/>
          </w:rPr>
          <w:fldChar w:fldCharType="separate"/>
        </w:r>
        <w:r>
          <w:rPr>
            <w:webHidden/>
          </w:rPr>
          <w:t>14</w:t>
        </w:r>
        <w:r>
          <w:rPr>
            <w:webHidden/>
          </w:rPr>
          <w:fldChar w:fldCharType="end"/>
        </w:r>
      </w:hyperlink>
    </w:p>
    <w:p w14:paraId="15C2B067" w14:textId="498F04F3"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61" w:history="1">
        <w:r w:rsidRPr="00FF6B94">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obvestilo o odločitvi o oddaji JAVNEGA naročila</w:t>
        </w:r>
        <w:r>
          <w:rPr>
            <w:noProof/>
            <w:webHidden/>
          </w:rPr>
          <w:tab/>
        </w:r>
        <w:r>
          <w:rPr>
            <w:noProof/>
            <w:webHidden/>
          </w:rPr>
          <w:fldChar w:fldCharType="begin"/>
        </w:r>
        <w:r>
          <w:rPr>
            <w:noProof/>
            <w:webHidden/>
          </w:rPr>
          <w:instrText xml:space="preserve"> PAGEREF _Toc230616761 \h </w:instrText>
        </w:r>
        <w:r>
          <w:rPr>
            <w:noProof/>
            <w:webHidden/>
          </w:rPr>
        </w:r>
        <w:r>
          <w:rPr>
            <w:noProof/>
            <w:webHidden/>
          </w:rPr>
          <w:fldChar w:fldCharType="separate"/>
        </w:r>
        <w:r>
          <w:rPr>
            <w:noProof/>
            <w:webHidden/>
          </w:rPr>
          <w:t>14</w:t>
        </w:r>
        <w:r>
          <w:rPr>
            <w:noProof/>
            <w:webHidden/>
          </w:rPr>
          <w:fldChar w:fldCharType="end"/>
        </w:r>
      </w:hyperlink>
    </w:p>
    <w:p w14:paraId="68F61058" w14:textId="2246E64D"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62" w:history="1">
        <w:r w:rsidRPr="00FF6B94">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_Toc230616762 \h </w:instrText>
        </w:r>
        <w:r>
          <w:rPr>
            <w:noProof/>
            <w:webHidden/>
          </w:rPr>
        </w:r>
        <w:r>
          <w:rPr>
            <w:noProof/>
            <w:webHidden/>
          </w:rPr>
          <w:fldChar w:fldCharType="separate"/>
        </w:r>
        <w:r>
          <w:rPr>
            <w:noProof/>
            <w:webHidden/>
          </w:rPr>
          <w:t>14</w:t>
        </w:r>
        <w:r>
          <w:rPr>
            <w:noProof/>
            <w:webHidden/>
          </w:rPr>
          <w:fldChar w:fldCharType="end"/>
        </w:r>
      </w:hyperlink>
    </w:p>
    <w:p w14:paraId="42DDF143" w14:textId="6A7249EB"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63" w:history="1">
        <w:r w:rsidRPr="00FF6B94">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POGODBA</w:t>
        </w:r>
        <w:r>
          <w:rPr>
            <w:noProof/>
            <w:webHidden/>
          </w:rPr>
          <w:tab/>
        </w:r>
        <w:r>
          <w:rPr>
            <w:noProof/>
            <w:webHidden/>
          </w:rPr>
          <w:fldChar w:fldCharType="begin"/>
        </w:r>
        <w:r>
          <w:rPr>
            <w:noProof/>
            <w:webHidden/>
          </w:rPr>
          <w:instrText xml:space="preserve"> PAGEREF _Toc230616763 \h </w:instrText>
        </w:r>
        <w:r>
          <w:rPr>
            <w:noProof/>
            <w:webHidden/>
          </w:rPr>
        </w:r>
        <w:r>
          <w:rPr>
            <w:noProof/>
            <w:webHidden/>
          </w:rPr>
          <w:fldChar w:fldCharType="separate"/>
        </w:r>
        <w:r>
          <w:rPr>
            <w:noProof/>
            <w:webHidden/>
          </w:rPr>
          <w:t>14</w:t>
        </w:r>
        <w:r>
          <w:rPr>
            <w:noProof/>
            <w:webHidden/>
          </w:rPr>
          <w:fldChar w:fldCharType="end"/>
        </w:r>
      </w:hyperlink>
    </w:p>
    <w:p w14:paraId="577D6364" w14:textId="0A74B2FD" w:rsidR="00131D5A" w:rsidRDefault="00131D5A">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0616764" w:history="1">
        <w:r w:rsidRPr="00FF6B94">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FF6B94">
          <w:rPr>
            <w:rStyle w:val="Hiperpovezava"/>
            <w:rFonts w:cs="Arial"/>
            <w:noProof/>
          </w:rPr>
          <w:t>pravno varstvo</w:t>
        </w:r>
        <w:r>
          <w:rPr>
            <w:noProof/>
            <w:webHidden/>
          </w:rPr>
          <w:tab/>
        </w:r>
        <w:r>
          <w:rPr>
            <w:noProof/>
            <w:webHidden/>
          </w:rPr>
          <w:fldChar w:fldCharType="begin"/>
        </w:r>
        <w:r>
          <w:rPr>
            <w:noProof/>
            <w:webHidden/>
          </w:rPr>
          <w:instrText xml:space="preserve"> PAGEREF _Toc230616764 \h </w:instrText>
        </w:r>
        <w:r>
          <w:rPr>
            <w:noProof/>
            <w:webHidden/>
          </w:rPr>
        </w:r>
        <w:r>
          <w:rPr>
            <w:noProof/>
            <w:webHidden/>
          </w:rPr>
          <w:fldChar w:fldCharType="separate"/>
        </w:r>
        <w:r>
          <w:rPr>
            <w:noProof/>
            <w:webHidden/>
          </w:rPr>
          <w:t>15</w:t>
        </w:r>
        <w:r>
          <w:rPr>
            <w:noProof/>
            <w:webHidden/>
          </w:rPr>
          <w:fldChar w:fldCharType="end"/>
        </w:r>
      </w:hyperlink>
    </w:p>
    <w:p w14:paraId="272491A6" w14:textId="77E6ECF8" w:rsidR="00813862" w:rsidRPr="004C0B28" w:rsidRDefault="009E7523" w:rsidP="009E7523">
      <w:pPr>
        <w:spacing w:line="240" w:lineRule="atLeast"/>
        <w:rPr>
          <w:rFonts w:cs="Arial"/>
          <w:szCs w:val="20"/>
        </w:rPr>
      </w:pPr>
      <w:r w:rsidRPr="00383AC3">
        <w:rPr>
          <w:rFonts w:cs="Arial"/>
          <w:szCs w:val="20"/>
        </w:rPr>
        <w:fldChar w:fldCharType="end"/>
      </w:r>
      <w:r w:rsidR="0008591A" w:rsidRPr="004C0B28">
        <w:rPr>
          <w:rFonts w:cs="Arial"/>
          <w:szCs w:val="20"/>
        </w:rPr>
        <w:br w:type="page"/>
      </w:r>
    </w:p>
    <w:p w14:paraId="40F44786" w14:textId="28D6F02C" w:rsidR="00BB1E26" w:rsidRPr="009B738A" w:rsidRDefault="002B2B13" w:rsidP="00550352">
      <w:pPr>
        <w:pStyle w:val="Naslov1"/>
        <w:spacing w:line="240" w:lineRule="atLeast"/>
        <w:rPr>
          <w:rFonts w:cs="Arial"/>
          <w:sz w:val="20"/>
          <w:szCs w:val="20"/>
        </w:rPr>
      </w:pPr>
      <w:bookmarkStart w:id="2" w:name="_Toc230616729"/>
      <w:r w:rsidRPr="009B738A">
        <w:rPr>
          <w:rFonts w:cs="Arial"/>
          <w:sz w:val="20"/>
          <w:szCs w:val="20"/>
        </w:rPr>
        <w:t>NAROČNIK</w:t>
      </w:r>
      <w:bookmarkEnd w:id="0"/>
      <w:bookmarkEnd w:id="1"/>
      <w:bookmarkEnd w:id="2"/>
    </w:p>
    <w:p w14:paraId="7668BEB0" w14:textId="77777777" w:rsidR="00712EB1" w:rsidRPr="009B738A" w:rsidRDefault="00712EB1" w:rsidP="00550352">
      <w:pPr>
        <w:spacing w:line="240" w:lineRule="atLeast"/>
        <w:rPr>
          <w:rFonts w:cs="Arial"/>
          <w:szCs w:val="20"/>
        </w:rPr>
      </w:pPr>
    </w:p>
    <w:p w14:paraId="59406819" w14:textId="2C10DC0C" w:rsidR="001536C2" w:rsidRPr="009B738A" w:rsidRDefault="0056496C" w:rsidP="00550352">
      <w:pPr>
        <w:spacing w:line="240" w:lineRule="atLeast"/>
        <w:rPr>
          <w:rFonts w:cs="Arial"/>
          <w:szCs w:val="20"/>
        </w:rPr>
      </w:pPr>
      <w:r w:rsidRPr="009B738A">
        <w:rPr>
          <w:rFonts w:cs="Arial"/>
          <w:szCs w:val="20"/>
        </w:rPr>
        <w:t xml:space="preserve">Naročnik javnega naročila je Ministrstvo za digitalno preobrazbo, Davčna ulica 1, 1000 Ljubljana. </w:t>
      </w:r>
    </w:p>
    <w:p w14:paraId="5B4BA32F" w14:textId="77777777" w:rsidR="0056496C" w:rsidRPr="009B738A" w:rsidRDefault="0056496C" w:rsidP="00550352">
      <w:pPr>
        <w:spacing w:line="240" w:lineRule="atLeast"/>
        <w:rPr>
          <w:rFonts w:cs="Arial"/>
          <w:szCs w:val="20"/>
        </w:rPr>
      </w:pPr>
    </w:p>
    <w:p w14:paraId="2B684C11" w14:textId="56DC79A2" w:rsidR="00BB1E26" w:rsidRPr="009B738A" w:rsidRDefault="00152883" w:rsidP="000D7C64">
      <w:pPr>
        <w:spacing w:line="240" w:lineRule="atLeast"/>
        <w:rPr>
          <w:rFonts w:cs="Arial"/>
          <w:szCs w:val="20"/>
        </w:rPr>
      </w:pPr>
      <w:r w:rsidRPr="009B738A">
        <w:rPr>
          <w:rFonts w:cs="Arial"/>
          <w:szCs w:val="20"/>
        </w:rPr>
        <w:t xml:space="preserve">Naročnik vabi vse zainteresirane ponudnike, da predložijo ponudbo, skladno z zahtevami </w:t>
      </w:r>
      <w:r w:rsidR="00065B5E">
        <w:rPr>
          <w:rFonts w:cs="Arial"/>
          <w:szCs w:val="20"/>
        </w:rPr>
        <w:t>t</w:t>
      </w:r>
      <w:r w:rsidR="00A47DC3">
        <w:rPr>
          <w:rFonts w:cs="Arial"/>
          <w:szCs w:val="20"/>
        </w:rPr>
        <w:t>eh</w:t>
      </w:r>
      <w:r w:rsidRPr="009B738A">
        <w:rPr>
          <w:rFonts w:cs="Arial"/>
          <w:szCs w:val="20"/>
        </w:rPr>
        <w:t xml:space="preserve"> </w:t>
      </w:r>
      <w:r w:rsidR="00E916C1" w:rsidRPr="009B738A">
        <w:rPr>
          <w:rFonts w:cs="Arial"/>
          <w:szCs w:val="20"/>
        </w:rPr>
        <w:t>Navodil gospodarskim subjektom za pripravo ponudbe</w:t>
      </w:r>
      <w:r w:rsidR="000D7C64">
        <w:rPr>
          <w:rFonts w:cs="Arial"/>
          <w:szCs w:val="20"/>
        </w:rPr>
        <w:t xml:space="preserve"> za javno naročilo po postopku male vrednosti z oznako JN-1/2026 </w:t>
      </w:r>
      <w:r w:rsidR="00E916C1" w:rsidRPr="009B738A">
        <w:rPr>
          <w:rFonts w:cs="Arial"/>
          <w:szCs w:val="20"/>
        </w:rPr>
        <w:t>(v nadaljnjem besedilu: navodil</w:t>
      </w:r>
      <w:r w:rsidR="00A47DC3">
        <w:rPr>
          <w:rFonts w:cs="Arial"/>
          <w:szCs w:val="20"/>
        </w:rPr>
        <w:t>a</w:t>
      </w:r>
      <w:r w:rsidR="00E916C1" w:rsidRPr="009B738A">
        <w:rPr>
          <w:rFonts w:cs="Arial"/>
          <w:szCs w:val="20"/>
        </w:rPr>
        <w:t>)</w:t>
      </w:r>
      <w:r w:rsidR="00E10E91" w:rsidRPr="009B738A">
        <w:rPr>
          <w:rFonts w:cs="Arial"/>
          <w:szCs w:val="20"/>
        </w:rPr>
        <w:t xml:space="preserve"> in </w:t>
      </w:r>
      <w:r w:rsidRPr="009B738A">
        <w:rPr>
          <w:rFonts w:cs="Arial"/>
          <w:szCs w:val="20"/>
        </w:rPr>
        <w:t>dokumentacije</w:t>
      </w:r>
      <w:r w:rsidR="00D64747" w:rsidRPr="009B738A">
        <w:rPr>
          <w:rFonts w:cs="Arial"/>
          <w:szCs w:val="20"/>
        </w:rPr>
        <w:t xml:space="preserve"> </w:t>
      </w:r>
      <w:r w:rsidR="004964A6" w:rsidRPr="009B738A">
        <w:rPr>
          <w:rFonts w:cs="Arial"/>
          <w:szCs w:val="20"/>
        </w:rPr>
        <w:t>v zvezi z</w:t>
      </w:r>
      <w:r w:rsidR="00D64747" w:rsidRPr="009B738A">
        <w:rPr>
          <w:rFonts w:cs="Arial"/>
          <w:szCs w:val="20"/>
        </w:rPr>
        <w:t xml:space="preserve"> oddajo javnega naročila</w:t>
      </w:r>
      <w:r w:rsidRPr="009B738A">
        <w:rPr>
          <w:rFonts w:cs="Arial"/>
          <w:szCs w:val="20"/>
        </w:rPr>
        <w:t>.</w:t>
      </w:r>
    </w:p>
    <w:p w14:paraId="7A424593" w14:textId="77777777" w:rsidR="00F86ACF" w:rsidRPr="009B738A" w:rsidRDefault="00F86ACF" w:rsidP="00550352">
      <w:pPr>
        <w:spacing w:line="240" w:lineRule="atLeast"/>
        <w:rPr>
          <w:rFonts w:cs="Arial"/>
          <w:szCs w:val="20"/>
        </w:rPr>
      </w:pPr>
    </w:p>
    <w:p w14:paraId="673CDC39" w14:textId="77777777" w:rsidR="00C02374" w:rsidRPr="009B738A" w:rsidRDefault="00C02374" w:rsidP="00550352">
      <w:pPr>
        <w:spacing w:line="240" w:lineRule="atLeast"/>
        <w:rPr>
          <w:rFonts w:cs="Arial"/>
          <w:szCs w:val="20"/>
        </w:rPr>
      </w:pPr>
    </w:p>
    <w:p w14:paraId="1138BDA2" w14:textId="77777777" w:rsidR="00152883" w:rsidRPr="009B738A" w:rsidRDefault="00C91BF6" w:rsidP="00550352">
      <w:pPr>
        <w:pStyle w:val="Naslov1"/>
        <w:spacing w:line="240" w:lineRule="atLeast"/>
        <w:rPr>
          <w:rFonts w:cs="Arial"/>
          <w:sz w:val="20"/>
          <w:szCs w:val="20"/>
        </w:rPr>
      </w:pPr>
      <w:bookmarkStart w:id="3" w:name="_Toc336851730"/>
      <w:bookmarkStart w:id="4" w:name="_Toc336851778"/>
      <w:bookmarkStart w:id="5" w:name="_Toc230616730"/>
      <w:r w:rsidRPr="009B738A">
        <w:rPr>
          <w:rFonts w:cs="Arial"/>
          <w:sz w:val="20"/>
          <w:szCs w:val="20"/>
        </w:rPr>
        <w:t>OZNAKA IN PREDMET JAVNEGA NAROČILA</w:t>
      </w:r>
      <w:bookmarkEnd w:id="3"/>
      <w:bookmarkEnd w:id="4"/>
      <w:bookmarkEnd w:id="5"/>
    </w:p>
    <w:p w14:paraId="48CFB9F5" w14:textId="77777777" w:rsidR="008E4247" w:rsidRPr="009B738A" w:rsidRDefault="008E4247" w:rsidP="00550352">
      <w:pPr>
        <w:spacing w:line="240" w:lineRule="atLeast"/>
        <w:rPr>
          <w:rFonts w:cs="Arial"/>
          <w:szCs w:val="20"/>
        </w:rPr>
      </w:pPr>
    </w:p>
    <w:p w14:paraId="632DB8CE" w14:textId="3C202D93" w:rsidR="00CC7517" w:rsidRPr="009B738A" w:rsidRDefault="0073070B" w:rsidP="00550352">
      <w:pPr>
        <w:spacing w:line="240" w:lineRule="atLeast"/>
        <w:rPr>
          <w:rFonts w:cs="Arial"/>
          <w:szCs w:val="20"/>
        </w:rPr>
      </w:pPr>
      <w:bookmarkStart w:id="6" w:name="_Toc336851731"/>
      <w:bookmarkStart w:id="7" w:name="_Toc336851779"/>
      <w:r w:rsidRPr="009B738A">
        <w:rPr>
          <w:rFonts w:cs="Arial"/>
          <w:szCs w:val="20"/>
        </w:rPr>
        <w:t xml:space="preserve">Oznaka: </w:t>
      </w:r>
      <w:r w:rsidR="00CC7517" w:rsidRPr="009B738A">
        <w:rPr>
          <w:rFonts w:cs="Arial"/>
          <w:szCs w:val="20"/>
        </w:rPr>
        <w:tab/>
      </w:r>
      <w:r w:rsidR="003010E5">
        <w:rPr>
          <w:rFonts w:cs="Arial"/>
          <w:szCs w:val="20"/>
        </w:rPr>
        <w:t>JN-</w:t>
      </w:r>
      <w:r w:rsidR="00E36CE2">
        <w:rPr>
          <w:rFonts w:cs="Arial"/>
          <w:szCs w:val="20"/>
        </w:rPr>
        <w:t>1</w:t>
      </w:r>
      <w:r w:rsidR="003010E5">
        <w:rPr>
          <w:rFonts w:cs="Arial"/>
          <w:szCs w:val="20"/>
        </w:rPr>
        <w:t>/202</w:t>
      </w:r>
      <w:r w:rsidR="00470615">
        <w:rPr>
          <w:rFonts w:cs="Arial"/>
          <w:szCs w:val="20"/>
        </w:rPr>
        <w:t>6</w:t>
      </w:r>
    </w:p>
    <w:p w14:paraId="701CD628" w14:textId="208C43F3" w:rsidR="00F86ACF" w:rsidRPr="009B738A" w:rsidRDefault="0073070B" w:rsidP="00550352">
      <w:pPr>
        <w:tabs>
          <w:tab w:val="left" w:pos="993"/>
        </w:tabs>
        <w:spacing w:line="240" w:lineRule="atLeast"/>
        <w:ind w:left="1410" w:hanging="1410"/>
        <w:rPr>
          <w:rFonts w:cs="Arial"/>
          <w:szCs w:val="20"/>
        </w:rPr>
      </w:pPr>
      <w:r w:rsidRPr="009B738A">
        <w:rPr>
          <w:rFonts w:cs="Arial"/>
          <w:szCs w:val="20"/>
        </w:rPr>
        <w:t xml:space="preserve">Predmet: </w:t>
      </w:r>
      <w:r w:rsidR="00CC7517" w:rsidRPr="009B738A">
        <w:rPr>
          <w:rFonts w:cs="Arial"/>
          <w:szCs w:val="20"/>
        </w:rPr>
        <w:tab/>
      </w:r>
      <w:r w:rsidR="00CC7517" w:rsidRPr="009B738A">
        <w:rPr>
          <w:rFonts w:cs="Arial"/>
          <w:szCs w:val="20"/>
        </w:rPr>
        <w:tab/>
      </w:r>
      <w:bookmarkStart w:id="8" w:name="_Hlk82167745"/>
      <w:r w:rsidR="00E36CE2" w:rsidRPr="00E36CE2">
        <w:rPr>
          <w:rFonts w:cs="Arial"/>
          <w:szCs w:val="20"/>
        </w:rPr>
        <w:t>Zasnova sistema soustvarjanja digitalnih javnih storitev</w:t>
      </w:r>
    </w:p>
    <w:bookmarkEnd w:id="8"/>
    <w:p w14:paraId="0C4DCB43" w14:textId="77777777" w:rsidR="00F1346E" w:rsidRPr="009B738A" w:rsidRDefault="00F1346E" w:rsidP="00550352">
      <w:pPr>
        <w:spacing w:line="240" w:lineRule="atLeast"/>
        <w:rPr>
          <w:rFonts w:cs="Arial"/>
          <w:szCs w:val="20"/>
          <w:highlight w:val="yellow"/>
        </w:rPr>
      </w:pPr>
    </w:p>
    <w:p w14:paraId="46A62DA4" w14:textId="77777777" w:rsidR="005312FE" w:rsidRPr="00470615" w:rsidRDefault="00C91BF6" w:rsidP="00550352">
      <w:pPr>
        <w:pStyle w:val="Naslov1"/>
        <w:spacing w:line="240" w:lineRule="atLeast"/>
        <w:rPr>
          <w:rFonts w:cs="Arial"/>
          <w:sz w:val="20"/>
          <w:szCs w:val="20"/>
        </w:rPr>
      </w:pPr>
      <w:bookmarkStart w:id="9" w:name="_Toc230616731"/>
      <w:r w:rsidRPr="00470615">
        <w:rPr>
          <w:rFonts w:cs="Arial"/>
          <w:sz w:val="20"/>
          <w:szCs w:val="20"/>
        </w:rPr>
        <w:t>NAČIN ODDAJE JAVNEGA NAROČILA</w:t>
      </w:r>
      <w:bookmarkEnd w:id="6"/>
      <w:bookmarkEnd w:id="7"/>
      <w:bookmarkEnd w:id="9"/>
    </w:p>
    <w:p w14:paraId="7031CE6F" w14:textId="77777777" w:rsidR="008E4247" w:rsidRPr="00470615" w:rsidRDefault="008E4247" w:rsidP="00550352">
      <w:pPr>
        <w:spacing w:line="240" w:lineRule="atLeast"/>
        <w:rPr>
          <w:rFonts w:cs="Arial"/>
          <w:szCs w:val="20"/>
        </w:rPr>
      </w:pPr>
    </w:p>
    <w:p w14:paraId="41C95AB5" w14:textId="02380254" w:rsidR="00F95C00" w:rsidRPr="00470615" w:rsidRDefault="00F95C00" w:rsidP="00550352">
      <w:pPr>
        <w:spacing w:line="240" w:lineRule="atLeast"/>
        <w:rPr>
          <w:rFonts w:cs="Arial"/>
          <w:szCs w:val="20"/>
        </w:rPr>
      </w:pPr>
      <w:r w:rsidRPr="00470615">
        <w:rPr>
          <w:rFonts w:cs="Arial"/>
          <w:szCs w:val="20"/>
        </w:rPr>
        <w:t>Za oddajo predm</w:t>
      </w:r>
      <w:r w:rsidR="00750910" w:rsidRPr="00470615">
        <w:rPr>
          <w:rFonts w:cs="Arial"/>
          <w:szCs w:val="20"/>
        </w:rPr>
        <w:t>etnega naročila se v skladu s 4</w:t>
      </w:r>
      <w:r w:rsidR="009843F0" w:rsidRPr="00470615">
        <w:rPr>
          <w:rFonts w:cs="Arial"/>
          <w:szCs w:val="20"/>
        </w:rPr>
        <w:t>7</w:t>
      </w:r>
      <w:r w:rsidRPr="00470615">
        <w:rPr>
          <w:rFonts w:cs="Arial"/>
          <w:szCs w:val="20"/>
        </w:rPr>
        <w:t xml:space="preserve">. členom </w:t>
      </w:r>
      <w:r w:rsidR="000545EB" w:rsidRPr="00470615">
        <w:rPr>
          <w:rFonts w:cs="Arial"/>
          <w:szCs w:val="20"/>
        </w:rPr>
        <w:t xml:space="preserve">Zakona o javnem naročanju (Uradni list RS, št. 91/15, 14/18, 121/21, 10/22, 74/22 – </w:t>
      </w:r>
      <w:proofErr w:type="spellStart"/>
      <w:r w:rsidR="000545EB" w:rsidRPr="00470615">
        <w:rPr>
          <w:rFonts w:cs="Arial"/>
          <w:szCs w:val="20"/>
        </w:rPr>
        <w:t>odl</w:t>
      </w:r>
      <w:proofErr w:type="spellEnd"/>
      <w:r w:rsidR="000545EB" w:rsidRPr="00470615">
        <w:rPr>
          <w:rFonts w:cs="Arial"/>
          <w:szCs w:val="20"/>
        </w:rPr>
        <w:t>. US, 100/22 – ZNUZSZS, 28/23 in 88/23 – ZOPNN-F; v nadaljevanju: ZJN-3)</w:t>
      </w:r>
      <w:r w:rsidRPr="00470615">
        <w:rPr>
          <w:rFonts w:cs="Arial"/>
          <w:szCs w:val="20"/>
        </w:rPr>
        <w:t xml:space="preserve"> izvede postopek</w:t>
      </w:r>
      <w:r w:rsidR="009843F0" w:rsidRPr="00470615">
        <w:rPr>
          <w:rFonts w:cs="Arial"/>
          <w:szCs w:val="20"/>
        </w:rPr>
        <w:t xml:space="preserve"> naročila male vrednosti</w:t>
      </w:r>
      <w:r w:rsidR="00801357" w:rsidRPr="00470615">
        <w:rPr>
          <w:rFonts w:cs="Arial"/>
          <w:szCs w:val="20"/>
        </w:rPr>
        <w:t>.</w:t>
      </w:r>
    </w:p>
    <w:p w14:paraId="4127998D" w14:textId="77777777" w:rsidR="001573C8" w:rsidRPr="00470615" w:rsidRDefault="001573C8" w:rsidP="00550352">
      <w:pPr>
        <w:spacing w:line="240" w:lineRule="atLeast"/>
        <w:rPr>
          <w:rFonts w:cs="Arial"/>
          <w:szCs w:val="20"/>
        </w:rPr>
      </w:pPr>
    </w:p>
    <w:p w14:paraId="386F392A" w14:textId="77777777" w:rsidR="00FD56CA" w:rsidRPr="00470615" w:rsidRDefault="00FD56CA" w:rsidP="00550352">
      <w:pPr>
        <w:autoSpaceDE w:val="0"/>
        <w:autoSpaceDN w:val="0"/>
        <w:adjustRightInd w:val="0"/>
        <w:spacing w:line="240" w:lineRule="atLeast"/>
        <w:rPr>
          <w:rFonts w:eastAsiaTheme="minorEastAsia" w:cs="Arial"/>
          <w:szCs w:val="20"/>
          <w:lang w:eastAsia="sl-SI"/>
        </w:rPr>
      </w:pPr>
      <w:r w:rsidRPr="00470615">
        <w:rPr>
          <w:rFonts w:eastAsiaTheme="minorEastAsia" w:cs="Arial"/>
          <w:szCs w:val="20"/>
          <w:lang w:eastAsia="sl-SI"/>
        </w:rPr>
        <w:t>Ponudnik, ki odda ponudbo, mora izpolnjevati vse pogoje in druge zahteve, ki so navedene v dokumentaciji v zvezi z oddajo javnega naročila.</w:t>
      </w:r>
    </w:p>
    <w:p w14:paraId="3DDC11B8" w14:textId="77777777" w:rsidR="00C7291E" w:rsidRPr="00470615" w:rsidRDefault="00C7291E" w:rsidP="00550352">
      <w:pPr>
        <w:autoSpaceDE w:val="0"/>
        <w:autoSpaceDN w:val="0"/>
        <w:adjustRightInd w:val="0"/>
        <w:spacing w:line="240" w:lineRule="atLeast"/>
        <w:rPr>
          <w:rFonts w:eastAsiaTheme="minorEastAsia" w:cs="Arial"/>
          <w:szCs w:val="20"/>
          <w:lang w:eastAsia="sl-SI"/>
        </w:rPr>
      </w:pPr>
    </w:p>
    <w:p w14:paraId="4031A977" w14:textId="723037A6" w:rsidR="00C7291E" w:rsidRPr="00470615" w:rsidRDefault="00EA1D60" w:rsidP="00550352">
      <w:pPr>
        <w:autoSpaceDE w:val="0"/>
        <w:autoSpaceDN w:val="0"/>
        <w:adjustRightInd w:val="0"/>
        <w:spacing w:line="240" w:lineRule="atLeast"/>
        <w:rPr>
          <w:rFonts w:eastAsiaTheme="minorEastAsia" w:cs="Arial"/>
          <w:szCs w:val="20"/>
          <w:lang w:eastAsia="sl-SI"/>
        </w:rPr>
      </w:pPr>
      <w:r w:rsidRPr="00470615">
        <w:rPr>
          <w:rFonts w:eastAsiaTheme="minorEastAsia" w:cs="Arial"/>
          <w:szCs w:val="20"/>
          <w:lang w:eastAsia="sl-SI"/>
        </w:rPr>
        <w:t>Predmet javnega naročila</w:t>
      </w:r>
      <w:r w:rsidR="007978E0" w:rsidRPr="00470615">
        <w:rPr>
          <w:rFonts w:eastAsiaTheme="minorEastAsia" w:cs="Arial"/>
          <w:szCs w:val="20"/>
          <w:lang w:eastAsia="sl-SI"/>
        </w:rPr>
        <w:t xml:space="preserve"> </w:t>
      </w:r>
      <w:r w:rsidR="00C7291E" w:rsidRPr="00470615">
        <w:rPr>
          <w:rFonts w:eastAsiaTheme="minorEastAsia" w:cs="Arial"/>
          <w:szCs w:val="20"/>
          <w:lang w:eastAsia="sl-SI"/>
        </w:rPr>
        <w:t>je natančno opredeljen v dokumentih Tehnične specifikacije in Predračun</w:t>
      </w:r>
      <w:r w:rsidR="00490054" w:rsidRPr="00470615">
        <w:rPr>
          <w:rFonts w:eastAsiaTheme="minorEastAsia" w:cs="Arial"/>
          <w:szCs w:val="20"/>
          <w:lang w:eastAsia="sl-SI"/>
        </w:rPr>
        <w:t>, ki so del dokumentacije v zvezi z oddajo javnega naročila</w:t>
      </w:r>
      <w:r w:rsidR="00C7291E" w:rsidRPr="00470615">
        <w:rPr>
          <w:rFonts w:eastAsiaTheme="minorEastAsia" w:cs="Arial"/>
          <w:szCs w:val="20"/>
          <w:lang w:eastAsia="sl-SI"/>
        </w:rPr>
        <w:t>.</w:t>
      </w:r>
    </w:p>
    <w:p w14:paraId="457F36E0" w14:textId="77777777" w:rsidR="00823146" w:rsidRPr="00470615" w:rsidRDefault="00823146" w:rsidP="00550352">
      <w:pPr>
        <w:spacing w:line="240" w:lineRule="atLeast"/>
        <w:rPr>
          <w:rFonts w:eastAsiaTheme="minorEastAsia" w:cs="Arial"/>
          <w:lang w:eastAsia="sl-SI"/>
        </w:rPr>
      </w:pPr>
    </w:p>
    <w:p w14:paraId="74CFE928" w14:textId="77777777" w:rsidR="002A2F11" w:rsidRPr="00470615" w:rsidRDefault="002A2F11" w:rsidP="00550352">
      <w:pPr>
        <w:spacing w:line="240" w:lineRule="atLeast"/>
        <w:rPr>
          <w:rFonts w:cs="Arial"/>
          <w:szCs w:val="20"/>
        </w:rPr>
      </w:pPr>
      <w:r w:rsidRPr="00470615">
        <w:rPr>
          <w:rFonts w:cs="Arial"/>
          <w:szCs w:val="20"/>
        </w:rPr>
        <w:t>V skladu z drugim odstavkom 47. člena ZJN-3 bodo izvedena pogajanja samo, če naročnik ne bo prejel nobene dopustne ponudbe. Naročnik bo povabil na pogajanja samo ponudnike, katerih ponudbe v celoti izpolnjujejo vse druge zahteve naročnika iz navodil, vendar vrednost njihove ponudbe presega naročnikova zagotovljena sredstva.</w:t>
      </w:r>
    </w:p>
    <w:p w14:paraId="6730A468" w14:textId="77777777" w:rsidR="002A2F11" w:rsidRPr="00470615" w:rsidRDefault="002A2F11" w:rsidP="00550352">
      <w:pPr>
        <w:spacing w:line="240" w:lineRule="atLeast"/>
        <w:rPr>
          <w:rFonts w:cs="Arial"/>
          <w:color w:val="FF0000"/>
          <w:szCs w:val="20"/>
        </w:rPr>
      </w:pPr>
    </w:p>
    <w:p w14:paraId="502013CE" w14:textId="77777777" w:rsidR="002A2F11" w:rsidRPr="00470615" w:rsidRDefault="002A2F11" w:rsidP="00550352">
      <w:pPr>
        <w:spacing w:line="240" w:lineRule="atLeast"/>
        <w:rPr>
          <w:rFonts w:cs="Arial"/>
          <w:szCs w:val="20"/>
        </w:rPr>
      </w:pPr>
      <w:r w:rsidRPr="00470615">
        <w:rPr>
          <w:rFonts w:cs="Arial"/>
          <w:szCs w:val="20"/>
        </w:rPr>
        <w:t xml:space="preserve">O pogajanjih bo ponudnik obveščen preko informacijskega sistema e-JN. Naročnik bo ponudnika povabil k morebitnim pogajanjem s povabilom k nadaljevanju pogajanj, preko informacijskega sistema e-JN. Naročnik lahko pogajanja izvede tako, da se pogaja z vsemi ponudniki istočasno ali z vsakim posebej. V zadnjem krogu pogajanj bo naročnik vse ponudnike, ki so bili vabljeni k pogajanjem (ne glede na udeležbo na pogajanjih), povabil k oddaji končne ponudbe preko sistema e-JN. </w:t>
      </w:r>
    </w:p>
    <w:p w14:paraId="79A4A07F" w14:textId="77777777" w:rsidR="002A2F11" w:rsidRPr="00470615" w:rsidRDefault="002A2F11" w:rsidP="00550352">
      <w:pPr>
        <w:spacing w:line="240" w:lineRule="atLeast"/>
        <w:rPr>
          <w:rFonts w:cs="Arial"/>
          <w:color w:val="FF0000"/>
          <w:szCs w:val="20"/>
        </w:rPr>
      </w:pPr>
    </w:p>
    <w:p w14:paraId="3BAE2019" w14:textId="77777777" w:rsidR="002A2F11" w:rsidRPr="00470615" w:rsidRDefault="002A2F11" w:rsidP="00550352">
      <w:pPr>
        <w:spacing w:line="240" w:lineRule="atLeast"/>
        <w:rPr>
          <w:rFonts w:cs="Arial"/>
          <w:szCs w:val="20"/>
        </w:rPr>
      </w:pPr>
      <w:r w:rsidRPr="00470615">
        <w:rPr>
          <w:rFonts w:cs="Arial"/>
          <w:szCs w:val="20"/>
        </w:rPr>
        <w:t>Naročnik bo v postopku pogajanj kot končno ponudbo upošteval ponudnikovo zadnjo, v informacijski sistem e-JN predloženo ponudbo, če se ponudnik ne bo odzval na naročnikovo povabilo na pogajanja, oziroma ne bo predložil nove oz. končne ponudbe. Naročnik se bo pogajal o ceni.</w:t>
      </w:r>
    </w:p>
    <w:p w14:paraId="22123195" w14:textId="77777777" w:rsidR="002A2F11" w:rsidRPr="00470615" w:rsidRDefault="002A2F11" w:rsidP="00550352">
      <w:pPr>
        <w:spacing w:line="240" w:lineRule="atLeast"/>
        <w:rPr>
          <w:rFonts w:cs="Arial"/>
          <w:color w:val="FF0000"/>
          <w:szCs w:val="20"/>
        </w:rPr>
      </w:pPr>
    </w:p>
    <w:p w14:paraId="214C2BA6" w14:textId="2F04D415" w:rsidR="00255DC7" w:rsidRPr="00470615" w:rsidRDefault="002A2F11" w:rsidP="00550352">
      <w:pPr>
        <w:spacing w:line="240" w:lineRule="atLeast"/>
        <w:rPr>
          <w:rFonts w:cs="Arial"/>
          <w:color w:val="FF0000"/>
          <w:szCs w:val="20"/>
        </w:rPr>
      </w:pPr>
      <w:r w:rsidRPr="00470615">
        <w:rPr>
          <w:rFonts w:cs="Arial"/>
          <w:szCs w:val="20"/>
        </w:rPr>
        <w:t>Naročnik bo, na podlagi v nadaljevanju navedenih pogojev in meril, določenih v dokumentaciji naročila, izbral najugodnejšega ponudnika, ki bo oddal dopustno ponudbo in bo z njim sklenil pogodbo</w:t>
      </w:r>
      <w:r w:rsidRPr="00470615">
        <w:rPr>
          <w:rFonts w:cs="Arial"/>
          <w:color w:val="FF0000"/>
          <w:szCs w:val="20"/>
        </w:rPr>
        <w:t>.</w:t>
      </w:r>
    </w:p>
    <w:p w14:paraId="6F949792" w14:textId="77777777" w:rsidR="002974CF" w:rsidRPr="00470615" w:rsidRDefault="002974CF" w:rsidP="00550352">
      <w:pPr>
        <w:spacing w:line="240" w:lineRule="atLeast"/>
        <w:rPr>
          <w:rFonts w:cs="Arial"/>
          <w:color w:val="FF0000"/>
        </w:rPr>
      </w:pPr>
      <w:bookmarkStart w:id="10" w:name="_Toc336851732"/>
      <w:bookmarkStart w:id="11" w:name="_Toc336851780"/>
      <w:bookmarkStart w:id="12" w:name="_Toc430946513"/>
    </w:p>
    <w:p w14:paraId="0DD67472" w14:textId="77777777" w:rsidR="00747E31" w:rsidRPr="00470615" w:rsidRDefault="00747E31" w:rsidP="00550352">
      <w:pPr>
        <w:spacing w:line="240" w:lineRule="atLeast"/>
        <w:rPr>
          <w:rFonts w:cs="Arial"/>
          <w:color w:val="FF0000"/>
        </w:rPr>
      </w:pPr>
    </w:p>
    <w:p w14:paraId="69A9D120" w14:textId="527B7D31" w:rsidR="006F1A3F" w:rsidRPr="00470615" w:rsidRDefault="008708D9" w:rsidP="00550352">
      <w:pPr>
        <w:pStyle w:val="Naslov1"/>
        <w:spacing w:line="240" w:lineRule="atLeast"/>
        <w:rPr>
          <w:rFonts w:cs="Arial"/>
          <w:sz w:val="20"/>
          <w:szCs w:val="20"/>
        </w:rPr>
      </w:pPr>
      <w:bookmarkStart w:id="13" w:name="_Toc230616732"/>
      <w:r w:rsidRPr="00470615">
        <w:rPr>
          <w:rFonts w:cs="Arial"/>
          <w:sz w:val="20"/>
          <w:szCs w:val="20"/>
        </w:rPr>
        <w:t>R</w:t>
      </w:r>
      <w:r w:rsidR="006F1A3F" w:rsidRPr="00470615">
        <w:rPr>
          <w:rFonts w:cs="Arial"/>
          <w:sz w:val="20"/>
          <w:szCs w:val="20"/>
        </w:rPr>
        <w:t>OK IN NAČIN PREDLOŽITVE PONUDBE</w:t>
      </w:r>
      <w:bookmarkEnd w:id="10"/>
      <w:bookmarkEnd w:id="11"/>
      <w:bookmarkEnd w:id="12"/>
      <w:bookmarkEnd w:id="13"/>
    </w:p>
    <w:p w14:paraId="5A41F23E" w14:textId="190D0BD9" w:rsidR="008C74C1" w:rsidRPr="00470615" w:rsidRDefault="008C74C1" w:rsidP="00550352">
      <w:pPr>
        <w:spacing w:line="240" w:lineRule="atLeast"/>
        <w:rPr>
          <w:rFonts w:cs="Arial"/>
          <w:szCs w:val="20"/>
          <w:highlight w:val="yellow"/>
        </w:rPr>
      </w:pPr>
    </w:p>
    <w:p w14:paraId="63E368EF" w14:textId="4BE7063D" w:rsidR="002534D8" w:rsidRPr="00470615" w:rsidRDefault="002534D8" w:rsidP="00550352">
      <w:pPr>
        <w:suppressAutoHyphens/>
        <w:autoSpaceDN w:val="0"/>
        <w:spacing w:line="240" w:lineRule="atLeast"/>
        <w:textAlignment w:val="baseline"/>
        <w:rPr>
          <w:rFonts w:cs="Arial"/>
        </w:rPr>
      </w:pPr>
      <w:r w:rsidRPr="00470615">
        <w:rPr>
          <w:rFonts w:cs="Arial"/>
          <w:szCs w:val="20"/>
        </w:rPr>
        <w:t xml:space="preserve">Ponudnik mora ponudbo predložiti v informacijski sistem e-JN (v nadaljevanju: sistem e-JN) na spletnem naslovu </w:t>
      </w:r>
      <w:hyperlink r:id="rId11" w:history="1">
        <w:r w:rsidRPr="00470615">
          <w:rPr>
            <w:rFonts w:cs="Arial"/>
            <w:szCs w:val="20"/>
            <w:u w:val="single"/>
          </w:rPr>
          <w:t>https://ejn.gov.si</w:t>
        </w:r>
      </w:hyperlink>
      <w:r w:rsidRPr="00470615">
        <w:rPr>
          <w:rFonts w:cs="Arial"/>
          <w:szCs w:val="20"/>
        </w:rPr>
        <w:t xml:space="preserve">, v skladu s točko </w:t>
      </w:r>
      <w:r w:rsidR="00880802" w:rsidRPr="00470615">
        <w:rPr>
          <w:rFonts w:cs="Arial"/>
          <w:szCs w:val="20"/>
        </w:rPr>
        <w:t>4</w:t>
      </w:r>
      <w:r w:rsidRPr="00470615">
        <w:rPr>
          <w:rFonts w:cs="Arial"/>
          <w:szCs w:val="20"/>
        </w:rPr>
        <w:t xml:space="preserve"> dokumenta Navodila za uporabo informacijskega sistema e-JN: PONUDNIKI, ki je del te razpisne dokumentacije in objavljen na spletnem naslovu </w:t>
      </w:r>
      <w:hyperlink r:id="rId12" w:history="1">
        <w:r w:rsidRPr="00470615">
          <w:rPr>
            <w:rFonts w:cs="Arial"/>
            <w:szCs w:val="20"/>
            <w:u w:val="single"/>
          </w:rPr>
          <w:t>https://ejn.gov.si</w:t>
        </w:r>
      </w:hyperlink>
      <w:r w:rsidRPr="00470615">
        <w:rPr>
          <w:rFonts w:cs="Arial"/>
          <w:szCs w:val="20"/>
        </w:rPr>
        <w:t>.</w:t>
      </w:r>
    </w:p>
    <w:p w14:paraId="263D8852" w14:textId="77777777" w:rsidR="002534D8" w:rsidRPr="00470615" w:rsidRDefault="002534D8" w:rsidP="00550352">
      <w:pPr>
        <w:suppressAutoHyphens/>
        <w:autoSpaceDN w:val="0"/>
        <w:spacing w:line="240" w:lineRule="atLeast"/>
        <w:textAlignment w:val="baseline"/>
        <w:rPr>
          <w:rFonts w:cs="Arial"/>
          <w:szCs w:val="20"/>
        </w:rPr>
      </w:pPr>
    </w:p>
    <w:p w14:paraId="21A3700F" w14:textId="77777777" w:rsidR="002534D8" w:rsidRPr="00470615" w:rsidRDefault="002534D8" w:rsidP="00550352">
      <w:pPr>
        <w:suppressAutoHyphens/>
        <w:autoSpaceDN w:val="0"/>
        <w:spacing w:line="240" w:lineRule="atLeast"/>
        <w:textAlignment w:val="baseline"/>
        <w:rPr>
          <w:rFonts w:cs="Arial"/>
        </w:rPr>
      </w:pPr>
      <w:r w:rsidRPr="00470615">
        <w:rPr>
          <w:rFonts w:cs="Arial"/>
          <w:szCs w:val="20"/>
        </w:rPr>
        <w:t xml:space="preserve">Ponudnik se mora pred oddajo ponudbe registrirati na spletnem naslovu </w:t>
      </w:r>
      <w:hyperlink r:id="rId13" w:history="1">
        <w:r w:rsidRPr="00470615">
          <w:rPr>
            <w:rFonts w:cs="Arial"/>
            <w:szCs w:val="20"/>
            <w:u w:val="single"/>
          </w:rPr>
          <w:t>https://ejn.gov.si</w:t>
        </w:r>
      </w:hyperlink>
      <w:r w:rsidRPr="00470615">
        <w:rPr>
          <w:rFonts w:cs="Arial"/>
          <w:szCs w:val="20"/>
        </w:rPr>
        <w:t>, v skladu z Navodili za uporabo informacijskega sistema e-JN. Če je ponudnik že registriran v sistem e-JN, se v aplikacijo prijavi na istem naslovu.</w:t>
      </w:r>
    </w:p>
    <w:p w14:paraId="160EA0C1" w14:textId="77777777" w:rsidR="002534D8" w:rsidRPr="00470615" w:rsidRDefault="002534D8" w:rsidP="00550352">
      <w:pPr>
        <w:suppressAutoHyphens/>
        <w:autoSpaceDN w:val="0"/>
        <w:spacing w:line="240" w:lineRule="atLeast"/>
        <w:textAlignment w:val="baseline"/>
        <w:rPr>
          <w:rFonts w:cs="Arial"/>
          <w:szCs w:val="20"/>
        </w:rPr>
      </w:pPr>
    </w:p>
    <w:p w14:paraId="4A39D385" w14:textId="198E3344" w:rsidR="002534D8" w:rsidRPr="00470615" w:rsidRDefault="002534D8" w:rsidP="00550352">
      <w:pPr>
        <w:suppressAutoHyphens/>
        <w:autoSpaceDN w:val="0"/>
        <w:spacing w:line="240" w:lineRule="atLeast"/>
        <w:textAlignment w:val="baseline"/>
        <w:rPr>
          <w:rFonts w:cs="Arial"/>
        </w:rPr>
      </w:pPr>
      <w:r w:rsidRPr="00470615">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w:t>
      </w:r>
      <w:r w:rsidR="00EC0DB1" w:rsidRPr="00470615">
        <w:rPr>
          <w:rFonts w:cs="Arial"/>
        </w:rPr>
        <w:t>,</w:t>
      </w:r>
      <w:r w:rsidRPr="00470615">
        <w:rPr>
          <w:rFonts w:cs="Arial"/>
        </w:rPr>
        <w:t xml:space="preserve"> oddati zavezujočo ponudbo (18. člen Obligacijskega zakonika</w:t>
      </w:r>
      <w:r w:rsidRPr="00470615">
        <w:rPr>
          <w:rFonts w:cs="Arial"/>
          <w:i/>
          <w:sz w:val="18"/>
          <w:vertAlign w:val="superscript"/>
        </w:rPr>
        <w:footnoteReference w:id="1"/>
      </w:r>
      <w:r w:rsidRPr="00470615">
        <w:rPr>
          <w:rFonts w:cs="Arial"/>
        </w:rPr>
        <w:t xml:space="preserve">). </w:t>
      </w:r>
    </w:p>
    <w:p w14:paraId="27747321" w14:textId="77777777" w:rsidR="002534D8" w:rsidRPr="00470615" w:rsidRDefault="002534D8" w:rsidP="00550352">
      <w:pPr>
        <w:suppressAutoHyphens/>
        <w:autoSpaceDN w:val="0"/>
        <w:spacing w:line="240" w:lineRule="atLeast"/>
        <w:textAlignment w:val="baseline"/>
        <w:rPr>
          <w:rFonts w:cs="Arial"/>
          <w:szCs w:val="20"/>
          <w:lang w:eastAsia="sl-SI"/>
        </w:rPr>
      </w:pPr>
    </w:p>
    <w:p w14:paraId="39717C59" w14:textId="77777777" w:rsidR="002534D8" w:rsidRPr="00470615" w:rsidRDefault="002534D8" w:rsidP="00550352">
      <w:pPr>
        <w:suppressAutoHyphens/>
        <w:autoSpaceDN w:val="0"/>
        <w:spacing w:line="240" w:lineRule="atLeast"/>
        <w:textAlignment w:val="baseline"/>
        <w:rPr>
          <w:rFonts w:cs="Arial"/>
        </w:rPr>
      </w:pPr>
      <w:r w:rsidRPr="00470615">
        <w:rPr>
          <w:rFonts w:cs="Arial"/>
        </w:rPr>
        <w:t xml:space="preserve">Ponudba se šteje za pravočasno oddano, če jo naročnik prejme preko sistema e-JN </w:t>
      </w:r>
      <w:hyperlink r:id="rId14" w:history="1">
        <w:r w:rsidRPr="00470615">
          <w:rPr>
            <w:rFonts w:cs="Arial"/>
            <w:szCs w:val="20"/>
            <w:u w:val="single"/>
            <w:lang w:eastAsia="sl-SI"/>
          </w:rPr>
          <w:t>https://ejn.gov.si</w:t>
        </w:r>
      </w:hyperlink>
      <w:r w:rsidRPr="00470615">
        <w:rPr>
          <w:rFonts w:cs="Arial"/>
        </w:rPr>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470615" w:rsidRDefault="002534D8" w:rsidP="00550352">
      <w:pPr>
        <w:suppressAutoHyphens/>
        <w:autoSpaceDN w:val="0"/>
        <w:spacing w:line="240" w:lineRule="atLeast"/>
        <w:textAlignment w:val="baseline"/>
        <w:rPr>
          <w:rFonts w:cs="Arial"/>
        </w:rPr>
      </w:pPr>
    </w:p>
    <w:p w14:paraId="3F0F4221" w14:textId="77777777" w:rsidR="002534D8" w:rsidRPr="00470615" w:rsidRDefault="002534D8" w:rsidP="00550352">
      <w:pPr>
        <w:suppressAutoHyphens/>
        <w:autoSpaceDN w:val="0"/>
        <w:spacing w:line="240" w:lineRule="atLeast"/>
        <w:textAlignment w:val="baseline"/>
        <w:rPr>
          <w:rFonts w:cs="Arial"/>
        </w:rPr>
      </w:pPr>
      <w:r w:rsidRPr="00470615">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470615" w:rsidRDefault="002534D8" w:rsidP="00550352">
      <w:pPr>
        <w:suppressAutoHyphens/>
        <w:autoSpaceDN w:val="0"/>
        <w:spacing w:line="240" w:lineRule="atLeast"/>
        <w:textAlignment w:val="baseline"/>
        <w:rPr>
          <w:rFonts w:cs="Arial"/>
        </w:rPr>
      </w:pPr>
    </w:p>
    <w:p w14:paraId="18241714" w14:textId="77777777" w:rsidR="002534D8" w:rsidRPr="00470615" w:rsidRDefault="002534D8" w:rsidP="00550352">
      <w:pPr>
        <w:suppressAutoHyphens/>
        <w:autoSpaceDN w:val="0"/>
        <w:spacing w:line="240" w:lineRule="atLeast"/>
        <w:textAlignment w:val="baseline"/>
        <w:rPr>
          <w:rFonts w:cs="Arial"/>
        </w:rPr>
      </w:pPr>
      <w:r w:rsidRPr="00470615">
        <w:rPr>
          <w:rFonts w:cs="Arial"/>
        </w:rPr>
        <w:t>Po preteku roka za predložitev ponudb ponudbe ne bo več mogoče oddati ali umakniti.</w:t>
      </w:r>
    </w:p>
    <w:p w14:paraId="3B962B57" w14:textId="77777777" w:rsidR="002534D8" w:rsidRPr="00470615" w:rsidRDefault="002534D8" w:rsidP="00550352">
      <w:pPr>
        <w:suppressAutoHyphens/>
        <w:autoSpaceDN w:val="0"/>
        <w:spacing w:line="240" w:lineRule="atLeast"/>
        <w:textAlignment w:val="baseline"/>
        <w:rPr>
          <w:rFonts w:cs="Arial"/>
        </w:rPr>
      </w:pPr>
    </w:p>
    <w:p w14:paraId="0B09709D" w14:textId="77777777" w:rsidR="002534D8" w:rsidRPr="00470615" w:rsidRDefault="002534D8" w:rsidP="00550352">
      <w:pPr>
        <w:suppressAutoHyphens/>
        <w:autoSpaceDN w:val="0"/>
        <w:spacing w:line="240" w:lineRule="atLeast"/>
        <w:textAlignment w:val="baseline"/>
        <w:rPr>
          <w:rFonts w:cs="Arial"/>
        </w:rPr>
      </w:pPr>
      <w:r w:rsidRPr="00470615">
        <w:rPr>
          <w:rFonts w:cs="Arial"/>
        </w:rPr>
        <w:t>Dostop do povezave za oddajo elektronske ponudbe v tem postopku javnega naročila je naveden v obvestilu o naročilu na portalu javnih naročil.</w:t>
      </w:r>
    </w:p>
    <w:p w14:paraId="53C7C4F4" w14:textId="77777777" w:rsidR="00F86ACF" w:rsidRPr="00470615" w:rsidRDefault="00F86ACF" w:rsidP="00550352">
      <w:pPr>
        <w:suppressAutoHyphens/>
        <w:autoSpaceDN w:val="0"/>
        <w:spacing w:line="240" w:lineRule="atLeast"/>
        <w:textAlignment w:val="baseline"/>
        <w:rPr>
          <w:rFonts w:cs="Arial"/>
          <w:color w:val="FF0000"/>
        </w:rPr>
      </w:pPr>
    </w:p>
    <w:p w14:paraId="7B9187A0" w14:textId="77777777" w:rsidR="002534D8" w:rsidRPr="00470615" w:rsidRDefault="002534D8" w:rsidP="00550352">
      <w:pPr>
        <w:spacing w:line="240" w:lineRule="atLeast"/>
        <w:rPr>
          <w:rFonts w:cs="Arial"/>
          <w:szCs w:val="20"/>
          <w:highlight w:val="yellow"/>
        </w:rPr>
      </w:pPr>
    </w:p>
    <w:p w14:paraId="3D2F1F36" w14:textId="12247A83" w:rsidR="0071261A" w:rsidRPr="00470615" w:rsidRDefault="00D01047" w:rsidP="00550352">
      <w:pPr>
        <w:pStyle w:val="Naslov1"/>
        <w:spacing w:line="240" w:lineRule="atLeast"/>
        <w:rPr>
          <w:rFonts w:cs="Arial"/>
          <w:sz w:val="20"/>
          <w:szCs w:val="20"/>
        </w:rPr>
      </w:pPr>
      <w:bookmarkStart w:id="14" w:name="_Toc336851733"/>
      <w:bookmarkStart w:id="15" w:name="_Toc336851781"/>
      <w:bookmarkStart w:id="16" w:name="_Toc230616733"/>
      <w:r w:rsidRPr="00470615">
        <w:rPr>
          <w:rFonts w:cs="Arial"/>
          <w:sz w:val="20"/>
          <w:szCs w:val="20"/>
        </w:rPr>
        <w:t>INFORMACIJE V ZVEZI Z</w:t>
      </w:r>
      <w:r w:rsidR="000728C2" w:rsidRPr="00470615">
        <w:rPr>
          <w:rFonts w:cs="Arial"/>
          <w:sz w:val="20"/>
          <w:szCs w:val="20"/>
        </w:rPr>
        <w:t xml:space="preserve"> </w:t>
      </w:r>
      <w:r w:rsidR="00C91BF6" w:rsidRPr="00470615">
        <w:rPr>
          <w:rFonts w:cs="Arial"/>
          <w:sz w:val="20"/>
          <w:szCs w:val="20"/>
        </w:rPr>
        <w:t>ODPIRANJ</w:t>
      </w:r>
      <w:r w:rsidRPr="00470615">
        <w:rPr>
          <w:rFonts w:cs="Arial"/>
          <w:sz w:val="20"/>
          <w:szCs w:val="20"/>
        </w:rPr>
        <w:t>EM</w:t>
      </w:r>
      <w:r w:rsidR="00C91BF6" w:rsidRPr="00470615">
        <w:rPr>
          <w:rFonts w:cs="Arial"/>
          <w:sz w:val="20"/>
          <w:szCs w:val="20"/>
        </w:rPr>
        <w:t xml:space="preserve"> PONUDB</w:t>
      </w:r>
      <w:bookmarkEnd w:id="14"/>
      <w:bookmarkEnd w:id="15"/>
      <w:bookmarkEnd w:id="16"/>
    </w:p>
    <w:p w14:paraId="53CD23AC" w14:textId="77777777" w:rsidR="008E4247" w:rsidRPr="00470615" w:rsidRDefault="008E4247" w:rsidP="00550352">
      <w:pPr>
        <w:spacing w:line="240" w:lineRule="atLeast"/>
        <w:rPr>
          <w:rFonts w:cs="Arial"/>
          <w:szCs w:val="20"/>
        </w:rPr>
      </w:pPr>
    </w:p>
    <w:p w14:paraId="1AD25906" w14:textId="77777777" w:rsidR="002534D8" w:rsidRPr="00470615" w:rsidRDefault="002534D8" w:rsidP="00550352">
      <w:pPr>
        <w:suppressAutoHyphens/>
        <w:autoSpaceDN w:val="0"/>
        <w:spacing w:line="240" w:lineRule="atLeast"/>
        <w:textAlignment w:val="baseline"/>
        <w:rPr>
          <w:rFonts w:cs="Arial"/>
        </w:rPr>
      </w:pPr>
      <w:r w:rsidRPr="00470615">
        <w:rPr>
          <w:rFonts w:cs="Arial"/>
          <w:szCs w:val="20"/>
        </w:rPr>
        <w:t xml:space="preserve">Odpiranje ponudb bo potekalo samodejno v sistemu e-JN </w:t>
      </w:r>
      <w:r w:rsidRPr="00470615">
        <w:rPr>
          <w:rFonts w:cs="Arial"/>
        </w:rPr>
        <w:t xml:space="preserve">na spletnem naslovu </w:t>
      </w:r>
      <w:hyperlink r:id="rId15" w:history="1">
        <w:r w:rsidRPr="00470615">
          <w:rPr>
            <w:rFonts w:cs="Arial"/>
            <w:szCs w:val="20"/>
            <w:u w:val="single"/>
            <w:lang w:eastAsia="sl-SI"/>
          </w:rPr>
          <w:t>https://ejn.gov.si</w:t>
        </w:r>
      </w:hyperlink>
      <w:r w:rsidRPr="00470615">
        <w:rPr>
          <w:rFonts w:cs="Arial"/>
          <w:szCs w:val="20"/>
          <w:u w:val="single"/>
          <w:lang w:eastAsia="sl-SI"/>
        </w:rPr>
        <w:t xml:space="preserve"> </w:t>
      </w:r>
      <w:r w:rsidRPr="00470615">
        <w:rPr>
          <w:rFonts w:cs="Arial"/>
        </w:rPr>
        <w:t>na dan in uro, kot je to določeno v obvestilu o naročilu, objavljenem na portalu javnih naročil.</w:t>
      </w:r>
    </w:p>
    <w:p w14:paraId="12ADEEF5" w14:textId="77777777" w:rsidR="002534D8" w:rsidRPr="00470615" w:rsidRDefault="002534D8" w:rsidP="00550352">
      <w:pPr>
        <w:suppressAutoHyphens/>
        <w:autoSpaceDN w:val="0"/>
        <w:spacing w:line="240" w:lineRule="atLeast"/>
        <w:textAlignment w:val="baseline"/>
        <w:rPr>
          <w:rFonts w:cs="Arial"/>
        </w:rPr>
      </w:pPr>
    </w:p>
    <w:p w14:paraId="35B4F430" w14:textId="77777777" w:rsidR="002534D8" w:rsidRPr="00470615" w:rsidRDefault="002534D8" w:rsidP="00550352">
      <w:pPr>
        <w:suppressAutoHyphens/>
        <w:autoSpaceDN w:val="0"/>
        <w:spacing w:line="240" w:lineRule="atLeast"/>
        <w:textAlignment w:val="baseline"/>
        <w:rPr>
          <w:rFonts w:cs="Arial"/>
        </w:rPr>
      </w:pPr>
      <w:r w:rsidRPr="00470615">
        <w:rPr>
          <w:rFonts w:cs="Arial"/>
        </w:rPr>
        <w:t xml:space="preserve">Odpiranje poteka tako, da sistem e-JN samodejno ob uri, ki je določena za javno odpiranje ponudb, prikaže podatke o ponudniku, </w:t>
      </w:r>
      <w:r w:rsidRPr="00470615">
        <w:rPr>
          <w:rFonts w:cs="Arial"/>
          <w:bCs/>
          <w:szCs w:val="20"/>
        </w:rPr>
        <w:t>skupni vrednosti brez davka, skupni vrednosti davka in skupni vrednosti z davkom</w:t>
      </w:r>
      <w:r w:rsidRPr="00470615">
        <w:rPr>
          <w:rFonts w:cs="Arial"/>
        </w:rPr>
        <w:t xml:space="preserve"> ter omogoči dostop do predračuna, ki je naložen v sistemu e-JN v razdelku »Skupna ponudbena vrednost«, v delu »Predračun«. </w:t>
      </w:r>
    </w:p>
    <w:p w14:paraId="6678F6D9" w14:textId="77777777" w:rsidR="004E07FC" w:rsidRPr="00470615" w:rsidRDefault="004E07FC" w:rsidP="00550352">
      <w:pPr>
        <w:suppressAutoHyphens/>
        <w:autoSpaceDN w:val="0"/>
        <w:spacing w:line="240" w:lineRule="atLeast"/>
        <w:textAlignment w:val="baseline"/>
        <w:rPr>
          <w:rFonts w:cs="Arial"/>
        </w:rPr>
      </w:pPr>
    </w:p>
    <w:p w14:paraId="37AF65B1" w14:textId="3075C93D" w:rsidR="002534D8" w:rsidRPr="00470615" w:rsidRDefault="002534D8" w:rsidP="00550352">
      <w:pPr>
        <w:suppressAutoHyphens/>
        <w:autoSpaceDN w:val="0"/>
        <w:spacing w:line="240" w:lineRule="atLeast"/>
        <w:textAlignment w:val="baseline"/>
        <w:rPr>
          <w:rFonts w:cs="Arial"/>
        </w:rPr>
      </w:pPr>
      <w:r w:rsidRPr="00470615">
        <w:rPr>
          <w:rFonts w:cs="Arial"/>
        </w:rPr>
        <w:t>Ponudnikom, ki bodo oddali ponudbe, bo zapisnik o odpiranju ponudb na voljo v sistemu e-JN</w:t>
      </w:r>
      <w:r w:rsidR="00EC0DB1" w:rsidRPr="00470615">
        <w:rPr>
          <w:rFonts w:cs="Arial"/>
        </w:rPr>
        <w:t>,</w:t>
      </w:r>
      <w:r w:rsidRPr="00470615">
        <w:rPr>
          <w:rFonts w:cs="Arial"/>
        </w:rPr>
        <w:t xml:space="preserve"> v seznamu prejetih ponudb.</w:t>
      </w:r>
    </w:p>
    <w:p w14:paraId="52CE75AC" w14:textId="77777777" w:rsidR="00F86ACF" w:rsidRPr="00470615" w:rsidRDefault="00F86ACF" w:rsidP="00550352">
      <w:pPr>
        <w:suppressAutoHyphens/>
        <w:autoSpaceDN w:val="0"/>
        <w:spacing w:line="240" w:lineRule="atLeast"/>
        <w:textAlignment w:val="baseline"/>
        <w:rPr>
          <w:rFonts w:cs="Arial"/>
          <w:color w:val="FF0000"/>
        </w:rPr>
      </w:pPr>
    </w:p>
    <w:p w14:paraId="0C6D35AA" w14:textId="77777777" w:rsidR="00C02374" w:rsidRPr="00470615" w:rsidRDefault="00C02374" w:rsidP="00550352">
      <w:pPr>
        <w:spacing w:line="240" w:lineRule="atLeast"/>
        <w:rPr>
          <w:rFonts w:cs="Arial"/>
          <w:szCs w:val="20"/>
        </w:rPr>
      </w:pPr>
    </w:p>
    <w:p w14:paraId="2759BEC7" w14:textId="7FAC5539" w:rsidR="000E2957" w:rsidRPr="00470615" w:rsidRDefault="000E2957" w:rsidP="00550352">
      <w:pPr>
        <w:pStyle w:val="Naslov1"/>
        <w:spacing w:line="240" w:lineRule="atLeast"/>
        <w:rPr>
          <w:rFonts w:cs="Arial"/>
          <w:sz w:val="20"/>
          <w:szCs w:val="20"/>
        </w:rPr>
      </w:pPr>
      <w:bookmarkStart w:id="17" w:name="_Toc230616734"/>
      <w:r w:rsidRPr="00470615">
        <w:rPr>
          <w:rFonts w:cs="Arial"/>
          <w:sz w:val="20"/>
          <w:szCs w:val="20"/>
        </w:rPr>
        <w:t>P</w:t>
      </w:r>
      <w:r w:rsidR="000728C2" w:rsidRPr="00470615">
        <w:rPr>
          <w:rFonts w:cs="Arial"/>
          <w:sz w:val="20"/>
          <w:szCs w:val="20"/>
        </w:rPr>
        <w:t>RAVNA PODLAGA</w:t>
      </w:r>
      <w:bookmarkEnd w:id="17"/>
    </w:p>
    <w:p w14:paraId="7FF14CBA" w14:textId="5D1BC75E" w:rsidR="000E2957" w:rsidRPr="00470615" w:rsidRDefault="000E2957" w:rsidP="00550352">
      <w:pPr>
        <w:spacing w:line="240" w:lineRule="atLeast"/>
        <w:rPr>
          <w:rFonts w:cs="Arial"/>
          <w:szCs w:val="20"/>
        </w:rPr>
      </w:pPr>
    </w:p>
    <w:p w14:paraId="5DB80531" w14:textId="732EC0F2" w:rsidR="00A61F75" w:rsidRPr="00470615" w:rsidRDefault="00A61F75" w:rsidP="00550352">
      <w:pPr>
        <w:spacing w:line="240" w:lineRule="atLeast"/>
        <w:rPr>
          <w:rFonts w:cs="Arial"/>
          <w:bCs/>
          <w:color w:val="FF0000"/>
        </w:rPr>
      </w:pPr>
      <w:r w:rsidRPr="00470615">
        <w:rPr>
          <w:rFonts w:cs="Arial"/>
          <w:bCs/>
        </w:rPr>
        <w:t>Naročnik izvaja postopek oddaje javnega naročila na podlagi veljavnega zakona in podzakonskih aktov, ki urejajo javno naročanje, v skladu z veljavno zakonodajo, ki ureja področje javnih financ ter področje, ki je predmet javnega naročila</w:t>
      </w:r>
      <w:r w:rsidRPr="00470615">
        <w:rPr>
          <w:rFonts w:cs="Arial"/>
          <w:bCs/>
          <w:color w:val="FF0000"/>
        </w:rPr>
        <w:t>.</w:t>
      </w:r>
    </w:p>
    <w:p w14:paraId="63ACEF96" w14:textId="75BE7841" w:rsidR="009313DC" w:rsidRPr="00470615" w:rsidRDefault="009313DC" w:rsidP="00550352">
      <w:pPr>
        <w:spacing w:line="240" w:lineRule="atLeast"/>
        <w:rPr>
          <w:rFonts w:cs="Arial"/>
          <w:bCs/>
          <w:color w:val="FF0000"/>
        </w:rPr>
      </w:pPr>
    </w:p>
    <w:p w14:paraId="1B5290C4" w14:textId="35D3BEE9" w:rsidR="00F73EC1" w:rsidRPr="00F73EC1" w:rsidRDefault="00D25A4D" w:rsidP="00CE1DA8">
      <w:pPr>
        <w:spacing w:line="260" w:lineRule="exact"/>
      </w:pPr>
      <w:r w:rsidRPr="003676FE">
        <w:rPr>
          <w:rFonts w:cs="Arial"/>
          <w:lang w:eastAsia="zh-CN"/>
        </w:rPr>
        <w:t>Naročilo</w:t>
      </w:r>
      <w:r w:rsidRPr="003676FE">
        <w:t xml:space="preserve"> sofinancirata Republika Slovenija in Evropska unija iz</w:t>
      </w:r>
      <w:r w:rsidR="00587A1B" w:rsidRPr="00756845">
        <w:rPr>
          <w:rFonts w:cstheme="minorHAnsi"/>
        </w:rPr>
        <w:t xml:space="preserve"> </w:t>
      </w:r>
      <w:r w:rsidR="00587A1B">
        <w:rPr>
          <w:rFonts w:cstheme="minorHAnsi"/>
        </w:rPr>
        <w:t>Evropskega sklada za regionalni razvoj, v okviru operacije Pametne digitalne javne storitve.</w:t>
      </w:r>
    </w:p>
    <w:p w14:paraId="1842DCDB" w14:textId="77777777" w:rsidR="00891140" w:rsidRPr="00470615" w:rsidRDefault="00891140" w:rsidP="00550352">
      <w:pPr>
        <w:spacing w:line="240" w:lineRule="atLeast"/>
        <w:rPr>
          <w:rFonts w:cs="Arial"/>
          <w:bCs/>
          <w:color w:val="FF0000"/>
          <w:szCs w:val="20"/>
        </w:rPr>
      </w:pPr>
    </w:p>
    <w:p w14:paraId="3B42DF2D" w14:textId="77777777" w:rsidR="00166970" w:rsidRPr="00470615" w:rsidRDefault="00166970" w:rsidP="00550352">
      <w:pPr>
        <w:spacing w:line="240" w:lineRule="atLeast"/>
        <w:rPr>
          <w:rFonts w:cs="Arial"/>
          <w:bCs/>
          <w:szCs w:val="20"/>
        </w:rPr>
      </w:pPr>
    </w:p>
    <w:p w14:paraId="719885FD" w14:textId="249A4D74" w:rsidR="00400A3C" w:rsidRPr="00470615" w:rsidRDefault="00C91BF6" w:rsidP="00550352">
      <w:pPr>
        <w:pStyle w:val="Naslov1"/>
        <w:spacing w:line="240" w:lineRule="atLeast"/>
        <w:rPr>
          <w:rFonts w:cs="Arial"/>
          <w:sz w:val="20"/>
          <w:szCs w:val="20"/>
        </w:rPr>
      </w:pPr>
      <w:bookmarkStart w:id="18" w:name="_Toc336851735"/>
      <w:bookmarkStart w:id="19" w:name="_Toc336851783"/>
      <w:bookmarkStart w:id="20" w:name="_Toc230616735"/>
      <w:r w:rsidRPr="00470615">
        <w:rPr>
          <w:rFonts w:cs="Arial"/>
          <w:sz w:val="20"/>
          <w:szCs w:val="20"/>
        </w:rPr>
        <w:t xml:space="preserve">TEMELJNA PRAVILA </w:t>
      </w:r>
      <w:bookmarkEnd w:id="18"/>
      <w:bookmarkEnd w:id="19"/>
      <w:r w:rsidR="00DB1D9E" w:rsidRPr="00470615">
        <w:rPr>
          <w:rFonts w:cs="Arial"/>
          <w:sz w:val="20"/>
          <w:szCs w:val="20"/>
        </w:rPr>
        <w:t>POSLOVANJA</w:t>
      </w:r>
      <w:bookmarkEnd w:id="20"/>
    </w:p>
    <w:p w14:paraId="51DA56FE" w14:textId="077773EC" w:rsidR="00497E24" w:rsidRPr="00470615" w:rsidRDefault="00497E24" w:rsidP="00550352">
      <w:pPr>
        <w:spacing w:line="240" w:lineRule="atLeast"/>
        <w:rPr>
          <w:rFonts w:cs="Arial"/>
          <w:szCs w:val="20"/>
        </w:rPr>
      </w:pPr>
    </w:p>
    <w:p w14:paraId="0ED39504" w14:textId="09D930A3" w:rsidR="006B5CB6" w:rsidRPr="00470615" w:rsidRDefault="00580246" w:rsidP="00550352">
      <w:pPr>
        <w:pStyle w:val="Naslov2"/>
        <w:numPr>
          <w:ilvl w:val="1"/>
          <w:numId w:val="12"/>
        </w:numPr>
        <w:spacing w:line="240" w:lineRule="atLeast"/>
        <w:ind w:hanging="499"/>
        <w:rPr>
          <w:rFonts w:cs="Arial"/>
          <w:szCs w:val="20"/>
        </w:rPr>
      </w:pPr>
      <w:bookmarkStart w:id="21" w:name="_Toc336851736"/>
      <w:bookmarkStart w:id="22" w:name="_Toc336851784"/>
      <w:bookmarkStart w:id="23" w:name="_Toc230616736"/>
      <w:r w:rsidRPr="00470615">
        <w:rPr>
          <w:rFonts w:cs="Arial"/>
          <w:szCs w:val="20"/>
        </w:rPr>
        <w:t>Dostop do dokumentacije</w:t>
      </w:r>
      <w:bookmarkEnd w:id="21"/>
      <w:bookmarkEnd w:id="22"/>
      <w:r w:rsidR="006B23E0" w:rsidRPr="00470615">
        <w:rPr>
          <w:rFonts w:cs="Arial"/>
          <w:szCs w:val="20"/>
        </w:rPr>
        <w:t xml:space="preserve"> v zvezi z oddajo javnega naročila</w:t>
      </w:r>
      <w:bookmarkEnd w:id="23"/>
    </w:p>
    <w:p w14:paraId="66087126" w14:textId="77777777" w:rsidR="006B5CB6" w:rsidRPr="00470615" w:rsidRDefault="006B5CB6" w:rsidP="00550352">
      <w:pPr>
        <w:spacing w:line="240" w:lineRule="atLeast"/>
        <w:rPr>
          <w:rFonts w:cs="Arial"/>
          <w:szCs w:val="20"/>
        </w:rPr>
      </w:pPr>
    </w:p>
    <w:p w14:paraId="0DFA44AC" w14:textId="77777777" w:rsidR="009D29B6" w:rsidRPr="00470615" w:rsidRDefault="009D29B6" w:rsidP="00550352">
      <w:pPr>
        <w:spacing w:line="240" w:lineRule="atLeast"/>
        <w:rPr>
          <w:rFonts w:cs="Arial"/>
          <w:szCs w:val="20"/>
        </w:rPr>
      </w:pPr>
      <w:r w:rsidRPr="00470615">
        <w:rPr>
          <w:rFonts w:cs="Arial"/>
          <w:szCs w:val="20"/>
        </w:rPr>
        <w:t>Dokumentacija v zvezi z oddajo javnega naročila je objavljena v okviru objave tega naročila na portalu</w:t>
      </w:r>
    </w:p>
    <w:p w14:paraId="2AFFA392" w14:textId="5D8834A8" w:rsidR="009D29B6" w:rsidRPr="00470615" w:rsidRDefault="009D29B6" w:rsidP="00550352">
      <w:pPr>
        <w:spacing w:line="240" w:lineRule="atLeast"/>
        <w:rPr>
          <w:rFonts w:cs="Arial"/>
          <w:szCs w:val="20"/>
        </w:rPr>
      </w:pPr>
      <w:r w:rsidRPr="00470615">
        <w:rPr>
          <w:rFonts w:cs="Arial"/>
          <w:szCs w:val="20"/>
        </w:rPr>
        <w:t>javnih naročil.</w:t>
      </w:r>
    </w:p>
    <w:p w14:paraId="37347474" w14:textId="37B5AA96" w:rsidR="00346B05" w:rsidRPr="00470615" w:rsidRDefault="009D29B6" w:rsidP="00550352">
      <w:pPr>
        <w:spacing w:line="240" w:lineRule="atLeast"/>
        <w:rPr>
          <w:rFonts w:cs="Arial"/>
          <w:szCs w:val="20"/>
        </w:rPr>
      </w:pPr>
      <w:r w:rsidRPr="00470615">
        <w:rPr>
          <w:rFonts w:cs="Arial"/>
          <w:szCs w:val="20"/>
        </w:rPr>
        <w:t>Odkupnine za razpisno dokumentacijo ni.</w:t>
      </w:r>
    </w:p>
    <w:p w14:paraId="4F5E0C97" w14:textId="77777777" w:rsidR="009D29B6" w:rsidRPr="00470615" w:rsidRDefault="009D29B6" w:rsidP="00550352">
      <w:pPr>
        <w:spacing w:line="240" w:lineRule="atLeast"/>
        <w:rPr>
          <w:rFonts w:cs="Arial"/>
          <w:color w:val="FF0000"/>
          <w:szCs w:val="20"/>
        </w:rPr>
      </w:pPr>
    </w:p>
    <w:p w14:paraId="3B34C9F8" w14:textId="31B17098" w:rsidR="00400A3C" w:rsidRPr="00470615" w:rsidRDefault="00AF1D23" w:rsidP="00550352">
      <w:pPr>
        <w:pStyle w:val="Naslov2"/>
        <w:numPr>
          <w:ilvl w:val="1"/>
          <w:numId w:val="12"/>
        </w:numPr>
        <w:spacing w:line="240" w:lineRule="atLeast"/>
        <w:ind w:hanging="499"/>
        <w:rPr>
          <w:rFonts w:cs="Arial"/>
          <w:szCs w:val="20"/>
        </w:rPr>
      </w:pPr>
      <w:bookmarkStart w:id="24" w:name="_Toc336851737"/>
      <w:bookmarkStart w:id="25" w:name="_Toc336851785"/>
      <w:bookmarkStart w:id="26" w:name="_Toc230616737"/>
      <w:r w:rsidRPr="00470615">
        <w:rPr>
          <w:rFonts w:cs="Arial"/>
          <w:szCs w:val="20"/>
        </w:rPr>
        <w:t xml:space="preserve">Obvestila in pojasnila v zvezi z </w:t>
      </w:r>
      <w:bookmarkEnd w:id="24"/>
      <w:bookmarkEnd w:id="25"/>
      <w:r w:rsidRPr="00470615">
        <w:rPr>
          <w:rFonts w:cs="Arial"/>
          <w:szCs w:val="20"/>
        </w:rPr>
        <w:t>dokumentacijo</w:t>
      </w:r>
      <w:r w:rsidR="006B23E0" w:rsidRPr="00470615">
        <w:rPr>
          <w:rFonts w:cs="Arial"/>
          <w:szCs w:val="20"/>
        </w:rPr>
        <w:t xml:space="preserve"> </w:t>
      </w:r>
      <w:r w:rsidR="00DB1D9E" w:rsidRPr="00470615">
        <w:rPr>
          <w:rFonts w:cs="Arial"/>
          <w:szCs w:val="20"/>
        </w:rPr>
        <w:t>za</w:t>
      </w:r>
      <w:r w:rsidR="002568ED" w:rsidRPr="00470615">
        <w:rPr>
          <w:rFonts w:cs="Arial"/>
          <w:szCs w:val="20"/>
        </w:rPr>
        <w:t xml:space="preserve"> oddajo javnega naročila</w:t>
      </w:r>
      <w:bookmarkEnd w:id="26"/>
    </w:p>
    <w:p w14:paraId="7334FCDE" w14:textId="77777777" w:rsidR="006B5CB6" w:rsidRPr="00470615" w:rsidRDefault="006B5CB6" w:rsidP="00550352">
      <w:pPr>
        <w:spacing w:line="240" w:lineRule="atLeast"/>
        <w:rPr>
          <w:rFonts w:cs="Arial"/>
          <w:szCs w:val="20"/>
        </w:rPr>
      </w:pPr>
    </w:p>
    <w:p w14:paraId="7D07DD27" w14:textId="2EC0671F" w:rsidR="006B23E0" w:rsidRPr="00470615" w:rsidRDefault="006B23E0" w:rsidP="00550352">
      <w:pPr>
        <w:spacing w:line="240" w:lineRule="atLeast"/>
        <w:rPr>
          <w:rFonts w:cs="Arial"/>
          <w:szCs w:val="20"/>
        </w:rPr>
      </w:pPr>
      <w:r w:rsidRPr="00470615">
        <w:rPr>
          <w:rFonts w:cs="Arial"/>
          <w:szCs w:val="20"/>
        </w:rPr>
        <w:t xml:space="preserve">Komunikacija s ponudniki </w:t>
      </w:r>
      <w:r w:rsidR="00DB1D9E" w:rsidRPr="00470615">
        <w:rPr>
          <w:rFonts w:cs="Arial"/>
          <w:szCs w:val="20"/>
        </w:rPr>
        <w:t xml:space="preserve">poteka izključno preko </w:t>
      </w:r>
      <w:r w:rsidR="00EC0DB1" w:rsidRPr="00470615">
        <w:rPr>
          <w:rFonts w:cs="Arial"/>
          <w:szCs w:val="20"/>
        </w:rPr>
        <w:t>p</w:t>
      </w:r>
      <w:r w:rsidR="00DB1D9E" w:rsidRPr="00470615">
        <w:rPr>
          <w:rFonts w:cs="Arial"/>
          <w:szCs w:val="20"/>
        </w:rPr>
        <w:t>ortala javnih naročil, in sicer o vseh</w:t>
      </w:r>
      <w:r w:rsidRPr="00470615">
        <w:rPr>
          <w:rFonts w:cs="Arial"/>
          <w:szCs w:val="20"/>
        </w:rPr>
        <w:t xml:space="preserve"> vprašanjih v zvezi z vsebino naročila in s pripravo ponudbe.</w:t>
      </w:r>
    </w:p>
    <w:p w14:paraId="31BC16E2" w14:textId="77777777" w:rsidR="006B23E0" w:rsidRPr="00470615" w:rsidRDefault="006B23E0" w:rsidP="00550352">
      <w:pPr>
        <w:spacing w:line="240" w:lineRule="atLeast"/>
        <w:rPr>
          <w:rFonts w:cs="Arial"/>
          <w:szCs w:val="20"/>
        </w:rPr>
      </w:pPr>
    </w:p>
    <w:p w14:paraId="38C0F79F" w14:textId="307F99CA" w:rsidR="00497E24" w:rsidRPr="00470615" w:rsidRDefault="006B23E0" w:rsidP="00550352">
      <w:pPr>
        <w:spacing w:line="240" w:lineRule="atLeast"/>
        <w:rPr>
          <w:rFonts w:cs="Arial"/>
          <w:szCs w:val="20"/>
        </w:rPr>
      </w:pPr>
      <w:r w:rsidRPr="00470615">
        <w:rPr>
          <w:rFonts w:cs="Arial"/>
          <w:szCs w:val="20"/>
        </w:rPr>
        <w:t>Naročnik bo zahtevo za pojasnilo dokumentacije</w:t>
      </w:r>
      <w:r w:rsidR="00465D2E" w:rsidRPr="00470615">
        <w:rPr>
          <w:rFonts w:cs="Arial"/>
          <w:szCs w:val="20"/>
        </w:rPr>
        <w:t xml:space="preserve"> v zvezi z oddajo javnega naročila</w:t>
      </w:r>
      <w:r w:rsidRPr="00470615">
        <w:rPr>
          <w:rFonts w:cs="Arial"/>
          <w:szCs w:val="20"/>
        </w:rPr>
        <w:t xml:space="preserve"> oziroma kakršnokoli drugo vprašanje v zvezi z naročilom štel kot pravočasno, če bo </w:t>
      </w:r>
      <w:r w:rsidR="00E36AAF" w:rsidRPr="00470615">
        <w:rPr>
          <w:rFonts w:cs="Arial"/>
          <w:szCs w:val="20"/>
        </w:rPr>
        <w:t xml:space="preserve">zastavljeno </w:t>
      </w:r>
      <w:r w:rsidRPr="00470615">
        <w:rPr>
          <w:rFonts w:cs="Arial"/>
          <w:szCs w:val="20"/>
        </w:rPr>
        <w:t xml:space="preserve">na </w:t>
      </w:r>
      <w:r w:rsidR="00EC0DB1" w:rsidRPr="00470615">
        <w:rPr>
          <w:rFonts w:cs="Arial"/>
          <w:szCs w:val="20"/>
        </w:rPr>
        <w:t>p</w:t>
      </w:r>
      <w:r w:rsidRPr="00470615">
        <w:rPr>
          <w:rFonts w:cs="Arial"/>
          <w:szCs w:val="20"/>
        </w:rPr>
        <w:t xml:space="preserve">ortalu javnih naročil najkasneje do dneva in ure, kot je to določeno v obvestilu o naročilu, objavljenem na </w:t>
      </w:r>
      <w:r w:rsidR="00EC0DB1" w:rsidRPr="00470615">
        <w:rPr>
          <w:rFonts w:cs="Arial"/>
          <w:szCs w:val="20"/>
        </w:rPr>
        <w:t>p</w:t>
      </w:r>
      <w:r w:rsidRPr="00470615">
        <w:rPr>
          <w:rFonts w:cs="Arial"/>
          <w:szCs w:val="20"/>
        </w:rPr>
        <w:t>ortalu javnih naročil.</w:t>
      </w:r>
      <w:r w:rsidR="00E22B69" w:rsidRPr="00470615">
        <w:rPr>
          <w:rFonts w:cs="Arial"/>
          <w:szCs w:val="20"/>
        </w:rPr>
        <w:t xml:space="preserve"> </w:t>
      </w:r>
      <w:r w:rsidRPr="00470615">
        <w:rPr>
          <w:rFonts w:cs="Arial"/>
          <w:szCs w:val="20"/>
        </w:rPr>
        <w:t>Naročnik ne bo odgovarjal na komentarje.</w:t>
      </w:r>
    </w:p>
    <w:p w14:paraId="12545B81" w14:textId="77777777" w:rsidR="009776CE" w:rsidRPr="00470615" w:rsidRDefault="009776CE" w:rsidP="00550352">
      <w:pPr>
        <w:spacing w:line="240" w:lineRule="atLeast"/>
        <w:rPr>
          <w:rFonts w:cs="Arial"/>
          <w:szCs w:val="20"/>
        </w:rPr>
      </w:pPr>
    </w:p>
    <w:p w14:paraId="1570B24C" w14:textId="77777777" w:rsidR="00C02374" w:rsidRPr="00470615" w:rsidRDefault="00C02374" w:rsidP="00550352">
      <w:pPr>
        <w:spacing w:line="240" w:lineRule="atLeast"/>
        <w:rPr>
          <w:rFonts w:cs="Arial"/>
        </w:rPr>
      </w:pPr>
    </w:p>
    <w:p w14:paraId="7C007641" w14:textId="7F3A0B52" w:rsidR="00400A3C" w:rsidRPr="00470615" w:rsidRDefault="005E12E5" w:rsidP="00550352">
      <w:pPr>
        <w:pStyle w:val="Naslov1"/>
        <w:spacing w:line="240" w:lineRule="atLeast"/>
        <w:rPr>
          <w:rFonts w:cs="Arial"/>
          <w:sz w:val="20"/>
          <w:szCs w:val="20"/>
        </w:rPr>
      </w:pPr>
      <w:bookmarkStart w:id="27" w:name="_Toc336851738"/>
      <w:bookmarkStart w:id="28" w:name="_Toc336851786"/>
      <w:bookmarkStart w:id="29" w:name="_Toc230616738"/>
      <w:r w:rsidRPr="00470615">
        <w:rPr>
          <w:rFonts w:cs="Arial"/>
          <w:sz w:val="20"/>
          <w:szCs w:val="20"/>
        </w:rPr>
        <w:t xml:space="preserve">SESTAVA </w:t>
      </w:r>
      <w:r w:rsidR="00750910" w:rsidRPr="00470615">
        <w:rPr>
          <w:rFonts w:cs="Arial"/>
          <w:sz w:val="20"/>
          <w:szCs w:val="20"/>
        </w:rPr>
        <w:t>D</w:t>
      </w:r>
      <w:r w:rsidRPr="00470615">
        <w:rPr>
          <w:rFonts w:cs="Arial"/>
          <w:sz w:val="20"/>
          <w:szCs w:val="20"/>
        </w:rPr>
        <w:t>OKUMENTACIJE</w:t>
      </w:r>
      <w:bookmarkEnd w:id="27"/>
      <w:bookmarkEnd w:id="28"/>
      <w:r w:rsidR="00750910" w:rsidRPr="00470615">
        <w:rPr>
          <w:rFonts w:cs="Arial"/>
          <w:sz w:val="20"/>
          <w:szCs w:val="20"/>
        </w:rPr>
        <w:t xml:space="preserve"> </w:t>
      </w:r>
      <w:r w:rsidR="002C3F2B" w:rsidRPr="00470615">
        <w:rPr>
          <w:rFonts w:cs="Arial"/>
          <w:sz w:val="20"/>
          <w:szCs w:val="20"/>
        </w:rPr>
        <w:t>V ZVEZI Z</w:t>
      </w:r>
      <w:r w:rsidR="00750910" w:rsidRPr="00470615">
        <w:rPr>
          <w:rFonts w:cs="Arial"/>
          <w:sz w:val="20"/>
          <w:szCs w:val="20"/>
        </w:rPr>
        <w:t xml:space="preserve"> ODDAJO JAVNEGA NAROČILA</w:t>
      </w:r>
      <w:bookmarkEnd w:id="29"/>
    </w:p>
    <w:p w14:paraId="38C58484" w14:textId="77777777" w:rsidR="008E4247" w:rsidRPr="00470615" w:rsidRDefault="008E4247" w:rsidP="00550352">
      <w:pPr>
        <w:spacing w:line="240" w:lineRule="atLeast"/>
        <w:rPr>
          <w:rFonts w:cs="Arial"/>
          <w:szCs w:val="20"/>
        </w:rPr>
      </w:pPr>
    </w:p>
    <w:p w14:paraId="1C91F326" w14:textId="6696B541" w:rsidR="00D3582C" w:rsidRPr="00470615" w:rsidRDefault="001673C6" w:rsidP="00550352">
      <w:pPr>
        <w:spacing w:line="240" w:lineRule="atLeast"/>
        <w:rPr>
          <w:rFonts w:cs="Arial"/>
          <w:szCs w:val="20"/>
        </w:rPr>
      </w:pPr>
      <w:r w:rsidRPr="00470615">
        <w:rPr>
          <w:rFonts w:cs="Arial"/>
          <w:szCs w:val="20"/>
        </w:rPr>
        <w:t>D</w:t>
      </w:r>
      <w:r w:rsidR="00400A3C" w:rsidRPr="00470615">
        <w:rPr>
          <w:rFonts w:cs="Arial"/>
          <w:szCs w:val="20"/>
        </w:rPr>
        <w:t>okumentacij</w:t>
      </w:r>
      <w:r w:rsidR="00FF74E3" w:rsidRPr="00470615">
        <w:rPr>
          <w:rFonts w:cs="Arial"/>
          <w:szCs w:val="20"/>
        </w:rPr>
        <w:t>o</w:t>
      </w:r>
      <w:r w:rsidR="00400A3C" w:rsidRPr="00470615">
        <w:rPr>
          <w:rFonts w:cs="Arial"/>
          <w:szCs w:val="20"/>
        </w:rPr>
        <w:t xml:space="preserve"> </w:t>
      </w:r>
      <w:r w:rsidR="002C3F2B" w:rsidRPr="00470615">
        <w:rPr>
          <w:rFonts w:cs="Arial"/>
          <w:szCs w:val="20"/>
        </w:rPr>
        <w:t xml:space="preserve">v zvezi </w:t>
      </w:r>
      <w:r w:rsidRPr="00470615">
        <w:rPr>
          <w:rFonts w:cs="Arial"/>
          <w:szCs w:val="20"/>
        </w:rPr>
        <w:t xml:space="preserve">z oddajo javnega naročila </w:t>
      </w:r>
      <w:r w:rsidR="00400A3C" w:rsidRPr="00470615">
        <w:rPr>
          <w:rFonts w:cs="Arial"/>
          <w:szCs w:val="20"/>
        </w:rPr>
        <w:t>sestavljajo:</w:t>
      </w:r>
      <w:r w:rsidR="00C450AB" w:rsidRPr="00470615">
        <w:rPr>
          <w:rFonts w:cs="Arial"/>
          <w:szCs w:val="20"/>
        </w:rPr>
        <w:t xml:space="preserve"> </w:t>
      </w:r>
    </w:p>
    <w:p w14:paraId="2EDEE525" w14:textId="46DED09C" w:rsidR="0071261A" w:rsidRPr="00470615" w:rsidRDefault="007B3DA5" w:rsidP="00550352">
      <w:pPr>
        <w:pStyle w:val="Odstavekseznama"/>
        <w:numPr>
          <w:ilvl w:val="0"/>
          <w:numId w:val="4"/>
        </w:numPr>
        <w:spacing w:line="240" w:lineRule="atLeast"/>
        <w:rPr>
          <w:rFonts w:cs="Arial"/>
          <w:szCs w:val="20"/>
        </w:rPr>
      </w:pPr>
      <w:bookmarkStart w:id="30" w:name="_Hlk222667292"/>
      <w:bookmarkStart w:id="31" w:name="_Hlk506530347"/>
      <w:r w:rsidRPr="00470615">
        <w:rPr>
          <w:rFonts w:cs="Arial"/>
          <w:szCs w:val="20"/>
        </w:rPr>
        <w:t>N</w:t>
      </w:r>
      <w:r w:rsidR="00152DCE" w:rsidRPr="00470615">
        <w:rPr>
          <w:rFonts w:cs="Arial"/>
          <w:szCs w:val="20"/>
        </w:rPr>
        <w:t>avodil</w:t>
      </w:r>
      <w:r w:rsidR="000B2351">
        <w:rPr>
          <w:rFonts w:cs="Arial"/>
          <w:szCs w:val="20"/>
        </w:rPr>
        <w:t>a</w:t>
      </w:r>
      <w:r w:rsidR="00400A3C" w:rsidRPr="00470615">
        <w:rPr>
          <w:rFonts w:cs="Arial"/>
          <w:szCs w:val="20"/>
        </w:rPr>
        <w:t xml:space="preserve"> </w:t>
      </w:r>
      <w:r w:rsidR="004366F9" w:rsidRPr="00470615">
        <w:rPr>
          <w:rFonts w:cs="Arial"/>
          <w:szCs w:val="20"/>
        </w:rPr>
        <w:t>gospodarskim subjektom</w:t>
      </w:r>
      <w:r w:rsidR="00FE1391" w:rsidRPr="00470615">
        <w:rPr>
          <w:rFonts w:cs="Arial"/>
          <w:szCs w:val="20"/>
        </w:rPr>
        <w:t xml:space="preserve"> za pripravo ponudbe</w:t>
      </w:r>
      <w:r w:rsidR="00F96E10" w:rsidRPr="00470615">
        <w:rPr>
          <w:rFonts w:cs="Arial"/>
          <w:szCs w:val="20"/>
        </w:rPr>
        <w:t>;</w:t>
      </w:r>
    </w:p>
    <w:p w14:paraId="060EEA08" w14:textId="30FCE265" w:rsidR="005D1CEA" w:rsidRPr="00470615" w:rsidRDefault="00F73EC1" w:rsidP="00550352">
      <w:pPr>
        <w:pStyle w:val="Odstavekseznama"/>
        <w:numPr>
          <w:ilvl w:val="0"/>
          <w:numId w:val="4"/>
        </w:numPr>
        <w:spacing w:line="240" w:lineRule="atLeast"/>
        <w:rPr>
          <w:rFonts w:cs="Arial"/>
          <w:szCs w:val="20"/>
        </w:rPr>
      </w:pPr>
      <w:r>
        <w:rPr>
          <w:rFonts w:cs="Arial"/>
          <w:szCs w:val="20"/>
        </w:rPr>
        <w:t>O</w:t>
      </w:r>
      <w:r w:rsidR="005D1CEA" w:rsidRPr="00470615">
        <w:rPr>
          <w:rFonts w:cs="Arial"/>
          <w:szCs w:val="20"/>
        </w:rPr>
        <w:t>brazec »</w:t>
      </w:r>
      <w:r w:rsidR="00114E03" w:rsidRPr="00470615">
        <w:rPr>
          <w:rFonts w:cs="Arial"/>
          <w:szCs w:val="20"/>
        </w:rPr>
        <w:t>Prijava«</w:t>
      </w:r>
      <w:r w:rsidR="00563554" w:rsidRPr="00470615">
        <w:rPr>
          <w:rFonts w:cs="Arial"/>
          <w:szCs w:val="20"/>
        </w:rPr>
        <w:t>;</w:t>
      </w:r>
    </w:p>
    <w:p w14:paraId="56A225E7" w14:textId="085C00CB" w:rsidR="00056A7C" w:rsidRPr="00470615" w:rsidRDefault="00F73EC1" w:rsidP="00550352">
      <w:pPr>
        <w:numPr>
          <w:ilvl w:val="0"/>
          <w:numId w:val="4"/>
        </w:numPr>
        <w:spacing w:line="240" w:lineRule="atLeast"/>
        <w:rPr>
          <w:rFonts w:cs="Arial"/>
          <w:szCs w:val="20"/>
        </w:rPr>
      </w:pPr>
      <w:r>
        <w:rPr>
          <w:rFonts w:cs="Arial"/>
          <w:szCs w:val="20"/>
        </w:rPr>
        <w:t>O</w:t>
      </w:r>
      <w:r w:rsidR="005F6E3F" w:rsidRPr="00470615">
        <w:rPr>
          <w:rFonts w:cs="Arial"/>
          <w:szCs w:val="20"/>
        </w:rPr>
        <w:t>brazec »</w:t>
      </w:r>
      <w:r w:rsidR="000A7876" w:rsidRPr="00470615">
        <w:rPr>
          <w:rFonts w:cs="Arial"/>
          <w:szCs w:val="20"/>
        </w:rPr>
        <w:t>Predračun</w:t>
      </w:r>
      <w:r w:rsidR="008F4C61" w:rsidRPr="00470615">
        <w:rPr>
          <w:rFonts w:cs="Arial"/>
          <w:szCs w:val="20"/>
        </w:rPr>
        <w:t>«</w:t>
      </w:r>
      <w:r w:rsidR="00D32510" w:rsidRPr="00470615">
        <w:rPr>
          <w:rFonts w:cs="Arial"/>
          <w:szCs w:val="20"/>
        </w:rPr>
        <w:t>;</w:t>
      </w:r>
    </w:p>
    <w:p w14:paraId="28C07814" w14:textId="01C44D56" w:rsidR="005B48AD" w:rsidRDefault="00F73EC1" w:rsidP="003676FE">
      <w:pPr>
        <w:pStyle w:val="Odstavekseznama"/>
        <w:numPr>
          <w:ilvl w:val="0"/>
          <w:numId w:val="4"/>
        </w:numPr>
        <w:spacing w:line="240" w:lineRule="atLeast"/>
        <w:rPr>
          <w:rFonts w:cs="Arial"/>
          <w:szCs w:val="20"/>
        </w:rPr>
      </w:pPr>
      <w:r>
        <w:rPr>
          <w:rFonts w:cs="Arial"/>
          <w:szCs w:val="20"/>
        </w:rPr>
        <w:t>O</w:t>
      </w:r>
      <w:r w:rsidR="00750910" w:rsidRPr="00470615">
        <w:rPr>
          <w:rFonts w:cs="Arial"/>
          <w:szCs w:val="20"/>
        </w:rPr>
        <w:t>brazec »</w:t>
      </w:r>
      <w:r w:rsidR="00114E03" w:rsidRPr="00470615">
        <w:rPr>
          <w:rFonts w:cs="Arial"/>
          <w:szCs w:val="20"/>
        </w:rPr>
        <w:t>Izjava za ponudnika</w:t>
      </w:r>
      <w:r w:rsidR="00750910" w:rsidRPr="00470615">
        <w:rPr>
          <w:rFonts w:cs="Arial"/>
          <w:szCs w:val="20"/>
        </w:rPr>
        <w:t>«</w:t>
      </w:r>
      <w:r w:rsidR="00563554" w:rsidRPr="00470615">
        <w:rPr>
          <w:rFonts w:cs="Arial"/>
          <w:szCs w:val="20"/>
        </w:rPr>
        <w:t>;</w:t>
      </w:r>
    </w:p>
    <w:p w14:paraId="015688D4" w14:textId="6711BAE2" w:rsidR="00E026B8" w:rsidRPr="00713C5C" w:rsidRDefault="00E026B8" w:rsidP="003676FE">
      <w:pPr>
        <w:pStyle w:val="Odstavekseznama"/>
        <w:numPr>
          <w:ilvl w:val="0"/>
          <w:numId w:val="4"/>
        </w:numPr>
        <w:spacing w:line="240" w:lineRule="atLeast"/>
        <w:rPr>
          <w:rFonts w:cs="Arial"/>
          <w:szCs w:val="20"/>
        </w:rPr>
      </w:pPr>
      <w:r w:rsidRPr="00E026B8">
        <w:rPr>
          <w:rFonts w:cs="Arial"/>
          <w:szCs w:val="20"/>
        </w:rPr>
        <w:t xml:space="preserve">Obrazec </w:t>
      </w:r>
      <w:r w:rsidRPr="00713C5C">
        <w:rPr>
          <w:rFonts w:cs="Arial"/>
          <w:szCs w:val="20"/>
        </w:rPr>
        <w:t>»Izjava za druge gospodarske subjekte«;</w:t>
      </w:r>
    </w:p>
    <w:p w14:paraId="2432BB69" w14:textId="77777777" w:rsidR="008B445C" w:rsidRPr="00470615" w:rsidRDefault="008B445C" w:rsidP="008B445C">
      <w:pPr>
        <w:pStyle w:val="Odstavekseznama"/>
        <w:numPr>
          <w:ilvl w:val="0"/>
          <w:numId w:val="4"/>
        </w:numPr>
        <w:spacing w:line="240" w:lineRule="atLeast"/>
        <w:rPr>
          <w:rFonts w:cs="Arial"/>
          <w:szCs w:val="20"/>
        </w:rPr>
      </w:pPr>
      <w:r w:rsidRPr="00470615">
        <w:rPr>
          <w:rFonts w:cs="Arial"/>
          <w:szCs w:val="20"/>
        </w:rPr>
        <w:t>Tehnične specifikacije;</w:t>
      </w:r>
    </w:p>
    <w:p w14:paraId="3033ED48" w14:textId="2B7387C8" w:rsidR="00287238" w:rsidRDefault="00F73EC1" w:rsidP="00550352">
      <w:pPr>
        <w:pStyle w:val="Odstavekseznama"/>
        <w:numPr>
          <w:ilvl w:val="0"/>
          <w:numId w:val="4"/>
        </w:numPr>
        <w:spacing w:line="240" w:lineRule="atLeast"/>
        <w:rPr>
          <w:rFonts w:cs="Arial"/>
          <w:szCs w:val="20"/>
        </w:rPr>
      </w:pPr>
      <w:r>
        <w:rPr>
          <w:rFonts w:cs="Arial"/>
          <w:szCs w:val="20"/>
        </w:rPr>
        <w:t>V</w:t>
      </w:r>
      <w:r w:rsidR="00B3733C" w:rsidRPr="00470615">
        <w:rPr>
          <w:rFonts w:cs="Arial"/>
          <w:szCs w:val="20"/>
        </w:rPr>
        <w:t xml:space="preserve">zorec </w:t>
      </w:r>
      <w:r w:rsidR="00485301" w:rsidRPr="00470615">
        <w:rPr>
          <w:rFonts w:cs="Arial"/>
          <w:szCs w:val="20"/>
        </w:rPr>
        <w:t>pogodbe</w:t>
      </w:r>
      <w:r w:rsidR="00E203F2" w:rsidRPr="00470615">
        <w:rPr>
          <w:rFonts w:cs="Arial"/>
          <w:szCs w:val="20"/>
        </w:rPr>
        <w:t>;</w:t>
      </w:r>
    </w:p>
    <w:p w14:paraId="642CB248" w14:textId="4CCBAAC8" w:rsidR="0096190D" w:rsidRPr="00470615" w:rsidRDefault="0096190D" w:rsidP="00550352">
      <w:pPr>
        <w:pStyle w:val="Odstavekseznama"/>
        <w:numPr>
          <w:ilvl w:val="0"/>
          <w:numId w:val="4"/>
        </w:numPr>
        <w:spacing w:line="240" w:lineRule="atLeast"/>
        <w:rPr>
          <w:rFonts w:cs="Arial"/>
          <w:szCs w:val="20"/>
        </w:rPr>
      </w:pPr>
      <w:proofErr w:type="spellStart"/>
      <w:r w:rsidRPr="0096190D">
        <w:rPr>
          <w:rFonts w:cs="Arial"/>
          <w:szCs w:val="20"/>
        </w:rPr>
        <w:t>Ocena_tveganj_zunanji_izvajalci</w:t>
      </w:r>
      <w:proofErr w:type="spellEnd"/>
      <w:r w:rsidRPr="0096190D">
        <w:rPr>
          <w:rFonts w:cs="Arial"/>
          <w:szCs w:val="20"/>
        </w:rPr>
        <w:t>-MDP</w:t>
      </w:r>
    </w:p>
    <w:p w14:paraId="72A65F2F" w14:textId="69DA09DF" w:rsidR="005F6E3F" w:rsidRPr="00470615" w:rsidRDefault="005F6E3F" w:rsidP="00550352">
      <w:pPr>
        <w:pStyle w:val="Odstavekseznama"/>
        <w:numPr>
          <w:ilvl w:val="0"/>
          <w:numId w:val="4"/>
        </w:numPr>
        <w:spacing w:line="240" w:lineRule="atLeast"/>
        <w:rPr>
          <w:rFonts w:cs="Arial"/>
          <w:szCs w:val="20"/>
        </w:rPr>
      </w:pPr>
      <w:r w:rsidRPr="00470615">
        <w:rPr>
          <w:rFonts w:cs="Arial"/>
          <w:szCs w:val="20"/>
        </w:rPr>
        <w:t>Navodila za uporabo</w:t>
      </w:r>
      <w:r w:rsidR="00B16F5B" w:rsidRPr="00470615">
        <w:rPr>
          <w:rFonts w:cs="Arial"/>
          <w:szCs w:val="20"/>
        </w:rPr>
        <w:t xml:space="preserve"> </w:t>
      </w:r>
      <w:r w:rsidR="00B16F5B" w:rsidRPr="00470615">
        <w:rPr>
          <w:rFonts w:cs="Arial"/>
          <w:bCs/>
          <w:szCs w:val="20"/>
        </w:rPr>
        <w:t>informacijskega sistema e-JN: PONUDNIKI</w:t>
      </w:r>
      <w:r w:rsidRPr="00470615">
        <w:rPr>
          <w:rFonts w:cs="Arial"/>
          <w:szCs w:val="20"/>
        </w:rPr>
        <w:t xml:space="preserve">, objavljena na naslovu: </w:t>
      </w:r>
    </w:p>
    <w:bookmarkEnd w:id="30"/>
    <w:p w14:paraId="36857340" w14:textId="229BA49A" w:rsidR="00287238" w:rsidRPr="00470615" w:rsidRDefault="009E7523" w:rsidP="00550352">
      <w:pPr>
        <w:pStyle w:val="Odstavekseznama"/>
        <w:spacing w:line="240" w:lineRule="atLeast"/>
        <w:ind w:left="835"/>
        <w:rPr>
          <w:rFonts w:cs="Arial"/>
          <w:szCs w:val="20"/>
        </w:rPr>
      </w:pPr>
      <w:r>
        <w:rPr>
          <w:rStyle w:val="Hiperpovezava"/>
          <w:rFonts w:cs="Arial"/>
          <w:color w:val="auto"/>
          <w:szCs w:val="20"/>
        </w:rPr>
        <w:fldChar w:fldCharType="begin"/>
      </w:r>
      <w:r>
        <w:rPr>
          <w:rStyle w:val="Hiperpovezava"/>
          <w:rFonts w:cs="Arial"/>
          <w:color w:val="auto"/>
          <w:szCs w:val="20"/>
        </w:rPr>
        <w:instrText xml:space="preserve"> HYPERLINK "https://ejn.gov.si/" </w:instrText>
      </w:r>
      <w:r>
        <w:rPr>
          <w:rStyle w:val="Hiperpovezava"/>
          <w:rFonts w:cs="Arial"/>
          <w:color w:val="auto"/>
          <w:szCs w:val="20"/>
        </w:rPr>
      </w:r>
      <w:r>
        <w:rPr>
          <w:rStyle w:val="Hiperpovezava"/>
          <w:rFonts w:cs="Arial"/>
          <w:color w:val="auto"/>
          <w:szCs w:val="20"/>
        </w:rPr>
        <w:fldChar w:fldCharType="separate"/>
      </w:r>
      <w:r w:rsidR="004804E1" w:rsidRPr="00470615">
        <w:rPr>
          <w:rStyle w:val="Hiperpovezava"/>
          <w:rFonts w:cs="Arial"/>
          <w:color w:val="auto"/>
          <w:szCs w:val="20"/>
        </w:rPr>
        <w:t>https://ejn.gov.si/</w:t>
      </w:r>
      <w:r>
        <w:rPr>
          <w:rStyle w:val="Hiperpovezava"/>
          <w:rFonts w:cs="Arial"/>
          <w:color w:val="auto"/>
          <w:szCs w:val="20"/>
        </w:rPr>
        <w:fldChar w:fldCharType="end"/>
      </w:r>
    </w:p>
    <w:p w14:paraId="06C1973C" w14:textId="16D92A3C" w:rsidR="00094893" w:rsidRPr="00A16939" w:rsidRDefault="00094893" w:rsidP="00550352">
      <w:pPr>
        <w:spacing w:line="240" w:lineRule="atLeast"/>
        <w:rPr>
          <w:rFonts w:eastAsia="Times New Roman" w:cs="Arial"/>
          <w:bCs/>
          <w:szCs w:val="28"/>
        </w:rPr>
      </w:pPr>
    </w:p>
    <w:p w14:paraId="304CBA3C" w14:textId="77777777" w:rsidR="00E8562E" w:rsidRPr="00A16939" w:rsidRDefault="00E8562E" w:rsidP="00550352">
      <w:pPr>
        <w:spacing w:line="240" w:lineRule="atLeast"/>
        <w:rPr>
          <w:rFonts w:eastAsia="Times New Roman" w:cs="Arial"/>
          <w:bCs/>
          <w:szCs w:val="28"/>
        </w:rPr>
      </w:pPr>
    </w:p>
    <w:p w14:paraId="3C2746BD" w14:textId="25B77121" w:rsidR="002B330E" w:rsidRPr="00A16939" w:rsidRDefault="002B330E" w:rsidP="00550352">
      <w:pPr>
        <w:pStyle w:val="Naslov1"/>
        <w:spacing w:line="240" w:lineRule="atLeast"/>
        <w:rPr>
          <w:rFonts w:cs="Arial"/>
          <w:sz w:val="20"/>
          <w:szCs w:val="20"/>
        </w:rPr>
      </w:pPr>
      <w:bookmarkStart w:id="32" w:name="_Toc230616739"/>
      <w:bookmarkEnd w:id="31"/>
      <w:r w:rsidRPr="00A16939">
        <w:rPr>
          <w:rFonts w:cs="Arial"/>
          <w:sz w:val="20"/>
          <w:szCs w:val="20"/>
        </w:rPr>
        <w:t>UGOTAVLJANJE SPOSOBNOSTI</w:t>
      </w:r>
      <w:bookmarkEnd w:id="32"/>
    </w:p>
    <w:p w14:paraId="097BCE1E" w14:textId="0F5DADEA" w:rsidR="007F28C2" w:rsidRPr="00A16939" w:rsidRDefault="007F28C2" w:rsidP="00550352">
      <w:pPr>
        <w:spacing w:line="240" w:lineRule="atLeast"/>
        <w:rPr>
          <w:rFonts w:cs="Arial"/>
        </w:rPr>
      </w:pPr>
    </w:p>
    <w:p w14:paraId="5C62C1EB" w14:textId="77777777" w:rsidR="002472AF" w:rsidRPr="00A16939" w:rsidRDefault="002472AF" w:rsidP="00550352">
      <w:pPr>
        <w:pStyle w:val="Naslov2"/>
        <w:keepLines w:val="0"/>
        <w:spacing w:line="240" w:lineRule="atLeast"/>
        <w:ind w:left="567" w:hanging="567"/>
        <w:rPr>
          <w:rFonts w:cs="Arial"/>
          <w:szCs w:val="20"/>
        </w:rPr>
      </w:pPr>
      <w:bookmarkStart w:id="33" w:name="_Toc518638645"/>
      <w:bookmarkStart w:id="34" w:name="_Toc230616740"/>
      <w:bookmarkStart w:id="35" w:name="_Hlk515263092"/>
      <w:r w:rsidRPr="00A16939">
        <w:rPr>
          <w:rFonts w:cs="Arial"/>
          <w:bCs/>
          <w:iCs/>
          <w:szCs w:val="20"/>
          <w:lang w:eastAsia="sl-SI"/>
        </w:rPr>
        <w:t>Ugotavljanje</w:t>
      </w:r>
      <w:r w:rsidRPr="00A16939">
        <w:rPr>
          <w:rFonts w:cs="Arial"/>
          <w:szCs w:val="20"/>
        </w:rPr>
        <w:t xml:space="preserve"> sposobnosti za sodelovanje v postopku oddaje javnega naročila in dokazila</w:t>
      </w:r>
      <w:bookmarkEnd w:id="33"/>
      <w:bookmarkEnd w:id="34"/>
      <w:r w:rsidRPr="00A16939">
        <w:rPr>
          <w:rFonts w:cs="Arial"/>
          <w:szCs w:val="20"/>
        </w:rPr>
        <w:t xml:space="preserve"> </w:t>
      </w:r>
    </w:p>
    <w:bookmarkEnd w:id="35"/>
    <w:p w14:paraId="1B267D89" w14:textId="77777777" w:rsidR="002472AF" w:rsidRPr="00A16939" w:rsidRDefault="002472AF" w:rsidP="00550352">
      <w:pPr>
        <w:spacing w:line="240" w:lineRule="atLeast"/>
        <w:rPr>
          <w:rFonts w:eastAsia="Times New Roman" w:cs="Arial"/>
          <w:szCs w:val="20"/>
          <w:lang w:eastAsia="sl-SI"/>
        </w:rPr>
      </w:pPr>
    </w:p>
    <w:p w14:paraId="53B63268" w14:textId="7D114142" w:rsidR="002472AF" w:rsidRPr="00A16939" w:rsidRDefault="002472AF" w:rsidP="00550352">
      <w:pPr>
        <w:spacing w:line="240" w:lineRule="atLeast"/>
        <w:rPr>
          <w:rFonts w:cs="Arial"/>
          <w:szCs w:val="20"/>
        </w:rPr>
      </w:pPr>
      <w:r w:rsidRPr="00A16939">
        <w:rPr>
          <w:rFonts w:cs="Arial"/>
          <w:szCs w:val="20"/>
        </w:rPr>
        <w:t>Ponudnik mora izpolnjevati vse v tej točki</w:t>
      </w:r>
      <w:r w:rsidR="00A10F6A" w:rsidRPr="00A16939">
        <w:rPr>
          <w:rFonts w:cs="Arial"/>
          <w:szCs w:val="20"/>
        </w:rPr>
        <w:t xml:space="preserve"> </w:t>
      </w:r>
      <w:r w:rsidRPr="00A16939">
        <w:rPr>
          <w:rFonts w:cs="Arial"/>
          <w:szCs w:val="20"/>
        </w:rPr>
        <w:t>navedene pogoje in zahteve.</w:t>
      </w:r>
    </w:p>
    <w:p w14:paraId="26C52E4E" w14:textId="01D1A109" w:rsidR="00D36492" w:rsidRPr="00470615" w:rsidRDefault="00D36492" w:rsidP="00550352">
      <w:pPr>
        <w:spacing w:line="240" w:lineRule="atLeast"/>
        <w:rPr>
          <w:rFonts w:cs="Arial"/>
          <w:szCs w:val="20"/>
        </w:rPr>
      </w:pPr>
    </w:p>
    <w:p w14:paraId="511B74EC" w14:textId="49132F85" w:rsidR="00072584" w:rsidRPr="00470615" w:rsidRDefault="00072584" w:rsidP="00550352">
      <w:pPr>
        <w:spacing w:line="240" w:lineRule="atLeast"/>
        <w:rPr>
          <w:rFonts w:eastAsia="Times New Roman" w:cs="Arial"/>
          <w:szCs w:val="20"/>
        </w:rPr>
      </w:pPr>
      <w:r w:rsidRPr="00470615">
        <w:rPr>
          <w:rFonts w:eastAsia="Times New Roman" w:cs="Arial"/>
          <w:szCs w:val="20"/>
        </w:rPr>
        <w:t>Naročnik bo ob predložitvi ponudbe, namesto potrdil, ki jih izdajajo javni organi ali tretje osebe, kot predhodni dokaz gospodarskega subjekta v zvezi s točk</w:t>
      </w:r>
      <w:r w:rsidR="00FA6A0D">
        <w:rPr>
          <w:rFonts w:eastAsia="Times New Roman" w:cs="Arial"/>
          <w:szCs w:val="20"/>
        </w:rPr>
        <w:t>o</w:t>
      </w:r>
      <w:r w:rsidRPr="00470615">
        <w:rPr>
          <w:rFonts w:eastAsia="Times New Roman" w:cs="Arial"/>
          <w:szCs w:val="20"/>
        </w:rPr>
        <w:t xml:space="preserve"> </w:t>
      </w:r>
      <w:r w:rsidR="004804E1" w:rsidRPr="00470615">
        <w:rPr>
          <w:rFonts w:eastAsia="Times New Roman" w:cs="Arial"/>
          <w:szCs w:val="20"/>
        </w:rPr>
        <w:t>9</w:t>
      </w:r>
      <w:r w:rsidRPr="00470615">
        <w:rPr>
          <w:rFonts w:eastAsia="Times New Roman" w:cs="Arial"/>
          <w:szCs w:val="20"/>
        </w:rPr>
        <w:t>.1.1</w:t>
      </w:r>
      <w:r w:rsidR="00767111" w:rsidRPr="00470615">
        <w:rPr>
          <w:rFonts w:eastAsia="Times New Roman" w:cs="Arial"/>
          <w:szCs w:val="20"/>
        </w:rPr>
        <w:t xml:space="preserve">, </w:t>
      </w:r>
      <w:r w:rsidRPr="00470615">
        <w:rPr>
          <w:rFonts w:eastAsia="Times New Roman" w:cs="Arial"/>
          <w:szCs w:val="20"/>
        </w:rPr>
        <w:t xml:space="preserve">teh navodil, sprejel izpolnjen obrazec »Izjava za ponudnika« in druge izjave, ki so zahtevane pri posamezni točki. </w:t>
      </w:r>
    </w:p>
    <w:p w14:paraId="256154AF" w14:textId="77777777" w:rsidR="00072584" w:rsidRPr="00470615" w:rsidRDefault="00072584" w:rsidP="00550352">
      <w:pPr>
        <w:spacing w:line="240" w:lineRule="atLeast"/>
        <w:rPr>
          <w:rFonts w:eastAsia="Times New Roman" w:cs="Arial"/>
          <w:szCs w:val="20"/>
        </w:rPr>
      </w:pPr>
    </w:p>
    <w:p w14:paraId="21FA73F9" w14:textId="1C0FC4F1" w:rsidR="00072584" w:rsidRPr="00470615" w:rsidRDefault="00072584" w:rsidP="00550352">
      <w:pPr>
        <w:spacing w:line="240" w:lineRule="atLeast"/>
        <w:rPr>
          <w:rFonts w:eastAsia="Times New Roman" w:cs="Arial"/>
          <w:szCs w:val="20"/>
        </w:rPr>
      </w:pPr>
      <w:r w:rsidRPr="00470615">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470615" w:rsidRDefault="00072584" w:rsidP="00550352">
      <w:pPr>
        <w:spacing w:line="240" w:lineRule="atLeast"/>
        <w:rPr>
          <w:rFonts w:eastAsia="Times New Roman" w:cs="Arial"/>
          <w:szCs w:val="20"/>
        </w:rPr>
      </w:pPr>
    </w:p>
    <w:p w14:paraId="4F5B0AD1" w14:textId="5346F604" w:rsidR="00072584" w:rsidRPr="00470615" w:rsidRDefault="00072584" w:rsidP="00550352">
      <w:pPr>
        <w:spacing w:line="240" w:lineRule="atLeast"/>
        <w:rPr>
          <w:rFonts w:eastAsia="Times New Roman" w:cs="Arial"/>
          <w:szCs w:val="20"/>
        </w:rPr>
      </w:pPr>
      <w:r w:rsidRPr="00470615">
        <w:rPr>
          <w:rFonts w:eastAsia="Times New Roman" w:cs="Arial"/>
          <w:szCs w:val="20"/>
        </w:rPr>
        <w:t xml:space="preserve">Naročnik bo lahko pred oddajo javnega naročila od ponudnika, kateremu se je odločil oddati predmetno naročilo, zahteval, da predloži najnovejša dokazila (potrdila, izjave) kot dokaz neobstoja razlogov za izključitev iz točke </w:t>
      </w:r>
      <w:r w:rsidR="00676B79" w:rsidRPr="00470615">
        <w:rPr>
          <w:rFonts w:eastAsia="Times New Roman" w:cs="Arial"/>
          <w:szCs w:val="20"/>
        </w:rPr>
        <w:t>9</w:t>
      </w:r>
      <w:r w:rsidRPr="00470615">
        <w:rPr>
          <w:rFonts w:eastAsia="Times New Roman" w:cs="Arial"/>
          <w:szCs w:val="20"/>
        </w:rPr>
        <w:t>.1.1 teh navodil. Naročnik si pridržuje pravico do vpogleda v originalne dokumente in do preveritve verodostojnosti predloženih dokazil pri podpisniku le-teh.</w:t>
      </w:r>
    </w:p>
    <w:p w14:paraId="72BAD0C2" w14:textId="77777777" w:rsidR="00072584" w:rsidRPr="00470615" w:rsidRDefault="00072584" w:rsidP="00550352">
      <w:pPr>
        <w:spacing w:line="240" w:lineRule="atLeast"/>
        <w:rPr>
          <w:rFonts w:eastAsia="Times New Roman" w:cs="Arial"/>
          <w:szCs w:val="20"/>
        </w:rPr>
      </w:pPr>
    </w:p>
    <w:p w14:paraId="03E7A4B5" w14:textId="609B33F5" w:rsidR="00072584" w:rsidRPr="00470615" w:rsidRDefault="00072584" w:rsidP="00550352">
      <w:pPr>
        <w:spacing w:line="240" w:lineRule="atLeast"/>
        <w:rPr>
          <w:rFonts w:eastAsia="Times New Roman" w:cs="Arial"/>
          <w:szCs w:val="20"/>
        </w:rPr>
      </w:pPr>
      <w:r w:rsidRPr="00470615">
        <w:rPr>
          <w:rFonts w:eastAsia="Times New Roman" w:cs="Arial"/>
          <w:szCs w:val="20"/>
        </w:rPr>
        <w:t>Če obstaja naročnikova zahteva, koliko stari so lahko dokumenti, ki jih ponudnik prilaga kot dokazila, je to navedeno ob vsakem posameznem dokazilu. Če ni navedeno</w:t>
      </w:r>
      <w:r w:rsidR="00EC0DB1" w:rsidRPr="00470615">
        <w:rPr>
          <w:rFonts w:eastAsia="Times New Roman" w:cs="Arial"/>
          <w:szCs w:val="20"/>
        </w:rPr>
        <w:t xml:space="preserve"> nič</w:t>
      </w:r>
      <w:r w:rsidRPr="00470615">
        <w:rPr>
          <w:rFonts w:eastAsia="Times New Roman" w:cs="Arial"/>
          <w:szCs w:val="20"/>
        </w:rPr>
        <w:t>, starost dokumenta ni pomembna, vendar mora odražati zadnje stanje. Dokumenti morajo</w:t>
      </w:r>
      <w:r w:rsidR="00EC0DB1" w:rsidRPr="00470615">
        <w:rPr>
          <w:rFonts w:eastAsia="Times New Roman" w:cs="Arial"/>
          <w:szCs w:val="20"/>
        </w:rPr>
        <w:t>,</w:t>
      </w:r>
      <w:r w:rsidRPr="00470615">
        <w:rPr>
          <w:rFonts w:eastAsia="Times New Roman" w:cs="Arial"/>
          <w:szCs w:val="20"/>
        </w:rPr>
        <w:t xml:space="preserve"> ne glede na določeno oziroma zahtevano največjo dopuščeno starost</w:t>
      </w:r>
      <w:r w:rsidR="00EC0DB1" w:rsidRPr="00470615">
        <w:rPr>
          <w:rFonts w:eastAsia="Times New Roman" w:cs="Arial"/>
          <w:szCs w:val="20"/>
        </w:rPr>
        <w:t>,</w:t>
      </w:r>
      <w:r w:rsidRPr="00470615">
        <w:rPr>
          <w:rFonts w:eastAsia="Times New Roman" w:cs="Arial"/>
          <w:szCs w:val="20"/>
        </w:rPr>
        <w:t xml:space="preserve"> vedno odražati zadnje stanje. Začetek roka za starost dokumentov se šteje od dneva objave obvestila o naročilu na </w:t>
      </w:r>
      <w:r w:rsidR="00EC0DB1" w:rsidRPr="00470615">
        <w:rPr>
          <w:rFonts w:eastAsia="Times New Roman" w:cs="Arial"/>
          <w:szCs w:val="20"/>
        </w:rPr>
        <w:t>p</w:t>
      </w:r>
      <w:r w:rsidRPr="00470615">
        <w:rPr>
          <w:rFonts w:eastAsia="Times New Roman" w:cs="Arial"/>
          <w:szCs w:val="20"/>
        </w:rPr>
        <w:t>ortalu javnih naročil, razen če ni pri posameznem dokazilu določeno drugače.</w:t>
      </w:r>
    </w:p>
    <w:p w14:paraId="68A65B8A" w14:textId="77777777" w:rsidR="00072584" w:rsidRPr="00470615" w:rsidRDefault="00072584" w:rsidP="00550352">
      <w:pPr>
        <w:spacing w:line="240" w:lineRule="atLeast"/>
        <w:rPr>
          <w:rFonts w:eastAsia="Times New Roman" w:cs="Arial"/>
          <w:szCs w:val="20"/>
        </w:rPr>
      </w:pPr>
    </w:p>
    <w:p w14:paraId="5112A848" w14:textId="77777777" w:rsidR="00072584" w:rsidRPr="00470615" w:rsidRDefault="00072584" w:rsidP="00550352">
      <w:pPr>
        <w:spacing w:line="240" w:lineRule="atLeast"/>
        <w:rPr>
          <w:rFonts w:eastAsia="Times New Roman" w:cs="Arial"/>
          <w:color w:val="FF0000"/>
          <w:szCs w:val="20"/>
        </w:rPr>
      </w:pPr>
      <w:r w:rsidRPr="00470615">
        <w:rPr>
          <w:rFonts w:eastAsia="Times New Roman"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CEA241" w14:textId="77777777" w:rsidR="00072584" w:rsidRDefault="00072584" w:rsidP="00550352">
      <w:pPr>
        <w:spacing w:line="240" w:lineRule="atLeast"/>
        <w:rPr>
          <w:rFonts w:eastAsia="Times New Roman" w:cs="Arial"/>
          <w:color w:val="FF0000"/>
          <w:szCs w:val="20"/>
        </w:rPr>
      </w:pPr>
    </w:p>
    <w:p w14:paraId="0603723B" w14:textId="6D18C7A4" w:rsidR="00D01DF7" w:rsidRPr="001D2A09" w:rsidRDefault="00D01DF7" w:rsidP="00550352">
      <w:pPr>
        <w:spacing w:line="240" w:lineRule="atLeast"/>
        <w:rPr>
          <w:rFonts w:eastAsia="Times New Roman" w:cs="Arial"/>
          <w:szCs w:val="20"/>
        </w:rPr>
      </w:pPr>
      <w:r w:rsidRPr="001D2A09">
        <w:rPr>
          <w:rFonts w:eastAsia="Times New Roman" w:cs="Arial"/>
          <w:szCs w:val="20"/>
        </w:rPr>
        <w:t>Za skupne ponudbe, ponudbe s podizvajalci je potrebno upoštevati še točke 1</w:t>
      </w:r>
      <w:r w:rsidR="001D2A09" w:rsidRPr="001D2A09">
        <w:rPr>
          <w:rFonts w:eastAsia="Times New Roman" w:cs="Arial"/>
          <w:szCs w:val="20"/>
        </w:rPr>
        <w:t>1</w:t>
      </w:r>
      <w:r w:rsidRPr="001D2A09">
        <w:rPr>
          <w:rFonts w:eastAsia="Times New Roman" w:cs="Arial"/>
          <w:szCs w:val="20"/>
        </w:rPr>
        <w:t>.3.1 (Skupna ponudba) in 1</w:t>
      </w:r>
      <w:r w:rsidR="001D2A09" w:rsidRPr="001D2A09">
        <w:rPr>
          <w:rFonts w:eastAsia="Times New Roman" w:cs="Arial"/>
          <w:szCs w:val="20"/>
        </w:rPr>
        <w:t>1</w:t>
      </w:r>
      <w:r w:rsidRPr="001D2A09">
        <w:rPr>
          <w:rFonts w:eastAsia="Times New Roman" w:cs="Arial"/>
          <w:szCs w:val="20"/>
        </w:rPr>
        <w:t>.3.2 (Ponudba s podizvajalci) ter 1</w:t>
      </w:r>
      <w:r w:rsidR="001D2A09" w:rsidRPr="001D2A09">
        <w:rPr>
          <w:rFonts w:eastAsia="Times New Roman" w:cs="Arial"/>
          <w:szCs w:val="20"/>
        </w:rPr>
        <w:t>1</w:t>
      </w:r>
      <w:r w:rsidRPr="001D2A09">
        <w:rPr>
          <w:rFonts w:eastAsia="Times New Roman" w:cs="Arial"/>
          <w:szCs w:val="20"/>
        </w:rPr>
        <w:t>.3.3 (Uporaba zmogljivosti drugih subjektov) teh navodil.</w:t>
      </w:r>
    </w:p>
    <w:p w14:paraId="597FBC55" w14:textId="77777777" w:rsidR="009437BD" w:rsidRPr="00470615" w:rsidRDefault="009437BD" w:rsidP="00550352">
      <w:pPr>
        <w:spacing w:line="240" w:lineRule="atLeast"/>
        <w:rPr>
          <w:rFonts w:cs="Arial"/>
          <w:color w:val="FF0000"/>
          <w:szCs w:val="20"/>
        </w:rPr>
      </w:pPr>
    </w:p>
    <w:p w14:paraId="339EE300" w14:textId="127787F9" w:rsidR="002472AF" w:rsidRPr="00470615" w:rsidRDefault="002472AF" w:rsidP="00550352">
      <w:pPr>
        <w:pStyle w:val="Naslov3"/>
        <w:keepLines w:val="0"/>
        <w:spacing w:line="240" w:lineRule="atLeast"/>
        <w:rPr>
          <w:rFonts w:cs="Arial"/>
          <w:iCs/>
          <w:szCs w:val="20"/>
          <w:lang w:eastAsia="sl-SI"/>
        </w:rPr>
      </w:pPr>
      <w:bookmarkStart w:id="36" w:name="_Toc518638646"/>
      <w:bookmarkStart w:id="37" w:name="_Toc230616741"/>
      <w:r w:rsidRPr="00470615">
        <w:rPr>
          <w:rFonts w:cs="Arial"/>
          <w:iCs/>
          <w:szCs w:val="20"/>
          <w:lang w:eastAsia="sl-SI"/>
        </w:rPr>
        <w:t>Razlogi za izključitev</w:t>
      </w:r>
      <w:bookmarkEnd w:id="36"/>
      <w:bookmarkEnd w:id="37"/>
    </w:p>
    <w:p w14:paraId="71775794" w14:textId="3C0FADC2" w:rsidR="002472AF" w:rsidRPr="00470615" w:rsidRDefault="002472AF" w:rsidP="00550352">
      <w:pPr>
        <w:spacing w:line="240" w:lineRule="atLeast"/>
        <w:rPr>
          <w:rFonts w:eastAsia="Times New Roman" w:cs="Arial"/>
          <w:szCs w:val="20"/>
          <w:lang w:eastAsia="sl-SI"/>
        </w:rPr>
      </w:pPr>
    </w:p>
    <w:p w14:paraId="76D7AA9D" w14:textId="77777777" w:rsidR="00A64042" w:rsidRPr="00470615" w:rsidRDefault="00A64042" w:rsidP="00550352">
      <w:pPr>
        <w:spacing w:line="240" w:lineRule="atLeast"/>
        <w:rPr>
          <w:rFonts w:eastAsia="Times New Roman" w:cs="Arial"/>
          <w:szCs w:val="20"/>
          <w:lang w:eastAsia="x-none"/>
        </w:rPr>
      </w:pPr>
      <w:r w:rsidRPr="00470615">
        <w:rPr>
          <w:rFonts w:eastAsia="Times New Roman" w:cs="Arial"/>
          <w:szCs w:val="20"/>
          <w:lang w:eastAsia="x-none"/>
        </w:rPr>
        <w:t>Naročnik bo izključil gospodarski subjekt v primeru obstoja kateregakoli od v tej točki navedenih primerov, in sicer:</w:t>
      </w:r>
    </w:p>
    <w:p w14:paraId="4AB9371B" w14:textId="77777777" w:rsidR="00A64042" w:rsidRPr="00470615" w:rsidRDefault="00A64042" w:rsidP="00550352">
      <w:pPr>
        <w:spacing w:line="240" w:lineRule="atLeast"/>
        <w:rPr>
          <w:rFonts w:eastAsia="Times New Roman" w:cs="Arial"/>
          <w:szCs w:val="20"/>
        </w:rPr>
      </w:pPr>
    </w:p>
    <w:p w14:paraId="3E83DA34" w14:textId="77777777" w:rsidR="00A64042" w:rsidRPr="00470615" w:rsidRDefault="00A64042" w:rsidP="00550352">
      <w:pPr>
        <w:numPr>
          <w:ilvl w:val="0"/>
          <w:numId w:val="8"/>
        </w:numPr>
        <w:spacing w:line="240" w:lineRule="atLeast"/>
        <w:ind w:left="284" w:hanging="284"/>
        <w:rPr>
          <w:rFonts w:eastAsia="Times New Roman" w:cs="Arial"/>
          <w:szCs w:val="20"/>
          <w:lang w:eastAsia="sl-SI"/>
        </w:rPr>
      </w:pPr>
      <w:bookmarkStart w:id="38" w:name="_Hlk131503869"/>
      <w:bookmarkStart w:id="39" w:name="_Hlk131405987"/>
      <w:r w:rsidRPr="00470615">
        <w:rPr>
          <w:rFonts w:eastAsia="Times New Roman"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38"/>
    <w:p w14:paraId="6356DD19" w14:textId="77777777" w:rsidR="00A64042" w:rsidRPr="00470615" w:rsidRDefault="00A64042" w:rsidP="00550352">
      <w:pPr>
        <w:tabs>
          <w:tab w:val="num" w:pos="935"/>
        </w:tabs>
        <w:spacing w:line="240" w:lineRule="atLeast"/>
        <w:ind w:left="284"/>
        <w:rPr>
          <w:rFonts w:eastAsia="Times New Roman" w:cs="Arial"/>
          <w:color w:val="FF0000"/>
          <w:szCs w:val="20"/>
        </w:rPr>
      </w:pPr>
    </w:p>
    <w:bookmarkEnd w:id="39"/>
    <w:p w14:paraId="166CEA9E" w14:textId="1F47E40F" w:rsidR="00A64042" w:rsidRPr="00132031" w:rsidRDefault="00A64042" w:rsidP="00550352">
      <w:pPr>
        <w:spacing w:line="240" w:lineRule="atLeast"/>
        <w:ind w:firstLine="284"/>
        <w:rPr>
          <w:rFonts w:eastAsia="Times New Roman" w:cs="Arial"/>
          <w:b/>
          <w:bCs/>
          <w:szCs w:val="20"/>
        </w:rPr>
      </w:pPr>
      <w:r w:rsidRPr="00132031">
        <w:rPr>
          <w:rFonts w:eastAsia="Times New Roman" w:cs="Arial"/>
          <w:b/>
          <w:bCs/>
          <w:szCs w:val="20"/>
        </w:rPr>
        <w:t>DOKAZIL</w:t>
      </w:r>
      <w:r w:rsidR="00BD0627" w:rsidRPr="00132031">
        <w:rPr>
          <w:rFonts w:eastAsia="Times New Roman" w:cs="Arial"/>
          <w:b/>
          <w:bCs/>
          <w:szCs w:val="20"/>
        </w:rPr>
        <w:t>O</w:t>
      </w:r>
      <w:r w:rsidRPr="00132031">
        <w:rPr>
          <w:rFonts w:eastAsia="Times New Roman" w:cs="Arial"/>
          <w:b/>
          <w:bCs/>
          <w:szCs w:val="20"/>
        </w:rPr>
        <w:t xml:space="preserve">: </w:t>
      </w:r>
    </w:p>
    <w:p w14:paraId="6B715D67" w14:textId="77777777" w:rsidR="00A64042" w:rsidRPr="00132031" w:rsidRDefault="00A64042" w:rsidP="00550352">
      <w:pPr>
        <w:spacing w:line="240" w:lineRule="atLeast"/>
        <w:ind w:firstLine="284"/>
        <w:rPr>
          <w:rFonts w:eastAsia="Times New Roman" w:cs="Arial"/>
          <w:bCs/>
          <w:szCs w:val="20"/>
        </w:rPr>
      </w:pPr>
      <w:r w:rsidRPr="00132031">
        <w:rPr>
          <w:rFonts w:eastAsia="Times New Roman" w:cs="Arial"/>
          <w:szCs w:val="20"/>
        </w:rPr>
        <w:t xml:space="preserve">izpolnjen obrazec </w:t>
      </w:r>
      <w:r w:rsidRPr="00132031">
        <w:rPr>
          <w:rFonts w:eastAsia="Times New Roman" w:cs="Arial"/>
          <w:b/>
          <w:bCs/>
          <w:szCs w:val="20"/>
        </w:rPr>
        <w:t>»Izjava za ponudnika«</w:t>
      </w:r>
    </w:p>
    <w:p w14:paraId="12832B1F" w14:textId="77777777" w:rsidR="00A64042" w:rsidRPr="00470615" w:rsidRDefault="00A64042" w:rsidP="00A8549A">
      <w:pPr>
        <w:spacing w:line="240" w:lineRule="atLeast"/>
        <w:rPr>
          <w:rFonts w:eastAsia="Times New Roman" w:cs="Arial"/>
          <w:color w:val="FF0000"/>
          <w:szCs w:val="20"/>
        </w:rPr>
      </w:pPr>
    </w:p>
    <w:p w14:paraId="4D1A0766" w14:textId="6259F6A0" w:rsidR="00A64042" w:rsidRPr="00132031" w:rsidRDefault="00A64042" w:rsidP="00550352">
      <w:pPr>
        <w:numPr>
          <w:ilvl w:val="0"/>
          <w:numId w:val="8"/>
        </w:numPr>
        <w:spacing w:line="240" w:lineRule="atLeast"/>
        <w:ind w:left="284" w:hanging="284"/>
        <w:rPr>
          <w:rFonts w:eastAsia="Times New Roman" w:cs="Arial"/>
          <w:szCs w:val="20"/>
        </w:rPr>
      </w:pPr>
      <w:r w:rsidRPr="00132031">
        <w:rPr>
          <w:rFonts w:eastAsia="Times New Roman"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7A9AA44D" w14:textId="77777777" w:rsidR="00A64042" w:rsidRPr="00132031" w:rsidRDefault="00A64042" w:rsidP="00550352">
      <w:pPr>
        <w:tabs>
          <w:tab w:val="num" w:pos="935"/>
        </w:tabs>
        <w:spacing w:line="240" w:lineRule="atLeast"/>
        <w:ind w:left="284"/>
        <w:rPr>
          <w:rFonts w:eastAsia="Times New Roman" w:cs="Arial"/>
          <w:szCs w:val="20"/>
        </w:rPr>
      </w:pPr>
    </w:p>
    <w:p w14:paraId="199E0C6B" w14:textId="4FE2E978" w:rsidR="00A64042" w:rsidRPr="00132031" w:rsidRDefault="00A64042" w:rsidP="00550352">
      <w:pPr>
        <w:spacing w:line="240" w:lineRule="atLeast"/>
        <w:ind w:firstLine="284"/>
        <w:rPr>
          <w:rFonts w:eastAsia="Times New Roman" w:cs="Arial"/>
          <w:b/>
          <w:bCs/>
          <w:szCs w:val="20"/>
        </w:rPr>
      </w:pPr>
      <w:r w:rsidRPr="00132031">
        <w:rPr>
          <w:rFonts w:eastAsia="Times New Roman" w:cs="Arial"/>
          <w:b/>
          <w:bCs/>
          <w:szCs w:val="20"/>
        </w:rPr>
        <w:t>DOKAZIL</w:t>
      </w:r>
      <w:r w:rsidR="00BD0627" w:rsidRPr="00132031">
        <w:rPr>
          <w:rFonts w:eastAsia="Times New Roman" w:cs="Arial"/>
          <w:b/>
          <w:bCs/>
          <w:szCs w:val="20"/>
        </w:rPr>
        <w:t>O</w:t>
      </w:r>
      <w:r w:rsidRPr="00132031">
        <w:rPr>
          <w:rFonts w:eastAsia="Times New Roman" w:cs="Arial"/>
          <w:b/>
          <w:bCs/>
          <w:szCs w:val="20"/>
        </w:rPr>
        <w:t xml:space="preserve">: </w:t>
      </w:r>
    </w:p>
    <w:p w14:paraId="5F4F34D1" w14:textId="77777777" w:rsidR="00A64042" w:rsidRPr="00132031" w:rsidRDefault="00A64042" w:rsidP="00550352">
      <w:pPr>
        <w:autoSpaceDE w:val="0"/>
        <w:autoSpaceDN w:val="0"/>
        <w:adjustRightInd w:val="0"/>
        <w:spacing w:line="240" w:lineRule="atLeast"/>
        <w:ind w:firstLine="284"/>
        <w:jc w:val="left"/>
        <w:rPr>
          <w:rFonts w:eastAsia="Times New Roman" w:cs="Arial"/>
          <w:bCs/>
          <w:szCs w:val="20"/>
        </w:rPr>
      </w:pPr>
      <w:r w:rsidRPr="00132031">
        <w:rPr>
          <w:rFonts w:eastAsia="Times New Roman" w:cs="Arial"/>
          <w:szCs w:val="20"/>
          <w:lang w:eastAsia="sl-SI"/>
        </w:rPr>
        <w:t xml:space="preserve">Izpolnjen obrazec </w:t>
      </w:r>
      <w:r w:rsidRPr="00132031">
        <w:rPr>
          <w:rFonts w:eastAsia="Times New Roman" w:cs="Arial"/>
          <w:b/>
          <w:bCs/>
          <w:szCs w:val="20"/>
        </w:rPr>
        <w:t>»Izjava za ponudnika«</w:t>
      </w:r>
    </w:p>
    <w:p w14:paraId="20604A78" w14:textId="77777777" w:rsidR="00A64042" w:rsidRPr="00470615" w:rsidRDefault="00A64042" w:rsidP="00550352">
      <w:pPr>
        <w:spacing w:line="240" w:lineRule="atLeast"/>
        <w:ind w:left="284"/>
        <w:rPr>
          <w:rFonts w:eastAsia="Times New Roman" w:cs="Arial"/>
          <w:color w:val="FF0000"/>
          <w:szCs w:val="20"/>
        </w:rPr>
      </w:pPr>
    </w:p>
    <w:p w14:paraId="29158E73" w14:textId="77777777" w:rsidR="00A64042" w:rsidRPr="00132031" w:rsidRDefault="00A64042" w:rsidP="00550352">
      <w:pPr>
        <w:numPr>
          <w:ilvl w:val="0"/>
          <w:numId w:val="8"/>
        </w:numPr>
        <w:spacing w:line="240" w:lineRule="atLeast"/>
        <w:ind w:left="284" w:hanging="284"/>
        <w:rPr>
          <w:rFonts w:eastAsia="Times New Roman" w:cs="Arial"/>
          <w:szCs w:val="20"/>
        </w:rPr>
      </w:pPr>
      <w:r w:rsidRPr="00132031">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r w:rsidRPr="00132031">
        <w:rPr>
          <w:rFonts w:eastAsia="Times New Roman" w:cs="Arial"/>
          <w:szCs w:val="20"/>
          <w:lang w:eastAsia="sl-SI"/>
        </w:rPr>
        <w:t>.</w:t>
      </w:r>
    </w:p>
    <w:p w14:paraId="3B0695BD" w14:textId="77777777" w:rsidR="00A64042" w:rsidRPr="00132031" w:rsidRDefault="00A64042" w:rsidP="00550352">
      <w:pPr>
        <w:spacing w:line="240" w:lineRule="atLeast"/>
        <w:ind w:left="284"/>
        <w:rPr>
          <w:rFonts w:eastAsia="Times New Roman" w:cs="Arial"/>
          <w:szCs w:val="20"/>
        </w:rPr>
      </w:pPr>
    </w:p>
    <w:p w14:paraId="06AB43D6" w14:textId="2FB1D45C" w:rsidR="00A64042" w:rsidRPr="00132031" w:rsidRDefault="00A64042" w:rsidP="00550352">
      <w:pPr>
        <w:spacing w:line="240" w:lineRule="atLeast"/>
        <w:ind w:firstLine="284"/>
        <w:rPr>
          <w:rFonts w:eastAsia="Times New Roman" w:cs="Arial"/>
          <w:b/>
          <w:bCs/>
          <w:szCs w:val="20"/>
        </w:rPr>
      </w:pPr>
      <w:r w:rsidRPr="00132031">
        <w:rPr>
          <w:rFonts w:eastAsia="Times New Roman" w:cs="Arial"/>
          <w:b/>
          <w:bCs/>
          <w:szCs w:val="20"/>
        </w:rPr>
        <w:t>DOKAZIL</w:t>
      </w:r>
      <w:r w:rsidR="00BD0627" w:rsidRPr="00132031">
        <w:rPr>
          <w:rFonts w:eastAsia="Times New Roman" w:cs="Arial"/>
          <w:b/>
          <w:bCs/>
          <w:szCs w:val="20"/>
        </w:rPr>
        <w:t>O</w:t>
      </w:r>
      <w:r w:rsidRPr="00132031">
        <w:rPr>
          <w:rFonts w:eastAsia="Times New Roman" w:cs="Arial"/>
          <w:b/>
          <w:bCs/>
          <w:szCs w:val="20"/>
        </w:rPr>
        <w:t xml:space="preserve">: </w:t>
      </w:r>
    </w:p>
    <w:p w14:paraId="735629DA" w14:textId="77777777" w:rsidR="00A64042" w:rsidRPr="00132031" w:rsidRDefault="00A64042" w:rsidP="00550352">
      <w:pPr>
        <w:spacing w:line="240" w:lineRule="atLeast"/>
        <w:ind w:firstLine="284"/>
        <w:rPr>
          <w:rFonts w:eastAsia="Times New Roman" w:cs="Arial"/>
          <w:bCs/>
          <w:i/>
          <w:iCs/>
          <w:szCs w:val="20"/>
        </w:rPr>
      </w:pPr>
      <w:r w:rsidRPr="00132031">
        <w:rPr>
          <w:rFonts w:eastAsia="Times New Roman" w:cs="Arial"/>
          <w:szCs w:val="20"/>
        </w:rPr>
        <w:t xml:space="preserve">izpolnjen obrazec </w:t>
      </w:r>
      <w:r w:rsidRPr="00132031">
        <w:rPr>
          <w:rFonts w:eastAsia="Times New Roman" w:cs="Arial"/>
          <w:b/>
          <w:bCs/>
          <w:szCs w:val="20"/>
        </w:rPr>
        <w:t>»Izjava za ponudnika«</w:t>
      </w:r>
    </w:p>
    <w:p w14:paraId="17508D9A" w14:textId="77777777" w:rsidR="00A64042" w:rsidRPr="00470615" w:rsidRDefault="00A64042" w:rsidP="00550352">
      <w:pPr>
        <w:spacing w:line="240" w:lineRule="atLeast"/>
        <w:rPr>
          <w:rFonts w:cs="Arial"/>
          <w:color w:val="FF0000"/>
          <w:szCs w:val="20"/>
        </w:rPr>
      </w:pPr>
    </w:p>
    <w:p w14:paraId="0854FD94" w14:textId="01BD4913" w:rsidR="00A64042" w:rsidRPr="00132031" w:rsidRDefault="00A64042" w:rsidP="00550352">
      <w:pPr>
        <w:numPr>
          <w:ilvl w:val="0"/>
          <w:numId w:val="8"/>
        </w:numPr>
        <w:spacing w:line="240" w:lineRule="atLeast"/>
        <w:ind w:left="284" w:hanging="284"/>
        <w:rPr>
          <w:rFonts w:eastAsia="Times New Roman" w:cs="Arial"/>
          <w:szCs w:val="20"/>
        </w:rPr>
      </w:pPr>
      <w:r w:rsidRPr="00132031">
        <w:rPr>
          <w:rFonts w:eastAsia="Times New Roman" w:cs="Arial"/>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F90DCD3" w14:textId="77777777" w:rsidR="00A64042" w:rsidRPr="00132031" w:rsidRDefault="00A64042" w:rsidP="00550352">
      <w:pPr>
        <w:spacing w:line="240" w:lineRule="atLeast"/>
        <w:ind w:left="284"/>
        <w:rPr>
          <w:rFonts w:eastAsia="Times New Roman" w:cs="Arial"/>
          <w:szCs w:val="20"/>
        </w:rPr>
      </w:pPr>
    </w:p>
    <w:p w14:paraId="33745E20" w14:textId="77777777" w:rsidR="00A64042" w:rsidRPr="00132031" w:rsidRDefault="00A64042" w:rsidP="00550352">
      <w:pPr>
        <w:spacing w:line="240" w:lineRule="atLeast"/>
        <w:ind w:left="284"/>
        <w:rPr>
          <w:rFonts w:eastAsia="Times New Roman" w:cs="Arial"/>
          <w:szCs w:val="20"/>
        </w:rPr>
      </w:pPr>
      <w:r w:rsidRPr="00132031">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r w:rsidRPr="00132031">
        <w:rPr>
          <w:rFonts w:eastAsia="Times New Roman" w:cs="Arial"/>
          <w:szCs w:val="20"/>
          <w:lang w:eastAsia="sl-SI"/>
        </w:rPr>
        <w:t>.</w:t>
      </w:r>
    </w:p>
    <w:p w14:paraId="124BB271" w14:textId="77777777" w:rsidR="00A64042" w:rsidRPr="00132031" w:rsidRDefault="00A64042" w:rsidP="00550352">
      <w:pPr>
        <w:spacing w:line="240" w:lineRule="atLeast"/>
        <w:ind w:left="284"/>
        <w:rPr>
          <w:rFonts w:eastAsia="Times New Roman" w:cs="Arial"/>
          <w:szCs w:val="20"/>
          <w:highlight w:val="yellow"/>
        </w:rPr>
      </w:pPr>
    </w:p>
    <w:p w14:paraId="7D095118" w14:textId="12F8406D" w:rsidR="00A64042" w:rsidRPr="00252E35" w:rsidRDefault="00A64042" w:rsidP="00550352">
      <w:pPr>
        <w:spacing w:line="240" w:lineRule="atLeast"/>
        <w:ind w:firstLine="284"/>
        <w:rPr>
          <w:rFonts w:eastAsia="Times New Roman" w:cs="Arial"/>
          <w:b/>
          <w:bCs/>
          <w:szCs w:val="20"/>
        </w:rPr>
      </w:pPr>
      <w:r w:rsidRPr="00252E35">
        <w:rPr>
          <w:rFonts w:eastAsia="Times New Roman" w:cs="Arial"/>
          <w:b/>
          <w:bCs/>
          <w:szCs w:val="20"/>
        </w:rPr>
        <w:t>DOKAZIL</w:t>
      </w:r>
      <w:r w:rsidR="00BD0627" w:rsidRPr="00252E35">
        <w:rPr>
          <w:rFonts w:eastAsia="Times New Roman" w:cs="Arial"/>
          <w:b/>
          <w:bCs/>
          <w:szCs w:val="20"/>
        </w:rPr>
        <w:t>O</w:t>
      </w:r>
      <w:r w:rsidRPr="00252E35">
        <w:rPr>
          <w:rFonts w:eastAsia="Times New Roman" w:cs="Arial"/>
          <w:b/>
          <w:bCs/>
          <w:szCs w:val="20"/>
        </w:rPr>
        <w:t xml:space="preserve">: </w:t>
      </w:r>
    </w:p>
    <w:p w14:paraId="697900D3" w14:textId="77777777" w:rsidR="00A64042" w:rsidRPr="00252E35" w:rsidRDefault="00A64042" w:rsidP="00550352">
      <w:pPr>
        <w:spacing w:line="240" w:lineRule="atLeast"/>
        <w:ind w:firstLine="284"/>
        <w:rPr>
          <w:rFonts w:eastAsia="Times New Roman" w:cs="Arial"/>
          <w:bCs/>
          <w:szCs w:val="20"/>
        </w:rPr>
      </w:pPr>
      <w:r w:rsidRPr="00252E35">
        <w:rPr>
          <w:rFonts w:eastAsia="Times New Roman" w:cs="Arial"/>
          <w:szCs w:val="20"/>
        </w:rPr>
        <w:t xml:space="preserve">izpolnjen obrazec </w:t>
      </w:r>
      <w:r w:rsidRPr="00252E35">
        <w:rPr>
          <w:rFonts w:eastAsia="Times New Roman" w:cs="Arial"/>
          <w:b/>
          <w:bCs/>
          <w:szCs w:val="20"/>
        </w:rPr>
        <w:t>»Izjava za ponudnika«</w:t>
      </w:r>
    </w:p>
    <w:p w14:paraId="71AFD54F" w14:textId="77777777" w:rsidR="00A64042" w:rsidRPr="00470615" w:rsidRDefault="00A64042" w:rsidP="00550352">
      <w:pPr>
        <w:spacing w:line="240" w:lineRule="atLeast"/>
        <w:ind w:left="284"/>
        <w:rPr>
          <w:rFonts w:eastAsia="Times New Roman" w:cs="Arial"/>
          <w:strike/>
          <w:color w:val="FF0000"/>
          <w:szCs w:val="20"/>
        </w:rPr>
      </w:pPr>
    </w:p>
    <w:p w14:paraId="0197337C" w14:textId="77777777" w:rsidR="00A64042" w:rsidRPr="00132031" w:rsidRDefault="00A64042" w:rsidP="00550352">
      <w:pPr>
        <w:numPr>
          <w:ilvl w:val="0"/>
          <w:numId w:val="8"/>
        </w:numPr>
        <w:spacing w:line="240" w:lineRule="atLeast"/>
        <w:ind w:left="284" w:hanging="284"/>
        <w:rPr>
          <w:rFonts w:eastAsia="Times New Roman" w:cs="Arial"/>
          <w:szCs w:val="20"/>
          <w:lang w:eastAsia="sl-SI"/>
        </w:rPr>
      </w:pPr>
      <w:r w:rsidRPr="00132031">
        <w:rPr>
          <w:rFonts w:eastAsia="Times New Roman" w:cs="Arial"/>
          <w:szCs w:val="20"/>
          <w:lang w:eastAsia="sl-SI"/>
        </w:rPr>
        <w:t>Na podlagi sklepa Sveta (SZVP) 2022/578 z dne 8. aprila 2022 o spremembi Sklepa 2014/512/SZVP o omejevalnih ukrepih zaradi delovanja Rusije, ki povzroča destabilizacijo razmer v Ukrajini, če pri preverjanju ugotovi, da je ponudnik:</w:t>
      </w:r>
    </w:p>
    <w:p w14:paraId="209ED239" w14:textId="77777777" w:rsidR="00A64042" w:rsidRPr="00132031" w:rsidRDefault="00A64042" w:rsidP="00574FE2">
      <w:pPr>
        <w:numPr>
          <w:ilvl w:val="0"/>
          <w:numId w:val="13"/>
        </w:numPr>
        <w:tabs>
          <w:tab w:val="num" w:pos="284"/>
        </w:tabs>
        <w:autoSpaceDE w:val="0"/>
        <w:autoSpaceDN w:val="0"/>
        <w:adjustRightInd w:val="0"/>
        <w:spacing w:line="240" w:lineRule="atLeast"/>
        <w:contextualSpacing/>
        <w:rPr>
          <w:rFonts w:cs="Arial"/>
          <w:szCs w:val="20"/>
          <w:lang w:eastAsia="sl-SI"/>
        </w:rPr>
      </w:pPr>
      <w:r w:rsidRPr="00132031">
        <w:rPr>
          <w:rFonts w:cs="Arial"/>
          <w:szCs w:val="20"/>
          <w:lang w:eastAsia="sl-SI"/>
        </w:rPr>
        <w:t>ruski državljan ali fizična ali pravna oseba, subjekt ali organ s sedežem v Rusiji,</w:t>
      </w:r>
    </w:p>
    <w:p w14:paraId="07F394B3" w14:textId="77777777" w:rsidR="00A64042" w:rsidRPr="00132031" w:rsidRDefault="00A64042" w:rsidP="00574FE2">
      <w:pPr>
        <w:numPr>
          <w:ilvl w:val="0"/>
          <w:numId w:val="13"/>
        </w:numPr>
        <w:tabs>
          <w:tab w:val="num" w:pos="284"/>
        </w:tabs>
        <w:autoSpaceDE w:val="0"/>
        <w:autoSpaceDN w:val="0"/>
        <w:adjustRightInd w:val="0"/>
        <w:spacing w:line="240" w:lineRule="atLeast"/>
        <w:contextualSpacing/>
        <w:rPr>
          <w:rFonts w:cs="Arial"/>
          <w:szCs w:val="20"/>
          <w:lang w:eastAsia="sl-SI"/>
        </w:rPr>
      </w:pPr>
      <w:r w:rsidRPr="00132031">
        <w:rPr>
          <w:rFonts w:cs="Arial"/>
          <w:szCs w:val="20"/>
          <w:lang w:eastAsia="sl-SI"/>
        </w:rPr>
        <w:t>pravna oseba, subjekt ali organ, katerih več kot 50-odstotni delež je v neposredni ali posredni lasti subjekta iz prejšnje alineje, ali</w:t>
      </w:r>
    </w:p>
    <w:p w14:paraId="22E69256" w14:textId="32C16456" w:rsidR="000317C5" w:rsidRPr="00132031" w:rsidRDefault="00A64042" w:rsidP="00574FE2">
      <w:pPr>
        <w:numPr>
          <w:ilvl w:val="0"/>
          <w:numId w:val="13"/>
        </w:numPr>
        <w:tabs>
          <w:tab w:val="num" w:pos="284"/>
        </w:tabs>
        <w:autoSpaceDE w:val="0"/>
        <w:autoSpaceDN w:val="0"/>
        <w:adjustRightInd w:val="0"/>
        <w:spacing w:line="240" w:lineRule="atLeast"/>
        <w:contextualSpacing/>
        <w:rPr>
          <w:rFonts w:cs="Arial"/>
          <w:szCs w:val="20"/>
          <w:lang w:eastAsia="sl-SI"/>
        </w:rPr>
      </w:pPr>
      <w:r w:rsidRPr="00132031">
        <w:rPr>
          <w:rFonts w:cs="Arial"/>
          <w:szCs w:val="20"/>
          <w:lang w:eastAsia="sl-SI"/>
        </w:rPr>
        <w:t>fizična ali pravna oseba, subjekt ali organ, ki deluje v imenu ali po navodilih subjektov iz prejšnjih dveh alinej.</w:t>
      </w:r>
    </w:p>
    <w:p w14:paraId="574E7CAA" w14:textId="77777777" w:rsidR="00A64042" w:rsidRPr="00132031" w:rsidRDefault="00A64042" w:rsidP="00550352">
      <w:pPr>
        <w:tabs>
          <w:tab w:val="num" w:pos="284"/>
        </w:tabs>
        <w:autoSpaceDE w:val="0"/>
        <w:autoSpaceDN w:val="0"/>
        <w:adjustRightInd w:val="0"/>
        <w:spacing w:line="240" w:lineRule="atLeast"/>
        <w:rPr>
          <w:rFonts w:eastAsia="Times New Roman" w:cs="Arial"/>
          <w:szCs w:val="20"/>
          <w:lang w:eastAsia="sl-SI"/>
        </w:rPr>
      </w:pPr>
    </w:p>
    <w:p w14:paraId="79116C98" w14:textId="1D8021AC" w:rsidR="00A64042" w:rsidRPr="00132031" w:rsidRDefault="00A64042" w:rsidP="00550352">
      <w:pPr>
        <w:tabs>
          <w:tab w:val="num" w:pos="284"/>
        </w:tabs>
        <w:autoSpaceDE w:val="0"/>
        <w:autoSpaceDN w:val="0"/>
        <w:adjustRightInd w:val="0"/>
        <w:spacing w:line="240" w:lineRule="atLeast"/>
        <w:rPr>
          <w:rFonts w:eastAsia="Times New Roman" w:cs="Arial"/>
          <w:b/>
          <w:bCs/>
          <w:szCs w:val="20"/>
          <w:lang w:eastAsia="sl-SI"/>
        </w:rPr>
      </w:pPr>
      <w:r w:rsidRPr="00132031">
        <w:rPr>
          <w:rFonts w:eastAsia="Times New Roman" w:cs="Arial"/>
          <w:szCs w:val="20"/>
          <w:lang w:eastAsia="sl-SI"/>
        </w:rPr>
        <w:tab/>
      </w:r>
      <w:r w:rsidRPr="00132031">
        <w:rPr>
          <w:rFonts w:eastAsia="Times New Roman" w:cs="Arial"/>
          <w:b/>
          <w:bCs/>
          <w:szCs w:val="20"/>
          <w:lang w:eastAsia="sl-SI"/>
        </w:rPr>
        <w:t>DOKAZIL</w:t>
      </w:r>
      <w:r w:rsidR="00BD0627" w:rsidRPr="00132031">
        <w:rPr>
          <w:rFonts w:eastAsia="Times New Roman" w:cs="Arial"/>
          <w:b/>
          <w:bCs/>
          <w:szCs w:val="20"/>
          <w:lang w:eastAsia="sl-SI"/>
        </w:rPr>
        <w:t>O</w:t>
      </w:r>
      <w:r w:rsidRPr="00132031">
        <w:rPr>
          <w:rFonts w:eastAsia="Times New Roman" w:cs="Arial"/>
          <w:b/>
          <w:bCs/>
          <w:szCs w:val="20"/>
          <w:lang w:eastAsia="sl-SI"/>
        </w:rPr>
        <w:t>:</w:t>
      </w:r>
    </w:p>
    <w:p w14:paraId="2C7FFBDB" w14:textId="77777777" w:rsidR="00A64042" w:rsidRPr="00132031" w:rsidRDefault="00A64042" w:rsidP="00550352">
      <w:pPr>
        <w:tabs>
          <w:tab w:val="num" w:pos="284"/>
        </w:tabs>
        <w:spacing w:line="240" w:lineRule="atLeast"/>
        <w:rPr>
          <w:rFonts w:eastAsia="Times New Roman" w:cs="Arial"/>
          <w:szCs w:val="20"/>
          <w:lang w:eastAsia="sl-SI"/>
        </w:rPr>
      </w:pPr>
      <w:r w:rsidRPr="00132031">
        <w:rPr>
          <w:rFonts w:eastAsia="Times New Roman" w:cs="Arial"/>
          <w:szCs w:val="20"/>
          <w:lang w:eastAsia="sl-SI"/>
        </w:rPr>
        <w:tab/>
        <w:t xml:space="preserve">izpolnjen obrazec </w:t>
      </w:r>
      <w:r w:rsidRPr="00132031">
        <w:rPr>
          <w:rFonts w:eastAsia="Times New Roman" w:cs="Arial"/>
          <w:b/>
          <w:bCs/>
          <w:szCs w:val="20"/>
          <w:lang w:eastAsia="sl-SI"/>
        </w:rPr>
        <w:t>»Izjava za ponudnika«</w:t>
      </w:r>
    </w:p>
    <w:p w14:paraId="28CEDC03" w14:textId="77777777" w:rsidR="00A64042" w:rsidRPr="00132031" w:rsidRDefault="00A64042" w:rsidP="00550352">
      <w:pPr>
        <w:spacing w:line="240" w:lineRule="atLeast"/>
        <w:rPr>
          <w:rFonts w:eastAsia="Times New Roman" w:cs="Arial"/>
          <w:strike/>
          <w:szCs w:val="20"/>
        </w:rPr>
      </w:pPr>
    </w:p>
    <w:p w14:paraId="36BFBE4E" w14:textId="7160380A" w:rsidR="00E87865" w:rsidRPr="001952DC" w:rsidRDefault="00A64042" w:rsidP="00550352">
      <w:pPr>
        <w:spacing w:line="240" w:lineRule="atLeast"/>
        <w:rPr>
          <w:rFonts w:eastAsia="Times New Roman" w:cs="Arial"/>
          <w:szCs w:val="20"/>
        </w:rPr>
      </w:pPr>
      <w:r w:rsidRPr="001952DC">
        <w:rPr>
          <w:rFonts w:eastAsia="Times New Roman" w:cs="Arial"/>
          <w:szCs w:val="20"/>
        </w:rPr>
        <w:t xml:space="preserve">Naročnik bo iz postopka javnega naročanja kadarkoli v postopku izključil gospodarski subjekt, če se izkaže, da je pred ali med postopkom javnega naročanja ta subjekt v položaju iz točke </w:t>
      </w:r>
      <w:r w:rsidR="00676B79" w:rsidRPr="001952DC">
        <w:rPr>
          <w:rFonts w:eastAsia="Times New Roman" w:cs="Arial"/>
          <w:szCs w:val="20"/>
        </w:rPr>
        <w:t>9</w:t>
      </w:r>
      <w:r w:rsidRPr="001952DC">
        <w:rPr>
          <w:rFonts w:eastAsia="Times New Roman" w:cs="Arial"/>
          <w:szCs w:val="20"/>
        </w:rPr>
        <w:t>.1.</w:t>
      </w:r>
      <w:r w:rsidR="00BD02DF" w:rsidRPr="001952DC">
        <w:rPr>
          <w:rFonts w:eastAsia="Times New Roman" w:cs="Arial"/>
          <w:szCs w:val="20"/>
        </w:rPr>
        <w:t>1</w:t>
      </w:r>
      <w:r w:rsidR="003B7606" w:rsidRPr="001952DC">
        <w:rPr>
          <w:rFonts w:eastAsia="Times New Roman" w:cs="Arial"/>
          <w:szCs w:val="20"/>
        </w:rPr>
        <w:t xml:space="preserve"> </w:t>
      </w:r>
      <w:r w:rsidRPr="001952DC">
        <w:rPr>
          <w:rFonts w:eastAsia="Times New Roman" w:cs="Arial"/>
          <w:szCs w:val="20"/>
        </w:rPr>
        <w:t>teh navodil.</w:t>
      </w:r>
      <w:bookmarkStart w:id="40" w:name="_Hlk84416002"/>
    </w:p>
    <w:p w14:paraId="3959FB10" w14:textId="77777777" w:rsidR="00D01DF7" w:rsidRPr="001952DC" w:rsidRDefault="00D01DF7" w:rsidP="00550352">
      <w:pPr>
        <w:spacing w:line="240" w:lineRule="atLeast"/>
        <w:rPr>
          <w:rFonts w:eastAsia="Times New Roman" w:cs="Arial"/>
          <w:szCs w:val="20"/>
        </w:rPr>
      </w:pPr>
    </w:p>
    <w:p w14:paraId="0EBC443A" w14:textId="45CE82DC" w:rsidR="008B3288" w:rsidRPr="001952DC" w:rsidRDefault="00D01DF7" w:rsidP="00D01DF7">
      <w:pPr>
        <w:pStyle w:val="Naslov2"/>
        <w:keepLines w:val="0"/>
        <w:spacing w:line="240" w:lineRule="atLeast"/>
        <w:ind w:left="567" w:hanging="567"/>
        <w:rPr>
          <w:rFonts w:cs="Arial"/>
        </w:rPr>
      </w:pPr>
      <w:bookmarkStart w:id="41" w:name="_Toc230616742"/>
      <w:bookmarkEnd w:id="40"/>
      <w:r w:rsidRPr="001952DC">
        <w:rPr>
          <w:rFonts w:cs="Arial"/>
        </w:rPr>
        <w:t>Tehnični pogoj oziroma sposobnost</w:t>
      </w:r>
      <w:bookmarkEnd w:id="41"/>
    </w:p>
    <w:p w14:paraId="0AB3CC5C" w14:textId="77777777" w:rsidR="00D01DF7" w:rsidRPr="001952DC" w:rsidRDefault="00D01DF7" w:rsidP="00D01DF7"/>
    <w:p w14:paraId="6221C6AD" w14:textId="77777777" w:rsidR="00F257CA" w:rsidRPr="001952DC" w:rsidRDefault="00F257CA" w:rsidP="00561439">
      <w:pPr>
        <w:rPr>
          <w:bCs/>
        </w:rPr>
      </w:pPr>
      <w:r w:rsidRPr="001952DC">
        <w:rPr>
          <w:bCs/>
        </w:rPr>
        <w:t xml:space="preserve">Ponudnik mora izkazati tehnično sposobnost z izpolnitvijo naslednjega </w:t>
      </w:r>
      <w:r w:rsidRPr="001952DC">
        <w:t>pogoja:</w:t>
      </w:r>
    </w:p>
    <w:p w14:paraId="44CFB489" w14:textId="2519E937" w:rsidR="00F257CA" w:rsidRPr="00D75BA4" w:rsidRDefault="00F257CA" w:rsidP="00561439">
      <w:pPr>
        <w:numPr>
          <w:ilvl w:val="0"/>
          <w:numId w:val="17"/>
        </w:numPr>
        <w:spacing w:after="160" w:line="259" w:lineRule="auto"/>
        <w:rPr>
          <w:b/>
          <w:bCs/>
        </w:rPr>
      </w:pPr>
      <w:r w:rsidRPr="001952DC">
        <w:rPr>
          <w:bCs/>
        </w:rPr>
        <w:t xml:space="preserve">Ponudnik je </w:t>
      </w:r>
      <w:r w:rsidRPr="001952DC">
        <w:rPr>
          <w:b/>
        </w:rPr>
        <w:t>v zadnjih šestih</w:t>
      </w:r>
      <w:r w:rsidR="009D225D" w:rsidRPr="001952DC">
        <w:rPr>
          <w:b/>
        </w:rPr>
        <w:t xml:space="preserve"> (6</w:t>
      </w:r>
      <w:r w:rsidRPr="001952DC">
        <w:rPr>
          <w:b/>
        </w:rPr>
        <w:t>) letih</w:t>
      </w:r>
      <w:r w:rsidRPr="001952DC">
        <w:rPr>
          <w:bCs/>
        </w:rPr>
        <w:t xml:space="preserve"> od datuma objave tega javnega naročila na portalu javnih naročil, uspešno (kvalitetno</w:t>
      </w:r>
      <w:r w:rsidRPr="00D67DE2">
        <w:rPr>
          <w:bCs/>
        </w:rPr>
        <w:t xml:space="preserve">, strokovno in v skladu s pogodbo) </w:t>
      </w:r>
      <w:r w:rsidRPr="00D67DE2">
        <w:rPr>
          <w:b/>
        </w:rPr>
        <w:t xml:space="preserve">zaključil vsaj </w:t>
      </w:r>
      <w:bookmarkStart w:id="42" w:name="_Hlk112850722"/>
      <w:r w:rsidRPr="00D67DE2">
        <w:rPr>
          <w:b/>
        </w:rPr>
        <w:t>en</w:t>
      </w:r>
      <w:r w:rsidR="009D225D">
        <w:rPr>
          <w:b/>
        </w:rPr>
        <w:t xml:space="preserve"> (1</w:t>
      </w:r>
      <w:r w:rsidRPr="00D67DE2">
        <w:rPr>
          <w:b/>
        </w:rPr>
        <w:t xml:space="preserve">) </w:t>
      </w:r>
      <w:r w:rsidRPr="0CA6E2EF">
        <w:rPr>
          <w:b/>
          <w:bCs/>
        </w:rPr>
        <w:t xml:space="preserve">primerljiv </w:t>
      </w:r>
      <w:r w:rsidRPr="00D67DE2">
        <w:rPr>
          <w:b/>
        </w:rPr>
        <w:t xml:space="preserve">referenčni </w:t>
      </w:r>
      <w:r w:rsidRPr="00276551">
        <w:rPr>
          <w:b/>
        </w:rPr>
        <w:t>projekt</w:t>
      </w:r>
      <w:bookmarkEnd w:id="42"/>
      <w:r w:rsidRPr="4B27EBCF">
        <w:rPr>
          <w:b/>
          <w:bCs/>
        </w:rPr>
        <w:t>.</w:t>
      </w:r>
    </w:p>
    <w:p w14:paraId="6F4DD5DE" w14:textId="77777777" w:rsidR="00F257CA" w:rsidRDefault="00F257CA" w:rsidP="00561439">
      <w:pPr>
        <w:ind w:left="720"/>
        <w:rPr>
          <w:bCs/>
        </w:rPr>
      </w:pPr>
      <w:r w:rsidRPr="00851E77">
        <w:rPr>
          <w:b/>
        </w:rPr>
        <w:t>Primerljiv referenčni projekt</w:t>
      </w:r>
      <w:r>
        <w:t xml:space="preserve"> je projekt</w:t>
      </w:r>
      <w:r>
        <w:rPr>
          <w:bCs/>
        </w:rPr>
        <w:t xml:space="preserve">, pri katerem </w:t>
      </w:r>
      <w:r w:rsidRPr="00D75BA4">
        <w:rPr>
          <w:bCs/>
        </w:rPr>
        <w:t xml:space="preserve">so izpolnjeni </w:t>
      </w:r>
      <w:r w:rsidRPr="00D75BA4">
        <w:rPr>
          <w:b/>
        </w:rPr>
        <w:t xml:space="preserve">najmanj </w:t>
      </w:r>
      <w:r w:rsidRPr="6F5DE398">
        <w:rPr>
          <w:b/>
          <w:bCs/>
        </w:rPr>
        <w:t>štirje</w:t>
      </w:r>
      <w:r w:rsidRPr="00D75BA4">
        <w:rPr>
          <w:b/>
        </w:rPr>
        <w:t xml:space="preserve"> (4) od naslednjih kriterijev</w:t>
      </w:r>
      <w:r w:rsidRPr="00D75BA4">
        <w:rPr>
          <w:bCs/>
        </w:rPr>
        <w:t>:</w:t>
      </w:r>
    </w:p>
    <w:p w14:paraId="74F5A181" w14:textId="77777777" w:rsidR="00561439" w:rsidRPr="00D75BA4" w:rsidRDefault="00561439" w:rsidP="00561439">
      <w:pPr>
        <w:ind w:left="720"/>
        <w:rPr>
          <w:bCs/>
        </w:rPr>
      </w:pPr>
    </w:p>
    <w:p w14:paraId="18128748" w14:textId="77777777" w:rsidR="00F257CA" w:rsidRDefault="00F257CA" w:rsidP="00561439">
      <w:pPr>
        <w:pStyle w:val="Odstavekseznama"/>
        <w:numPr>
          <w:ilvl w:val="0"/>
          <w:numId w:val="16"/>
        </w:numPr>
        <w:spacing w:after="160" w:line="259" w:lineRule="auto"/>
        <w:rPr>
          <w:bCs/>
        </w:rPr>
      </w:pPr>
      <w:r>
        <w:rPr>
          <w:bCs/>
        </w:rPr>
        <w:t>P</w:t>
      </w:r>
      <w:r w:rsidRPr="00CA1D43">
        <w:rPr>
          <w:bCs/>
        </w:rPr>
        <w:t>rojekt je vklju</w:t>
      </w:r>
      <w:r>
        <w:rPr>
          <w:bCs/>
        </w:rPr>
        <w:t xml:space="preserve">čeval </w:t>
      </w:r>
      <w:r w:rsidRPr="00060DC1">
        <w:rPr>
          <w:b/>
        </w:rPr>
        <w:t xml:space="preserve">vodenje oziroma </w:t>
      </w:r>
      <w:proofErr w:type="spellStart"/>
      <w:r w:rsidRPr="00060DC1">
        <w:rPr>
          <w:b/>
        </w:rPr>
        <w:t>facilitiranje</w:t>
      </w:r>
      <w:proofErr w:type="spellEnd"/>
      <w:r w:rsidRPr="00060DC1">
        <w:rPr>
          <w:b/>
        </w:rPr>
        <w:t xml:space="preserve"> </w:t>
      </w:r>
      <w:proofErr w:type="spellStart"/>
      <w:r w:rsidRPr="00060DC1">
        <w:rPr>
          <w:b/>
        </w:rPr>
        <w:t>večdeležniškega</w:t>
      </w:r>
      <w:proofErr w:type="spellEnd"/>
      <w:r w:rsidRPr="00060DC1">
        <w:rPr>
          <w:b/>
        </w:rPr>
        <w:t xml:space="preserve"> procesa za najmanj pet (5) različnih deležnikov</w:t>
      </w:r>
      <w:r>
        <w:rPr>
          <w:bCs/>
        </w:rPr>
        <w:t>, pri čemer so deležniki bodisi predstavniki različnih organizacij bodisi različnih organizacijskih enot;</w:t>
      </w:r>
    </w:p>
    <w:p w14:paraId="19DCA2B6" w14:textId="77777777" w:rsidR="00F257CA" w:rsidRDefault="00F257CA" w:rsidP="00561439">
      <w:pPr>
        <w:pStyle w:val="Odstavekseznama"/>
        <w:ind w:left="1776"/>
        <w:rPr>
          <w:bCs/>
        </w:rPr>
      </w:pPr>
    </w:p>
    <w:p w14:paraId="405AD385" w14:textId="6A8A4213" w:rsidR="00F257CA" w:rsidRDefault="00F257CA" w:rsidP="00561439">
      <w:pPr>
        <w:pStyle w:val="Odstavekseznama"/>
        <w:numPr>
          <w:ilvl w:val="0"/>
          <w:numId w:val="16"/>
        </w:numPr>
        <w:spacing w:after="160" w:line="259" w:lineRule="auto"/>
      </w:pPr>
      <w:r>
        <w:t>Projekt je vključeval</w:t>
      </w:r>
      <w:r w:rsidDel="001A7B57">
        <w:t xml:space="preserve"> </w:t>
      </w:r>
      <w:r w:rsidRPr="2CD04C23">
        <w:rPr>
          <w:b/>
          <w:bCs/>
        </w:rPr>
        <w:t>oblikovanje standardov, smernic, metodoloških priporočil ali drugih sistemskih rešitev,</w:t>
      </w:r>
      <w:r>
        <w:t xml:space="preserve"> pri čemer so bili standardi, smernice, priporočila ali druge sistemske rešitve namenjene </w:t>
      </w:r>
      <w:r w:rsidRPr="00326909">
        <w:rPr>
          <w:b/>
          <w:bCs/>
        </w:rPr>
        <w:t xml:space="preserve">več kot eni </w:t>
      </w:r>
      <w:r w:rsidR="00325BE5">
        <w:rPr>
          <w:b/>
          <w:bCs/>
        </w:rPr>
        <w:t xml:space="preserve">(1) </w:t>
      </w:r>
      <w:r w:rsidRPr="00326909">
        <w:rPr>
          <w:b/>
          <w:bCs/>
        </w:rPr>
        <w:t>organizaciji</w:t>
      </w:r>
      <w:r>
        <w:t>.</w:t>
      </w:r>
    </w:p>
    <w:p w14:paraId="77716004" w14:textId="77777777" w:rsidR="00F257CA" w:rsidRDefault="00F257CA" w:rsidP="00561439">
      <w:pPr>
        <w:pStyle w:val="Odstavekseznama"/>
        <w:ind w:left="1776"/>
        <w:rPr>
          <w:bCs/>
        </w:rPr>
      </w:pPr>
    </w:p>
    <w:p w14:paraId="537D7D53" w14:textId="77777777" w:rsidR="00F257CA" w:rsidRDefault="00F257CA" w:rsidP="00561439">
      <w:pPr>
        <w:pStyle w:val="Odstavekseznama"/>
        <w:numPr>
          <w:ilvl w:val="0"/>
          <w:numId w:val="16"/>
        </w:numPr>
        <w:spacing w:after="160" w:line="259" w:lineRule="auto"/>
      </w:pPr>
      <w:r>
        <w:t xml:space="preserve">Pri izvedbi projekta so bile </w:t>
      </w:r>
      <w:r w:rsidRPr="21E8D21E">
        <w:rPr>
          <w:b/>
          <w:bCs/>
        </w:rPr>
        <w:t>uporabljene metode storitvenega oblikovanja (</w:t>
      </w:r>
      <w:proofErr w:type="spellStart"/>
      <w:r w:rsidRPr="21E8D21E">
        <w:rPr>
          <w:b/>
          <w:bCs/>
        </w:rPr>
        <w:t>service</w:t>
      </w:r>
      <w:proofErr w:type="spellEnd"/>
      <w:r w:rsidRPr="21E8D21E">
        <w:rPr>
          <w:b/>
          <w:bCs/>
        </w:rPr>
        <w:t xml:space="preserve"> design</w:t>
      </w:r>
      <w:r w:rsidRPr="4D3D8D76">
        <w:rPr>
          <w:b/>
          <w:bCs/>
        </w:rPr>
        <w:t xml:space="preserve">), </w:t>
      </w:r>
      <w:r w:rsidRPr="5C28C390">
        <w:rPr>
          <w:b/>
          <w:bCs/>
        </w:rPr>
        <w:t>soustvarjanja, oblikovalskega</w:t>
      </w:r>
      <w:r w:rsidRPr="069C0CD2">
        <w:rPr>
          <w:b/>
          <w:bCs/>
        </w:rPr>
        <w:t xml:space="preserve"> </w:t>
      </w:r>
      <w:r w:rsidRPr="1134FAEB">
        <w:rPr>
          <w:b/>
          <w:bCs/>
        </w:rPr>
        <w:t>razmišljanja</w:t>
      </w:r>
      <w:r w:rsidRPr="21E8D21E">
        <w:rPr>
          <w:b/>
          <w:bCs/>
        </w:rPr>
        <w:t xml:space="preserve"> </w:t>
      </w:r>
      <w:r>
        <w:t xml:space="preserve">ali druge primerljive k uporabniku usmerjene metode/pristopi, pri čemer projekt ni bil osredotočen zgolj na oblikovanje posamezne rešitve, temveč tudi na širši sistem izvajanja storitve in je vključeval tudi naslednje aktivnosti:  </w:t>
      </w:r>
    </w:p>
    <w:p w14:paraId="103DCD5F" w14:textId="77777777" w:rsidR="00F257CA" w:rsidRPr="008F6A75" w:rsidRDefault="00F257CA" w:rsidP="00561439">
      <w:pPr>
        <w:numPr>
          <w:ilvl w:val="4"/>
          <w:numId w:val="15"/>
        </w:numPr>
        <w:spacing w:line="259" w:lineRule="auto"/>
        <w:ind w:left="2835" w:hanging="283"/>
        <w:rPr>
          <w:b/>
          <w:bCs/>
        </w:rPr>
      </w:pPr>
      <w:r w:rsidRPr="450E4683">
        <w:rPr>
          <w:b/>
          <w:bCs/>
        </w:rPr>
        <w:t xml:space="preserve">raziskava potreb z </w:t>
      </w:r>
      <w:r w:rsidRPr="6F5DE398">
        <w:rPr>
          <w:b/>
          <w:bCs/>
        </w:rPr>
        <w:t>izvedbo</w:t>
      </w:r>
      <w:r w:rsidRPr="450E4683">
        <w:rPr>
          <w:b/>
          <w:bCs/>
        </w:rPr>
        <w:t xml:space="preserve"> intervjujev ali delavnic s končnimi uporabniki </w:t>
      </w:r>
    </w:p>
    <w:p w14:paraId="2DFC5E6D" w14:textId="77777777" w:rsidR="00F257CA" w:rsidRPr="008F6A75" w:rsidRDefault="00F257CA" w:rsidP="00561439">
      <w:pPr>
        <w:pStyle w:val="Odstavekseznama"/>
        <w:numPr>
          <w:ilvl w:val="4"/>
          <w:numId w:val="15"/>
        </w:numPr>
        <w:spacing w:after="160" w:line="259" w:lineRule="auto"/>
        <w:ind w:left="2835" w:hanging="283"/>
        <w:rPr>
          <w:b/>
          <w:bCs/>
        </w:rPr>
      </w:pPr>
      <w:proofErr w:type="spellStart"/>
      <w:r w:rsidRPr="4B4935F6">
        <w:rPr>
          <w:b/>
          <w:bCs/>
        </w:rPr>
        <w:t>mapiranje</w:t>
      </w:r>
      <w:proofErr w:type="spellEnd"/>
      <w:r w:rsidRPr="4B4935F6">
        <w:rPr>
          <w:b/>
          <w:bCs/>
        </w:rPr>
        <w:t xml:space="preserve"> uporabniških poti </w:t>
      </w:r>
      <w:r w:rsidRPr="63EFA849">
        <w:rPr>
          <w:b/>
          <w:bCs/>
        </w:rPr>
        <w:t>(</w:t>
      </w:r>
      <w:proofErr w:type="spellStart"/>
      <w:r w:rsidRPr="04C63E5C">
        <w:rPr>
          <w:b/>
          <w:bCs/>
        </w:rPr>
        <w:t>journey</w:t>
      </w:r>
      <w:proofErr w:type="spellEnd"/>
      <w:r w:rsidRPr="04C63E5C">
        <w:rPr>
          <w:b/>
          <w:bCs/>
        </w:rPr>
        <w:t xml:space="preserve"> </w:t>
      </w:r>
      <w:proofErr w:type="spellStart"/>
      <w:r w:rsidRPr="23F1395B">
        <w:rPr>
          <w:b/>
          <w:bCs/>
        </w:rPr>
        <w:t>mapping</w:t>
      </w:r>
      <w:proofErr w:type="spellEnd"/>
      <w:r w:rsidRPr="23F1395B">
        <w:rPr>
          <w:b/>
          <w:bCs/>
        </w:rPr>
        <w:t>)</w:t>
      </w:r>
    </w:p>
    <w:p w14:paraId="45BF35D1" w14:textId="77777777" w:rsidR="00F257CA" w:rsidRPr="008F6A75" w:rsidRDefault="00F257CA" w:rsidP="00561439">
      <w:pPr>
        <w:pStyle w:val="Odstavekseznama"/>
        <w:numPr>
          <w:ilvl w:val="4"/>
          <w:numId w:val="15"/>
        </w:numPr>
        <w:spacing w:after="160" w:line="259" w:lineRule="auto"/>
        <w:ind w:left="2835" w:hanging="283"/>
        <w:rPr>
          <w:b/>
          <w:bCs/>
        </w:rPr>
      </w:pPr>
      <w:r w:rsidRPr="5D9B3C11">
        <w:rPr>
          <w:b/>
          <w:bCs/>
        </w:rPr>
        <w:t>izdelava koncepta ali prototipa in testiranje uporabniške izkušnje</w:t>
      </w:r>
    </w:p>
    <w:p w14:paraId="538071EF" w14:textId="77777777" w:rsidR="00F257CA" w:rsidRPr="00792103" w:rsidRDefault="00F257CA" w:rsidP="00561439">
      <w:pPr>
        <w:pStyle w:val="Odstavekseznama"/>
        <w:numPr>
          <w:ilvl w:val="4"/>
          <w:numId w:val="15"/>
        </w:numPr>
        <w:spacing w:after="160" w:line="259" w:lineRule="auto"/>
        <w:ind w:left="2835" w:hanging="283"/>
        <w:rPr>
          <w:b/>
          <w:bCs/>
        </w:rPr>
      </w:pPr>
      <w:r w:rsidRPr="64A3D710">
        <w:rPr>
          <w:b/>
          <w:bCs/>
        </w:rPr>
        <w:t>soustvarjalne delavnice z deležniki</w:t>
      </w:r>
    </w:p>
    <w:p w14:paraId="019FC3F5" w14:textId="77777777" w:rsidR="00F257CA" w:rsidRPr="008F6A75" w:rsidRDefault="00F257CA" w:rsidP="00561439">
      <w:pPr>
        <w:pStyle w:val="Odstavekseznama"/>
        <w:ind w:left="2835"/>
        <w:rPr>
          <w:bCs/>
        </w:rPr>
      </w:pPr>
    </w:p>
    <w:p w14:paraId="692D3138" w14:textId="77777777" w:rsidR="00F257CA" w:rsidRDefault="00F257CA" w:rsidP="00561439">
      <w:pPr>
        <w:pStyle w:val="Odstavekseznama"/>
        <w:numPr>
          <w:ilvl w:val="0"/>
          <w:numId w:val="16"/>
        </w:numPr>
        <w:spacing w:after="160" w:line="259" w:lineRule="auto"/>
      </w:pPr>
      <w:r>
        <w:t xml:space="preserve">Projekt je vključeval </w:t>
      </w:r>
      <w:r w:rsidRPr="0537385F">
        <w:rPr>
          <w:b/>
          <w:bCs/>
        </w:rPr>
        <w:t xml:space="preserve">načrtovanje </w:t>
      </w:r>
      <w:r w:rsidRPr="3F05DA46">
        <w:rPr>
          <w:b/>
          <w:bCs/>
        </w:rPr>
        <w:t>kompleksne digitalne</w:t>
      </w:r>
      <w:r w:rsidRPr="0537385F">
        <w:rPr>
          <w:b/>
          <w:bCs/>
        </w:rPr>
        <w:t xml:space="preserve"> storitve, </w:t>
      </w:r>
      <w:r>
        <w:t xml:space="preserve"> ki vključuje več korakov, integracij, sodelovanje več deležnikov in formaliziran potek obravnave, na primer v postopkih javne uprave ali primerljivih storitvenih sistemih (zdravstvo, izobraževanje, socialno varstvo, zavarovalništvo, bančništvo, energetika, telekomunikacije ali drugih reguliranih oziroma procesno zahtevnih storitvenih sistemih).</w:t>
      </w:r>
    </w:p>
    <w:p w14:paraId="05C6196D" w14:textId="77777777" w:rsidR="00F257CA" w:rsidRDefault="00F257CA" w:rsidP="00561439">
      <w:pPr>
        <w:pStyle w:val="Odstavekseznama"/>
        <w:ind w:left="1776"/>
        <w:rPr>
          <w:bCs/>
        </w:rPr>
      </w:pPr>
    </w:p>
    <w:p w14:paraId="1BCA0EA4" w14:textId="77777777" w:rsidR="00F257CA" w:rsidRPr="0004733D" w:rsidRDefault="00F257CA" w:rsidP="00561439">
      <w:pPr>
        <w:pStyle w:val="Odstavekseznama"/>
        <w:numPr>
          <w:ilvl w:val="0"/>
          <w:numId w:val="16"/>
        </w:numPr>
        <w:spacing w:after="160" w:line="259" w:lineRule="auto"/>
      </w:pPr>
      <w:r>
        <w:t xml:space="preserve">Projekt je vključeval </w:t>
      </w:r>
      <w:r w:rsidRPr="1D938163">
        <w:rPr>
          <w:b/>
          <w:bCs/>
        </w:rPr>
        <w:t>analizo</w:t>
      </w:r>
      <w:r w:rsidRPr="61BC2DBF">
        <w:rPr>
          <w:b/>
          <w:bCs/>
        </w:rPr>
        <w:t>,</w:t>
      </w:r>
      <w:r w:rsidRPr="40FF57BF">
        <w:rPr>
          <w:b/>
          <w:bCs/>
        </w:rPr>
        <w:t xml:space="preserve"> načrtovanje</w:t>
      </w:r>
      <w:r w:rsidRPr="1D938163">
        <w:rPr>
          <w:b/>
          <w:bCs/>
        </w:rPr>
        <w:t xml:space="preserve"> ali </w:t>
      </w:r>
      <w:r w:rsidRPr="7AB1106B">
        <w:rPr>
          <w:b/>
          <w:bCs/>
        </w:rPr>
        <w:t>prenovo</w:t>
      </w:r>
      <w:r w:rsidRPr="1D938163">
        <w:rPr>
          <w:b/>
          <w:bCs/>
        </w:rPr>
        <w:t xml:space="preserve"> </w:t>
      </w:r>
      <w:r w:rsidRPr="5DC26E55">
        <w:rPr>
          <w:b/>
          <w:bCs/>
        </w:rPr>
        <w:t>organizacijskega procesa</w:t>
      </w:r>
      <w:r w:rsidRPr="1D938163">
        <w:rPr>
          <w:b/>
          <w:bCs/>
        </w:rPr>
        <w:t xml:space="preserve"> </w:t>
      </w:r>
      <w:r>
        <w:t>v administrativno kompleksnejših okoljih, na primer v postopkih javne uprave ali primerljivih storitvenih sistemih (zdravstvo, izobraževanje, socialno varstvo, zavarovalništvo, bančništvo, energetika, telekomunikacije ali drugih reguliranih oziroma procesno zahtevnih storitvenih sistemih).</w:t>
      </w:r>
    </w:p>
    <w:p w14:paraId="31A06B37" w14:textId="77777777" w:rsidR="00F257CA" w:rsidRDefault="00F257CA" w:rsidP="00561439">
      <w:pPr>
        <w:ind w:left="708"/>
        <w:rPr>
          <w:b/>
          <w:bCs/>
        </w:rPr>
      </w:pPr>
      <w:r>
        <w:t xml:space="preserve">Pogoj (izpolnitev 4 od 5 kriterijev) se lahko izpolni z več različnimi projekti, in sicer </w:t>
      </w:r>
      <w:r w:rsidRPr="00B25563">
        <w:rPr>
          <w:b/>
          <w:bCs/>
        </w:rPr>
        <w:t>z največ štirimi (4) referenčnimi projekti.</w:t>
      </w:r>
    </w:p>
    <w:p w14:paraId="26DE9D4A" w14:textId="77777777" w:rsidR="00F526D1" w:rsidRDefault="00F526D1" w:rsidP="00561439">
      <w:pPr>
        <w:ind w:left="708"/>
      </w:pPr>
    </w:p>
    <w:p w14:paraId="723DFB50" w14:textId="021600EB" w:rsidR="00F257CA" w:rsidRPr="008E717D" w:rsidRDefault="00F257CA" w:rsidP="00561439">
      <w:pPr>
        <w:ind w:left="708"/>
        <w:rPr>
          <w:bCs/>
        </w:rPr>
      </w:pPr>
      <w:r w:rsidRPr="00B25563">
        <w:rPr>
          <w:b/>
        </w:rPr>
        <w:t>Ponudnik ne more</w:t>
      </w:r>
      <w:r w:rsidRPr="008E717D">
        <w:rPr>
          <w:bCs/>
        </w:rPr>
        <w:t xml:space="preserve"> nastopati v vlogi referenčnega naročnika. Upoštevajo se samo zaključeni projekti. Naročnik si pridržuje pravico preveriti navedbe pri referenčnem naročniku.</w:t>
      </w:r>
    </w:p>
    <w:p w14:paraId="4EDF2033" w14:textId="77777777" w:rsidR="00F257CA" w:rsidRDefault="00F257CA" w:rsidP="00561439">
      <w:pPr>
        <w:ind w:left="708"/>
        <w:rPr>
          <w:b/>
          <w:bCs/>
        </w:rPr>
      </w:pPr>
    </w:p>
    <w:p w14:paraId="60E33358" w14:textId="77777777" w:rsidR="00F257CA" w:rsidRPr="00D67DE2" w:rsidRDefault="00F257CA" w:rsidP="00561439">
      <w:pPr>
        <w:ind w:left="708"/>
        <w:rPr>
          <w:b/>
          <w:bCs/>
        </w:rPr>
      </w:pPr>
      <w:r w:rsidRPr="00D67DE2">
        <w:rPr>
          <w:b/>
          <w:bCs/>
        </w:rPr>
        <w:t>DOKAZILO:</w:t>
      </w:r>
    </w:p>
    <w:p w14:paraId="0735A99D" w14:textId="77777777" w:rsidR="00F257CA" w:rsidRPr="005D661B" w:rsidRDefault="00F257CA" w:rsidP="00561439">
      <w:pPr>
        <w:ind w:left="708"/>
        <w:rPr>
          <w:bCs/>
        </w:rPr>
      </w:pPr>
      <w:r w:rsidRPr="00D67DE2">
        <w:t>izpolnjen obrazec</w:t>
      </w:r>
      <w:r>
        <w:t xml:space="preserve"> </w:t>
      </w:r>
      <w:r w:rsidRPr="00D67DE2">
        <w:rPr>
          <w:b/>
        </w:rPr>
        <w:t>»</w:t>
      </w:r>
      <w:r>
        <w:rPr>
          <w:b/>
        </w:rPr>
        <w:t>Izjava za ponudnika</w:t>
      </w:r>
      <w:r w:rsidRPr="005D661B">
        <w:rPr>
          <w:bCs/>
        </w:rPr>
        <w:t>«</w:t>
      </w:r>
    </w:p>
    <w:p w14:paraId="30B89C11" w14:textId="28793206" w:rsidR="00F257CA" w:rsidRPr="00D67DE2" w:rsidRDefault="00F257CA" w:rsidP="00561439">
      <w:pPr>
        <w:ind w:left="708"/>
      </w:pPr>
      <w:r w:rsidRPr="00D67DE2">
        <w:t>in</w:t>
      </w:r>
    </w:p>
    <w:p w14:paraId="3547FC36" w14:textId="23B5611E" w:rsidR="00F257CA" w:rsidRPr="004767FC" w:rsidRDefault="00F257CA" w:rsidP="00561439">
      <w:pPr>
        <w:ind w:left="708"/>
        <w:rPr>
          <w:b/>
        </w:rPr>
      </w:pPr>
      <w:r w:rsidRPr="004767FC">
        <w:rPr>
          <w:bCs/>
        </w:rPr>
        <w:t xml:space="preserve">izpolnjen obrazec </w:t>
      </w:r>
      <w:r w:rsidRPr="004767FC">
        <w:rPr>
          <w:b/>
        </w:rPr>
        <w:t>»Prijava«</w:t>
      </w:r>
    </w:p>
    <w:p w14:paraId="601B194D" w14:textId="77777777" w:rsidR="00A16939" w:rsidRDefault="00A16939" w:rsidP="00561439"/>
    <w:p w14:paraId="3D02E9F3" w14:textId="77777777" w:rsidR="00D01DF7" w:rsidRDefault="00D01DF7" w:rsidP="00561439"/>
    <w:p w14:paraId="2E5D4C97" w14:textId="65824752" w:rsidR="00D01DF7" w:rsidRPr="001952DC" w:rsidRDefault="00D01DF7" w:rsidP="00561439">
      <w:pPr>
        <w:pStyle w:val="Naslov2"/>
        <w:keepLines w:val="0"/>
        <w:spacing w:line="240" w:lineRule="atLeast"/>
        <w:ind w:left="567" w:hanging="567"/>
      </w:pPr>
      <w:bookmarkStart w:id="43" w:name="_Toc230616743"/>
      <w:r w:rsidRPr="001952DC">
        <w:t>Kadrovski pogoj oziroma sposobnost</w:t>
      </w:r>
      <w:bookmarkEnd w:id="43"/>
    </w:p>
    <w:p w14:paraId="143D9C5F" w14:textId="77777777" w:rsidR="00D01DF7" w:rsidRDefault="00D01DF7" w:rsidP="00561439"/>
    <w:p w14:paraId="66037EB9" w14:textId="75C2A057" w:rsidR="00F257CA" w:rsidRDefault="00F257CA" w:rsidP="00561439">
      <w:pPr>
        <w:numPr>
          <w:ilvl w:val="0"/>
          <w:numId w:val="20"/>
        </w:numPr>
        <w:spacing w:line="259" w:lineRule="auto"/>
      </w:pPr>
      <w:r>
        <w:t xml:space="preserve">Ponudnik ima za izvajanje predmetnega naročila ves čas njegovega izvajanja na voljo </w:t>
      </w:r>
      <w:r w:rsidRPr="008840A5">
        <w:t>vsaj </w:t>
      </w:r>
      <w:r>
        <w:rPr>
          <w:b/>
          <w:bCs/>
        </w:rPr>
        <w:t>en</w:t>
      </w:r>
      <w:r w:rsidR="0003710B">
        <w:rPr>
          <w:b/>
          <w:bCs/>
        </w:rPr>
        <w:t xml:space="preserve"> (1)</w:t>
      </w:r>
      <w:r w:rsidR="00E160C1">
        <w:rPr>
          <w:b/>
          <w:bCs/>
        </w:rPr>
        <w:t xml:space="preserve"> </w:t>
      </w:r>
      <w:r>
        <w:rPr>
          <w:b/>
          <w:bCs/>
        </w:rPr>
        <w:t>kader</w:t>
      </w:r>
      <w:r w:rsidRPr="008840A5">
        <w:t>, ki ima najmanj </w:t>
      </w:r>
      <w:r w:rsidRPr="008840A5">
        <w:rPr>
          <w:b/>
          <w:bCs/>
        </w:rPr>
        <w:t>pet</w:t>
      </w:r>
      <w:r w:rsidR="00325BE5">
        <w:rPr>
          <w:b/>
          <w:bCs/>
        </w:rPr>
        <w:t xml:space="preserve"> (5</w:t>
      </w:r>
      <w:r w:rsidRPr="008840A5">
        <w:rPr>
          <w:b/>
          <w:bCs/>
        </w:rPr>
        <w:t>) let </w:t>
      </w:r>
      <w:r w:rsidRPr="008840A5">
        <w:t>delovnih izkušenj v vlogi vodje projektov </w:t>
      </w:r>
    </w:p>
    <w:p w14:paraId="2F216363" w14:textId="77777777" w:rsidR="00F257CA" w:rsidRDefault="00F257CA" w:rsidP="00561439">
      <w:pPr>
        <w:ind w:left="720"/>
      </w:pPr>
      <w:r w:rsidRPr="008840A5">
        <w:t xml:space="preserve">in </w:t>
      </w:r>
    </w:p>
    <w:p w14:paraId="2EEEA130" w14:textId="422F8F81" w:rsidR="00F257CA" w:rsidRDefault="00F257CA" w:rsidP="00561439">
      <w:pPr>
        <w:ind w:left="720"/>
      </w:pPr>
      <w:r>
        <w:t>ima izkušnje z vodenjem</w:t>
      </w:r>
      <w:r w:rsidRPr="008840A5">
        <w:t> </w:t>
      </w:r>
      <w:r w:rsidRPr="008840A5">
        <w:rPr>
          <w:b/>
          <w:bCs/>
        </w:rPr>
        <w:t>vsaj</w:t>
      </w:r>
      <w:r w:rsidRPr="008840A5">
        <w:t> </w:t>
      </w:r>
      <w:r w:rsidR="00E160C1">
        <w:rPr>
          <w:b/>
          <w:bCs/>
        </w:rPr>
        <w:t>treh</w:t>
      </w:r>
      <w:r w:rsidR="0003710B">
        <w:rPr>
          <w:b/>
          <w:bCs/>
        </w:rPr>
        <w:t xml:space="preserve"> (3</w:t>
      </w:r>
      <w:r w:rsidR="00E160C1">
        <w:rPr>
          <w:b/>
          <w:bCs/>
        </w:rPr>
        <w:t>)</w:t>
      </w:r>
      <w:r w:rsidRPr="008840A5">
        <w:rPr>
          <w:b/>
          <w:bCs/>
        </w:rPr>
        <w:t xml:space="preserve"> projekt</w:t>
      </w:r>
      <w:r>
        <w:rPr>
          <w:b/>
          <w:bCs/>
        </w:rPr>
        <w:t>ov</w:t>
      </w:r>
      <w:r>
        <w:t xml:space="preserve"> (ne nujno referenčnih projektov).</w:t>
      </w:r>
    </w:p>
    <w:p w14:paraId="13AA6836" w14:textId="77777777" w:rsidR="00F257CA" w:rsidRPr="008840A5" w:rsidRDefault="00F257CA" w:rsidP="00561439">
      <w:pPr>
        <w:ind w:left="720"/>
      </w:pPr>
    </w:p>
    <w:p w14:paraId="0B6C94D2" w14:textId="1233E3D5" w:rsidR="00F257CA" w:rsidRDefault="00F257CA" w:rsidP="00561439">
      <w:pPr>
        <w:numPr>
          <w:ilvl w:val="0"/>
          <w:numId w:val="18"/>
        </w:numPr>
        <w:spacing w:line="259" w:lineRule="auto"/>
      </w:pPr>
      <w:r>
        <w:t xml:space="preserve">Ponudnik ima za izvajanje predmetnega naročila ves čas njegovega izvajanja na voljo </w:t>
      </w:r>
      <w:r w:rsidRPr="008840A5">
        <w:t>vsaj </w:t>
      </w:r>
      <w:r>
        <w:rPr>
          <w:b/>
          <w:bCs/>
        </w:rPr>
        <w:t>dva</w:t>
      </w:r>
      <w:r w:rsidR="0003710B">
        <w:rPr>
          <w:b/>
          <w:bCs/>
        </w:rPr>
        <w:t xml:space="preserve"> (2</w:t>
      </w:r>
      <w:r w:rsidR="00E160C1">
        <w:rPr>
          <w:b/>
          <w:bCs/>
        </w:rPr>
        <w:t>)</w:t>
      </w:r>
      <w:r w:rsidRPr="00F041D8">
        <w:rPr>
          <w:b/>
          <w:bCs/>
        </w:rPr>
        <w:t xml:space="preserve"> kadr</w:t>
      </w:r>
      <w:r>
        <w:rPr>
          <w:b/>
          <w:bCs/>
        </w:rPr>
        <w:t>a</w:t>
      </w:r>
      <w:r w:rsidRPr="008840A5">
        <w:t>, ki</w:t>
      </w:r>
      <w:r>
        <w:t xml:space="preserve"> imata</w:t>
      </w:r>
      <w:r w:rsidRPr="008840A5">
        <w:t> </w:t>
      </w:r>
      <w:r w:rsidR="003E086C">
        <w:t xml:space="preserve"> </w:t>
      </w:r>
      <w:r w:rsidRPr="00F041D8">
        <w:rPr>
          <w:b/>
          <w:bCs/>
        </w:rPr>
        <w:t>najmanj dve</w:t>
      </w:r>
      <w:r w:rsidR="0003710B">
        <w:rPr>
          <w:b/>
          <w:bCs/>
        </w:rPr>
        <w:t xml:space="preserve"> (2</w:t>
      </w:r>
      <w:r w:rsidRPr="00F041D8">
        <w:rPr>
          <w:b/>
          <w:bCs/>
        </w:rPr>
        <w:t>) leti</w:t>
      </w:r>
      <w:r w:rsidRPr="008840A5">
        <w:t> </w:t>
      </w:r>
      <w:r>
        <w:t xml:space="preserve"> delovnih izkušenj z</w:t>
      </w:r>
      <w:r w:rsidR="003E086C">
        <w:t xml:space="preserve"> </w:t>
      </w:r>
      <w:proofErr w:type="spellStart"/>
      <w:r w:rsidRPr="00F041D8">
        <w:rPr>
          <w:b/>
          <w:bCs/>
        </w:rPr>
        <w:t>moderiranjem</w:t>
      </w:r>
      <w:proofErr w:type="spellEnd"/>
      <w:r w:rsidRPr="00F041D8">
        <w:rPr>
          <w:b/>
          <w:bCs/>
        </w:rPr>
        <w:t> oziroma </w:t>
      </w:r>
      <w:proofErr w:type="spellStart"/>
      <w:r w:rsidRPr="00F041D8">
        <w:rPr>
          <w:b/>
          <w:bCs/>
        </w:rPr>
        <w:t>facilitiranjem</w:t>
      </w:r>
      <w:proofErr w:type="spellEnd"/>
      <w:r w:rsidRPr="00F041D8">
        <w:rPr>
          <w:b/>
          <w:bCs/>
        </w:rPr>
        <w:t> </w:t>
      </w:r>
      <w:proofErr w:type="spellStart"/>
      <w:r w:rsidRPr="00F041D8">
        <w:rPr>
          <w:b/>
          <w:bCs/>
        </w:rPr>
        <w:t>večdeležniških</w:t>
      </w:r>
      <w:proofErr w:type="spellEnd"/>
      <w:r w:rsidRPr="00F041D8">
        <w:rPr>
          <w:b/>
          <w:bCs/>
        </w:rPr>
        <w:t> procesov</w:t>
      </w:r>
      <w:r>
        <w:t xml:space="preserve"> </w:t>
      </w:r>
    </w:p>
    <w:p w14:paraId="5F95EE6A" w14:textId="77777777" w:rsidR="00F257CA" w:rsidRDefault="00F257CA" w:rsidP="00561439">
      <w:pPr>
        <w:ind w:left="720"/>
      </w:pPr>
      <w:r>
        <w:t>in</w:t>
      </w:r>
    </w:p>
    <w:p w14:paraId="15E84635" w14:textId="772BF182" w:rsidR="00F257CA" w:rsidRDefault="00F257CA" w:rsidP="00561439">
      <w:pPr>
        <w:ind w:left="720"/>
      </w:pPr>
      <w:r>
        <w:t xml:space="preserve">sta nastopila v tej vlogi pri </w:t>
      </w:r>
      <w:r w:rsidRPr="00F041D8">
        <w:rPr>
          <w:b/>
          <w:bCs/>
        </w:rPr>
        <w:t xml:space="preserve">vsaj </w:t>
      </w:r>
      <w:r w:rsidR="003E086C">
        <w:rPr>
          <w:b/>
          <w:bCs/>
        </w:rPr>
        <w:t>treh</w:t>
      </w:r>
      <w:r w:rsidR="0003710B">
        <w:rPr>
          <w:b/>
          <w:bCs/>
        </w:rPr>
        <w:t xml:space="preserve"> (3</w:t>
      </w:r>
      <w:r w:rsidR="003E086C">
        <w:rPr>
          <w:b/>
          <w:bCs/>
        </w:rPr>
        <w:t>)</w:t>
      </w:r>
      <w:r w:rsidR="003E086C" w:rsidRPr="008840A5">
        <w:rPr>
          <w:b/>
          <w:bCs/>
        </w:rPr>
        <w:t xml:space="preserve"> </w:t>
      </w:r>
      <w:r w:rsidRPr="00F041D8">
        <w:rPr>
          <w:b/>
          <w:bCs/>
        </w:rPr>
        <w:t>projektih</w:t>
      </w:r>
      <w:r>
        <w:t>.</w:t>
      </w:r>
    </w:p>
    <w:p w14:paraId="0ADA0FBC" w14:textId="77777777" w:rsidR="00F257CA" w:rsidRPr="008840A5" w:rsidRDefault="00F257CA" w:rsidP="00561439"/>
    <w:p w14:paraId="6A9A66C7" w14:textId="3FB3AB04" w:rsidR="00F257CA" w:rsidRPr="00F041D8" w:rsidRDefault="00F257CA" w:rsidP="00561439">
      <w:pPr>
        <w:numPr>
          <w:ilvl w:val="0"/>
          <w:numId w:val="19"/>
        </w:numPr>
        <w:spacing w:line="259" w:lineRule="auto"/>
      </w:pPr>
      <w:r>
        <w:t xml:space="preserve">Ponudnik ima za izvajanje predmetnega naročila ves čas njegovega izvajanja na voljo </w:t>
      </w:r>
      <w:r w:rsidRPr="008840A5">
        <w:t xml:space="preserve">vsaj  </w:t>
      </w:r>
      <w:r w:rsidRPr="00941C11">
        <w:rPr>
          <w:b/>
          <w:bCs/>
        </w:rPr>
        <w:t>en</w:t>
      </w:r>
      <w:r w:rsidR="0003710B">
        <w:rPr>
          <w:b/>
          <w:bCs/>
        </w:rPr>
        <w:t xml:space="preserve"> (1</w:t>
      </w:r>
      <w:r w:rsidR="00941C11" w:rsidRPr="00941C11">
        <w:rPr>
          <w:b/>
          <w:bCs/>
        </w:rPr>
        <w:t>)</w:t>
      </w:r>
      <w:r w:rsidRPr="00941C11">
        <w:rPr>
          <w:b/>
          <w:bCs/>
        </w:rPr>
        <w:t xml:space="preserve"> kader</w:t>
      </w:r>
      <w:r w:rsidRPr="008840A5">
        <w:t>, ki ima </w:t>
      </w:r>
      <w:r w:rsidRPr="008840A5">
        <w:rPr>
          <w:b/>
          <w:bCs/>
        </w:rPr>
        <w:t>najmanj tri</w:t>
      </w:r>
      <w:r w:rsidR="0003710B">
        <w:rPr>
          <w:b/>
          <w:bCs/>
        </w:rPr>
        <w:t xml:space="preserve"> (3</w:t>
      </w:r>
      <w:r w:rsidRPr="008840A5">
        <w:rPr>
          <w:b/>
          <w:bCs/>
        </w:rPr>
        <w:t>) leta</w:t>
      </w:r>
      <w:r w:rsidRPr="008840A5">
        <w:t> delovnih izkušenj </w:t>
      </w:r>
      <w:r w:rsidRPr="008840A5">
        <w:rPr>
          <w:b/>
          <w:bCs/>
        </w:rPr>
        <w:t>v vlogi storitvenega oblikovalca oziroma raziskovalca uporabniške izkušnje digitalnih storitev </w:t>
      </w:r>
    </w:p>
    <w:p w14:paraId="4065C512" w14:textId="77777777" w:rsidR="00F257CA" w:rsidRDefault="00F257CA" w:rsidP="00561439">
      <w:pPr>
        <w:ind w:left="720"/>
      </w:pPr>
      <w:r w:rsidRPr="008840A5">
        <w:t xml:space="preserve">in </w:t>
      </w:r>
    </w:p>
    <w:p w14:paraId="1B462925" w14:textId="0AD030FB" w:rsidR="00F257CA" w:rsidRPr="008840A5" w:rsidRDefault="00F257CA" w:rsidP="00561439">
      <w:pPr>
        <w:ind w:left="720"/>
      </w:pPr>
      <w:r w:rsidRPr="008840A5">
        <w:t>je v tej vlogi sodeloval</w:t>
      </w:r>
      <w:r w:rsidRPr="008840A5">
        <w:rPr>
          <w:b/>
          <w:bCs/>
        </w:rPr>
        <w:t xml:space="preserve"> na vsaj </w:t>
      </w:r>
      <w:r w:rsidR="00941C11">
        <w:rPr>
          <w:b/>
          <w:bCs/>
        </w:rPr>
        <w:t>treh</w:t>
      </w:r>
      <w:r w:rsidR="0003710B">
        <w:rPr>
          <w:b/>
          <w:bCs/>
        </w:rPr>
        <w:t xml:space="preserve"> (3</w:t>
      </w:r>
      <w:r w:rsidR="00941C11">
        <w:rPr>
          <w:b/>
          <w:bCs/>
        </w:rPr>
        <w:t xml:space="preserve">) </w:t>
      </w:r>
      <w:r w:rsidRPr="008840A5">
        <w:rPr>
          <w:b/>
          <w:bCs/>
        </w:rPr>
        <w:t>projektih</w:t>
      </w:r>
      <w:r w:rsidRPr="008840A5">
        <w:t>. </w:t>
      </w:r>
    </w:p>
    <w:p w14:paraId="6DA52F9A" w14:textId="77777777" w:rsidR="00F257CA" w:rsidRPr="008840A5" w:rsidRDefault="00F257CA" w:rsidP="00561439">
      <w:pPr>
        <w:ind w:left="1080"/>
      </w:pPr>
      <w:r w:rsidRPr="008840A5">
        <w:t> </w:t>
      </w:r>
    </w:p>
    <w:p w14:paraId="75202BDD" w14:textId="7F09892B" w:rsidR="00F257CA" w:rsidRPr="008840A5" w:rsidRDefault="00F257CA" w:rsidP="00561439">
      <w:pPr>
        <w:ind w:left="720"/>
      </w:pPr>
      <w:r w:rsidRPr="008840A5">
        <w:t>Ponudnik </w:t>
      </w:r>
      <w:r w:rsidRPr="008840A5">
        <w:rPr>
          <w:b/>
          <w:bCs/>
        </w:rPr>
        <w:t>mora zagotoviti najmanj tri</w:t>
      </w:r>
      <w:r w:rsidR="0003710B">
        <w:rPr>
          <w:b/>
          <w:bCs/>
        </w:rPr>
        <w:t xml:space="preserve"> (3</w:t>
      </w:r>
      <w:r w:rsidRPr="008840A5">
        <w:rPr>
          <w:b/>
          <w:bCs/>
        </w:rPr>
        <w:t>) kadre</w:t>
      </w:r>
      <w:r w:rsidRPr="008840A5">
        <w:t>, ki skupaj izpolnjujejo pogoje.  </w:t>
      </w:r>
    </w:p>
    <w:p w14:paraId="6E3FC67A" w14:textId="77777777" w:rsidR="00F257CA" w:rsidRDefault="00F257CA" w:rsidP="00561439">
      <w:pPr>
        <w:ind w:left="720"/>
        <w:rPr>
          <w:b/>
          <w:bCs/>
        </w:rPr>
      </w:pPr>
    </w:p>
    <w:p w14:paraId="1FAE26A4" w14:textId="77777777" w:rsidR="00F257CA" w:rsidRPr="00D67DE2" w:rsidRDefault="00F257CA" w:rsidP="00561439">
      <w:pPr>
        <w:ind w:left="720"/>
        <w:rPr>
          <w:b/>
          <w:bCs/>
        </w:rPr>
      </w:pPr>
      <w:r w:rsidRPr="00D67DE2">
        <w:rPr>
          <w:b/>
          <w:bCs/>
        </w:rPr>
        <w:t xml:space="preserve">DOKAZILO: </w:t>
      </w:r>
    </w:p>
    <w:p w14:paraId="770D1FD7" w14:textId="77777777" w:rsidR="00F257CA" w:rsidRPr="00D67DE2" w:rsidRDefault="00F257CA" w:rsidP="00561439">
      <w:pPr>
        <w:ind w:left="720"/>
        <w:rPr>
          <w:b/>
          <w:bCs/>
        </w:rPr>
      </w:pPr>
      <w:r w:rsidRPr="00D67DE2">
        <w:t xml:space="preserve">izpolnjen obrazec </w:t>
      </w:r>
      <w:r w:rsidRPr="00D67DE2">
        <w:rPr>
          <w:b/>
          <w:bCs/>
        </w:rPr>
        <w:t>»Izjava za ponudnika«</w:t>
      </w:r>
    </w:p>
    <w:p w14:paraId="4D8B7922" w14:textId="06A08B13" w:rsidR="00F257CA" w:rsidRPr="00D67DE2" w:rsidRDefault="00F257CA" w:rsidP="00561439">
      <w:pPr>
        <w:ind w:left="720"/>
      </w:pPr>
      <w:r w:rsidRPr="00D67DE2">
        <w:t>in</w:t>
      </w:r>
    </w:p>
    <w:p w14:paraId="7AB2FB45" w14:textId="4F4AA49B" w:rsidR="00F257CA" w:rsidRPr="004767FC" w:rsidRDefault="00F257CA" w:rsidP="00561439">
      <w:pPr>
        <w:ind w:left="720"/>
        <w:rPr>
          <w:b/>
          <w:bCs/>
        </w:rPr>
      </w:pPr>
      <w:r w:rsidRPr="004767FC">
        <w:t xml:space="preserve">izpolnjen obrazec </w:t>
      </w:r>
      <w:r w:rsidRPr="004767FC">
        <w:rPr>
          <w:b/>
          <w:bCs/>
        </w:rPr>
        <w:t>»Prijava«</w:t>
      </w:r>
    </w:p>
    <w:p w14:paraId="3E9B4067" w14:textId="77777777" w:rsidR="00F257CA" w:rsidRDefault="00F257CA" w:rsidP="00561439"/>
    <w:p w14:paraId="79945DC2" w14:textId="77777777" w:rsidR="004767FC" w:rsidRPr="00D01DF7" w:rsidRDefault="004767FC" w:rsidP="00561439"/>
    <w:p w14:paraId="4A084C6B" w14:textId="77777777" w:rsidR="003F1D5C" w:rsidRPr="00FB661B" w:rsidRDefault="00A80829" w:rsidP="00550352">
      <w:pPr>
        <w:pStyle w:val="Naslov1"/>
        <w:spacing w:line="240" w:lineRule="atLeast"/>
        <w:rPr>
          <w:rFonts w:cs="Arial"/>
          <w:sz w:val="20"/>
          <w:szCs w:val="20"/>
        </w:rPr>
      </w:pPr>
      <w:bookmarkStart w:id="44" w:name="_Toc336851744"/>
      <w:bookmarkStart w:id="45" w:name="_Toc336851792"/>
      <w:bookmarkStart w:id="46" w:name="_Toc230616744"/>
      <w:bookmarkStart w:id="47" w:name="_Hlk74040927"/>
      <w:r w:rsidRPr="00FB661B">
        <w:rPr>
          <w:rFonts w:cs="Arial"/>
          <w:sz w:val="20"/>
          <w:szCs w:val="20"/>
        </w:rPr>
        <w:t>meril</w:t>
      </w:r>
      <w:bookmarkEnd w:id="44"/>
      <w:bookmarkEnd w:id="45"/>
      <w:r w:rsidR="003B6AD8" w:rsidRPr="00FB661B">
        <w:rPr>
          <w:rFonts w:cs="Arial"/>
          <w:sz w:val="20"/>
          <w:szCs w:val="20"/>
        </w:rPr>
        <w:t>O</w:t>
      </w:r>
      <w:bookmarkEnd w:id="46"/>
    </w:p>
    <w:bookmarkEnd w:id="47"/>
    <w:p w14:paraId="192DC756" w14:textId="77777777" w:rsidR="00FB661B" w:rsidRDefault="00FB661B" w:rsidP="00FB661B">
      <w:pPr>
        <w:spacing w:line="240" w:lineRule="atLeast"/>
        <w:rPr>
          <w:rFonts w:cs="Arial"/>
        </w:rPr>
      </w:pPr>
    </w:p>
    <w:p w14:paraId="2E662F38" w14:textId="77777777" w:rsidR="00F257CA" w:rsidRDefault="00F257CA" w:rsidP="00F257CA">
      <w:r w:rsidRPr="00A74C77">
        <w:t>Merilo je ekonomsko najugodnejša ponudba, določena na podlagi izračunanega M, ki se izračuna po naslednji formuli ob izpolnjevanju vseh pogojev iz razpisne dokumentacije</w:t>
      </w:r>
      <w:r>
        <w:t>:</w:t>
      </w:r>
    </w:p>
    <w:p w14:paraId="154B4E94" w14:textId="77777777" w:rsidR="005C3EEE" w:rsidRDefault="005C3EEE" w:rsidP="00F257CA">
      <w:pPr>
        <w:rPr>
          <w:b/>
          <w:bCs/>
        </w:rPr>
      </w:pPr>
    </w:p>
    <w:p w14:paraId="212E52E9" w14:textId="7E29FEFD" w:rsidR="00F257CA" w:rsidRDefault="00F257CA" w:rsidP="00F257CA">
      <w:pPr>
        <w:rPr>
          <w:b/>
          <w:bCs/>
        </w:rPr>
      </w:pPr>
      <w:r w:rsidRPr="00672A97">
        <w:rPr>
          <w:b/>
          <w:bCs/>
        </w:rPr>
        <w:t xml:space="preserve">M= C X (1- </w:t>
      </w:r>
      <w:r w:rsidR="00550320">
        <w:rPr>
          <w:b/>
          <w:bCs/>
        </w:rPr>
        <w:t>(</w:t>
      </w:r>
      <w:r w:rsidRPr="00672A97">
        <w:rPr>
          <w:b/>
          <w:bCs/>
        </w:rPr>
        <w:t>Mer1</w:t>
      </w:r>
      <w:r w:rsidR="00550320">
        <w:rPr>
          <w:b/>
          <w:bCs/>
        </w:rPr>
        <w:t>+Mer2+Mer3+Mer4)</w:t>
      </w:r>
      <w:r w:rsidRPr="00672A97">
        <w:rPr>
          <w:b/>
          <w:bCs/>
        </w:rPr>
        <w:t>/100)</w:t>
      </w:r>
    </w:p>
    <w:p w14:paraId="18558D54" w14:textId="77777777" w:rsidR="005C3EEE" w:rsidRPr="00672A97" w:rsidRDefault="005C3EEE" w:rsidP="00F257CA">
      <w:pPr>
        <w:rPr>
          <w:b/>
          <w:bCs/>
        </w:rPr>
      </w:pPr>
    </w:p>
    <w:p w14:paraId="092F66C6" w14:textId="77777777" w:rsidR="00F257CA" w:rsidRDefault="00F257CA" w:rsidP="00F257CA">
      <w:r>
        <w:t>Pri čemer oznake v formuli pomenijo:</w:t>
      </w:r>
    </w:p>
    <w:tbl>
      <w:tblPr>
        <w:tblStyle w:val="Tabelamrea"/>
        <w:tblW w:w="0" w:type="auto"/>
        <w:tblLook w:val="04A0" w:firstRow="1" w:lastRow="0" w:firstColumn="1" w:lastColumn="0" w:noHBand="0" w:noVBand="1"/>
      </w:tblPr>
      <w:tblGrid>
        <w:gridCol w:w="1555"/>
        <w:gridCol w:w="7507"/>
      </w:tblGrid>
      <w:tr w:rsidR="00F257CA" w14:paraId="17A1D8A2" w14:textId="77777777" w:rsidTr="007E1135">
        <w:tc>
          <w:tcPr>
            <w:tcW w:w="1555" w:type="dxa"/>
          </w:tcPr>
          <w:p w14:paraId="7A868142" w14:textId="77777777" w:rsidR="00F257CA" w:rsidRDefault="00F257CA" w:rsidP="007E1135">
            <w:r>
              <w:t>C</w:t>
            </w:r>
          </w:p>
        </w:tc>
        <w:tc>
          <w:tcPr>
            <w:tcW w:w="7507" w:type="dxa"/>
          </w:tcPr>
          <w:p w14:paraId="1519BE2F" w14:textId="77777777" w:rsidR="00F257CA" w:rsidRDefault="00F257CA" w:rsidP="007E1135">
            <w:r>
              <w:t>Skupna ponudbena cena v EUR z DDV</w:t>
            </w:r>
          </w:p>
        </w:tc>
      </w:tr>
      <w:tr w:rsidR="00F257CA" w14:paraId="01FBF7B5" w14:textId="77777777" w:rsidTr="007E1135">
        <w:tc>
          <w:tcPr>
            <w:tcW w:w="1555" w:type="dxa"/>
          </w:tcPr>
          <w:p w14:paraId="3700843C" w14:textId="2262BE35" w:rsidR="00EA2D2C" w:rsidRDefault="00F257CA" w:rsidP="007E1135">
            <w:r>
              <w:t>Mer1</w:t>
            </w:r>
          </w:p>
        </w:tc>
        <w:tc>
          <w:tcPr>
            <w:tcW w:w="7507" w:type="dxa"/>
          </w:tcPr>
          <w:p w14:paraId="29DDD348" w14:textId="77777777" w:rsidR="00F257CA" w:rsidRDefault="00F257CA" w:rsidP="007E1135">
            <w:r>
              <w:t>Točke za dodatno referenco kadra.</w:t>
            </w:r>
          </w:p>
          <w:p w14:paraId="3DFF30B2" w14:textId="17B1ABFF" w:rsidR="00F257CA" w:rsidRDefault="00F257CA" w:rsidP="007E1135">
            <w:r>
              <w:t xml:space="preserve">Maksimalno število točk je </w:t>
            </w:r>
            <w:r w:rsidR="004814EE">
              <w:t>14</w:t>
            </w:r>
            <w:r w:rsidR="00550320">
              <w:t>.</w:t>
            </w:r>
          </w:p>
        </w:tc>
      </w:tr>
      <w:tr w:rsidR="00550320" w14:paraId="42CCCEFC" w14:textId="77777777" w:rsidTr="007E1135">
        <w:tc>
          <w:tcPr>
            <w:tcW w:w="1555" w:type="dxa"/>
          </w:tcPr>
          <w:p w14:paraId="40E81C79" w14:textId="73E0C2BD" w:rsidR="00550320" w:rsidRDefault="00550320" w:rsidP="007E1135">
            <w:r>
              <w:t>Mer2</w:t>
            </w:r>
          </w:p>
        </w:tc>
        <w:tc>
          <w:tcPr>
            <w:tcW w:w="7507" w:type="dxa"/>
          </w:tcPr>
          <w:p w14:paraId="51065F08" w14:textId="77777777" w:rsidR="00550320" w:rsidRDefault="00550320" w:rsidP="00550320">
            <w:r>
              <w:t>Točke za dodatno referenco kadra.</w:t>
            </w:r>
          </w:p>
          <w:p w14:paraId="23991524" w14:textId="1AC15BF5" w:rsidR="00550320" w:rsidRDefault="00550320" w:rsidP="00550320">
            <w:r>
              <w:t>Maksimalno število točk je 14.</w:t>
            </w:r>
          </w:p>
        </w:tc>
      </w:tr>
      <w:tr w:rsidR="00550320" w14:paraId="6C87B5C8" w14:textId="77777777" w:rsidTr="007E1135">
        <w:tc>
          <w:tcPr>
            <w:tcW w:w="1555" w:type="dxa"/>
          </w:tcPr>
          <w:p w14:paraId="733B6AA2" w14:textId="02531398" w:rsidR="00550320" w:rsidRDefault="00550320" w:rsidP="007E1135">
            <w:r>
              <w:t>Mer3</w:t>
            </w:r>
          </w:p>
        </w:tc>
        <w:tc>
          <w:tcPr>
            <w:tcW w:w="7507" w:type="dxa"/>
          </w:tcPr>
          <w:p w14:paraId="4617DE7E" w14:textId="77777777" w:rsidR="00550320" w:rsidRDefault="00550320" w:rsidP="00550320">
            <w:r>
              <w:t>Točke za dodatno referenco kadra.</w:t>
            </w:r>
          </w:p>
          <w:p w14:paraId="4976C59B" w14:textId="6221F9FF" w:rsidR="00550320" w:rsidRDefault="00550320" w:rsidP="00550320">
            <w:r>
              <w:t>Maksimalno število točk je 8.</w:t>
            </w:r>
          </w:p>
        </w:tc>
      </w:tr>
      <w:tr w:rsidR="00550320" w14:paraId="7679EB0D" w14:textId="77777777" w:rsidTr="007E1135">
        <w:tc>
          <w:tcPr>
            <w:tcW w:w="1555" w:type="dxa"/>
          </w:tcPr>
          <w:p w14:paraId="347CF13D" w14:textId="54424ADC" w:rsidR="00550320" w:rsidRDefault="00550320" w:rsidP="007E1135">
            <w:r>
              <w:t>Mer4</w:t>
            </w:r>
          </w:p>
        </w:tc>
        <w:tc>
          <w:tcPr>
            <w:tcW w:w="7507" w:type="dxa"/>
          </w:tcPr>
          <w:p w14:paraId="77B7859F" w14:textId="77777777" w:rsidR="00550320" w:rsidRDefault="00550320" w:rsidP="00550320">
            <w:r>
              <w:t>Točke za dodatno referenco kadra.</w:t>
            </w:r>
          </w:p>
          <w:p w14:paraId="383F7BB7" w14:textId="50233B3D" w:rsidR="00550320" w:rsidRDefault="00550320" w:rsidP="00550320">
            <w:r>
              <w:t>Maksimalno število točk je 4.</w:t>
            </w:r>
          </w:p>
        </w:tc>
      </w:tr>
    </w:tbl>
    <w:p w14:paraId="3A5A8277" w14:textId="77777777" w:rsidR="00F257CA" w:rsidRDefault="00F257CA" w:rsidP="00F257CA"/>
    <w:p w14:paraId="3D4BF36A" w14:textId="77777777" w:rsidR="00F257CA" w:rsidRDefault="00F257CA" w:rsidP="00F257CA">
      <w:r>
        <w:t xml:space="preserve">Merila so določena tako, da poleg ponudbene cene upoštevajo tudi dodatne izkušnje kadrov na vsebinskih področjih, ki so neposredno povezana s predmetom naročila. Predmet naročila zahteva kombinacijo strokovnih znanj s področja </w:t>
      </w:r>
      <w:proofErr w:type="spellStart"/>
      <w:r>
        <w:t>facilitiranja</w:t>
      </w:r>
      <w:proofErr w:type="spellEnd"/>
      <w:r>
        <w:t xml:space="preserve"> </w:t>
      </w:r>
      <w:proofErr w:type="spellStart"/>
      <w:r>
        <w:t>večdeležniških</w:t>
      </w:r>
      <w:proofErr w:type="spellEnd"/>
      <w:r>
        <w:t xml:space="preserve"> procesov, soustvarjanja, storitvenega oblikovanja, uporabniškega raziskovanja, priprave standardov oziroma sistemskih rešitev ter načrtovanja procesov v kompleksnih okoljih. </w:t>
      </w:r>
    </w:p>
    <w:p w14:paraId="5406C6A6" w14:textId="77777777" w:rsidR="00104271" w:rsidRDefault="00104271" w:rsidP="00F257CA"/>
    <w:p w14:paraId="14A3736D" w14:textId="77777777" w:rsidR="00104271" w:rsidRDefault="00104271" w:rsidP="00F257CA"/>
    <w:p w14:paraId="7597C44A" w14:textId="77777777" w:rsidR="00104271" w:rsidRDefault="00104271" w:rsidP="00F257CA"/>
    <w:p w14:paraId="47303308" w14:textId="77777777" w:rsidR="00FC7676" w:rsidRDefault="00FC7676" w:rsidP="00F257CA"/>
    <w:p w14:paraId="35566337" w14:textId="798C0AF5" w:rsidR="00F257CA" w:rsidRPr="00A74C77" w:rsidRDefault="00F257CA" w:rsidP="00EC70E6">
      <w:pPr>
        <w:pBdr>
          <w:top w:val="single" w:sz="4" w:space="1" w:color="auto"/>
          <w:left w:val="single" w:sz="4" w:space="4" w:color="auto"/>
          <w:bottom w:val="single" w:sz="4" w:space="1" w:color="auto"/>
          <w:right w:val="single" w:sz="4" w:space="4" w:color="auto"/>
        </w:pBdr>
        <w:rPr>
          <w:b/>
        </w:rPr>
      </w:pPr>
      <w:r w:rsidRPr="6F5DE398">
        <w:rPr>
          <w:b/>
        </w:rPr>
        <w:t>Mer</w:t>
      </w:r>
      <w:r w:rsidR="00FD4051">
        <w:rPr>
          <w:b/>
        </w:rPr>
        <w:t>1</w:t>
      </w:r>
      <w:r w:rsidRPr="6F5DE398">
        <w:rPr>
          <w:b/>
        </w:rPr>
        <w:t xml:space="preserve"> – Dodatne reference kadra (največ </w:t>
      </w:r>
      <w:r w:rsidR="00C12764">
        <w:rPr>
          <w:b/>
        </w:rPr>
        <w:t>14</w:t>
      </w:r>
      <w:r w:rsidR="00C12764" w:rsidRPr="6F5DE398">
        <w:rPr>
          <w:b/>
        </w:rPr>
        <w:t xml:space="preserve"> </w:t>
      </w:r>
      <w:r w:rsidRPr="6F5DE398">
        <w:rPr>
          <w:b/>
        </w:rPr>
        <w:t>točk)</w:t>
      </w:r>
    </w:p>
    <w:p w14:paraId="7A16A922" w14:textId="77777777" w:rsidR="00A45954" w:rsidRDefault="00A45954" w:rsidP="00F257CA"/>
    <w:p w14:paraId="4E29115E" w14:textId="46632284" w:rsidR="00F257CA" w:rsidRDefault="00F257CA" w:rsidP="00F257CA">
      <w:r>
        <w:t xml:space="preserve">Ponudnik bo </w:t>
      </w:r>
      <w:r w:rsidRPr="00384C2B">
        <w:rPr>
          <w:b/>
          <w:bCs/>
        </w:rPr>
        <w:t>za vsak</w:t>
      </w:r>
      <w:r>
        <w:t xml:space="preserve"> nominiran kader iz točke </w:t>
      </w:r>
      <w:r w:rsidR="00A45954">
        <w:t>9.3. teh navodil</w:t>
      </w:r>
      <w:r>
        <w:t xml:space="preserve"> </w:t>
      </w:r>
      <w:r w:rsidRPr="001D5064">
        <w:rPr>
          <w:b/>
          <w:bCs/>
        </w:rPr>
        <w:t xml:space="preserve">ALI </w:t>
      </w:r>
      <w:r w:rsidRPr="00384C2B">
        <w:rPr>
          <w:b/>
          <w:bCs/>
        </w:rPr>
        <w:t>dodatni</w:t>
      </w:r>
      <w:r>
        <w:t xml:space="preserve"> kader, ki ga zagotovi ponudnik za čas izvajanja projekta in</w:t>
      </w:r>
    </w:p>
    <w:p w14:paraId="0FB4D580" w14:textId="77777777" w:rsidR="0020547D" w:rsidRDefault="0020547D" w:rsidP="00F257CA"/>
    <w:p w14:paraId="72B915F9" w14:textId="38B920D0" w:rsidR="00C12764" w:rsidRPr="00EC70E6" w:rsidRDefault="00F257CA" w:rsidP="00F058CF">
      <w:pPr>
        <w:pStyle w:val="Odstavekseznama"/>
        <w:numPr>
          <w:ilvl w:val="0"/>
          <w:numId w:val="21"/>
        </w:numPr>
        <w:spacing w:line="259" w:lineRule="auto"/>
        <w:jc w:val="left"/>
        <w:rPr>
          <w:b/>
          <w:bCs/>
        </w:rPr>
      </w:pPr>
      <w:r>
        <w:t xml:space="preserve">se je v </w:t>
      </w:r>
      <w:r w:rsidRPr="009B7993">
        <w:rPr>
          <w:b/>
          <w:bCs/>
        </w:rPr>
        <w:t>zadnjih</w:t>
      </w:r>
      <w:r>
        <w:t xml:space="preserve"> </w:t>
      </w:r>
      <w:r w:rsidRPr="00384C2B">
        <w:rPr>
          <w:b/>
          <w:bCs/>
        </w:rPr>
        <w:t>petih</w:t>
      </w:r>
      <w:r w:rsidR="009A1D92">
        <w:rPr>
          <w:b/>
          <w:bCs/>
        </w:rPr>
        <w:t xml:space="preserve"> (5</w:t>
      </w:r>
      <w:r w:rsidR="000E0BA5">
        <w:rPr>
          <w:b/>
          <w:bCs/>
        </w:rPr>
        <w:t>)</w:t>
      </w:r>
      <w:r w:rsidRPr="00384C2B">
        <w:rPr>
          <w:b/>
          <w:bCs/>
        </w:rPr>
        <w:t xml:space="preserve"> letih</w:t>
      </w:r>
      <w:r>
        <w:t xml:space="preserve"> pri </w:t>
      </w:r>
      <w:r w:rsidRPr="00384C2B">
        <w:rPr>
          <w:b/>
          <w:bCs/>
        </w:rPr>
        <w:t xml:space="preserve">vsaj </w:t>
      </w:r>
      <w:r w:rsidR="00705B67">
        <w:rPr>
          <w:b/>
          <w:bCs/>
        </w:rPr>
        <w:t>enem</w:t>
      </w:r>
      <w:r w:rsidRPr="00384C2B">
        <w:rPr>
          <w:b/>
          <w:bCs/>
        </w:rPr>
        <w:t xml:space="preserve"> </w:t>
      </w:r>
      <w:r w:rsidR="000E0BA5">
        <w:rPr>
          <w:b/>
          <w:bCs/>
        </w:rPr>
        <w:t>(</w:t>
      </w:r>
      <w:r w:rsidR="00705B67">
        <w:rPr>
          <w:b/>
          <w:bCs/>
        </w:rPr>
        <w:t>1</w:t>
      </w:r>
      <w:r w:rsidR="000E0BA5">
        <w:rPr>
          <w:b/>
          <w:bCs/>
        </w:rPr>
        <w:t xml:space="preserve">) </w:t>
      </w:r>
      <w:r w:rsidRPr="00384C2B">
        <w:rPr>
          <w:b/>
          <w:bCs/>
        </w:rPr>
        <w:t>projekt</w:t>
      </w:r>
      <w:r w:rsidR="00BF2549">
        <w:rPr>
          <w:b/>
          <w:bCs/>
        </w:rPr>
        <w:t>u</w:t>
      </w:r>
      <w:r>
        <w:t xml:space="preserve"> ukvarjal s storitvenim oblikovanjem, soustvarjanjem, uporabniško usmerjenim načrtovanjem storitev ali prenovo procesov </w:t>
      </w:r>
      <w:r w:rsidRPr="009B7993">
        <w:rPr>
          <w:b/>
          <w:bCs/>
        </w:rPr>
        <w:t>specifično v javni upravi</w:t>
      </w:r>
      <w:r>
        <w:t>,</w:t>
      </w:r>
    </w:p>
    <w:p w14:paraId="72C5C003" w14:textId="66C61647" w:rsidR="00C12764" w:rsidRDefault="00C12764" w:rsidP="00C12764">
      <w:pPr>
        <w:spacing w:line="259" w:lineRule="auto"/>
        <w:jc w:val="left"/>
      </w:pPr>
    </w:p>
    <w:p w14:paraId="188C1B91" w14:textId="5AFF08D3" w:rsidR="00F257CA" w:rsidRPr="00EC70E6" w:rsidRDefault="00F257CA" w:rsidP="00EC70E6">
      <w:pPr>
        <w:spacing w:line="259" w:lineRule="auto"/>
        <w:jc w:val="left"/>
        <w:rPr>
          <w:b/>
          <w:bCs/>
        </w:rPr>
      </w:pPr>
      <w:r w:rsidRPr="00EC70E6">
        <w:rPr>
          <w:bCs/>
          <w:u w:val="single"/>
        </w:rPr>
        <w:t xml:space="preserve">prejel </w:t>
      </w:r>
      <w:r w:rsidR="00382987" w:rsidRPr="00EC70E6">
        <w:rPr>
          <w:b/>
          <w:u w:val="single"/>
        </w:rPr>
        <w:t>7</w:t>
      </w:r>
      <w:r w:rsidRPr="00EC70E6">
        <w:rPr>
          <w:b/>
          <w:u w:val="single"/>
        </w:rPr>
        <w:t xml:space="preserve"> točk</w:t>
      </w:r>
      <w:r w:rsidR="00FC4E8F" w:rsidRPr="00EC70E6">
        <w:rPr>
          <w:b/>
          <w:u w:val="single"/>
        </w:rPr>
        <w:t xml:space="preserve"> </w:t>
      </w:r>
      <w:r w:rsidR="00382987" w:rsidRPr="00EC70E6">
        <w:rPr>
          <w:b/>
          <w:u w:val="single"/>
        </w:rPr>
        <w:t xml:space="preserve">za en (1) projekt </w:t>
      </w:r>
      <w:r w:rsidR="00382987" w:rsidRPr="00EC70E6">
        <w:rPr>
          <w:bCs/>
          <w:u w:val="single"/>
        </w:rPr>
        <w:t>in</w:t>
      </w:r>
      <w:r w:rsidR="00382987" w:rsidRPr="00EC70E6">
        <w:rPr>
          <w:b/>
          <w:u w:val="single"/>
        </w:rPr>
        <w:t xml:space="preserve"> največ 14 točk </w:t>
      </w:r>
      <w:r w:rsidR="00382987" w:rsidRPr="00EC70E6">
        <w:rPr>
          <w:bCs/>
          <w:u w:val="single"/>
        </w:rPr>
        <w:t>za</w:t>
      </w:r>
      <w:r w:rsidR="00382987" w:rsidRPr="00EC70E6">
        <w:rPr>
          <w:b/>
          <w:u w:val="single"/>
        </w:rPr>
        <w:t xml:space="preserve"> dva (2) projekta</w:t>
      </w:r>
      <w:r w:rsidR="00C12764">
        <w:rPr>
          <w:bCs/>
          <w:u w:val="single"/>
        </w:rPr>
        <w:t>.</w:t>
      </w:r>
    </w:p>
    <w:p w14:paraId="589A3159" w14:textId="77777777" w:rsidR="0020547D" w:rsidRDefault="0020547D" w:rsidP="00C12764">
      <w:pPr>
        <w:spacing w:line="259" w:lineRule="auto"/>
        <w:jc w:val="left"/>
        <w:rPr>
          <w:b/>
          <w:bCs/>
        </w:rPr>
      </w:pPr>
    </w:p>
    <w:p w14:paraId="386CC9BB" w14:textId="77777777" w:rsidR="00104271" w:rsidRDefault="00104271" w:rsidP="00C12764">
      <w:pPr>
        <w:spacing w:line="259" w:lineRule="auto"/>
        <w:jc w:val="left"/>
        <w:rPr>
          <w:b/>
          <w:bCs/>
        </w:rPr>
      </w:pPr>
    </w:p>
    <w:p w14:paraId="34E32157" w14:textId="1F876E58" w:rsidR="00C12764" w:rsidRPr="00A74C77" w:rsidRDefault="00C12764" w:rsidP="00EC70E6">
      <w:pPr>
        <w:pBdr>
          <w:top w:val="single" w:sz="4" w:space="1" w:color="auto"/>
          <w:left w:val="single" w:sz="4" w:space="4" w:color="auto"/>
          <w:bottom w:val="single" w:sz="4" w:space="1" w:color="auto"/>
          <w:right w:val="single" w:sz="4" w:space="4" w:color="auto"/>
        </w:pBdr>
        <w:rPr>
          <w:b/>
        </w:rPr>
      </w:pPr>
      <w:r w:rsidRPr="6F5DE398">
        <w:rPr>
          <w:b/>
        </w:rPr>
        <w:t>Mer</w:t>
      </w:r>
      <w:r>
        <w:rPr>
          <w:b/>
        </w:rPr>
        <w:t>2</w:t>
      </w:r>
      <w:r w:rsidRPr="6F5DE398">
        <w:rPr>
          <w:b/>
        </w:rPr>
        <w:t xml:space="preserve"> – Dodatne reference kadra (največ </w:t>
      </w:r>
      <w:r>
        <w:rPr>
          <w:b/>
        </w:rPr>
        <w:t>14</w:t>
      </w:r>
      <w:r w:rsidRPr="6F5DE398">
        <w:rPr>
          <w:b/>
        </w:rPr>
        <w:t xml:space="preserve"> točk)</w:t>
      </w:r>
    </w:p>
    <w:p w14:paraId="416A4789" w14:textId="77777777" w:rsidR="00C12764" w:rsidRDefault="00C12764" w:rsidP="00C12764">
      <w:pPr>
        <w:spacing w:line="259" w:lineRule="auto"/>
        <w:jc w:val="left"/>
        <w:rPr>
          <w:b/>
          <w:bCs/>
        </w:rPr>
      </w:pPr>
    </w:p>
    <w:p w14:paraId="5EB02BB9" w14:textId="77777777" w:rsidR="00104271" w:rsidRDefault="00104271" w:rsidP="00104271">
      <w:r>
        <w:t xml:space="preserve">Ponudnik bo </w:t>
      </w:r>
      <w:r w:rsidRPr="00384C2B">
        <w:rPr>
          <w:b/>
          <w:bCs/>
        </w:rPr>
        <w:t>za vsak</w:t>
      </w:r>
      <w:r>
        <w:t xml:space="preserve"> nominiran kader iz točke 9.3. teh navodil </w:t>
      </w:r>
      <w:r w:rsidRPr="001D5064">
        <w:rPr>
          <w:b/>
          <w:bCs/>
        </w:rPr>
        <w:t xml:space="preserve">ALI </w:t>
      </w:r>
      <w:r w:rsidRPr="00384C2B">
        <w:rPr>
          <w:b/>
          <w:bCs/>
        </w:rPr>
        <w:t>dodatni</w:t>
      </w:r>
      <w:r>
        <w:t xml:space="preserve"> kader, ki ga zagotovi ponudnik za čas izvajanja projekta in</w:t>
      </w:r>
    </w:p>
    <w:p w14:paraId="2252ECFE" w14:textId="77777777" w:rsidR="00104271" w:rsidRPr="00F058CF" w:rsidRDefault="00104271" w:rsidP="00EC70E6">
      <w:pPr>
        <w:spacing w:line="259" w:lineRule="auto"/>
        <w:jc w:val="left"/>
        <w:rPr>
          <w:b/>
          <w:bCs/>
        </w:rPr>
      </w:pPr>
    </w:p>
    <w:p w14:paraId="06847884" w14:textId="0ADF4B4C" w:rsidR="00104271" w:rsidRPr="00EC70E6" w:rsidRDefault="006950B2" w:rsidP="006950B2">
      <w:pPr>
        <w:pStyle w:val="Odstavekseznama"/>
        <w:numPr>
          <w:ilvl w:val="0"/>
          <w:numId w:val="21"/>
        </w:numPr>
        <w:spacing w:line="259" w:lineRule="auto"/>
        <w:jc w:val="left"/>
        <w:rPr>
          <w:b/>
        </w:rPr>
      </w:pPr>
      <w:r>
        <w:t xml:space="preserve">je v </w:t>
      </w:r>
      <w:r w:rsidRPr="001C6D10">
        <w:rPr>
          <w:b/>
          <w:bCs/>
        </w:rPr>
        <w:t xml:space="preserve">zadnjih </w:t>
      </w:r>
      <w:r w:rsidR="009A1D92" w:rsidRPr="00384C2B">
        <w:rPr>
          <w:b/>
          <w:bCs/>
        </w:rPr>
        <w:t>petih</w:t>
      </w:r>
      <w:r w:rsidR="009A1D92">
        <w:rPr>
          <w:b/>
          <w:bCs/>
        </w:rPr>
        <w:t xml:space="preserve"> (5)</w:t>
      </w:r>
      <w:r w:rsidR="009A1D92" w:rsidRPr="00384C2B">
        <w:rPr>
          <w:b/>
          <w:bCs/>
        </w:rPr>
        <w:t xml:space="preserve"> </w:t>
      </w:r>
      <w:r w:rsidRPr="001C6D10">
        <w:rPr>
          <w:b/>
          <w:bCs/>
        </w:rPr>
        <w:t>letih</w:t>
      </w:r>
      <w:r>
        <w:t xml:space="preserve"> pri </w:t>
      </w:r>
      <w:r w:rsidRPr="001C6D10">
        <w:rPr>
          <w:b/>
          <w:bCs/>
        </w:rPr>
        <w:t xml:space="preserve">vsaj </w:t>
      </w:r>
      <w:r>
        <w:rPr>
          <w:b/>
          <w:bCs/>
        </w:rPr>
        <w:t>enem</w:t>
      </w:r>
      <w:r w:rsidR="00BF2549">
        <w:rPr>
          <w:b/>
          <w:bCs/>
        </w:rPr>
        <w:t xml:space="preserve"> (1)</w:t>
      </w:r>
      <w:r w:rsidRPr="001C6D10">
        <w:rPr>
          <w:b/>
          <w:bCs/>
        </w:rPr>
        <w:t xml:space="preserve"> projektu</w:t>
      </w:r>
      <w:r>
        <w:t xml:space="preserve"> </w:t>
      </w:r>
      <w:r w:rsidRPr="001C6D10">
        <w:rPr>
          <w:u w:val="single"/>
        </w:rPr>
        <w:t>aktivno</w:t>
      </w:r>
      <w:r>
        <w:t xml:space="preserve"> sodeloval pri pripravi standardov, smernic, metodologij ali drugih sistemskih rešitev, pri čemer so bile rešitve uporabljene v več kot 1 organizaciji,</w:t>
      </w:r>
    </w:p>
    <w:p w14:paraId="67C7FCAD" w14:textId="335866F2" w:rsidR="00104271" w:rsidRDefault="00104271" w:rsidP="00104271">
      <w:pPr>
        <w:spacing w:line="259" w:lineRule="auto"/>
        <w:jc w:val="left"/>
      </w:pPr>
    </w:p>
    <w:p w14:paraId="69946EDD" w14:textId="3C5C97A7" w:rsidR="006950B2" w:rsidRPr="00EC70E6" w:rsidRDefault="006950B2" w:rsidP="00EC70E6">
      <w:pPr>
        <w:spacing w:line="259" w:lineRule="auto"/>
        <w:jc w:val="left"/>
        <w:rPr>
          <w:b/>
        </w:rPr>
      </w:pPr>
      <w:r w:rsidRPr="00EC70E6">
        <w:rPr>
          <w:u w:val="single"/>
        </w:rPr>
        <w:t xml:space="preserve">prejel </w:t>
      </w:r>
      <w:r w:rsidR="00FF0075" w:rsidRPr="00EC70E6">
        <w:rPr>
          <w:b/>
          <w:u w:val="single"/>
        </w:rPr>
        <w:t>14 toč</w:t>
      </w:r>
      <w:r w:rsidR="00104271">
        <w:rPr>
          <w:b/>
          <w:u w:val="single"/>
        </w:rPr>
        <w:t>k</w:t>
      </w:r>
      <w:r w:rsidR="00104271" w:rsidRPr="00EC70E6">
        <w:rPr>
          <w:bCs/>
          <w:u w:val="single"/>
        </w:rPr>
        <w:t>.</w:t>
      </w:r>
      <w:r w:rsidR="00FF0075" w:rsidRPr="00EC70E6">
        <w:rPr>
          <w:b/>
          <w:u w:val="single"/>
        </w:rPr>
        <w:t xml:space="preserve"> </w:t>
      </w:r>
    </w:p>
    <w:p w14:paraId="4BD84C61" w14:textId="77777777" w:rsidR="006950B2" w:rsidRDefault="006950B2" w:rsidP="006950B2">
      <w:pPr>
        <w:spacing w:line="259" w:lineRule="auto"/>
        <w:jc w:val="left"/>
        <w:rPr>
          <w:b/>
        </w:rPr>
      </w:pPr>
    </w:p>
    <w:p w14:paraId="3C24C7A9" w14:textId="1F4239EC" w:rsidR="00104271" w:rsidRDefault="00104271" w:rsidP="00EC70E6">
      <w:pPr>
        <w:pBdr>
          <w:top w:val="single" w:sz="4" w:space="1" w:color="auto"/>
          <w:left w:val="single" w:sz="4" w:space="4" w:color="auto"/>
          <w:bottom w:val="single" w:sz="4" w:space="1" w:color="auto"/>
          <w:right w:val="single" w:sz="4" w:space="4" w:color="auto"/>
        </w:pBdr>
        <w:rPr>
          <w:b/>
        </w:rPr>
      </w:pPr>
      <w:r w:rsidRPr="00EC70E6">
        <w:rPr>
          <w:b/>
        </w:rPr>
        <w:t>Mer</w:t>
      </w:r>
      <w:r>
        <w:rPr>
          <w:b/>
        </w:rPr>
        <w:t>3</w:t>
      </w:r>
      <w:r w:rsidRPr="00EC70E6">
        <w:rPr>
          <w:b/>
        </w:rPr>
        <w:t xml:space="preserve"> – Dodatne reference kadra (največ </w:t>
      </w:r>
      <w:r>
        <w:rPr>
          <w:b/>
        </w:rPr>
        <w:t>8</w:t>
      </w:r>
      <w:r w:rsidRPr="00EC70E6">
        <w:rPr>
          <w:b/>
        </w:rPr>
        <w:t xml:space="preserve"> točk)</w:t>
      </w:r>
    </w:p>
    <w:p w14:paraId="06B121CC" w14:textId="77777777" w:rsidR="00104271" w:rsidRDefault="00104271" w:rsidP="00104271">
      <w:pPr>
        <w:rPr>
          <w:b/>
        </w:rPr>
      </w:pPr>
    </w:p>
    <w:p w14:paraId="7D219D42" w14:textId="77777777" w:rsidR="00104271" w:rsidRDefault="00104271" w:rsidP="00104271">
      <w:r>
        <w:t xml:space="preserve">Ponudnik bo </w:t>
      </w:r>
      <w:r w:rsidRPr="00384C2B">
        <w:rPr>
          <w:b/>
          <w:bCs/>
        </w:rPr>
        <w:t>za vsak</w:t>
      </w:r>
      <w:r>
        <w:t xml:space="preserve"> nominiran kader iz točke 9.3. teh navodil </w:t>
      </w:r>
      <w:r w:rsidRPr="001D5064">
        <w:rPr>
          <w:b/>
          <w:bCs/>
        </w:rPr>
        <w:t xml:space="preserve">ALI </w:t>
      </w:r>
      <w:r w:rsidRPr="00384C2B">
        <w:rPr>
          <w:b/>
          <w:bCs/>
        </w:rPr>
        <w:t>dodatni</w:t>
      </w:r>
      <w:r>
        <w:t xml:space="preserve"> kader, ki ga zagotovi ponudnik za čas izvajanja projekta in</w:t>
      </w:r>
    </w:p>
    <w:p w14:paraId="408A11AC" w14:textId="77777777" w:rsidR="00104271" w:rsidRPr="00EC70E6" w:rsidRDefault="00104271" w:rsidP="00EC70E6">
      <w:pPr>
        <w:rPr>
          <w:b/>
        </w:rPr>
      </w:pPr>
    </w:p>
    <w:p w14:paraId="55DBB4AE" w14:textId="5CB8C41B" w:rsidR="00E06F9C" w:rsidRPr="00EC70E6" w:rsidRDefault="006950B2" w:rsidP="006950B2">
      <w:pPr>
        <w:pStyle w:val="Odstavekseznama"/>
        <w:numPr>
          <w:ilvl w:val="0"/>
          <w:numId w:val="21"/>
        </w:numPr>
        <w:spacing w:line="259" w:lineRule="auto"/>
        <w:jc w:val="left"/>
        <w:rPr>
          <w:u w:val="single"/>
        </w:rPr>
      </w:pPr>
      <w:r>
        <w:t xml:space="preserve">je </w:t>
      </w:r>
      <w:r w:rsidRPr="001C6D10">
        <w:rPr>
          <w:b/>
          <w:bCs/>
        </w:rPr>
        <w:t xml:space="preserve">v zadnjih </w:t>
      </w:r>
      <w:r w:rsidR="009A1D92" w:rsidRPr="00384C2B">
        <w:rPr>
          <w:b/>
          <w:bCs/>
        </w:rPr>
        <w:t>petih</w:t>
      </w:r>
      <w:r w:rsidR="009A1D92">
        <w:rPr>
          <w:b/>
          <w:bCs/>
        </w:rPr>
        <w:t xml:space="preserve"> (5)</w:t>
      </w:r>
      <w:r w:rsidR="009A1D92" w:rsidRPr="00384C2B">
        <w:rPr>
          <w:b/>
          <w:bCs/>
        </w:rPr>
        <w:t xml:space="preserve"> </w:t>
      </w:r>
      <w:r w:rsidRPr="001C6D10">
        <w:rPr>
          <w:b/>
          <w:bCs/>
        </w:rPr>
        <w:t>letih</w:t>
      </w:r>
      <w:r>
        <w:t xml:space="preserve"> pri </w:t>
      </w:r>
      <w:r w:rsidRPr="001C6D10">
        <w:rPr>
          <w:b/>
          <w:bCs/>
        </w:rPr>
        <w:t xml:space="preserve">vsaj </w:t>
      </w:r>
      <w:r>
        <w:rPr>
          <w:b/>
          <w:bCs/>
        </w:rPr>
        <w:t>enem</w:t>
      </w:r>
      <w:r w:rsidR="009A1D92">
        <w:rPr>
          <w:b/>
          <w:bCs/>
        </w:rPr>
        <w:t xml:space="preserve"> (1)</w:t>
      </w:r>
      <w:r w:rsidRPr="001C6D10">
        <w:rPr>
          <w:b/>
          <w:bCs/>
        </w:rPr>
        <w:t xml:space="preserve"> projektu</w:t>
      </w:r>
      <w:r>
        <w:t xml:space="preserve"> izvajal uporabniške raziskave ali testiranja z uporabniki pri digitalnih storitvah </w:t>
      </w:r>
      <w:r w:rsidRPr="001C6D10">
        <w:rPr>
          <w:b/>
          <w:bCs/>
        </w:rPr>
        <w:t>specifično v javni upravi</w:t>
      </w:r>
      <w:r>
        <w:rPr>
          <w:b/>
          <w:bCs/>
        </w:rPr>
        <w:t>,</w:t>
      </w:r>
    </w:p>
    <w:p w14:paraId="4DABF705" w14:textId="77777777" w:rsidR="00E06F9C" w:rsidRPr="00EC70E6" w:rsidRDefault="00E06F9C" w:rsidP="00EC70E6">
      <w:pPr>
        <w:spacing w:line="259" w:lineRule="auto"/>
        <w:ind w:left="360"/>
        <w:jc w:val="left"/>
        <w:rPr>
          <w:u w:val="single"/>
        </w:rPr>
      </w:pPr>
    </w:p>
    <w:p w14:paraId="6451DD2F" w14:textId="6140912C" w:rsidR="006950B2" w:rsidRPr="00EC70E6" w:rsidRDefault="006950B2" w:rsidP="00EC70E6">
      <w:pPr>
        <w:spacing w:line="259" w:lineRule="auto"/>
        <w:jc w:val="left"/>
        <w:rPr>
          <w:u w:val="single"/>
        </w:rPr>
      </w:pPr>
      <w:r w:rsidRPr="00EC70E6">
        <w:rPr>
          <w:u w:val="single"/>
        </w:rPr>
        <w:t xml:space="preserve">prejel </w:t>
      </w:r>
      <w:r w:rsidRPr="00EC70E6">
        <w:rPr>
          <w:b/>
          <w:bCs/>
          <w:u w:val="single"/>
        </w:rPr>
        <w:t>8 točk</w:t>
      </w:r>
      <w:r w:rsidR="00E06F9C">
        <w:rPr>
          <w:u w:val="single"/>
        </w:rPr>
        <w:t>.</w:t>
      </w:r>
    </w:p>
    <w:p w14:paraId="60B6D3B9" w14:textId="77777777" w:rsidR="009F214C" w:rsidRDefault="009F214C" w:rsidP="006950B2">
      <w:pPr>
        <w:spacing w:line="259" w:lineRule="auto"/>
        <w:jc w:val="left"/>
        <w:rPr>
          <w:b/>
        </w:rPr>
      </w:pPr>
    </w:p>
    <w:p w14:paraId="7303E5C5" w14:textId="17546E17" w:rsidR="009F214C" w:rsidRDefault="009F214C" w:rsidP="009F214C">
      <w:pPr>
        <w:pBdr>
          <w:top w:val="single" w:sz="4" w:space="1" w:color="auto"/>
          <w:left w:val="single" w:sz="4" w:space="4" w:color="auto"/>
          <w:bottom w:val="single" w:sz="4" w:space="1" w:color="auto"/>
          <w:right w:val="single" w:sz="4" w:space="4" w:color="auto"/>
        </w:pBdr>
        <w:rPr>
          <w:b/>
        </w:rPr>
      </w:pPr>
      <w:r w:rsidRPr="00803E3C">
        <w:rPr>
          <w:b/>
        </w:rPr>
        <w:t>Mer</w:t>
      </w:r>
      <w:r>
        <w:rPr>
          <w:b/>
        </w:rPr>
        <w:t>4</w:t>
      </w:r>
      <w:r w:rsidRPr="00803E3C">
        <w:rPr>
          <w:b/>
        </w:rPr>
        <w:t xml:space="preserve"> – Dodatne reference kadra (največ </w:t>
      </w:r>
      <w:r>
        <w:rPr>
          <w:b/>
        </w:rPr>
        <w:t>4</w:t>
      </w:r>
      <w:r w:rsidRPr="00803E3C">
        <w:rPr>
          <w:b/>
        </w:rPr>
        <w:t xml:space="preserve"> točk</w:t>
      </w:r>
      <w:r>
        <w:rPr>
          <w:b/>
        </w:rPr>
        <w:t>e</w:t>
      </w:r>
      <w:r w:rsidRPr="00803E3C">
        <w:rPr>
          <w:b/>
        </w:rPr>
        <w:t>)</w:t>
      </w:r>
    </w:p>
    <w:p w14:paraId="7A1A05B7" w14:textId="77777777" w:rsidR="009F214C" w:rsidRDefault="009F214C" w:rsidP="006950B2">
      <w:pPr>
        <w:spacing w:line="259" w:lineRule="auto"/>
        <w:jc w:val="left"/>
        <w:rPr>
          <w:b/>
        </w:rPr>
      </w:pPr>
    </w:p>
    <w:p w14:paraId="57116C83" w14:textId="77777777" w:rsidR="00F34497" w:rsidRDefault="00F34497" w:rsidP="00F34497">
      <w:r>
        <w:t xml:space="preserve">Ponudnik bo </w:t>
      </w:r>
      <w:r w:rsidRPr="00384C2B">
        <w:rPr>
          <w:b/>
          <w:bCs/>
        </w:rPr>
        <w:t>za vsak</w:t>
      </w:r>
      <w:r>
        <w:t xml:space="preserve"> nominiran kader iz točke 9.3. teh navodil </w:t>
      </w:r>
      <w:r w:rsidRPr="001D5064">
        <w:rPr>
          <w:b/>
          <w:bCs/>
        </w:rPr>
        <w:t xml:space="preserve">ALI </w:t>
      </w:r>
      <w:r w:rsidRPr="00384C2B">
        <w:rPr>
          <w:b/>
          <w:bCs/>
        </w:rPr>
        <w:t>dodatni</w:t>
      </w:r>
      <w:r>
        <w:t xml:space="preserve"> kader, ki ga zagotovi ponudnik za čas izvajanja projekta in</w:t>
      </w:r>
    </w:p>
    <w:p w14:paraId="1404AB01" w14:textId="77777777" w:rsidR="00F34497" w:rsidRDefault="00F34497" w:rsidP="006950B2">
      <w:pPr>
        <w:spacing w:line="259" w:lineRule="auto"/>
        <w:jc w:val="left"/>
        <w:rPr>
          <w:b/>
        </w:rPr>
      </w:pPr>
    </w:p>
    <w:p w14:paraId="17F89BBD" w14:textId="5113F7FB" w:rsidR="00F34497" w:rsidRPr="00EC70E6" w:rsidRDefault="00F257CA" w:rsidP="00F058CF">
      <w:pPr>
        <w:pStyle w:val="Odstavekseznama"/>
        <w:numPr>
          <w:ilvl w:val="0"/>
          <w:numId w:val="21"/>
        </w:numPr>
        <w:spacing w:line="259" w:lineRule="auto"/>
        <w:jc w:val="left"/>
        <w:rPr>
          <w:b/>
        </w:rPr>
      </w:pPr>
      <w:r>
        <w:t xml:space="preserve">je v </w:t>
      </w:r>
      <w:r w:rsidRPr="009B7993">
        <w:rPr>
          <w:b/>
          <w:bCs/>
        </w:rPr>
        <w:t xml:space="preserve">zadnjih </w:t>
      </w:r>
      <w:r w:rsidR="009A1D92" w:rsidRPr="00384C2B">
        <w:rPr>
          <w:b/>
          <w:bCs/>
        </w:rPr>
        <w:t>petih</w:t>
      </w:r>
      <w:r w:rsidR="009A1D92">
        <w:rPr>
          <w:b/>
          <w:bCs/>
        </w:rPr>
        <w:t xml:space="preserve"> (5)</w:t>
      </w:r>
      <w:r w:rsidR="009A1D92" w:rsidRPr="00384C2B">
        <w:rPr>
          <w:b/>
          <w:bCs/>
        </w:rPr>
        <w:t xml:space="preserve"> </w:t>
      </w:r>
      <w:r w:rsidRPr="009B7993">
        <w:rPr>
          <w:b/>
          <w:bCs/>
        </w:rPr>
        <w:t>letih</w:t>
      </w:r>
      <w:r>
        <w:t xml:space="preserve"> pri </w:t>
      </w:r>
      <w:r w:rsidRPr="009B7993">
        <w:rPr>
          <w:b/>
          <w:bCs/>
        </w:rPr>
        <w:t xml:space="preserve">vsaj </w:t>
      </w:r>
      <w:r w:rsidR="009A1D92">
        <w:rPr>
          <w:b/>
          <w:bCs/>
        </w:rPr>
        <w:t>enem (1)</w:t>
      </w:r>
      <w:r w:rsidRPr="009B7993">
        <w:rPr>
          <w:b/>
          <w:bCs/>
        </w:rPr>
        <w:t xml:space="preserve"> projekt</w:t>
      </w:r>
      <w:r w:rsidR="009A1D92">
        <w:rPr>
          <w:b/>
          <w:bCs/>
        </w:rPr>
        <w:t>u</w:t>
      </w:r>
      <w:r>
        <w:t xml:space="preserve"> pripravljal interaktivne prototipe za namen testiranja storitev,</w:t>
      </w:r>
    </w:p>
    <w:p w14:paraId="2089AE97" w14:textId="77777777" w:rsidR="00F34497" w:rsidRDefault="00F34497" w:rsidP="00F34497">
      <w:pPr>
        <w:spacing w:line="259" w:lineRule="auto"/>
        <w:jc w:val="left"/>
      </w:pPr>
    </w:p>
    <w:p w14:paraId="520A4A0A" w14:textId="70EC918F" w:rsidR="00F257CA" w:rsidRPr="00EC70E6" w:rsidRDefault="00F257CA" w:rsidP="00EC70E6">
      <w:pPr>
        <w:spacing w:line="259" w:lineRule="auto"/>
        <w:jc w:val="left"/>
        <w:rPr>
          <w:b/>
        </w:rPr>
      </w:pPr>
      <w:r w:rsidRPr="00EC70E6">
        <w:rPr>
          <w:bCs/>
          <w:u w:val="single"/>
        </w:rPr>
        <w:t xml:space="preserve">prejel </w:t>
      </w:r>
      <w:r w:rsidR="00FF0075" w:rsidRPr="00EC70E6">
        <w:rPr>
          <w:b/>
          <w:u w:val="single"/>
        </w:rPr>
        <w:t>2 točki za en (1) projekt in največ 4 točke za dva (2) projekta</w:t>
      </w:r>
      <w:r w:rsidR="00993BDA">
        <w:rPr>
          <w:b/>
          <w:u w:val="single"/>
        </w:rPr>
        <w:t>.</w:t>
      </w:r>
      <w:r w:rsidR="00FF0075" w:rsidRPr="00EC70E6">
        <w:rPr>
          <w:b/>
          <w:u w:val="single"/>
        </w:rPr>
        <w:t xml:space="preserve"> </w:t>
      </w:r>
    </w:p>
    <w:p w14:paraId="65CE7358" w14:textId="77777777" w:rsidR="0020547D" w:rsidRPr="00F058CF" w:rsidRDefault="0020547D" w:rsidP="00F058CF">
      <w:pPr>
        <w:spacing w:line="259" w:lineRule="auto"/>
        <w:ind w:left="360"/>
        <w:jc w:val="left"/>
        <w:rPr>
          <w:b/>
        </w:rPr>
      </w:pPr>
    </w:p>
    <w:p w14:paraId="4C1C0706" w14:textId="77777777" w:rsidR="008E71D7" w:rsidRPr="00F058CF" w:rsidRDefault="008E71D7" w:rsidP="00F058CF">
      <w:pPr>
        <w:spacing w:line="259" w:lineRule="auto"/>
        <w:ind w:left="360"/>
        <w:jc w:val="left"/>
        <w:rPr>
          <w:b/>
        </w:rPr>
      </w:pPr>
    </w:p>
    <w:p w14:paraId="6291C850" w14:textId="7AC7A4EB" w:rsidR="00F257CA" w:rsidRPr="003D0F52" w:rsidRDefault="00F257CA" w:rsidP="00F257CA">
      <w:r w:rsidRPr="003D0F52">
        <w:t>DOKAZILO:</w:t>
      </w:r>
    </w:p>
    <w:p w14:paraId="50E3B61E" w14:textId="77777777" w:rsidR="003D0F52" w:rsidRPr="004767FC" w:rsidRDefault="003D0F52" w:rsidP="003D0F52">
      <w:pPr>
        <w:ind w:left="720"/>
        <w:rPr>
          <w:b/>
          <w:bCs/>
        </w:rPr>
      </w:pPr>
      <w:r w:rsidRPr="004767FC">
        <w:t xml:space="preserve">izpolnjen obrazec </w:t>
      </w:r>
      <w:r w:rsidRPr="004767FC">
        <w:rPr>
          <w:b/>
          <w:bCs/>
        </w:rPr>
        <w:t>»Prijava«</w:t>
      </w:r>
    </w:p>
    <w:p w14:paraId="5D82B92E" w14:textId="77777777" w:rsidR="00FB661B" w:rsidRDefault="00FB661B" w:rsidP="00FB661B">
      <w:pPr>
        <w:spacing w:line="240" w:lineRule="atLeast"/>
        <w:rPr>
          <w:rFonts w:cs="Arial"/>
          <w:color w:val="FF0000"/>
          <w:szCs w:val="20"/>
        </w:rPr>
      </w:pPr>
    </w:p>
    <w:p w14:paraId="7F85C7FA" w14:textId="77777777" w:rsidR="00F5400D" w:rsidRPr="00470615" w:rsidRDefault="00F5400D" w:rsidP="00FB661B">
      <w:pPr>
        <w:spacing w:line="240" w:lineRule="atLeast"/>
        <w:rPr>
          <w:rFonts w:cs="Arial"/>
          <w:color w:val="FF0000"/>
          <w:szCs w:val="20"/>
        </w:rPr>
      </w:pPr>
    </w:p>
    <w:p w14:paraId="64E00992" w14:textId="77777777" w:rsidR="00D701FF" w:rsidRPr="001D2A09" w:rsidRDefault="00D701FF" w:rsidP="00550352">
      <w:pPr>
        <w:spacing w:line="240" w:lineRule="atLeast"/>
        <w:rPr>
          <w:rFonts w:cs="Arial"/>
          <w:szCs w:val="20"/>
        </w:rPr>
      </w:pPr>
    </w:p>
    <w:p w14:paraId="174B5AEF" w14:textId="77777777" w:rsidR="00562109" w:rsidRPr="001D2A09" w:rsidRDefault="006E4F24" w:rsidP="00550352">
      <w:pPr>
        <w:pStyle w:val="Naslov1"/>
        <w:spacing w:line="240" w:lineRule="atLeast"/>
        <w:rPr>
          <w:rFonts w:cs="Arial"/>
          <w:sz w:val="20"/>
          <w:szCs w:val="20"/>
        </w:rPr>
      </w:pPr>
      <w:bookmarkStart w:id="48" w:name="_Toc230616745"/>
      <w:r w:rsidRPr="001D2A09">
        <w:rPr>
          <w:rFonts w:cs="Arial"/>
          <w:sz w:val="20"/>
          <w:szCs w:val="20"/>
        </w:rPr>
        <w:t>ponudba</w:t>
      </w:r>
      <w:bookmarkEnd w:id="48"/>
    </w:p>
    <w:p w14:paraId="4205ACF9" w14:textId="14B92003" w:rsidR="00120550" w:rsidRPr="001D2A09" w:rsidRDefault="002B2D05" w:rsidP="00550352">
      <w:pPr>
        <w:pStyle w:val="Naslov2"/>
        <w:numPr>
          <w:ilvl w:val="1"/>
          <w:numId w:val="12"/>
        </w:numPr>
        <w:spacing w:line="240" w:lineRule="atLeast"/>
        <w:ind w:hanging="499"/>
        <w:rPr>
          <w:rFonts w:cs="Arial"/>
          <w:szCs w:val="20"/>
        </w:rPr>
      </w:pPr>
      <w:bookmarkStart w:id="49" w:name="_Toc336851746"/>
      <w:bookmarkStart w:id="50" w:name="_Toc336851794"/>
      <w:bookmarkStart w:id="51" w:name="_Toc230616746"/>
      <w:r w:rsidRPr="001D2A09">
        <w:rPr>
          <w:rFonts w:cs="Arial"/>
          <w:szCs w:val="20"/>
        </w:rPr>
        <w:t>Ponudbena dokumentacija</w:t>
      </w:r>
      <w:bookmarkEnd w:id="49"/>
      <w:bookmarkEnd w:id="50"/>
      <w:bookmarkEnd w:id="51"/>
    </w:p>
    <w:p w14:paraId="6EC9919D" w14:textId="450D40C5" w:rsidR="008E4247" w:rsidRPr="001D2A09" w:rsidRDefault="008E4247" w:rsidP="00550352">
      <w:pPr>
        <w:spacing w:line="240" w:lineRule="atLeast"/>
        <w:rPr>
          <w:rFonts w:cs="Arial"/>
          <w:szCs w:val="20"/>
        </w:rPr>
      </w:pPr>
    </w:p>
    <w:p w14:paraId="45E426FA" w14:textId="764706E7" w:rsidR="0028021E" w:rsidRPr="001D2A09" w:rsidRDefault="0028021E" w:rsidP="00550352">
      <w:pPr>
        <w:spacing w:line="240" w:lineRule="atLeast"/>
        <w:rPr>
          <w:rFonts w:cs="Arial"/>
          <w:szCs w:val="20"/>
        </w:rPr>
      </w:pPr>
      <w:r w:rsidRPr="001D2A09">
        <w:rPr>
          <w:rFonts w:cs="Arial"/>
          <w:szCs w:val="20"/>
        </w:rPr>
        <w:t>Ponudbeno dokumentacijo sestavljajo naslednji dokumenti:</w:t>
      </w:r>
    </w:p>
    <w:p w14:paraId="1DE0C202" w14:textId="77777777" w:rsidR="00311443" w:rsidRPr="001D2A09" w:rsidRDefault="00311443" w:rsidP="00550352">
      <w:pPr>
        <w:spacing w:line="240" w:lineRule="atLeast"/>
        <w:rPr>
          <w:rFonts w:cs="Arial"/>
          <w:szCs w:val="20"/>
        </w:rPr>
      </w:pPr>
    </w:p>
    <w:p w14:paraId="7E5E1EC5" w14:textId="5326E8AE" w:rsidR="00BE1119" w:rsidRPr="001D2A09" w:rsidRDefault="00CA480D" w:rsidP="00550352">
      <w:pPr>
        <w:pStyle w:val="Odstavekseznama"/>
        <w:numPr>
          <w:ilvl w:val="0"/>
          <w:numId w:val="11"/>
        </w:numPr>
        <w:spacing w:line="240" w:lineRule="atLeast"/>
        <w:ind w:left="720"/>
        <w:rPr>
          <w:rFonts w:cs="Arial"/>
          <w:szCs w:val="20"/>
        </w:rPr>
      </w:pPr>
      <w:r w:rsidRPr="001D2A09">
        <w:rPr>
          <w:rFonts w:cs="Arial"/>
          <w:szCs w:val="20"/>
        </w:rPr>
        <w:t>izpolnjen obrazec »</w:t>
      </w:r>
      <w:r w:rsidR="000A7876" w:rsidRPr="001D2A09">
        <w:rPr>
          <w:rFonts w:cs="Arial"/>
          <w:szCs w:val="20"/>
        </w:rPr>
        <w:t>Predračun</w:t>
      </w:r>
      <w:r w:rsidR="008F4C61" w:rsidRPr="001D2A09">
        <w:rPr>
          <w:rFonts w:cs="Arial"/>
          <w:szCs w:val="20"/>
        </w:rPr>
        <w:t>«;</w:t>
      </w:r>
    </w:p>
    <w:p w14:paraId="6D38B98D" w14:textId="328FDAB8" w:rsidR="00CA480D" w:rsidRPr="001D2A09" w:rsidRDefault="00BE1119" w:rsidP="00550352">
      <w:pPr>
        <w:pStyle w:val="Odstavekseznama"/>
        <w:numPr>
          <w:ilvl w:val="0"/>
          <w:numId w:val="11"/>
        </w:numPr>
        <w:spacing w:line="240" w:lineRule="atLeast"/>
        <w:ind w:left="720"/>
        <w:rPr>
          <w:rFonts w:cs="Arial"/>
          <w:szCs w:val="20"/>
        </w:rPr>
      </w:pPr>
      <w:r w:rsidRPr="001D2A09">
        <w:rPr>
          <w:rFonts w:cs="Arial"/>
          <w:szCs w:val="20"/>
        </w:rPr>
        <w:t>izpolnjen obrazec »Prijava«;</w:t>
      </w:r>
      <w:r w:rsidRPr="001D2A09">
        <w:rPr>
          <w:rFonts w:cs="Arial"/>
        </w:rPr>
        <w:t xml:space="preserve"> </w:t>
      </w:r>
    </w:p>
    <w:p w14:paraId="32A2D21D" w14:textId="7FA66F66" w:rsidR="00D9271C" w:rsidRPr="001D2A09" w:rsidRDefault="00D9271C" w:rsidP="00550352">
      <w:pPr>
        <w:pStyle w:val="Odstavekseznama"/>
        <w:numPr>
          <w:ilvl w:val="0"/>
          <w:numId w:val="11"/>
        </w:numPr>
        <w:spacing w:line="240" w:lineRule="atLeast"/>
        <w:ind w:left="720"/>
        <w:rPr>
          <w:rFonts w:cs="Arial"/>
          <w:szCs w:val="20"/>
        </w:rPr>
      </w:pPr>
      <w:r w:rsidRPr="001D2A09">
        <w:rPr>
          <w:rFonts w:cs="Arial"/>
          <w:szCs w:val="20"/>
        </w:rPr>
        <w:t>izpolnjen obrazec »</w:t>
      </w:r>
      <w:r w:rsidR="00E0161F" w:rsidRPr="001D2A09">
        <w:rPr>
          <w:rFonts w:cs="Arial"/>
          <w:szCs w:val="20"/>
        </w:rPr>
        <w:t>Izjava za ponudnika</w:t>
      </w:r>
      <w:r w:rsidRPr="001D2A09">
        <w:rPr>
          <w:rFonts w:cs="Arial"/>
          <w:szCs w:val="20"/>
        </w:rPr>
        <w:t>«;</w:t>
      </w:r>
    </w:p>
    <w:p w14:paraId="4F10E979" w14:textId="5F9A6D90" w:rsidR="00F418CE" w:rsidRPr="001D2A09" w:rsidRDefault="00F418CE" w:rsidP="00550352">
      <w:pPr>
        <w:pStyle w:val="Odstavekseznama"/>
        <w:spacing w:line="240" w:lineRule="atLeast"/>
        <w:rPr>
          <w:rFonts w:cs="Arial"/>
          <w:szCs w:val="20"/>
          <w:highlight w:val="yellow"/>
        </w:rPr>
      </w:pPr>
    </w:p>
    <w:p w14:paraId="3AD98FB3" w14:textId="76CE61BB" w:rsidR="001416C0" w:rsidRPr="001D2A09" w:rsidRDefault="001416C0" w:rsidP="00550352">
      <w:pPr>
        <w:spacing w:line="240" w:lineRule="atLeast"/>
        <w:rPr>
          <w:rFonts w:eastAsia="Times New Roman" w:cs="Arial"/>
          <w:szCs w:val="20"/>
          <w:lang w:eastAsia="sl-SI"/>
        </w:rPr>
      </w:pPr>
      <w:r w:rsidRPr="001D2A09">
        <w:rPr>
          <w:rFonts w:eastAsia="Times New Roman" w:cs="Arial"/>
          <w:szCs w:val="20"/>
          <w:lang w:eastAsia="sl-SI"/>
        </w:rPr>
        <w:t xml:space="preserve">Ponudnik mora v ponudbi predložiti dokumente, ki so navedeni v tej točki. </w:t>
      </w:r>
    </w:p>
    <w:p w14:paraId="0A141486" w14:textId="77777777" w:rsidR="001416C0" w:rsidRPr="001D2A09" w:rsidRDefault="001416C0" w:rsidP="00550352">
      <w:pPr>
        <w:spacing w:line="240" w:lineRule="atLeast"/>
        <w:rPr>
          <w:rFonts w:cs="Arial"/>
          <w:szCs w:val="20"/>
        </w:rPr>
      </w:pPr>
    </w:p>
    <w:p w14:paraId="41C136CF" w14:textId="05AB800B" w:rsidR="000863B5" w:rsidRPr="001D2A09" w:rsidRDefault="000863B5" w:rsidP="00550352">
      <w:pPr>
        <w:spacing w:line="240" w:lineRule="atLeast"/>
        <w:rPr>
          <w:rFonts w:cs="Arial"/>
          <w:szCs w:val="20"/>
        </w:rPr>
      </w:pPr>
      <w:r w:rsidRPr="001D2A09">
        <w:rPr>
          <w:rFonts w:cs="Arial"/>
          <w:szCs w:val="20"/>
        </w:rPr>
        <w:t xml:space="preserve">Obrazci izjav, ki jih mora predložiti ponudnik, so del </w:t>
      </w:r>
      <w:r w:rsidR="00D61C8A" w:rsidRPr="001D2A09">
        <w:rPr>
          <w:rFonts w:cs="Arial"/>
          <w:szCs w:val="20"/>
        </w:rPr>
        <w:t>dokumentacije v zvezi z oddajo javnega naročila</w:t>
      </w:r>
      <w:r w:rsidRPr="001D2A09">
        <w:rPr>
          <w:rFonts w:cs="Arial"/>
          <w:szCs w:val="20"/>
        </w:rPr>
        <w:t>. Izjave so lahko predložene na teh obrazcih ali na ponudnikovih, ki vsebinsko bistveno ne smejo odstopati od priloženih obrazcev. Za potrebe preverjanj v uradni evidenci morajo biti pooblastila podpisana lastnoročno ali elektronsko. Naročnik si pridržuje pravico do preveritve verodostojnosti izjav oziroma potrdil.</w:t>
      </w:r>
    </w:p>
    <w:p w14:paraId="2C607B64" w14:textId="5CC4E2A7" w:rsidR="000863B5" w:rsidRPr="001D2A09" w:rsidRDefault="000863B5" w:rsidP="00550352">
      <w:pPr>
        <w:spacing w:line="240" w:lineRule="atLeast"/>
        <w:rPr>
          <w:rFonts w:cs="Arial"/>
          <w:szCs w:val="20"/>
        </w:rPr>
      </w:pPr>
    </w:p>
    <w:p w14:paraId="21B5148C" w14:textId="08D97070" w:rsidR="002D798F" w:rsidRPr="001D2A09" w:rsidRDefault="00DF4C2A" w:rsidP="00550352">
      <w:pPr>
        <w:spacing w:line="240" w:lineRule="atLeast"/>
        <w:rPr>
          <w:rFonts w:cs="Arial"/>
          <w:szCs w:val="20"/>
        </w:rPr>
      </w:pPr>
      <w:r w:rsidRPr="001D2A09">
        <w:rPr>
          <w:rFonts w:cs="Arial"/>
          <w:szCs w:val="20"/>
        </w:rPr>
        <w:t xml:space="preserve">Ponudnik, </w:t>
      </w:r>
      <w:r w:rsidR="00373766" w:rsidRPr="001D2A09">
        <w:rPr>
          <w:rFonts w:cs="Arial"/>
          <w:szCs w:val="20"/>
        </w:rPr>
        <w:t xml:space="preserve">ki </w:t>
      </w:r>
      <w:r w:rsidRPr="001D2A09">
        <w:rPr>
          <w:rFonts w:cs="Arial"/>
          <w:szCs w:val="20"/>
        </w:rPr>
        <w:t>odda ponudbo, sprejema vse pogoje in druge zahteve iz dokumentacije za to naročilo in izjavlja</w:t>
      </w:r>
      <w:r w:rsidR="00FF441B" w:rsidRPr="001D2A09">
        <w:rPr>
          <w:rFonts w:cs="Arial"/>
          <w:szCs w:val="20"/>
        </w:rPr>
        <w:t>,</w:t>
      </w:r>
      <w:r w:rsidRPr="001D2A09">
        <w:rPr>
          <w:rFonts w:cs="Arial"/>
          <w:szCs w:val="20"/>
        </w:rPr>
        <w:t xml:space="preserve"> pod kazensko in materialno odgovornostjo, da so vsi podatki in dokumenti, podani v ponudbi, resnični in da elektronske verzije priloženih listin v informacijskem sistemu e-</w:t>
      </w:r>
      <w:r w:rsidR="00CA480D" w:rsidRPr="001D2A09">
        <w:rPr>
          <w:rFonts w:cs="Arial"/>
          <w:szCs w:val="20"/>
        </w:rPr>
        <w:t>JN</w:t>
      </w:r>
      <w:r w:rsidRPr="001D2A09">
        <w:rPr>
          <w:rFonts w:cs="Arial"/>
          <w:szCs w:val="20"/>
        </w:rPr>
        <w:t xml:space="preserve"> ustrezajo izvirniku. V nasprotnem primeru ponudnik naročniku odgovarja za vso morebitno škodo, ki bi mu nastala.</w:t>
      </w:r>
    </w:p>
    <w:p w14:paraId="30E60B6B" w14:textId="77777777" w:rsidR="001743FC" w:rsidRPr="001D2A09" w:rsidRDefault="001743FC" w:rsidP="00550352">
      <w:pPr>
        <w:spacing w:line="240" w:lineRule="atLeast"/>
        <w:rPr>
          <w:rFonts w:cs="Arial"/>
          <w:szCs w:val="20"/>
        </w:rPr>
      </w:pPr>
    </w:p>
    <w:p w14:paraId="16C556A9" w14:textId="6D26CD2B" w:rsidR="00DA00EB" w:rsidRPr="001D2A09" w:rsidRDefault="002B2D05" w:rsidP="00550352">
      <w:pPr>
        <w:pStyle w:val="Naslov2"/>
        <w:numPr>
          <w:ilvl w:val="1"/>
          <w:numId w:val="12"/>
        </w:numPr>
        <w:spacing w:line="240" w:lineRule="atLeast"/>
        <w:ind w:left="426" w:hanging="426"/>
        <w:rPr>
          <w:rFonts w:cs="Arial"/>
          <w:szCs w:val="20"/>
        </w:rPr>
      </w:pPr>
      <w:bookmarkStart w:id="52" w:name="_Toc230616747"/>
      <w:r w:rsidRPr="001D2A09">
        <w:rPr>
          <w:rFonts w:cs="Arial"/>
          <w:szCs w:val="20"/>
        </w:rPr>
        <w:t>Sestavljanje ponudbe</w:t>
      </w:r>
      <w:bookmarkEnd w:id="52"/>
      <w:r w:rsidR="00FC70A9" w:rsidRPr="001D2A09">
        <w:rPr>
          <w:rFonts w:cs="Arial"/>
          <w:szCs w:val="20"/>
        </w:rPr>
        <w:t xml:space="preserve"> </w:t>
      </w:r>
    </w:p>
    <w:p w14:paraId="0106DCFA" w14:textId="566CE9CA" w:rsidR="00311443" w:rsidRPr="001D2A09" w:rsidRDefault="006E0EBD" w:rsidP="00550352">
      <w:pPr>
        <w:spacing w:line="240" w:lineRule="atLeast"/>
        <w:rPr>
          <w:rFonts w:cs="Arial"/>
        </w:rPr>
      </w:pPr>
      <w:r w:rsidRPr="001D2A09">
        <w:rPr>
          <w:rFonts w:cs="Arial"/>
        </w:rPr>
        <w:t>.</w:t>
      </w:r>
    </w:p>
    <w:p w14:paraId="13B1AF69" w14:textId="67050704" w:rsidR="006A0C43" w:rsidRPr="001D2A09" w:rsidRDefault="006A0C43" w:rsidP="00550352">
      <w:pPr>
        <w:numPr>
          <w:ilvl w:val="2"/>
          <w:numId w:val="2"/>
        </w:numPr>
        <w:spacing w:line="240" w:lineRule="atLeast"/>
        <w:rPr>
          <w:rFonts w:cs="Arial"/>
          <w:b/>
          <w:bCs/>
          <w:iCs/>
          <w:szCs w:val="20"/>
        </w:rPr>
      </w:pPr>
      <w:bookmarkStart w:id="53" w:name="_Toc515259690"/>
      <w:bookmarkStart w:id="54" w:name="_Toc53052000"/>
      <w:bookmarkStart w:id="55" w:name="_Hlk518293698"/>
      <w:bookmarkStart w:id="56" w:name="_Hlk222668236"/>
      <w:r w:rsidRPr="001D2A09">
        <w:rPr>
          <w:rFonts w:cs="Arial"/>
          <w:b/>
          <w:bCs/>
          <w:iCs/>
          <w:szCs w:val="20"/>
        </w:rPr>
        <w:t>Obraz</w:t>
      </w:r>
      <w:r w:rsidR="0036681D" w:rsidRPr="001D2A09">
        <w:rPr>
          <w:rFonts w:cs="Arial"/>
          <w:b/>
          <w:bCs/>
          <w:iCs/>
          <w:szCs w:val="20"/>
        </w:rPr>
        <w:t>ec</w:t>
      </w:r>
      <w:r w:rsidRPr="001D2A09">
        <w:rPr>
          <w:rFonts w:cs="Arial"/>
          <w:b/>
          <w:bCs/>
          <w:iCs/>
          <w:szCs w:val="20"/>
        </w:rPr>
        <w:t xml:space="preserve"> »Predračun</w:t>
      </w:r>
      <w:bookmarkEnd w:id="53"/>
      <w:bookmarkEnd w:id="54"/>
      <w:bookmarkEnd w:id="55"/>
      <w:r w:rsidR="00715F32" w:rsidRPr="001D2A09">
        <w:rPr>
          <w:rFonts w:cs="Arial"/>
          <w:b/>
          <w:bCs/>
          <w:iCs/>
          <w:szCs w:val="20"/>
        </w:rPr>
        <w:t>«</w:t>
      </w:r>
    </w:p>
    <w:p w14:paraId="721D9023" w14:textId="77777777" w:rsidR="00462414" w:rsidRPr="001D2A09" w:rsidRDefault="00462414" w:rsidP="00550352">
      <w:pPr>
        <w:spacing w:line="240" w:lineRule="atLeast"/>
        <w:rPr>
          <w:rFonts w:cs="Arial"/>
          <w:szCs w:val="20"/>
          <w:highlight w:val="yellow"/>
        </w:rPr>
      </w:pPr>
      <w:bookmarkStart w:id="57" w:name="_Hlk519679972"/>
      <w:bookmarkEnd w:id="56"/>
    </w:p>
    <w:p w14:paraId="58E30618" w14:textId="77777777" w:rsidR="00E54FE2" w:rsidRPr="00FB661B" w:rsidRDefault="00E54FE2" w:rsidP="00E54FE2">
      <w:pPr>
        <w:spacing w:line="240" w:lineRule="atLeast"/>
        <w:rPr>
          <w:rFonts w:eastAsiaTheme="minorEastAsia" w:cs="Arial"/>
          <w:szCs w:val="20"/>
          <w:lang w:eastAsia="sl-SI"/>
        </w:rPr>
      </w:pPr>
      <w:r w:rsidRPr="00FB661B">
        <w:rPr>
          <w:rFonts w:eastAsiaTheme="minorEastAsia" w:cs="Arial"/>
          <w:szCs w:val="20"/>
          <w:lang w:eastAsia="sl-SI"/>
        </w:rPr>
        <w:t>Ponudnik mora v Predračunu</w:t>
      </w:r>
      <w:r w:rsidRPr="00FB661B">
        <w:rPr>
          <w:rFonts w:eastAsiaTheme="minorEastAsia" w:cs="Arial"/>
          <w:i/>
          <w:iCs/>
          <w:szCs w:val="20"/>
          <w:lang w:eastAsia="sl-SI"/>
        </w:rPr>
        <w:t xml:space="preserve"> </w:t>
      </w:r>
      <w:r w:rsidRPr="00FB661B">
        <w:rPr>
          <w:rFonts w:eastAsiaTheme="minorEastAsia" w:cs="Arial"/>
          <w:szCs w:val="20"/>
          <w:lang w:eastAsia="sl-SI"/>
        </w:rPr>
        <w:t xml:space="preserve">ponujati vse postavke, ob upoštevanju specifikacij, ki so del dokumentacije naročila. </w:t>
      </w:r>
    </w:p>
    <w:p w14:paraId="186DAEDF" w14:textId="77777777" w:rsidR="00E54FE2" w:rsidRPr="00FB661B" w:rsidRDefault="00E54FE2" w:rsidP="00E54FE2">
      <w:pPr>
        <w:spacing w:line="240" w:lineRule="atLeast"/>
        <w:rPr>
          <w:rFonts w:eastAsiaTheme="minorEastAsia" w:cs="Arial"/>
          <w:szCs w:val="20"/>
          <w:lang w:eastAsia="sl-SI"/>
        </w:rPr>
      </w:pPr>
    </w:p>
    <w:p w14:paraId="42DA66EC" w14:textId="77777777" w:rsidR="00E54FE2" w:rsidRPr="00FB661B" w:rsidRDefault="00E54FE2" w:rsidP="00E54FE2">
      <w:pPr>
        <w:spacing w:line="240" w:lineRule="atLeast"/>
        <w:rPr>
          <w:rFonts w:eastAsiaTheme="minorEastAsia" w:cs="Arial"/>
          <w:szCs w:val="20"/>
          <w:lang w:eastAsia="sl-SI"/>
        </w:rPr>
      </w:pPr>
      <w:r w:rsidRPr="00FB661B">
        <w:rPr>
          <w:rFonts w:eastAsiaTheme="minorEastAsia" w:cs="Arial"/>
          <w:szCs w:val="20"/>
          <w:lang w:eastAsia="sl-SI"/>
        </w:rPr>
        <w:t>Ponudnik vpiše vse cene na dve decimalni mesti. Če ponudnik cene za posamezno postavko ne vpiše ali vpiše znak »0«, »/« ali »-« oziroma smiselno enak znak, se šteje, da je nevpisana cena nič EUR.</w:t>
      </w:r>
    </w:p>
    <w:p w14:paraId="4FAB3144" w14:textId="77777777" w:rsidR="00E54FE2" w:rsidRPr="00FB661B" w:rsidRDefault="00E54FE2" w:rsidP="00E54FE2">
      <w:pPr>
        <w:spacing w:line="240" w:lineRule="atLeast"/>
        <w:rPr>
          <w:rFonts w:eastAsiaTheme="minorEastAsia" w:cs="Arial"/>
          <w:szCs w:val="20"/>
          <w:lang w:eastAsia="sl-SI"/>
        </w:rPr>
      </w:pPr>
    </w:p>
    <w:p w14:paraId="758DED1E" w14:textId="77777777" w:rsidR="00E54FE2" w:rsidRPr="00FB661B" w:rsidRDefault="00E54FE2" w:rsidP="00E54FE2">
      <w:pPr>
        <w:spacing w:line="240" w:lineRule="atLeast"/>
        <w:rPr>
          <w:rFonts w:eastAsiaTheme="minorEastAsia" w:cs="Arial"/>
          <w:szCs w:val="20"/>
          <w:lang w:eastAsia="sl-SI"/>
        </w:rPr>
      </w:pPr>
      <w:r w:rsidRPr="00FB661B">
        <w:rPr>
          <w:rFonts w:eastAsiaTheme="minorEastAsia" w:cs="Arial"/>
          <w:szCs w:val="20"/>
          <w:lang w:eastAsia="sl-SI"/>
        </w:rPr>
        <w:t>Ponudbena cena mora zajemati vse davke, popuste, takse, dajatve in vse stroške, ki vplivajo na oblikovanje ponudbene cene. Naročnik ne bo naknadno priznal nobenih dodatnih stroškov.</w:t>
      </w:r>
    </w:p>
    <w:p w14:paraId="60CE9BEC" w14:textId="77777777" w:rsidR="00E54FE2" w:rsidRPr="00FB661B" w:rsidRDefault="00E54FE2" w:rsidP="00E54FE2">
      <w:pPr>
        <w:spacing w:line="240" w:lineRule="atLeast"/>
        <w:rPr>
          <w:rFonts w:eastAsiaTheme="minorEastAsia" w:cs="Arial"/>
          <w:szCs w:val="20"/>
          <w:lang w:eastAsia="sl-SI"/>
        </w:rPr>
      </w:pPr>
    </w:p>
    <w:p w14:paraId="714088AB" w14:textId="77777777" w:rsidR="00E54FE2" w:rsidRPr="00FB661B" w:rsidRDefault="00E54FE2" w:rsidP="00E54FE2">
      <w:pPr>
        <w:spacing w:line="240" w:lineRule="atLeast"/>
        <w:rPr>
          <w:rFonts w:eastAsiaTheme="minorEastAsia" w:cs="Arial"/>
          <w:szCs w:val="20"/>
          <w:lang w:eastAsia="sl-SI"/>
        </w:rPr>
      </w:pPr>
      <w:r w:rsidRPr="00FB661B">
        <w:rPr>
          <w:rFonts w:eastAsiaTheme="minorEastAsia" w:cs="Arial"/>
          <w:szCs w:val="20"/>
          <w:lang w:eastAsia="sl-SI"/>
        </w:rPr>
        <w:t>Ponudnik ne sme spreminjati vsebine predračuna.</w:t>
      </w:r>
    </w:p>
    <w:p w14:paraId="53C80374" w14:textId="77777777" w:rsidR="00E54FE2" w:rsidRPr="00FB661B" w:rsidRDefault="00E54FE2" w:rsidP="00E54FE2">
      <w:pPr>
        <w:spacing w:line="240" w:lineRule="atLeast"/>
        <w:rPr>
          <w:rFonts w:eastAsiaTheme="minorEastAsia" w:cs="Arial"/>
          <w:szCs w:val="20"/>
          <w:lang w:eastAsia="sl-SI"/>
        </w:rPr>
      </w:pPr>
    </w:p>
    <w:p w14:paraId="3B395261" w14:textId="77777777" w:rsidR="00E54FE2" w:rsidRPr="00FB661B" w:rsidRDefault="00E54FE2" w:rsidP="00E54FE2">
      <w:pPr>
        <w:spacing w:line="240" w:lineRule="atLeast"/>
        <w:rPr>
          <w:rFonts w:eastAsiaTheme="minorEastAsia" w:cs="Arial"/>
          <w:szCs w:val="20"/>
          <w:lang w:eastAsia="sl-SI"/>
        </w:rPr>
      </w:pPr>
      <w:r w:rsidRPr="00FB661B">
        <w:rPr>
          <w:rFonts w:eastAsiaTheme="minorEastAsia" w:cs="Arial"/>
          <w:szCs w:val="20"/>
          <w:lang w:eastAsia="sl-SI"/>
        </w:rPr>
        <w:t>V primeru, da bo naročnik pri pregledu in ocenjevanju ponudb odkril očitne računske napake, bo ravnal v skladu s sedmim odstavkom 89. člena ZJN-3.</w:t>
      </w:r>
    </w:p>
    <w:p w14:paraId="211A39E4" w14:textId="77777777" w:rsidR="00E54FE2" w:rsidRPr="00FB661B" w:rsidRDefault="00E54FE2" w:rsidP="00E54FE2">
      <w:pPr>
        <w:spacing w:line="240" w:lineRule="atLeast"/>
        <w:rPr>
          <w:rFonts w:eastAsiaTheme="minorEastAsia" w:cs="Arial"/>
          <w:szCs w:val="20"/>
          <w:lang w:eastAsia="sl-SI"/>
        </w:rPr>
      </w:pPr>
    </w:p>
    <w:p w14:paraId="062BB3D4" w14:textId="77777777" w:rsidR="00E54FE2" w:rsidRPr="00FB661B" w:rsidRDefault="00E54FE2" w:rsidP="00E54FE2">
      <w:pPr>
        <w:spacing w:line="240" w:lineRule="atLeast"/>
        <w:rPr>
          <w:rFonts w:eastAsiaTheme="minorEastAsia" w:cs="Arial"/>
          <w:szCs w:val="20"/>
          <w:lang w:eastAsia="sl-SI"/>
        </w:rPr>
      </w:pPr>
      <w:r w:rsidRPr="00FB661B">
        <w:rPr>
          <w:rFonts w:eastAsiaTheme="minorEastAsia" w:cs="Arial"/>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B661B">
        <w:rPr>
          <w:rFonts w:eastAsiaTheme="minorEastAsia" w:cs="Arial"/>
          <w:szCs w:val="20"/>
          <w:lang w:eastAsia="sl-SI"/>
        </w:rPr>
        <w:t>word</w:t>
      </w:r>
      <w:proofErr w:type="spellEnd"/>
      <w:r w:rsidRPr="00FB661B">
        <w:rPr>
          <w:rFonts w:eastAsiaTheme="minorEastAsia" w:cs="Arial"/>
          <w:szCs w:val="20"/>
          <w:lang w:eastAsia="sl-SI"/>
        </w:rPr>
        <w:t xml:space="preserve">, </w:t>
      </w:r>
      <w:proofErr w:type="spellStart"/>
      <w:r w:rsidRPr="00FB661B">
        <w:rPr>
          <w:rFonts w:eastAsiaTheme="minorEastAsia" w:cs="Arial"/>
          <w:szCs w:val="20"/>
          <w:lang w:eastAsia="sl-SI"/>
        </w:rPr>
        <w:t>excel</w:t>
      </w:r>
      <w:proofErr w:type="spellEnd"/>
      <w:r w:rsidRPr="00FB661B">
        <w:rPr>
          <w:rFonts w:eastAsiaTheme="minorEastAsia" w:cs="Arial"/>
          <w:szCs w:val="20"/>
          <w:lang w:eastAsia="sl-SI"/>
        </w:rPr>
        <w:t xml:space="preserve"> ali </w:t>
      </w:r>
      <w:proofErr w:type="spellStart"/>
      <w:r w:rsidRPr="00FB661B">
        <w:rPr>
          <w:rFonts w:eastAsiaTheme="minorEastAsia" w:cs="Arial"/>
          <w:szCs w:val="20"/>
          <w:lang w:eastAsia="sl-SI"/>
        </w:rPr>
        <w:t>pdf</w:t>
      </w:r>
      <w:proofErr w:type="spellEnd"/>
      <w:r w:rsidRPr="00FB661B">
        <w:rPr>
          <w:rFonts w:eastAsiaTheme="minorEastAsia" w:cs="Arial"/>
          <w:szCs w:val="20"/>
          <w:lang w:eastAsia="sl-SI"/>
        </w:rPr>
        <w:t>. »Skupna ponudbena vrednost«, ki bo vpisana v istoimenski razdelek in dokument, ki bo naložen kot predračun v del »Predračun«, bosta razvidna in dostopna na javnem odpiranju ponudb.</w:t>
      </w:r>
    </w:p>
    <w:p w14:paraId="559E70E1" w14:textId="77777777" w:rsidR="00E54FE2" w:rsidRPr="00FB661B" w:rsidRDefault="00E54FE2" w:rsidP="00E54FE2">
      <w:pPr>
        <w:spacing w:line="240" w:lineRule="atLeast"/>
        <w:rPr>
          <w:rFonts w:eastAsiaTheme="minorEastAsia" w:cs="Arial"/>
          <w:szCs w:val="20"/>
          <w:lang w:eastAsia="sl-SI"/>
        </w:rPr>
      </w:pPr>
    </w:p>
    <w:p w14:paraId="3A5D4FAA" w14:textId="77777777" w:rsidR="00E54FE2" w:rsidRPr="00FB661B" w:rsidRDefault="00E54FE2" w:rsidP="00E54FE2">
      <w:pPr>
        <w:spacing w:line="240" w:lineRule="atLeast"/>
        <w:rPr>
          <w:rFonts w:eastAsiaTheme="minorEastAsia" w:cs="Arial"/>
          <w:szCs w:val="20"/>
          <w:lang w:eastAsia="sl-SI"/>
        </w:rPr>
      </w:pPr>
      <w:r w:rsidRPr="00FB661B">
        <w:rPr>
          <w:rFonts w:eastAsiaTheme="minorEastAsia" w:cs="Arial"/>
          <w:szCs w:val="20"/>
          <w:lang w:eastAsia="sl-SI"/>
        </w:rPr>
        <w:t>V primeru razhajanj med podatki navedenimi v razdelku »Skupna ponudbena vrednost« in dokumentu, ki je predložen v delu »Predračun«, kot veljavni štejejo podatki v dokumentu, ki je predložen v delu »Predračun«.</w:t>
      </w:r>
    </w:p>
    <w:p w14:paraId="28C60420" w14:textId="77777777" w:rsidR="00E54FE2" w:rsidRPr="00FB661B" w:rsidRDefault="00E54FE2" w:rsidP="00E54FE2">
      <w:pPr>
        <w:spacing w:line="240" w:lineRule="atLeast"/>
        <w:rPr>
          <w:rFonts w:eastAsiaTheme="minorEastAsia" w:cs="Arial"/>
          <w:szCs w:val="20"/>
          <w:lang w:eastAsia="sl-SI"/>
        </w:rPr>
      </w:pPr>
    </w:p>
    <w:p w14:paraId="4F991185" w14:textId="77777777" w:rsidR="00E54FE2" w:rsidRPr="00FB661B" w:rsidRDefault="00E54FE2" w:rsidP="00E54FE2">
      <w:pPr>
        <w:spacing w:line="240" w:lineRule="atLeast"/>
        <w:rPr>
          <w:rFonts w:eastAsiaTheme="minorEastAsia" w:cs="Arial"/>
          <w:szCs w:val="20"/>
          <w:lang w:eastAsia="sl-SI"/>
        </w:rPr>
      </w:pPr>
      <w:r w:rsidRPr="00FB661B">
        <w:rPr>
          <w:rFonts w:eastAsiaTheme="minorEastAsia" w:cs="Arial"/>
          <w:szCs w:val="20"/>
          <w:lang w:eastAsia="sl-SI"/>
        </w:rPr>
        <w:t>V primeru, da bo ponudnik poleg cen, vpisanih v razdelek »Skupna ponudbena vrednost« ali v obrazcu »Predračun« »v delu Predračun« v drugi ponudbeni dokumentaciji predložil dokumente z vpisanimi ponudbenimi vrednostmi, naročnik teh vpisov ne bo upošteval in se bo štelo, da ponudnik ponuja vrednosti, kot bodo vpisane v delu »Predračun«.</w:t>
      </w:r>
    </w:p>
    <w:p w14:paraId="3D2D9AD2" w14:textId="77777777" w:rsidR="00B461E2" w:rsidRPr="004C4FF6" w:rsidRDefault="00B461E2" w:rsidP="00550352">
      <w:pPr>
        <w:spacing w:line="240" w:lineRule="atLeast"/>
        <w:rPr>
          <w:rFonts w:eastAsiaTheme="minorEastAsia" w:cs="Arial"/>
          <w:szCs w:val="20"/>
          <w:lang w:eastAsia="sl-SI"/>
        </w:rPr>
      </w:pPr>
    </w:p>
    <w:p w14:paraId="0AE60F20" w14:textId="1268B59D" w:rsidR="002C427C" w:rsidRPr="004C4FF6" w:rsidRDefault="008F0E5E" w:rsidP="00550352">
      <w:pPr>
        <w:pStyle w:val="Naslov3"/>
        <w:spacing w:line="240" w:lineRule="atLeast"/>
        <w:rPr>
          <w:rFonts w:cs="Arial"/>
          <w:iCs/>
          <w:szCs w:val="20"/>
        </w:rPr>
      </w:pPr>
      <w:bookmarkStart w:id="58" w:name="_Toc336851751"/>
      <w:bookmarkStart w:id="59" w:name="_Toc336851799"/>
      <w:bookmarkStart w:id="60" w:name="_Toc230616748"/>
      <w:bookmarkStart w:id="61" w:name="_Hlk506301483"/>
      <w:bookmarkEnd w:id="57"/>
      <w:r w:rsidRPr="004C4FF6">
        <w:rPr>
          <w:rFonts w:cs="Arial"/>
          <w:iCs/>
          <w:szCs w:val="20"/>
        </w:rPr>
        <w:t xml:space="preserve">Obrazec </w:t>
      </w:r>
      <w:r w:rsidR="00122D3B" w:rsidRPr="004C4FF6">
        <w:rPr>
          <w:rFonts w:cs="Arial"/>
          <w:iCs/>
          <w:szCs w:val="20"/>
        </w:rPr>
        <w:t>»</w:t>
      </w:r>
      <w:r w:rsidR="006E0EBD" w:rsidRPr="004C4FF6">
        <w:rPr>
          <w:rFonts w:cs="Arial"/>
          <w:iCs/>
          <w:szCs w:val="20"/>
        </w:rPr>
        <w:t>Izjava za ponudnika</w:t>
      </w:r>
      <w:bookmarkEnd w:id="58"/>
      <w:bookmarkEnd w:id="59"/>
      <w:r w:rsidR="00122D3B" w:rsidRPr="004C4FF6">
        <w:rPr>
          <w:rFonts w:cs="Arial"/>
          <w:iCs/>
          <w:szCs w:val="20"/>
        </w:rPr>
        <w:t>«</w:t>
      </w:r>
      <w:bookmarkEnd w:id="60"/>
    </w:p>
    <w:bookmarkEnd w:id="61"/>
    <w:p w14:paraId="36DEF71F" w14:textId="77777777" w:rsidR="000D2543" w:rsidRPr="004C4FF6" w:rsidRDefault="000D2543" w:rsidP="00550352">
      <w:pPr>
        <w:spacing w:line="240" w:lineRule="atLeast"/>
        <w:rPr>
          <w:rFonts w:cs="Arial"/>
          <w:szCs w:val="20"/>
        </w:rPr>
      </w:pPr>
    </w:p>
    <w:p w14:paraId="2F3C3F10" w14:textId="77777777" w:rsidR="00385E96" w:rsidRPr="00F02E52" w:rsidRDefault="008D1B9B" w:rsidP="00550352">
      <w:pPr>
        <w:spacing w:line="240" w:lineRule="atLeast"/>
        <w:rPr>
          <w:rFonts w:cs="Arial"/>
        </w:rPr>
      </w:pPr>
      <w:r w:rsidRPr="004C4FF6">
        <w:rPr>
          <w:rFonts w:cs="Arial"/>
        </w:rPr>
        <w:t xml:space="preserve">Ponudnik </w:t>
      </w:r>
      <w:r w:rsidRPr="00F02E52">
        <w:rPr>
          <w:rFonts w:cs="Arial"/>
        </w:rPr>
        <w:t>v obrazec »Izjava za ponudnika« vpiše zahtevane podatke</w:t>
      </w:r>
      <w:r w:rsidR="00385E96" w:rsidRPr="00F02E52">
        <w:rPr>
          <w:rFonts w:ascii="ArialMT" w:eastAsia="ArialMT" w:hAnsi="Calibri" w:cs="ArialMT"/>
          <w:szCs w:val="20"/>
          <w:lang w:eastAsia="sl-SI"/>
        </w:rPr>
        <w:t xml:space="preserve"> </w:t>
      </w:r>
      <w:r w:rsidR="00385E96" w:rsidRPr="00F02E52">
        <w:rPr>
          <w:rFonts w:cs="Arial"/>
        </w:rPr>
        <w:t>tako, kot je dolo</w:t>
      </w:r>
      <w:r w:rsidR="00385E96" w:rsidRPr="00F02E52">
        <w:rPr>
          <w:rFonts w:cs="Arial" w:hint="eastAsia"/>
        </w:rPr>
        <w:t>č</w:t>
      </w:r>
      <w:r w:rsidR="00385E96" w:rsidRPr="00F02E52">
        <w:rPr>
          <w:rFonts w:cs="Arial"/>
        </w:rPr>
        <w:t>eno v obrazcu</w:t>
      </w:r>
      <w:r w:rsidRPr="00F02E52">
        <w:rPr>
          <w:rFonts w:cs="Arial"/>
        </w:rPr>
        <w:t xml:space="preserve">. </w:t>
      </w:r>
    </w:p>
    <w:p w14:paraId="45922A10" w14:textId="77777777" w:rsidR="00385E96" w:rsidRPr="00F02E52" w:rsidRDefault="00385E96" w:rsidP="00550352">
      <w:pPr>
        <w:spacing w:line="240" w:lineRule="atLeast"/>
        <w:rPr>
          <w:rFonts w:cs="Arial"/>
        </w:rPr>
      </w:pPr>
    </w:p>
    <w:p w14:paraId="5A84499F" w14:textId="0AB65523" w:rsidR="008D1B9B" w:rsidRPr="00F02E52" w:rsidRDefault="00385E96" w:rsidP="00385E96">
      <w:pPr>
        <w:spacing w:line="240" w:lineRule="atLeast"/>
        <w:rPr>
          <w:rFonts w:cs="Arial"/>
        </w:rPr>
      </w:pPr>
      <w:r w:rsidRPr="00F02E52">
        <w:rPr>
          <w:rFonts w:cs="Arial"/>
        </w:rPr>
        <w:t xml:space="preserve">Izpolnjen in podpisan obrazec </w:t>
      </w:r>
      <w:r w:rsidRPr="00F02E52">
        <w:rPr>
          <w:rFonts w:cs="Arial" w:hint="eastAsia"/>
        </w:rPr>
        <w:t>»</w:t>
      </w:r>
      <w:r w:rsidRPr="00F02E52">
        <w:rPr>
          <w:rFonts w:cs="Arial"/>
        </w:rPr>
        <w:t>Izjava za ponudnika</w:t>
      </w:r>
      <w:r w:rsidRPr="00F02E52">
        <w:rPr>
          <w:rFonts w:cs="Arial" w:hint="eastAsia"/>
        </w:rPr>
        <w:t>«</w:t>
      </w:r>
      <w:r w:rsidRPr="00F02E52">
        <w:rPr>
          <w:rFonts w:cs="Arial"/>
        </w:rPr>
        <w:t xml:space="preserve"> pomeni uradno izjavo ponudnika, da zanj ne obstajajo razlogi za izklju</w:t>
      </w:r>
      <w:r w:rsidRPr="00F02E52">
        <w:rPr>
          <w:rFonts w:cs="Arial" w:hint="eastAsia"/>
        </w:rPr>
        <w:t>č</w:t>
      </w:r>
      <w:r w:rsidRPr="00F02E52">
        <w:rPr>
          <w:rFonts w:cs="Arial"/>
        </w:rPr>
        <w:t>itev in da izpolnjuje naro</w:t>
      </w:r>
      <w:r w:rsidRPr="00F02E52">
        <w:rPr>
          <w:rFonts w:cs="Arial" w:hint="eastAsia"/>
        </w:rPr>
        <w:t>č</w:t>
      </w:r>
      <w:r w:rsidRPr="00F02E52">
        <w:rPr>
          <w:rFonts w:cs="Arial"/>
        </w:rPr>
        <w:t>nikove pogoje in zahteve iz dokumentacije v zvezi z oddajo javnega naro</w:t>
      </w:r>
      <w:r w:rsidRPr="00F02E52">
        <w:rPr>
          <w:rFonts w:cs="Arial" w:hint="eastAsia"/>
        </w:rPr>
        <w:t>č</w:t>
      </w:r>
      <w:r w:rsidRPr="00F02E52">
        <w:rPr>
          <w:rFonts w:cs="Arial"/>
        </w:rPr>
        <w:t>ila. Hkrati vklju</w:t>
      </w:r>
      <w:r w:rsidRPr="00F02E52">
        <w:rPr>
          <w:rFonts w:cs="Arial" w:hint="eastAsia"/>
        </w:rPr>
        <w:t>č</w:t>
      </w:r>
      <w:r w:rsidRPr="00F02E52">
        <w:rPr>
          <w:rFonts w:cs="Arial"/>
        </w:rPr>
        <w:t>uje tudi uradno izjavo o tem, da bo ponudnik, na zahtevo naro</w:t>
      </w:r>
      <w:r w:rsidRPr="00F02E52">
        <w:rPr>
          <w:rFonts w:cs="Arial" w:hint="eastAsia"/>
        </w:rPr>
        <w:t>č</w:t>
      </w:r>
      <w:r w:rsidRPr="00F02E52">
        <w:rPr>
          <w:rFonts w:cs="Arial"/>
        </w:rPr>
        <w:t>nika, sposoben brez odla</w:t>
      </w:r>
      <w:r w:rsidRPr="00F02E52">
        <w:rPr>
          <w:rFonts w:cs="Arial" w:hint="eastAsia"/>
        </w:rPr>
        <w:t>š</w:t>
      </w:r>
      <w:r w:rsidRPr="00F02E52">
        <w:rPr>
          <w:rFonts w:cs="Arial"/>
        </w:rPr>
        <w:t>anja predlo</w:t>
      </w:r>
      <w:r w:rsidRPr="00F02E52">
        <w:rPr>
          <w:rFonts w:cs="Arial" w:hint="eastAsia"/>
        </w:rPr>
        <w:t>ž</w:t>
      </w:r>
      <w:r w:rsidRPr="00F02E52">
        <w:rPr>
          <w:rFonts w:cs="Arial"/>
        </w:rPr>
        <w:t>iti dokazila o neobstoju razlogov za izklju</w:t>
      </w:r>
      <w:r w:rsidRPr="00F02E52">
        <w:rPr>
          <w:rFonts w:cs="Arial" w:hint="eastAsia"/>
        </w:rPr>
        <w:t>č</w:t>
      </w:r>
      <w:r w:rsidRPr="00F02E52">
        <w:rPr>
          <w:rFonts w:cs="Arial"/>
        </w:rPr>
        <w:t>itev oziroma o izpolnjevanju naro</w:t>
      </w:r>
      <w:r w:rsidRPr="00F02E52">
        <w:rPr>
          <w:rFonts w:cs="Arial" w:hint="eastAsia"/>
        </w:rPr>
        <w:t>č</w:t>
      </w:r>
      <w:r w:rsidRPr="00F02E52">
        <w:rPr>
          <w:rFonts w:cs="Arial"/>
        </w:rPr>
        <w:t>nikovih pogojev in zahtev iz dokumentacije v zvezi z oddajo javnega naro</w:t>
      </w:r>
      <w:r w:rsidRPr="00F02E52">
        <w:rPr>
          <w:rFonts w:cs="Arial" w:hint="eastAsia"/>
        </w:rPr>
        <w:t>č</w:t>
      </w:r>
      <w:r w:rsidRPr="00F02E52">
        <w:rPr>
          <w:rFonts w:cs="Arial"/>
        </w:rPr>
        <w:t>ila.</w:t>
      </w:r>
    </w:p>
    <w:p w14:paraId="200938AC" w14:textId="77777777" w:rsidR="008D1B9B" w:rsidRPr="00F02E52" w:rsidRDefault="008D1B9B" w:rsidP="00550352">
      <w:pPr>
        <w:spacing w:line="240" w:lineRule="atLeast"/>
        <w:rPr>
          <w:rFonts w:cs="Arial"/>
        </w:rPr>
      </w:pPr>
    </w:p>
    <w:p w14:paraId="1CCFE525" w14:textId="5DAE8F0B" w:rsidR="008D1B9B" w:rsidRPr="00F02E52" w:rsidRDefault="008D1B9B" w:rsidP="00550352">
      <w:pPr>
        <w:spacing w:line="240" w:lineRule="atLeast"/>
        <w:rPr>
          <w:rFonts w:cs="Arial"/>
        </w:rPr>
      </w:pPr>
      <w:r w:rsidRPr="00F02E52">
        <w:rPr>
          <w:rFonts w:cs="Arial"/>
        </w:rPr>
        <w:t xml:space="preserve">S predložitvijo te izjave se šteje, da je ponudnik dal tudi izjavo, s katero potrjuje, da ni povezan s funkcionarjem in po svojem lastnem poznavanju stvari ni povezan z družinskim članom funkcionarja na način, določen v prvem odstavku 35. člena Zakona o integriteti in preprečevanju korupcije (Uradni list RS, št. 69/11 – uradno prečiščeno besedilo, 158/20, 3/22 – </w:t>
      </w:r>
      <w:proofErr w:type="spellStart"/>
      <w:r w:rsidRPr="00F02E52">
        <w:rPr>
          <w:rFonts w:cs="Arial"/>
        </w:rPr>
        <w:t>ZDeb</w:t>
      </w:r>
      <w:proofErr w:type="spellEnd"/>
      <w:r w:rsidRPr="00F02E52">
        <w:rPr>
          <w:rFonts w:cs="Arial"/>
        </w:rPr>
        <w:t xml:space="preserve"> in 16/23 – </w:t>
      </w:r>
      <w:proofErr w:type="spellStart"/>
      <w:r w:rsidRPr="00F02E52">
        <w:rPr>
          <w:rFonts w:cs="Arial"/>
        </w:rPr>
        <w:t>ZZPri</w:t>
      </w:r>
      <w:proofErr w:type="spellEnd"/>
      <w:r w:rsidRPr="00F02E52">
        <w:rPr>
          <w:rFonts w:cs="Arial"/>
        </w:rPr>
        <w:t xml:space="preserve">; v </w:t>
      </w:r>
      <w:r w:rsidR="00157C5D" w:rsidRPr="00F02E52">
        <w:rPr>
          <w:rFonts w:cs="Arial"/>
        </w:rPr>
        <w:t>nadaljevanju</w:t>
      </w:r>
      <w:r w:rsidRPr="00F02E52">
        <w:rPr>
          <w:rFonts w:cs="Arial"/>
        </w:rPr>
        <w:t xml:space="preserve">: </w:t>
      </w:r>
      <w:proofErr w:type="spellStart"/>
      <w:r w:rsidRPr="00F02E52">
        <w:rPr>
          <w:rFonts w:cs="Arial"/>
        </w:rPr>
        <w:t>ZIntPK</w:t>
      </w:r>
      <w:proofErr w:type="spellEnd"/>
      <w:r w:rsidRPr="00F02E52">
        <w:rPr>
          <w:rFonts w:cs="Arial"/>
        </w:rPr>
        <w:t xml:space="preserve">). </w:t>
      </w:r>
    </w:p>
    <w:p w14:paraId="6E967AEE" w14:textId="77777777" w:rsidR="008D1B9B" w:rsidRPr="00F02E52" w:rsidRDefault="008D1B9B" w:rsidP="00550352">
      <w:pPr>
        <w:spacing w:line="240" w:lineRule="atLeast"/>
        <w:rPr>
          <w:rFonts w:cs="Arial"/>
        </w:rPr>
      </w:pPr>
    </w:p>
    <w:p w14:paraId="2456B964" w14:textId="0CEB9779" w:rsidR="008D1B9B" w:rsidRPr="00F02E52" w:rsidRDefault="008D1B9B" w:rsidP="00550352">
      <w:pPr>
        <w:spacing w:line="240" w:lineRule="atLeast"/>
        <w:rPr>
          <w:rFonts w:cs="Arial"/>
        </w:rPr>
      </w:pPr>
      <w:r w:rsidRPr="00F02E52">
        <w:rPr>
          <w:rFonts w:cs="Arial"/>
        </w:rPr>
        <w:t>S podpisom te izjave ponudnik sprejema tudi vse pogoje in druge zahteve iz dokumentacije v zvezi z oddajo javnega naročila ter prevzema kazensko in materialno odgovornost, da so vsi podatki in dokumenti, podani v ponudbi, resnični in da elektronske verzije v sistemu e-JN priloženih listin ustrezajo izvirniku.</w:t>
      </w:r>
    </w:p>
    <w:p w14:paraId="16B819FC" w14:textId="77777777" w:rsidR="006B5821" w:rsidRPr="00F02E52" w:rsidRDefault="006B5821" w:rsidP="00550352">
      <w:pPr>
        <w:spacing w:line="240" w:lineRule="atLeast"/>
        <w:rPr>
          <w:rFonts w:cs="Arial"/>
        </w:rPr>
      </w:pPr>
    </w:p>
    <w:p w14:paraId="4700EC38" w14:textId="2E12F0DE" w:rsidR="001B6C74" w:rsidRPr="00562876" w:rsidRDefault="008D1B9B" w:rsidP="00550352">
      <w:pPr>
        <w:spacing w:line="240" w:lineRule="atLeast"/>
        <w:rPr>
          <w:rFonts w:cs="Arial"/>
        </w:rPr>
      </w:pPr>
      <w:r w:rsidRPr="00F02E52">
        <w:rPr>
          <w:rFonts w:cs="Arial"/>
        </w:rPr>
        <w:t xml:space="preserve">Ponudnik, ki v sistemu e-JN oddaja ponudbo, naloži elektronsko podpisano »Izjavo za ponudnika« ali nepodpisano »Izjavo za ponudnika«, pri čemer se v slednjem primeru, v skladu Splošnimi pogoji uporabe informacijskega sistema e-JN šteje, da je oddan pravno zavezujoč dokument, ki ima enako </w:t>
      </w:r>
      <w:r w:rsidRPr="00562876">
        <w:rPr>
          <w:rFonts w:cs="Arial"/>
        </w:rPr>
        <w:t>veljavnost kot podpisan.</w:t>
      </w:r>
    </w:p>
    <w:p w14:paraId="13E7EC30" w14:textId="77777777" w:rsidR="008D1B9B" w:rsidRPr="00562876" w:rsidRDefault="008D1B9B" w:rsidP="00550352">
      <w:pPr>
        <w:spacing w:line="240" w:lineRule="atLeast"/>
        <w:rPr>
          <w:rFonts w:cs="Arial"/>
        </w:rPr>
      </w:pPr>
    </w:p>
    <w:p w14:paraId="1FD0C694" w14:textId="60C9B100" w:rsidR="00CC360B" w:rsidRPr="00562876" w:rsidRDefault="00CC360B" w:rsidP="00550352">
      <w:pPr>
        <w:pStyle w:val="Naslov3"/>
        <w:spacing w:line="240" w:lineRule="atLeast"/>
        <w:rPr>
          <w:rFonts w:cs="Arial"/>
        </w:rPr>
      </w:pPr>
      <w:bookmarkStart w:id="62" w:name="_Toc230616749"/>
      <w:r w:rsidRPr="00562876">
        <w:rPr>
          <w:rFonts w:cs="Arial"/>
        </w:rPr>
        <w:t>Drugi dokumenti ponudbe</w:t>
      </w:r>
      <w:bookmarkEnd w:id="62"/>
      <w:r w:rsidRPr="00562876">
        <w:rPr>
          <w:rFonts w:cs="Arial"/>
        </w:rPr>
        <w:t xml:space="preserve"> </w:t>
      </w:r>
    </w:p>
    <w:p w14:paraId="0D35B767" w14:textId="28CFF338" w:rsidR="00CC360B" w:rsidRPr="00562876" w:rsidRDefault="00CC360B" w:rsidP="00550352">
      <w:pPr>
        <w:spacing w:line="240" w:lineRule="atLeast"/>
        <w:rPr>
          <w:rFonts w:cs="Arial"/>
        </w:rPr>
      </w:pPr>
    </w:p>
    <w:p w14:paraId="1020AEED" w14:textId="77777777" w:rsidR="00CC360B" w:rsidRPr="00562876" w:rsidRDefault="00CC360B" w:rsidP="00550352">
      <w:pPr>
        <w:spacing w:line="240" w:lineRule="atLeast"/>
        <w:rPr>
          <w:rFonts w:cs="Arial"/>
        </w:rPr>
      </w:pPr>
      <w:r w:rsidRPr="00562876">
        <w:rPr>
          <w:rFonts w:cs="Arial"/>
        </w:rPr>
        <w:t xml:space="preserve">Ponudnik mora druge dokumente ponudbene dokumentacije, </w:t>
      </w:r>
      <w:r w:rsidRPr="00562876">
        <w:rPr>
          <w:rFonts w:cs="Arial"/>
          <w:szCs w:val="20"/>
        </w:rPr>
        <w:t xml:space="preserve">navedene v nadaljevanju tega poglavja, naložiti v informacijski sistem e-JN, </w:t>
      </w:r>
      <w:r w:rsidRPr="00562876">
        <w:rPr>
          <w:rFonts w:cs="Arial"/>
        </w:rPr>
        <w:t>v razdelek »Drugi dokumenti«.</w:t>
      </w:r>
    </w:p>
    <w:p w14:paraId="5723574E" w14:textId="77777777" w:rsidR="002419E6" w:rsidRPr="00562876" w:rsidRDefault="002419E6" w:rsidP="00550352">
      <w:pPr>
        <w:spacing w:line="240" w:lineRule="atLeast"/>
        <w:rPr>
          <w:rFonts w:cs="Arial"/>
        </w:rPr>
      </w:pPr>
    </w:p>
    <w:p w14:paraId="428A5412" w14:textId="3DF4CC75" w:rsidR="00CC360B" w:rsidRPr="00562876" w:rsidRDefault="00CC360B" w:rsidP="00550352">
      <w:pPr>
        <w:spacing w:line="240" w:lineRule="atLeast"/>
        <w:rPr>
          <w:rFonts w:cs="Arial"/>
          <w:szCs w:val="20"/>
        </w:rPr>
      </w:pPr>
      <w:r w:rsidRPr="00562876">
        <w:rPr>
          <w:rFonts w:cs="Arial"/>
          <w:szCs w:val="20"/>
        </w:rPr>
        <w:t>Dokumenti, ki se naložijo v razdelek »Drugi dokumenti«, so lahko</w:t>
      </w:r>
      <w:r w:rsidR="00EF5B11" w:rsidRPr="00562876">
        <w:rPr>
          <w:rFonts w:cs="Arial"/>
          <w:szCs w:val="20"/>
        </w:rPr>
        <w:t xml:space="preserve">, če se zahteva podpis, </w:t>
      </w:r>
      <w:r w:rsidRPr="00562876">
        <w:rPr>
          <w:rFonts w:cs="Arial"/>
          <w:szCs w:val="20"/>
        </w:rPr>
        <w:t>podpisani fizično in skenirani kot *.</w:t>
      </w:r>
      <w:proofErr w:type="spellStart"/>
      <w:r w:rsidRPr="00562876">
        <w:rPr>
          <w:rFonts w:cs="Arial"/>
          <w:szCs w:val="20"/>
        </w:rPr>
        <w:t>pdf</w:t>
      </w:r>
      <w:proofErr w:type="spellEnd"/>
      <w:r w:rsidRPr="00562876">
        <w:rPr>
          <w:rFonts w:cs="Arial"/>
          <w:szCs w:val="20"/>
        </w:rPr>
        <w:t xml:space="preserve"> dokument ali drug format, ki omogoča shranjevanje skeniranega dokumenta (npr. *.</w:t>
      </w:r>
      <w:proofErr w:type="spellStart"/>
      <w:r w:rsidRPr="00562876">
        <w:rPr>
          <w:rFonts w:cs="Arial"/>
          <w:szCs w:val="20"/>
        </w:rPr>
        <w:t>tif</w:t>
      </w:r>
      <w:proofErr w:type="spellEnd"/>
      <w:r w:rsidRPr="00562876">
        <w:rPr>
          <w:rFonts w:cs="Arial"/>
          <w:szCs w:val="20"/>
        </w:rPr>
        <w:t>, *.</w:t>
      </w:r>
      <w:proofErr w:type="spellStart"/>
      <w:r w:rsidRPr="00562876">
        <w:rPr>
          <w:rFonts w:cs="Arial"/>
          <w:szCs w:val="20"/>
        </w:rPr>
        <w:t>jpg</w:t>
      </w:r>
      <w:proofErr w:type="spellEnd"/>
      <w:r w:rsidRPr="00562876">
        <w:rPr>
          <w:rFonts w:cs="Arial"/>
          <w:szCs w:val="20"/>
        </w:rPr>
        <w:t>), lahko so podpisani tudi elektronsko in naloženi kot *.</w:t>
      </w:r>
      <w:proofErr w:type="spellStart"/>
      <w:r w:rsidRPr="00562876">
        <w:rPr>
          <w:rFonts w:cs="Arial"/>
          <w:szCs w:val="20"/>
        </w:rPr>
        <w:t>pdf</w:t>
      </w:r>
      <w:proofErr w:type="spellEnd"/>
      <w:r w:rsidRPr="00562876">
        <w:rPr>
          <w:rFonts w:cs="Arial"/>
          <w:szCs w:val="20"/>
        </w:rPr>
        <w:t xml:space="preserve"> dokument.</w:t>
      </w:r>
    </w:p>
    <w:p w14:paraId="4CB273F3" w14:textId="77777777" w:rsidR="00CC360B" w:rsidRPr="00562876" w:rsidRDefault="00CC360B" w:rsidP="00550352">
      <w:pPr>
        <w:spacing w:line="240" w:lineRule="atLeast"/>
        <w:rPr>
          <w:rFonts w:cs="Arial"/>
        </w:rPr>
      </w:pPr>
    </w:p>
    <w:p w14:paraId="73117B40" w14:textId="34AB6923" w:rsidR="00E36AAF" w:rsidRPr="00562876" w:rsidRDefault="00E36AAF" w:rsidP="00550352">
      <w:pPr>
        <w:pStyle w:val="Naslov4"/>
        <w:spacing w:line="240" w:lineRule="atLeast"/>
        <w:rPr>
          <w:rFonts w:cs="Arial"/>
          <w:iCs w:val="0"/>
          <w:szCs w:val="20"/>
        </w:rPr>
      </w:pPr>
      <w:bookmarkStart w:id="63" w:name="_Toc203746621"/>
      <w:bookmarkStart w:id="64" w:name="_Toc230616750"/>
      <w:r w:rsidRPr="00562876">
        <w:rPr>
          <w:rFonts w:cs="Arial"/>
          <w:iCs w:val="0"/>
          <w:szCs w:val="20"/>
        </w:rPr>
        <w:t>Obrazec »P</w:t>
      </w:r>
      <w:r w:rsidR="00281856" w:rsidRPr="00562876">
        <w:rPr>
          <w:rFonts w:cs="Arial"/>
          <w:iCs w:val="0"/>
          <w:szCs w:val="20"/>
        </w:rPr>
        <w:t>r</w:t>
      </w:r>
      <w:r w:rsidRPr="00562876">
        <w:rPr>
          <w:rFonts w:cs="Arial"/>
          <w:iCs w:val="0"/>
          <w:szCs w:val="20"/>
        </w:rPr>
        <w:t>ijava</w:t>
      </w:r>
      <w:r w:rsidR="00281856" w:rsidRPr="00562876">
        <w:rPr>
          <w:rFonts w:cs="Arial"/>
          <w:iCs w:val="0"/>
          <w:szCs w:val="20"/>
        </w:rPr>
        <w:t>«</w:t>
      </w:r>
      <w:bookmarkEnd w:id="63"/>
      <w:bookmarkEnd w:id="64"/>
    </w:p>
    <w:p w14:paraId="68A79CFF" w14:textId="013EC9AB" w:rsidR="00281856" w:rsidRPr="00562876" w:rsidRDefault="00281856" w:rsidP="00550352">
      <w:pPr>
        <w:spacing w:line="240" w:lineRule="atLeast"/>
        <w:rPr>
          <w:rFonts w:cs="Arial"/>
        </w:rPr>
      </w:pPr>
    </w:p>
    <w:p w14:paraId="4FF095FC" w14:textId="2DBB2DEF" w:rsidR="003F7D4F" w:rsidRDefault="00281856" w:rsidP="003676FE">
      <w:pPr>
        <w:spacing w:line="240" w:lineRule="atLeast"/>
        <w:rPr>
          <w:rFonts w:cs="Arial"/>
          <w:iCs/>
          <w:szCs w:val="20"/>
        </w:rPr>
      </w:pPr>
      <w:r w:rsidRPr="00562876">
        <w:rPr>
          <w:rFonts w:cs="Arial"/>
        </w:rPr>
        <w:t>Ponudnik v obrazec »Prijava« vpiše zahtevane podatke. Navodila za izpolnjevanje so pri posamezni točki v samem obrazcu.</w:t>
      </w:r>
      <w:bookmarkStart w:id="65" w:name="_Toc336851756"/>
      <w:bookmarkStart w:id="66" w:name="_Toc336851804"/>
      <w:r w:rsidR="003676FE" w:rsidRPr="00562876">
        <w:rPr>
          <w:rFonts w:cs="Arial"/>
          <w:iCs/>
          <w:szCs w:val="20"/>
        </w:rPr>
        <w:t xml:space="preserve"> </w:t>
      </w:r>
      <w:bookmarkEnd w:id="65"/>
      <w:bookmarkEnd w:id="66"/>
    </w:p>
    <w:p w14:paraId="13F5D915" w14:textId="77777777" w:rsidR="00BE1A65" w:rsidRDefault="00BE1A65" w:rsidP="003676FE">
      <w:pPr>
        <w:spacing w:line="240" w:lineRule="atLeast"/>
        <w:rPr>
          <w:rFonts w:cs="Arial"/>
          <w:iCs/>
          <w:szCs w:val="20"/>
        </w:rPr>
      </w:pPr>
    </w:p>
    <w:p w14:paraId="7A8BC345" w14:textId="77777777" w:rsidR="00BE1A65" w:rsidRPr="00BE1A65" w:rsidRDefault="00BE1A65" w:rsidP="00BE1A65">
      <w:pPr>
        <w:pStyle w:val="Naslov4"/>
        <w:tabs>
          <w:tab w:val="left" w:pos="851"/>
        </w:tabs>
        <w:spacing w:line="276" w:lineRule="auto"/>
        <w:rPr>
          <w:iCs w:val="0"/>
          <w:szCs w:val="20"/>
        </w:rPr>
      </w:pPr>
      <w:bookmarkStart w:id="67" w:name="_Toc190413352"/>
      <w:bookmarkStart w:id="68" w:name="_Toc227069301"/>
      <w:bookmarkStart w:id="69" w:name="_Toc230616751"/>
      <w:bookmarkStart w:id="70" w:name="_Hlk189739096"/>
      <w:r w:rsidRPr="00BE1A65">
        <w:rPr>
          <w:iCs w:val="0"/>
          <w:szCs w:val="20"/>
        </w:rPr>
        <w:t>Obrazec »</w:t>
      </w:r>
      <w:r w:rsidRPr="00BE1A65">
        <w:rPr>
          <w:iCs w:val="0"/>
        </w:rPr>
        <w:t>Izjava za druge gospodarske subjekte v ponudbi«</w:t>
      </w:r>
      <w:bookmarkEnd w:id="67"/>
      <w:bookmarkEnd w:id="68"/>
      <w:bookmarkEnd w:id="69"/>
    </w:p>
    <w:bookmarkEnd w:id="70"/>
    <w:p w14:paraId="615B8FEA" w14:textId="77777777" w:rsidR="00BE1A65" w:rsidRDefault="00BE1A65" w:rsidP="00BE1A65">
      <w:pPr>
        <w:pStyle w:val="Naslov4"/>
        <w:numPr>
          <w:ilvl w:val="0"/>
          <w:numId w:val="0"/>
        </w:numPr>
        <w:spacing w:line="240" w:lineRule="atLeast"/>
        <w:rPr>
          <w:rFonts w:cs="Arial"/>
          <w:iCs w:val="0"/>
          <w:szCs w:val="20"/>
        </w:rPr>
      </w:pPr>
    </w:p>
    <w:p w14:paraId="4C0CF100" w14:textId="77777777" w:rsidR="00BE1A65" w:rsidRPr="00281856" w:rsidRDefault="00BE1A65" w:rsidP="00BE1A65">
      <w:pPr>
        <w:spacing w:line="276" w:lineRule="auto"/>
      </w:pPr>
      <w:r w:rsidRPr="00DC6978">
        <w:t xml:space="preserve">Če ponudnik v svoji ponudbi prijavlja še druge gospodarske subjekte, mora za </w:t>
      </w:r>
      <w:r>
        <w:t>te</w:t>
      </w:r>
      <w:r w:rsidRPr="00DC6978">
        <w:t xml:space="preserve"> vpisati zahtevane podatke</w:t>
      </w:r>
      <w:r>
        <w:t>.</w:t>
      </w:r>
    </w:p>
    <w:p w14:paraId="27867706" w14:textId="77777777" w:rsidR="00BE1A65" w:rsidRPr="00281856" w:rsidRDefault="00BE1A65" w:rsidP="00BE1A65">
      <w:pPr>
        <w:spacing w:line="276" w:lineRule="auto"/>
      </w:pPr>
    </w:p>
    <w:p w14:paraId="18DC3A7B" w14:textId="6C90FBD7" w:rsidR="00BE1A65" w:rsidRPr="00BE1A65" w:rsidRDefault="00BE1A65" w:rsidP="00BE1A65">
      <w:r w:rsidRPr="00281856">
        <w:t>S predložitvijo te izjave se šteje, da je ponudnik dal tudi izjavo, s katero potrjuje, da ni povezan s funkcionarjem in po svojem lastnem poznavanju stvari ni povezan z družinskim članom funkcionarja na način, določen v prvem odstavku 35. člena Zakon o integriteti in preprečevanju korupcije (</w:t>
      </w:r>
      <w:r w:rsidRPr="00E5085B">
        <w:t xml:space="preserve">Uradni list RS, št. 69/11 – uradno prečiščeno besedilo, 158/20 in 3/22 – </w:t>
      </w:r>
      <w:proofErr w:type="spellStart"/>
      <w:r w:rsidRPr="00E5085B">
        <w:t>ZDeb</w:t>
      </w:r>
      <w:proofErr w:type="spellEnd"/>
      <w:r w:rsidRPr="00281856">
        <w:t xml:space="preserve">; v nadaljnjem besedilu </w:t>
      </w:r>
      <w:proofErr w:type="spellStart"/>
      <w:r w:rsidRPr="00281856">
        <w:t>ZIntPK</w:t>
      </w:r>
      <w:proofErr w:type="spellEnd"/>
      <w:r w:rsidRPr="00281856">
        <w:t>).</w:t>
      </w:r>
    </w:p>
    <w:p w14:paraId="0CFAA957" w14:textId="77777777" w:rsidR="008853F8" w:rsidRDefault="008853F8" w:rsidP="003676FE">
      <w:pPr>
        <w:spacing w:line="240" w:lineRule="atLeast"/>
        <w:rPr>
          <w:rFonts w:cs="Arial"/>
          <w:iCs/>
          <w:szCs w:val="20"/>
        </w:rPr>
      </w:pPr>
    </w:p>
    <w:p w14:paraId="6475AFC4" w14:textId="541F3963" w:rsidR="008853F8" w:rsidRPr="00033D61" w:rsidRDefault="008853F8" w:rsidP="008853F8">
      <w:pPr>
        <w:pStyle w:val="Naslov4"/>
        <w:spacing w:line="240" w:lineRule="atLeast"/>
        <w:rPr>
          <w:rFonts w:cs="Arial"/>
          <w:iCs w:val="0"/>
          <w:szCs w:val="20"/>
        </w:rPr>
      </w:pPr>
      <w:bookmarkStart w:id="71" w:name="_Toc230616752"/>
      <w:r w:rsidRPr="00033D61">
        <w:rPr>
          <w:rFonts w:cs="Arial"/>
          <w:iCs w:val="0"/>
          <w:szCs w:val="20"/>
        </w:rPr>
        <w:t>Obrazec soglasje podizvajalca</w:t>
      </w:r>
      <w:bookmarkEnd w:id="71"/>
    </w:p>
    <w:p w14:paraId="00AF5B21" w14:textId="77777777" w:rsidR="008853F8" w:rsidRPr="00033D61" w:rsidRDefault="008853F8" w:rsidP="008853F8"/>
    <w:p w14:paraId="2E87D77F" w14:textId="77777777" w:rsidR="008853F8" w:rsidRPr="00033D61" w:rsidRDefault="008853F8" w:rsidP="008853F8">
      <w:pPr>
        <w:spacing w:line="240" w:lineRule="atLeast"/>
        <w:rPr>
          <w:rFonts w:cs="Arial"/>
          <w:iCs/>
          <w:szCs w:val="20"/>
        </w:rPr>
      </w:pPr>
      <w:r w:rsidRPr="00033D61">
        <w:rPr>
          <w:rFonts w:cs="Arial"/>
          <w:iCs/>
          <w:szCs w:val="20"/>
        </w:rPr>
        <w:t>Neposredna plačila podizvajalcu so obvezna v primeru, ko podizvajalec zahteva neposredno plačilo in</w:t>
      </w:r>
    </w:p>
    <w:p w14:paraId="12438A5C" w14:textId="2C62F20A" w:rsidR="008853F8" w:rsidRPr="00033D61" w:rsidRDefault="008853F8" w:rsidP="008853F8">
      <w:pPr>
        <w:spacing w:line="240" w:lineRule="atLeast"/>
        <w:rPr>
          <w:rFonts w:cs="Arial"/>
          <w:iCs/>
          <w:szCs w:val="20"/>
        </w:rPr>
      </w:pPr>
      <w:r w:rsidRPr="00033D61">
        <w:rPr>
          <w:rFonts w:cs="Arial"/>
          <w:iCs/>
          <w:szCs w:val="20"/>
        </w:rPr>
        <w:t>je v ponudbi priložena zahteva podizvajalca za neposredno plačilo.</w:t>
      </w:r>
    </w:p>
    <w:p w14:paraId="757578CB" w14:textId="77777777" w:rsidR="008853F8" w:rsidRPr="00033D61" w:rsidRDefault="008853F8" w:rsidP="008853F8">
      <w:pPr>
        <w:spacing w:line="240" w:lineRule="atLeast"/>
        <w:rPr>
          <w:rFonts w:cs="Arial"/>
          <w:iCs/>
          <w:szCs w:val="20"/>
        </w:rPr>
      </w:pPr>
    </w:p>
    <w:p w14:paraId="5BB6C32E" w14:textId="3B4F1F82" w:rsidR="008E4247" w:rsidRPr="00033D61" w:rsidRDefault="008853F8" w:rsidP="008853F8">
      <w:pPr>
        <w:pStyle w:val="Naslov2"/>
        <w:numPr>
          <w:ilvl w:val="1"/>
          <w:numId w:val="12"/>
        </w:numPr>
        <w:spacing w:line="240" w:lineRule="atLeast"/>
        <w:ind w:left="426" w:hanging="426"/>
        <w:rPr>
          <w:rFonts w:cs="Arial"/>
          <w:szCs w:val="20"/>
        </w:rPr>
      </w:pPr>
      <w:r w:rsidRPr="00033D61">
        <w:rPr>
          <w:rFonts w:cs="Arial"/>
          <w:szCs w:val="20"/>
        </w:rPr>
        <w:t xml:space="preserve"> </w:t>
      </w:r>
      <w:bookmarkStart w:id="72" w:name="_Toc230616753"/>
      <w:r w:rsidRPr="00033D61">
        <w:rPr>
          <w:rFonts w:cs="Arial"/>
          <w:szCs w:val="20"/>
        </w:rPr>
        <w:t>Druga določila za pripravo ponudbe</w:t>
      </w:r>
      <w:bookmarkEnd w:id="72"/>
    </w:p>
    <w:p w14:paraId="681962AC" w14:textId="77777777" w:rsidR="008853F8" w:rsidRPr="00033D61" w:rsidRDefault="008853F8" w:rsidP="008853F8"/>
    <w:p w14:paraId="632E95C3" w14:textId="77777777" w:rsidR="008853F8" w:rsidRPr="00033D61" w:rsidRDefault="008853F8" w:rsidP="00574FE2">
      <w:pPr>
        <w:pStyle w:val="Naslov3"/>
        <w:keepLines w:val="0"/>
        <w:numPr>
          <w:ilvl w:val="2"/>
          <w:numId w:val="14"/>
        </w:numPr>
        <w:tabs>
          <w:tab w:val="num" w:pos="794"/>
        </w:tabs>
        <w:ind w:left="794" w:hanging="794"/>
        <w:rPr>
          <w:rFonts w:cs="Arial"/>
          <w:szCs w:val="20"/>
        </w:rPr>
      </w:pPr>
      <w:bookmarkStart w:id="73" w:name="_Toc178664780"/>
      <w:bookmarkStart w:id="74" w:name="_Toc230616754"/>
      <w:r w:rsidRPr="00033D61">
        <w:rPr>
          <w:rFonts w:cs="Arial"/>
          <w:szCs w:val="20"/>
        </w:rPr>
        <w:t>Skupna ponudba</w:t>
      </w:r>
      <w:bookmarkEnd w:id="73"/>
      <w:bookmarkEnd w:id="74"/>
    </w:p>
    <w:p w14:paraId="0D344D9C" w14:textId="77777777" w:rsidR="008853F8" w:rsidRPr="00033D61" w:rsidRDefault="008853F8" w:rsidP="008853F8">
      <w:pPr>
        <w:autoSpaceDE w:val="0"/>
        <w:autoSpaceDN w:val="0"/>
        <w:adjustRightInd w:val="0"/>
        <w:spacing w:line="240" w:lineRule="auto"/>
        <w:rPr>
          <w:rFonts w:cs="Arial"/>
          <w:szCs w:val="20"/>
          <w:lang w:eastAsia="sl-SI"/>
        </w:rPr>
      </w:pPr>
    </w:p>
    <w:p w14:paraId="55F02F05" w14:textId="3184F978" w:rsidR="00033D61" w:rsidRPr="00033D61" w:rsidRDefault="00033D61" w:rsidP="00033D61">
      <w:pPr>
        <w:spacing w:line="276" w:lineRule="auto"/>
      </w:pPr>
      <w:r w:rsidRPr="00033D61">
        <w:rPr>
          <w:szCs w:val="20"/>
        </w:rPr>
        <w:t>Če skupina ponudnikov predloži skupno ponudbo, mora vsak ponudnik izpolnjevati vse pogoje iz točke 9.1.1 te</w:t>
      </w:r>
      <w:r w:rsidR="006E01AF">
        <w:rPr>
          <w:szCs w:val="20"/>
        </w:rPr>
        <w:t>h</w:t>
      </w:r>
      <w:r w:rsidRPr="00033D61">
        <w:rPr>
          <w:szCs w:val="20"/>
        </w:rPr>
        <w:t xml:space="preserve"> navodil. Vsi ponudniki v skupni ponudbi morajo posamično podati dokumente, ki se nanašajo na dokazovanje navedenih pogojev (obrazec »Izjava za ponudnika«).</w:t>
      </w:r>
    </w:p>
    <w:p w14:paraId="7A48B9EA" w14:textId="77777777" w:rsidR="00033D61" w:rsidRPr="00033D61" w:rsidRDefault="00033D61" w:rsidP="00033D61">
      <w:pPr>
        <w:spacing w:line="276" w:lineRule="auto"/>
        <w:rPr>
          <w:szCs w:val="20"/>
        </w:rPr>
      </w:pPr>
    </w:p>
    <w:p w14:paraId="531143D0" w14:textId="24404A17" w:rsidR="00033D61" w:rsidRDefault="00033D61" w:rsidP="00033D61">
      <w:pPr>
        <w:spacing w:line="276" w:lineRule="auto"/>
        <w:rPr>
          <w:szCs w:val="20"/>
        </w:rPr>
      </w:pPr>
      <w:r w:rsidRPr="00033D61">
        <w:rPr>
          <w:szCs w:val="20"/>
        </w:rPr>
        <w:t xml:space="preserve">Če skupina ponudnikov predloži skupno ponudbo, bo naročnik iz postopka javnega naročanja izločil skupno ponudbo, če se izkaže, da je katerikoli izmed skupnih ponudnikov pred ali med postopkom javnega naročanja glede na storjena ali neizvedena </w:t>
      </w:r>
      <w:r w:rsidRPr="009416A1">
        <w:rPr>
          <w:szCs w:val="20"/>
        </w:rPr>
        <w:t>dejanja</w:t>
      </w:r>
      <w:r>
        <w:rPr>
          <w:szCs w:val="20"/>
        </w:rPr>
        <w:t xml:space="preserve"> </w:t>
      </w:r>
      <w:r w:rsidRPr="009416A1">
        <w:rPr>
          <w:szCs w:val="20"/>
        </w:rPr>
        <w:t>v en</w:t>
      </w:r>
      <w:r>
        <w:rPr>
          <w:szCs w:val="20"/>
        </w:rPr>
        <w:t>i od</w:t>
      </w:r>
      <w:r w:rsidRPr="009416A1">
        <w:rPr>
          <w:szCs w:val="20"/>
        </w:rPr>
        <w:t xml:space="preserve"> </w:t>
      </w:r>
      <w:r>
        <w:rPr>
          <w:szCs w:val="20"/>
        </w:rPr>
        <w:t xml:space="preserve">situacij </w:t>
      </w:r>
      <w:r w:rsidRPr="009416A1">
        <w:rPr>
          <w:szCs w:val="20"/>
        </w:rPr>
        <w:t xml:space="preserve">iz točke </w:t>
      </w:r>
      <w:r>
        <w:rPr>
          <w:szCs w:val="20"/>
        </w:rPr>
        <w:t>9</w:t>
      </w:r>
      <w:r w:rsidRPr="009416A1">
        <w:rPr>
          <w:szCs w:val="20"/>
        </w:rPr>
        <w:t>.1.1 te</w:t>
      </w:r>
      <w:r w:rsidR="006E01AF">
        <w:rPr>
          <w:szCs w:val="20"/>
        </w:rPr>
        <w:t>h</w:t>
      </w:r>
      <w:r w:rsidRPr="009416A1">
        <w:rPr>
          <w:szCs w:val="20"/>
        </w:rPr>
        <w:t xml:space="preserve"> navodil. </w:t>
      </w:r>
      <w:r>
        <w:rPr>
          <w:szCs w:val="20"/>
        </w:rPr>
        <w:t>Če bo</w:t>
      </w:r>
      <w:r w:rsidRPr="009416A1">
        <w:rPr>
          <w:szCs w:val="20"/>
        </w:rPr>
        <w:t xml:space="preserve"> katerikoli izmed skupnih ponudnikov v </w:t>
      </w:r>
      <w:r>
        <w:rPr>
          <w:szCs w:val="20"/>
        </w:rPr>
        <w:t xml:space="preserve">situaciji </w:t>
      </w:r>
      <w:r w:rsidRPr="009416A1">
        <w:rPr>
          <w:szCs w:val="20"/>
        </w:rPr>
        <w:t xml:space="preserve">iz točke </w:t>
      </w:r>
      <w:r>
        <w:rPr>
          <w:szCs w:val="20"/>
        </w:rPr>
        <w:t>9</w:t>
      </w:r>
      <w:r w:rsidRPr="009416A1">
        <w:rPr>
          <w:szCs w:val="20"/>
        </w:rPr>
        <w:t>.1.1 n</w:t>
      </w:r>
      <w:r w:rsidRPr="009416A1">
        <w:rPr>
          <w:rFonts w:eastAsia="Times New Roman"/>
          <w:szCs w:val="20"/>
          <w:lang w:eastAsia="sl-SI"/>
        </w:rPr>
        <w:t>avodil</w:t>
      </w:r>
      <w:r w:rsidRPr="009416A1">
        <w:rPr>
          <w:szCs w:val="20"/>
        </w:rPr>
        <w:t>, bo naročnik ravnal v skladu z devetim, desetim in enajstim odstavkom 75. člena ZJN-3.</w:t>
      </w:r>
    </w:p>
    <w:p w14:paraId="58635B80" w14:textId="77777777" w:rsidR="00033D61" w:rsidRDefault="00033D61" w:rsidP="00033D61">
      <w:pPr>
        <w:spacing w:line="276" w:lineRule="auto"/>
        <w:rPr>
          <w:szCs w:val="20"/>
        </w:rPr>
      </w:pPr>
    </w:p>
    <w:p w14:paraId="76BA2EA4" w14:textId="595EF450" w:rsidR="00033D61" w:rsidRDefault="00033D61" w:rsidP="00033D61">
      <w:pPr>
        <w:spacing w:line="276" w:lineRule="auto"/>
        <w:rPr>
          <w:szCs w:val="20"/>
        </w:rPr>
      </w:pPr>
      <w:r w:rsidRPr="00C77BD5">
        <w:rPr>
          <w:szCs w:val="20"/>
        </w:rPr>
        <w:t>Pogoje iz točk</w:t>
      </w:r>
      <w:r>
        <w:rPr>
          <w:szCs w:val="20"/>
        </w:rPr>
        <w:t xml:space="preserve"> 9. 2 in </w:t>
      </w:r>
      <w:r w:rsidRPr="00C77BD5">
        <w:rPr>
          <w:szCs w:val="20"/>
        </w:rPr>
        <w:t>9.</w:t>
      </w:r>
      <w:r>
        <w:rPr>
          <w:szCs w:val="20"/>
        </w:rPr>
        <w:t xml:space="preserve"> 3</w:t>
      </w:r>
      <w:r w:rsidRPr="00C77BD5">
        <w:rPr>
          <w:szCs w:val="20"/>
        </w:rPr>
        <w:t xml:space="preserve"> lahko ponudniki izpolnjujejo kumulativno</w:t>
      </w:r>
      <w:r>
        <w:rPr>
          <w:szCs w:val="20"/>
        </w:rPr>
        <w:t xml:space="preserve"> skladno z navodili iz teh točk</w:t>
      </w:r>
      <w:r w:rsidRPr="00C77BD5">
        <w:rPr>
          <w:szCs w:val="20"/>
        </w:rPr>
        <w:t xml:space="preserve">. </w:t>
      </w:r>
    </w:p>
    <w:p w14:paraId="5F9C2E0E" w14:textId="77777777" w:rsidR="00033D61" w:rsidRDefault="00033D61" w:rsidP="00033D61">
      <w:pPr>
        <w:spacing w:line="276" w:lineRule="auto"/>
        <w:rPr>
          <w:szCs w:val="20"/>
        </w:rPr>
      </w:pPr>
    </w:p>
    <w:p w14:paraId="059FBF42" w14:textId="77777777" w:rsidR="00033D61" w:rsidRPr="002461C8" w:rsidRDefault="00033D61" w:rsidP="00033D61">
      <w:pPr>
        <w:spacing w:line="276" w:lineRule="auto"/>
      </w:pPr>
      <w:r w:rsidRPr="002461C8">
        <w:t xml:space="preserve">Obrazec »Prijava« dajo skupaj vsi ponudniki, ki nastopajo v skupni ponudbi (en obrazec) in navedejo vse, ki bodo sodelovali v tej skupni ponudbi. V informacijskem sistemu e-JN mora ponudnik označiti, da gre za skupno ponudbo ter navesti vse sodelujoče gospodarske subjekte. </w:t>
      </w:r>
    </w:p>
    <w:p w14:paraId="5C78F73B" w14:textId="77777777" w:rsidR="00033D61" w:rsidRPr="00E2229E" w:rsidRDefault="00033D61" w:rsidP="00033D61">
      <w:pPr>
        <w:spacing w:line="276" w:lineRule="auto"/>
      </w:pPr>
      <w:r w:rsidRPr="001F72B8">
        <w:t xml:space="preserve"> </w:t>
      </w:r>
    </w:p>
    <w:p w14:paraId="27B16B60" w14:textId="77777777" w:rsidR="00033D61" w:rsidRDefault="00033D61" w:rsidP="00033D61">
      <w:pPr>
        <w:spacing w:line="276" w:lineRule="auto"/>
        <w:rPr>
          <w:szCs w:val="20"/>
        </w:rPr>
      </w:pPr>
      <w:r>
        <w:rPr>
          <w:szCs w:val="20"/>
        </w:rPr>
        <w:t xml:space="preserve">Če </w:t>
      </w:r>
      <w:r w:rsidRPr="00074AC1">
        <w:rPr>
          <w:szCs w:val="20"/>
        </w:rPr>
        <w:t xml:space="preserve">bo takšna skupina ponudnikov izbrana za izvedbo predmetnega naročila, bo naročnik lahko zahteval </w:t>
      </w:r>
      <w:r>
        <w:rPr>
          <w:szCs w:val="20"/>
        </w:rPr>
        <w:t>dogovor</w:t>
      </w:r>
      <w:r w:rsidRPr="00074AC1">
        <w:rPr>
          <w:szCs w:val="20"/>
        </w:rPr>
        <w:t xml:space="preserve"> o skupni izvedbi naročila (na primer pogodbo o sodelovanju), v katerem bodo natančno </w:t>
      </w:r>
      <w:r>
        <w:rPr>
          <w:szCs w:val="20"/>
        </w:rPr>
        <w:t>določene</w:t>
      </w:r>
      <w:r w:rsidRPr="00074AC1">
        <w:rPr>
          <w:szCs w:val="20"/>
        </w:rPr>
        <w:t xml:space="preserve"> naloge in odgovornost posameznih ponudnikov za izvedbo naročila</w:t>
      </w:r>
      <w:r w:rsidRPr="00074AC1">
        <w:rPr>
          <w:color w:val="0000FF"/>
          <w:szCs w:val="20"/>
        </w:rPr>
        <w:t xml:space="preserve">. </w:t>
      </w:r>
      <w:r w:rsidRPr="00074AC1">
        <w:rPr>
          <w:szCs w:val="20"/>
        </w:rPr>
        <w:t xml:space="preserve">Ne glede na </w:t>
      </w:r>
      <w:r>
        <w:rPr>
          <w:szCs w:val="20"/>
        </w:rPr>
        <w:t>navedeno</w:t>
      </w:r>
      <w:r w:rsidRPr="00074AC1">
        <w:rPr>
          <w:szCs w:val="20"/>
        </w:rPr>
        <w:t xml:space="preserve"> ponudniki odgovarjajo naročniku solidarno.</w:t>
      </w:r>
    </w:p>
    <w:p w14:paraId="5C710CA7" w14:textId="77777777" w:rsidR="00033D61" w:rsidRDefault="00033D61" w:rsidP="00033D61">
      <w:pPr>
        <w:spacing w:line="240" w:lineRule="auto"/>
        <w:rPr>
          <w:szCs w:val="20"/>
        </w:rPr>
      </w:pPr>
    </w:p>
    <w:p w14:paraId="77FF4725" w14:textId="77777777" w:rsidR="00033D61" w:rsidRDefault="00033D61" w:rsidP="00033D61">
      <w:pPr>
        <w:spacing w:line="240" w:lineRule="auto"/>
        <w:rPr>
          <w:szCs w:val="20"/>
        </w:rPr>
      </w:pPr>
      <w:r w:rsidRPr="00D54742">
        <w:rPr>
          <w:szCs w:val="20"/>
        </w:rPr>
        <w:t xml:space="preserve">V primeru, da skupina ponudnikov predloži skupno ponudbo, v sistem e-JN naloži en obrazec </w:t>
      </w:r>
      <w:r w:rsidRPr="00D54742">
        <w:rPr>
          <w:iCs/>
          <w:szCs w:val="20"/>
        </w:rPr>
        <w:t>Predračun</w:t>
      </w:r>
      <w:r w:rsidRPr="00D54742">
        <w:rPr>
          <w:szCs w:val="20"/>
        </w:rPr>
        <w:t>.</w:t>
      </w:r>
    </w:p>
    <w:p w14:paraId="17594689" w14:textId="77777777" w:rsidR="00033D61" w:rsidRDefault="00033D61" w:rsidP="00033D61">
      <w:pPr>
        <w:spacing w:line="240" w:lineRule="auto"/>
        <w:rPr>
          <w:szCs w:val="20"/>
        </w:rPr>
      </w:pPr>
    </w:p>
    <w:p w14:paraId="60D0F354" w14:textId="77777777" w:rsidR="008853F8" w:rsidRPr="00033D61" w:rsidRDefault="008853F8" w:rsidP="008853F8">
      <w:pPr>
        <w:autoSpaceDE w:val="0"/>
        <w:autoSpaceDN w:val="0"/>
        <w:adjustRightInd w:val="0"/>
        <w:spacing w:line="240" w:lineRule="auto"/>
        <w:rPr>
          <w:rFonts w:cs="Arial"/>
          <w:szCs w:val="20"/>
          <w:lang w:eastAsia="sl-SI"/>
        </w:rPr>
      </w:pPr>
      <w:r w:rsidRPr="00033D61">
        <w:rPr>
          <w:rFonts w:cs="Arial"/>
          <w:szCs w:val="20"/>
          <w:lang w:eastAsia="sl-SI"/>
        </w:rPr>
        <w:t>Finančno zavarovanje lahko predloži samo eden izmed ponudnikov, ki nastopajo v skupni ponudbi, lahko ga predloži več ponudnikov, v vsakem primeru pa morajo biti izpolnjene vse zahteve (višina, veljavnost,…), določene v dokumentaciji v zvezi z oddajo javnega naročila.</w:t>
      </w:r>
    </w:p>
    <w:p w14:paraId="4B13BD46" w14:textId="77777777" w:rsidR="008853F8" w:rsidRPr="00033D61" w:rsidRDefault="008853F8" w:rsidP="008853F8">
      <w:pPr>
        <w:autoSpaceDE w:val="0"/>
        <w:autoSpaceDN w:val="0"/>
        <w:adjustRightInd w:val="0"/>
        <w:spacing w:line="240" w:lineRule="auto"/>
        <w:rPr>
          <w:rFonts w:cs="Arial"/>
          <w:szCs w:val="20"/>
          <w:lang w:eastAsia="sl-SI"/>
        </w:rPr>
      </w:pPr>
    </w:p>
    <w:p w14:paraId="4F510583" w14:textId="77777777" w:rsidR="008853F8" w:rsidRPr="00033D61" w:rsidRDefault="008853F8" w:rsidP="008853F8">
      <w:pPr>
        <w:autoSpaceDE w:val="0"/>
        <w:autoSpaceDN w:val="0"/>
        <w:adjustRightInd w:val="0"/>
        <w:spacing w:line="240" w:lineRule="auto"/>
        <w:rPr>
          <w:rFonts w:cs="Arial"/>
          <w:szCs w:val="20"/>
          <w:lang w:eastAsia="sl-SI"/>
        </w:rPr>
      </w:pPr>
      <w:r w:rsidRPr="00033D61">
        <w:rPr>
          <w:rFonts w:cs="Arial"/>
          <w:szCs w:val="20"/>
          <w:lang w:eastAsia="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724D5FAF" w14:textId="77777777" w:rsidR="008853F8" w:rsidRPr="00033D61" w:rsidRDefault="008853F8" w:rsidP="008853F8">
      <w:pPr>
        <w:autoSpaceDE w:val="0"/>
        <w:autoSpaceDN w:val="0"/>
        <w:adjustRightInd w:val="0"/>
        <w:spacing w:line="240" w:lineRule="auto"/>
        <w:rPr>
          <w:rFonts w:cs="Arial"/>
          <w:szCs w:val="20"/>
          <w:lang w:eastAsia="sl-SI"/>
        </w:rPr>
      </w:pPr>
    </w:p>
    <w:p w14:paraId="1D5CA866" w14:textId="77777777" w:rsidR="008853F8" w:rsidRPr="00033D61" w:rsidRDefault="008853F8" w:rsidP="00574FE2">
      <w:pPr>
        <w:pStyle w:val="Naslov3"/>
        <w:keepLines w:val="0"/>
        <w:numPr>
          <w:ilvl w:val="2"/>
          <w:numId w:val="14"/>
        </w:numPr>
        <w:tabs>
          <w:tab w:val="num" w:pos="794"/>
        </w:tabs>
        <w:ind w:left="794" w:hanging="794"/>
        <w:rPr>
          <w:rFonts w:cs="Arial"/>
          <w:szCs w:val="20"/>
        </w:rPr>
      </w:pPr>
      <w:bookmarkStart w:id="75" w:name="_Toc451348325"/>
      <w:bookmarkStart w:id="76" w:name="_Toc451348326"/>
      <w:bookmarkStart w:id="77" w:name="_Toc178664781"/>
      <w:bookmarkStart w:id="78" w:name="_Toc230616755"/>
      <w:bookmarkEnd w:id="75"/>
      <w:bookmarkEnd w:id="76"/>
      <w:r w:rsidRPr="00033D61">
        <w:rPr>
          <w:rFonts w:cs="Arial"/>
          <w:szCs w:val="20"/>
        </w:rPr>
        <w:t>Ponudba s podizvajalci</w:t>
      </w:r>
      <w:bookmarkEnd w:id="77"/>
      <w:bookmarkEnd w:id="78"/>
    </w:p>
    <w:p w14:paraId="06B51338" w14:textId="77777777" w:rsidR="008853F8" w:rsidRPr="00033D61" w:rsidRDefault="008853F8" w:rsidP="008853F8">
      <w:pPr>
        <w:autoSpaceDE w:val="0"/>
        <w:autoSpaceDN w:val="0"/>
        <w:adjustRightInd w:val="0"/>
        <w:spacing w:line="240" w:lineRule="auto"/>
        <w:rPr>
          <w:rFonts w:cs="Arial"/>
          <w:szCs w:val="20"/>
          <w:lang w:eastAsia="sl-SI"/>
        </w:rPr>
      </w:pPr>
    </w:p>
    <w:p w14:paraId="7453D501" w14:textId="77777777" w:rsidR="00033D61" w:rsidRPr="003812F9" w:rsidRDefault="00033D61" w:rsidP="00033D61">
      <w:pPr>
        <w:spacing w:line="240" w:lineRule="auto"/>
      </w:pPr>
      <w:r w:rsidRPr="00033D61">
        <w:rPr>
          <w:szCs w:val="20"/>
        </w:rPr>
        <w:t xml:space="preserve">V primeru, da bo ponudnik pri izvedbi naročila sodeloval s podizvajalci, mora v </w:t>
      </w:r>
      <w:r w:rsidRPr="00033D61">
        <w:rPr>
          <w:iCs/>
          <w:szCs w:val="20"/>
        </w:rPr>
        <w:t>ponudbi</w:t>
      </w:r>
      <w:r w:rsidRPr="00033D61">
        <w:rPr>
          <w:szCs w:val="20"/>
        </w:rPr>
        <w:t xml:space="preserve"> navesti vse predlagane podizvajalce </w:t>
      </w:r>
      <w:r w:rsidRPr="003812F9">
        <w:rPr>
          <w:szCs w:val="20"/>
        </w:rPr>
        <w:t xml:space="preserve">ter vsak del javnega naročila, ki ga namerava oddati v </w:t>
      </w:r>
      <w:proofErr w:type="spellStart"/>
      <w:r w:rsidRPr="003812F9">
        <w:rPr>
          <w:szCs w:val="20"/>
        </w:rPr>
        <w:t>podizvajanje</w:t>
      </w:r>
      <w:proofErr w:type="spellEnd"/>
      <w:r w:rsidRPr="003812F9">
        <w:rPr>
          <w:szCs w:val="20"/>
        </w:rPr>
        <w:t xml:space="preserve">. Če ponudnik nastopa v ponudbi z več kot enim podizvajalcem, mora napisati delež </w:t>
      </w:r>
      <w:proofErr w:type="spellStart"/>
      <w:r w:rsidRPr="003812F9">
        <w:rPr>
          <w:szCs w:val="20"/>
        </w:rPr>
        <w:t>podizvajanja</w:t>
      </w:r>
      <w:proofErr w:type="spellEnd"/>
      <w:r w:rsidRPr="003812F9">
        <w:rPr>
          <w:szCs w:val="20"/>
        </w:rPr>
        <w:t xml:space="preserve"> za vsakega prijavljenega podizvajalca posebej.</w:t>
      </w:r>
    </w:p>
    <w:p w14:paraId="4F1F822C" w14:textId="77777777" w:rsidR="00033D61" w:rsidRPr="003812F9" w:rsidRDefault="00033D61" w:rsidP="00033D61">
      <w:pPr>
        <w:spacing w:line="240" w:lineRule="auto"/>
        <w:rPr>
          <w:szCs w:val="20"/>
        </w:rPr>
      </w:pPr>
    </w:p>
    <w:p w14:paraId="06D1A0BD" w14:textId="77777777" w:rsidR="00033D61" w:rsidRDefault="00033D61" w:rsidP="00033D61">
      <w:pPr>
        <w:spacing w:line="276" w:lineRule="auto"/>
        <w:rPr>
          <w:szCs w:val="20"/>
        </w:rPr>
      </w:pPr>
      <w:r w:rsidRPr="00E52D08">
        <w:rPr>
          <w:szCs w:val="20"/>
        </w:rPr>
        <w:t>Ponudnik mora v ponudbi predložiti tudi izpolnjen obrazec »Izjava za druge gospodarske subjekte v ponudbi« za vsakega podizvajalca, s katerim bo sodeloval pri izvedbi naročila.</w:t>
      </w:r>
    </w:p>
    <w:p w14:paraId="33102277" w14:textId="77777777" w:rsidR="00033D61" w:rsidRDefault="00033D61" w:rsidP="00033D61">
      <w:pPr>
        <w:spacing w:line="276" w:lineRule="auto"/>
        <w:rPr>
          <w:szCs w:val="20"/>
        </w:rPr>
      </w:pPr>
    </w:p>
    <w:p w14:paraId="0D0704BA" w14:textId="77777777" w:rsidR="00033D61" w:rsidRDefault="00033D61" w:rsidP="00033D61">
      <w:pPr>
        <w:spacing w:line="276" w:lineRule="auto"/>
        <w:rPr>
          <w:szCs w:val="20"/>
        </w:rPr>
      </w:pPr>
      <w:r w:rsidRPr="001B588B">
        <w:rPr>
          <w:szCs w:val="20"/>
        </w:rPr>
        <w:t>V informacijskem sistemu e-JN mora označiti, da gre za ponudbo s podizvajalci in navesti vse sodelujoče gospodarske subjekte.</w:t>
      </w:r>
      <w:r>
        <w:rPr>
          <w:szCs w:val="20"/>
        </w:rPr>
        <w:t xml:space="preserve"> </w:t>
      </w:r>
      <w:r w:rsidRPr="001B588B">
        <w:rPr>
          <w:szCs w:val="20"/>
        </w:rPr>
        <w:t>Naročnik bo zavrnil podizvajalca, če bodo pri njem obstajali razlogi za izključitev</w:t>
      </w:r>
      <w:r>
        <w:rPr>
          <w:szCs w:val="20"/>
        </w:rPr>
        <w:t xml:space="preserve">, </w:t>
      </w:r>
      <w:r w:rsidRPr="001B588B">
        <w:rPr>
          <w:szCs w:val="20"/>
        </w:rPr>
        <w:t xml:space="preserve">oziroma ne bo izpolnjeval pogojev iz točk 9.1.1 </w:t>
      </w:r>
      <w:r>
        <w:rPr>
          <w:szCs w:val="20"/>
        </w:rPr>
        <w:t>teh N</w:t>
      </w:r>
      <w:r w:rsidRPr="001B588B">
        <w:rPr>
          <w:szCs w:val="20"/>
        </w:rPr>
        <w:t>avodil.</w:t>
      </w:r>
    </w:p>
    <w:p w14:paraId="614D10B6" w14:textId="77777777" w:rsidR="00033D61" w:rsidRPr="001B588B" w:rsidRDefault="00033D61" w:rsidP="00033D61">
      <w:pPr>
        <w:spacing w:line="276" w:lineRule="auto"/>
        <w:rPr>
          <w:szCs w:val="20"/>
        </w:rPr>
      </w:pPr>
    </w:p>
    <w:p w14:paraId="6486F859" w14:textId="77777777" w:rsidR="00033D61" w:rsidRDefault="00033D61" w:rsidP="00033D61">
      <w:pPr>
        <w:spacing w:line="276" w:lineRule="auto"/>
        <w:rPr>
          <w:szCs w:val="20"/>
        </w:rPr>
      </w:pPr>
      <w:r w:rsidRPr="00074AC1">
        <w:rPr>
          <w:szCs w:val="20"/>
        </w:rPr>
        <w:t xml:space="preserve">Neposredna plačila podizvajalcem na način, določen </w:t>
      </w:r>
      <w:r>
        <w:rPr>
          <w:szCs w:val="20"/>
        </w:rPr>
        <w:t>v</w:t>
      </w:r>
      <w:r w:rsidRPr="00074AC1">
        <w:rPr>
          <w:szCs w:val="20"/>
        </w:rPr>
        <w:t xml:space="preserve"> pet</w:t>
      </w:r>
      <w:r>
        <w:rPr>
          <w:szCs w:val="20"/>
        </w:rPr>
        <w:t>e</w:t>
      </w:r>
      <w:r w:rsidRPr="00074AC1">
        <w:rPr>
          <w:szCs w:val="20"/>
        </w:rPr>
        <w:t>m odstavk</w:t>
      </w:r>
      <w:r>
        <w:rPr>
          <w:szCs w:val="20"/>
        </w:rPr>
        <w:t>u</w:t>
      </w:r>
      <w:r w:rsidRPr="00074AC1">
        <w:rPr>
          <w:szCs w:val="20"/>
        </w:rPr>
        <w:t xml:space="preserve"> 94. člena ZJN-3, so obvezna</w:t>
      </w:r>
      <w:r>
        <w:rPr>
          <w:szCs w:val="20"/>
        </w:rPr>
        <w:t xml:space="preserve"> samo, če</w:t>
      </w:r>
      <w:r w:rsidRPr="00074AC1">
        <w:rPr>
          <w:szCs w:val="20"/>
        </w:rPr>
        <w:t xml:space="preserve"> podizvajalec zahteva neposredno plačilo</w:t>
      </w:r>
      <w:r>
        <w:rPr>
          <w:szCs w:val="20"/>
        </w:rPr>
        <w:t>,</w:t>
      </w:r>
      <w:r w:rsidRPr="00074AC1">
        <w:rPr>
          <w:szCs w:val="20"/>
        </w:rPr>
        <w:t xml:space="preserve"> v skladu in na način, določen v drugem in tretjem odstavku </w:t>
      </w:r>
      <w:r>
        <w:rPr>
          <w:szCs w:val="20"/>
        </w:rPr>
        <w:t>94.</w:t>
      </w:r>
      <w:r w:rsidRPr="00074AC1">
        <w:rPr>
          <w:szCs w:val="20"/>
        </w:rPr>
        <w:t xml:space="preserve"> člena</w:t>
      </w:r>
      <w:r>
        <w:rPr>
          <w:szCs w:val="20"/>
        </w:rPr>
        <w:t xml:space="preserve"> ZJN-3</w:t>
      </w:r>
      <w:r w:rsidRPr="00074AC1">
        <w:rPr>
          <w:szCs w:val="20"/>
        </w:rPr>
        <w:t xml:space="preserve">, </w:t>
      </w:r>
      <w:r>
        <w:rPr>
          <w:szCs w:val="20"/>
        </w:rPr>
        <w:t>sicer</w:t>
      </w:r>
      <w:r w:rsidRPr="00074AC1">
        <w:rPr>
          <w:szCs w:val="20"/>
        </w:rPr>
        <w:t xml:space="preserve"> se upošteva šesti odstavek tega člena.</w:t>
      </w:r>
    </w:p>
    <w:p w14:paraId="28F24D31" w14:textId="77777777" w:rsidR="00033D61" w:rsidRDefault="00033D61" w:rsidP="00033D61">
      <w:pPr>
        <w:spacing w:line="276" w:lineRule="auto"/>
        <w:rPr>
          <w:szCs w:val="20"/>
        </w:rPr>
      </w:pPr>
    </w:p>
    <w:p w14:paraId="728828FD" w14:textId="77777777" w:rsidR="00033D61" w:rsidRPr="00074AC1" w:rsidRDefault="00033D61" w:rsidP="00033D61">
      <w:pPr>
        <w:spacing w:line="276" w:lineRule="auto"/>
        <w:rPr>
          <w:szCs w:val="20"/>
        </w:rPr>
      </w:pPr>
      <w:r>
        <w:rPr>
          <w:szCs w:val="20"/>
        </w:rPr>
        <w:t>Če</w:t>
      </w:r>
      <w:r w:rsidRPr="00FE72B1">
        <w:rPr>
          <w:szCs w:val="20"/>
        </w:rPr>
        <w:t xml:space="preserve"> ponudnik za izpolnjevanje pogojev uporablja zmogljivosti podizvajalca, je, poleg določenega v tej točki, potrebno upoštevati še naslednjo točko teh navodil.</w:t>
      </w:r>
    </w:p>
    <w:p w14:paraId="6C996A18" w14:textId="77777777" w:rsidR="00033D61" w:rsidRPr="00446B1C" w:rsidRDefault="00033D61" w:rsidP="00033D61">
      <w:pPr>
        <w:spacing w:line="276" w:lineRule="auto"/>
        <w:rPr>
          <w:rFonts w:eastAsia="Times New Roman"/>
          <w:szCs w:val="20"/>
          <w:lang w:eastAsia="sl-SI"/>
        </w:rPr>
      </w:pPr>
    </w:p>
    <w:p w14:paraId="5488020B" w14:textId="77777777" w:rsidR="00033D61" w:rsidRPr="00033D61" w:rsidRDefault="00033D61" w:rsidP="00033D61">
      <w:pPr>
        <w:spacing w:line="276" w:lineRule="auto"/>
        <w:rPr>
          <w:rFonts w:eastAsia="Times New Roman"/>
          <w:szCs w:val="20"/>
          <w:lang w:eastAsia="sl-SI"/>
        </w:rPr>
      </w:pPr>
      <w:r w:rsidRPr="00033D61">
        <w:rPr>
          <w:rFonts w:eastAsia="Times New Roman"/>
          <w:szCs w:val="20"/>
          <w:lang w:eastAsia="sl-SI"/>
        </w:rPr>
        <w:t>Izbrani ponudnik v razmerju do naročnika v celoti odgovarja za izvedbo javnega naročila.</w:t>
      </w:r>
    </w:p>
    <w:p w14:paraId="331CC67F" w14:textId="77777777" w:rsidR="008853F8" w:rsidRPr="00033D61" w:rsidRDefault="008853F8" w:rsidP="008853F8">
      <w:pPr>
        <w:spacing w:line="240" w:lineRule="auto"/>
        <w:rPr>
          <w:rFonts w:cs="Arial"/>
          <w:szCs w:val="20"/>
          <w:lang w:eastAsia="sl-SI"/>
        </w:rPr>
      </w:pPr>
    </w:p>
    <w:p w14:paraId="71F7CD0D" w14:textId="77777777" w:rsidR="008853F8" w:rsidRPr="00033D61" w:rsidRDefault="008853F8" w:rsidP="008853F8">
      <w:pPr>
        <w:spacing w:line="240" w:lineRule="auto"/>
        <w:rPr>
          <w:rFonts w:cs="Arial"/>
          <w:szCs w:val="20"/>
          <w:lang w:eastAsia="sl-SI"/>
        </w:rPr>
      </w:pPr>
    </w:p>
    <w:p w14:paraId="4A826089" w14:textId="77777777" w:rsidR="008853F8" w:rsidRPr="00033D61" w:rsidRDefault="008853F8" w:rsidP="00574FE2">
      <w:pPr>
        <w:pStyle w:val="Naslov3"/>
        <w:keepLines w:val="0"/>
        <w:numPr>
          <w:ilvl w:val="2"/>
          <w:numId w:val="14"/>
        </w:numPr>
        <w:tabs>
          <w:tab w:val="num" w:pos="794"/>
        </w:tabs>
        <w:ind w:left="794" w:hanging="794"/>
        <w:rPr>
          <w:rFonts w:cs="Arial"/>
          <w:szCs w:val="20"/>
        </w:rPr>
      </w:pPr>
      <w:bookmarkStart w:id="79" w:name="_Toc178664782"/>
      <w:bookmarkStart w:id="80" w:name="_Toc230616756"/>
      <w:r w:rsidRPr="00033D61">
        <w:rPr>
          <w:rFonts w:cs="Arial"/>
          <w:szCs w:val="20"/>
        </w:rPr>
        <w:t>Uporaba zmogljivosti drugih subjektov</w:t>
      </w:r>
      <w:bookmarkEnd w:id="79"/>
      <w:bookmarkEnd w:id="80"/>
      <w:r w:rsidRPr="00033D61">
        <w:rPr>
          <w:rFonts w:cs="Arial"/>
          <w:szCs w:val="20"/>
        </w:rPr>
        <w:t xml:space="preserve"> </w:t>
      </w:r>
    </w:p>
    <w:p w14:paraId="06BE4881" w14:textId="77777777" w:rsidR="008853F8" w:rsidRPr="00033D61" w:rsidRDefault="008853F8" w:rsidP="008853F8">
      <w:pPr>
        <w:spacing w:line="240" w:lineRule="auto"/>
        <w:rPr>
          <w:rFonts w:cs="Arial"/>
          <w:szCs w:val="20"/>
          <w:lang w:eastAsia="sl-SI"/>
        </w:rPr>
      </w:pPr>
    </w:p>
    <w:p w14:paraId="4CF04372" w14:textId="06C68D7C" w:rsidR="008853F8" w:rsidRPr="00033D61" w:rsidRDefault="00ED09F8" w:rsidP="008853F8">
      <w:pPr>
        <w:spacing w:line="240" w:lineRule="auto"/>
        <w:rPr>
          <w:rFonts w:cs="Arial"/>
          <w:szCs w:val="20"/>
          <w:lang w:eastAsia="sl-SI"/>
        </w:rPr>
      </w:pPr>
      <w:r w:rsidRPr="00033D61">
        <w:rPr>
          <w:rFonts w:cs="Arial"/>
          <w:szCs w:val="20"/>
          <w:lang w:eastAsia="sl-SI"/>
        </w:rPr>
        <w:t>Ponudnik lahko glede tehnične sposobnosti iz točke 9.2 in glede kadrovske sposobnosti iz točke 9.3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r w:rsidR="008853F8" w:rsidRPr="00033D61">
        <w:rPr>
          <w:rFonts w:cs="Arial"/>
          <w:szCs w:val="20"/>
          <w:lang w:eastAsia="sl-SI"/>
        </w:rPr>
        <w:t>.</w:t>
      </w:r>
    </w:p>
    <w:p w14:paraId="38584A4D" w14:textId="77777777" w:rsidR="008853F8" w:rsidRPr="00033D61" w:rsidRDefault="008853F8" w:rsidP="008853F8">
      <w:pPr>
        <w:spacing w:line="240" w:lineRule="auto"/>
        <w:rPr>
          <w:rFonts w:cs="Arial"/>
          <w:szCs w:val="20"/>
          <w:lang w:eastAsia="sl-SI"/>
        </w:rPr>
      </w:pPr>
    </w:p>
    <w:p w14:paraId="51FBABDC" w14:textId="1D1A954B" w:rsidR="00ED09F8" w:rsidRPr="00033D61" w:rsidRDefault="00ED09F8" w:rsidP="00ED09F8">
      <w:pPr>
        <w:spacing w:line="240" w:lineRule="auto"/>
        <w:rPr>
          <w:rFonts w:cs="Arial"/>
          <w:szCs w:val="20"/>
          <w:lang w:eastAsia="sl-SI"/>
        </w:rPr>
      </w:pPr>
      <w:r w:rsidRPr="00033D61">
        <w:rPr>
          <w:rFonts w:cs="Arial"/>
          <w:szCs w:val="20"/>
          <w:lang w:eastAsia="sl-SI"/>
        </w:rPr>
        <w:t>Gospodarski subjekt, katerega zmogljivost se uporabi, lahko namesto ponudnika izpolnjuje tehnični pogoj iz točke 9.2  teh navodil le, če bo v ponudbi nastopal kot izvajalec predmetnega naročila v 50 % ali več.</w:t>
      </w:r>
    </w:p>
    <w:p w14:paraId="3EFCFD46" w14:textId="77777777" w:rsidR="00ED09F8" w:rsidRPr="00033D61" w:rsidRDefault="00ED09F8" w:rsidP="00ED09F8">
      <w:pPr>
        <w:spacing w:line="240" w:lineRule="auto"/>
        <w:rPr>
          <w:rFonts w:cs="Arial"/>
          <w:szCs w:val="20"/>
          <w:lang w:eastAsia="sl-SI"/>
        </w:rPr>
      </w:pPr>
    </w:p>
    <w:p w14:paraId="315B0902" w14:textId="38B652FA" w:rsidR="008853F8" w:rsidRPr="00033D61" w:rsidRDefault="00ED09F8" w:rsidP="00ED09F8">
      <w:pPr>
        <w:spacing w:line="240" w:lineRule="auto"/>
        <w:rPr>
          <w:rFonts w:cs="Arial"/>
          <w:szCs w:val="20"/>
          <w:lang w:eastAsia="sl-SI"/>
        </w:rPr>
      </w:pPr>
      <w:r w:rsidRPr="00033D61">
        <w:rPr>
          <w:rFonts w:cs="Arial"/>
          <w:szCs w:val="20"/>
          <w:lang w:eastAsia="sl-SI"/>
        </w:rPr>
        <w:t>Gospodarski subjekt, katerega zmogljivost se uporabi, lahko namesto ponudnika izpolnjuje pogoje iz točke 9.3. teh navodil.</w:t>
      </w:r>
    </w:p>
    <w:p w14:paraId="667FD184" w14:textId="77777777" w:rsidR="00ED09F8" w:rsidRPr="00033D61" w:rsidRDefault="00ED09F8" w:rsidP="00ED09F8">
      <w:pPr>
        <w:spacing w:line="240" w:lineRule="auto"/>
        <w:rPr>
          <w:rFonts w:cs="Arial"/>
          <w:szCs w:val="20"/>
          <w:lang w:eastAsia="sl-SI"/>
        </w:rPr>
      </w:pPr>
    </w:p>
    <w:p w14:paraId="0C754DD3" w14:textId="77777777" w:rsidR="008853F8" w:rsidRPr="00033D61" w:rsidRDefault="008853F8" w:rsidP="008853F8">
      <w:pPr>
        <w:spacing w:line="240" w:lineRule="auto"/>
        <w:rPr>
          <w:rFonts w:cs="Arial"/>
          <w:szCs w:val="20"/>
          <w:lang w:eastAsia="sl-SI"/>
        </w:rPr>
      </w:pPr>
      <w:r w:rsidRPr="00033D61">
        <w:rPr>
          <w:rFonts w:cs="Arial"/>
          <w:szCs w:val="20"/>
          <w:lang w:eastAsia="sl-SI"/>
        </w:rPr>
        <w:t xml:space="preserve">Če želi ponudnik uporabiti zmogljivosti podizvajalca mora poleg v tej in prejšnji točki navodil že navedenih zahtev za podizvajalca (Izjava za druge gospodarske subjekte v ponudbi za podizvajalca, navedba dela naročila, ki ga namerava dati v </w:t>
      </w:r>
      <w:proofErr w:type="spellStart"/>
      <w:r w:rsidRPr="00033D61">
        <w:rPr>
          <w:rFonts w:cs="Arial"/>
          <w:szCs w:val="20"/>
          <w:lang w:eastAsia="sl-SI"/>
        </w:rPr>
        <w:t>podizvajanje</w:t>
      </w:r>
      <w:proofErr w:type="spellEnd"/>
      <w:r w:rsidRPr="00033D61">
        <w:rPr>
          <w:rFonts w:cs="Arial"/>
          <w:szCs w:val="20"/>
          <w:lang w:eastAsia="sl-SI"/>
        </w:rPr>
        <w:t xml:space="preserve">, deleža </w:t>
      </w:r>
      <w:proofErr w:type="spellStart"/>
      <w:r w:rsidRPr="00033D61">
        <w:rPr>
          <w:rFonts w:cs="Arial"/>
          <w:szCs w:val="20"/>
          <w:lang w:eastAsia="sl-SI"/>
        </w:rPr>
        <w:t>podizvajanja</w:t>
      </w:r>
      <w:proofErr w:type="spellEnd"/>
      <w:r w:rsidRPr="00033D61">
        <w:rPr>
          <w:rFonts w:cs="Arial"/>
          <w:szCs w:val="20"/>
          <w:lang w:eastAsia="sl-SI"/>
        </w:rPr>
        <w:t xml:space="preserve">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033D61">
        <w:rPr>
          <w:rFonts w:cs="Arial"/>
          <w:szCs w:val="20"/>
          <w:lang w:eastAsia="sl-SI"/>
        </w:rPr>
        <w:t>podjemna</w:t>
      </w:r>
      <w:proofErr w:type="spellEnd"/>
      <w:r w:rsidRPr="00033D61">
        <w:rPr>
          <w:rFonts w:cs="Arial"/>
          <w:szCs w:val="20"/>
          <w:lang w:eastAsia="sl-SI"/>
        </w:rPr>
        <w:t xml:space="preserve"> pogodba, in podobno.. -  če gre za kadre mora biti poimensko razvidno sodelovanje prijavljenih kadrov (podizvajalec je v tem primeru lahko kader sam ali pa gospodarski subjekt, pri katerem je kader zaposlen).</w:t>
      </w:r>
    </w:p>
    <w:p w14:paraId="0B373EB2" w14:textId="77777777" w:rsidR="008853F8" w:rsidRPr="00033D61" w:rsidRDefault="008853F8" w:rsidP="008853F8">
      <w:pPr>
        <w:spacing w:line="240" w:lineRule="auto"/>
        <w:rPr>
          <w:rFonts w:cs="Arial"/>
          <w:szCs w:val="20"/>
          <w:lang w:eastAsia="sl-SI"/>
        </w:rPr>
      </w:pPr>
    </w:p>
    <w:p w14:paraId="616CD820" w14:textId="4E073FBD" w:rsidR="008853F8" w:rsidRPr="00033D61" w:rsidRDefault="008853F8" w:rsidP="008853F8">
      <w:pPr>
        <w:spacing w:line="240" w:lineRule="auto"/>
        <w:rPr>
          <w:rFonts w:cs="Arial"/>
          <w:szCs w:val="20"/>
          <w:lang w:eastAsia="sl-SI"/>
        </w:rPr>
      </w:pPr>
      <w:r w:rsidRPr="00033D61">
        <w:rPr>
          <w:rFonts w:cs="Arial"/>
          <w:szCs w:val="20"/>
          <w:lang w:eastAsia="sl-SI"/>
        </w:rPr>
        <w:t xml:space="preserve">Naročnik bo v tem primeru ravnal v skladu z drugim odstavkom 81. člena ZJN-3. </w:t>
      </w:r>
      <w:r w:rsidRPr="00033D61">
        <w:rPr>
          <w:rFonts w:cs="Arial"/>
          <w:szCs w:val="20"/>
        </w:rPr>
        <w:t>V primeru, da se bo ponudnik v tem delu skliceval na uporabo zmogljivosti drugih subjektov, mora to navesti v ponudbeni dokumentaciji.</w:t>
      </w:r>
      <w:r w:rsidRPr="00033D61">
        <w:rPr>
          <w:rFonts w:cs="Arial"/>
          <w:szCs w:val="20"/>
          <w:lang w:eastAsia="sl-SI"/>
        </w:rPr>
        <w:t xml:space="preserve"> Ponudnik mora v ponudbi za te subjekte predložiti tudi njihove izpolnjene obrazce »Izjava za ostale gospodarske subjekte v ponudbi«. Naročnik bo te subjekte zavrnil, če bodo pri njih obstajali razlogi za izključitev iz točke </w:t>
      </w:r>
      <w:r w:rsidR="00714FF7" w:rsidRPr="00033D61">
        <w:rPr>
          <w:rFonts w:cs="Arial"/>
          <w:szCs w:val="20"/>
          <w:lang w:eastAsia="sl-SI"/>
        </w:rPr>
        <w:t>9</w:t>
      </w:r>
      <w:r w:rsidRPr="00033D61">
        <w:rPr>
          <w:rFonts w:cs="Arial"/>
          <w:szCs w:val="20"/>
          <w:lang w:eastAsia="sl-SI"/>
        </w:rPr>
        <w:t>.1</w:t>
      </w:r>
      <w:r w:rsidR="00494B9E">
        <w:rPr>
          <w:rFonts w:cs="Arial"/>
          <w:szCs w:val="20"/>
          <w:lang w:eastAsia="sl-SI"/>
        </w:rPr>
        <w:t>.1</w:t>
      </w:r>
      <w:r w:rsidRPr="00033D61">
        <w:rPr>
          <w:rFonts w:cs="Arial"/>
          <w:szCs w:val="20"/>
          <w:lang w:eastAsia="sl-SI"/>
        </w:rPr>
        <w:t xml:space="preserve"> teh navodil.</w:t>
      </w:r>
    </w:p>
    <w:p w14:paraId="5A1DCEAA" w14:textId="77777777" w:rsidR="008853F8" w:rsidRPr="008853F8" w:rsidRDefault="008853F8" w:rsidP="008853F8"/>
    <w:p w14:paraId="4F56989B" w14:textId="2E0B0C48" w:rsidR="006A20BB" w:rsidRPr="00BD2BA1" w:rsidRDefault="003F7D4F" w:rsidP="00574FE2">
      <w:pPr>
        <w:pStyle w:val="Naslov3"/>
        <w:keepLines w:val="0"/>
        <w:numPr>
          <w:ilvl w:val="2"/>
          <w:numId w:val="14"/>
        </w:numPr>
        <w:tabs>
          <w:tab w:val="num" w:pos="794"/>
        </w:tabs>
        <w:ind w:left="794" w:hanging="794"/>
        <w:rPr>
          <w:rFonts w:cs="Arial"/>
          <w:szCs w:val="20"/>
        </w:rPr>
      </w:pPr>
      <w:bookmarkStart w:id="81" w:name="_Toc230616757"/>
      <w:r w:rsidRPr="00BD2BA1">
        <w:rPr>
          <w:rFonts w:cs="Arial"/>
          <w:szCs w:val="20"/>
        </w:rPr>
        <w:t>Variantne ponudbe niso do</w:t>
      </w:r>
      <w:r w:rsidR="003D15B3" w:rsidRPr="00BD2BA1">
        <w:rPr>
          <w:rFonts w:cs="Arial"/>
          <w:szCs w:val="20"/>
        </w:rPr>
        <w:t>voljene</w:t>
      </w:r>
      <w:r w:rsidRPr="00BD2BA1">
        <w:rPr>
          <w:rFonts w:cs="Arial"/>
          <w:szCs w:val="20"/>
        </w:rPr>
        <w:t>.</w:t>
      </w:r>
      <w:bookmarkEnd w:id="81"/>
    </w:p>
    <w:p w14:paraId="1508FE2A" w14:textId="77777777" w:rsidR="00386096" w:rsidRPr="00562876" w:rsidRDefault="00386096" w:rsidP="00550352">
      <w:pPr>
        <w:spacing w:line="240" w:lineRule="atLeast"/>
        <w:rPr>
          <w:rFonts w:cs="Arial"/>
          <w:szCs w:val="20"/>
        </w:rPr>
      </w:pPr>
    </w:p>
    <w:p w14:paraId="48295883" w14:textId="5F175CEC" w:rsidR="003F7D4F" w:rsidRPr="00562876" w:rsidRDefault="003F7D4F" w:rsidP="00574FE2">
      <w:pPr>
        <w:pStyle w:val="Naslov3"/>
        <w:keepLines w:val="0"/>
        <w:numPr>
          <w:ilvl w:val="2"/>
          <w:numId w:val="14"/>
        </w:numPr>
        <w:tabs>
          <w:tab w:val="num" w:pos="794"/>
        </w:tabs>
        <w:ind w:left="794" w:hanging="794"/>
        <w:rPr>
          <w:rFonts w:cs="Arial"/>
          <w:iCs/>
          <w:szCs w:val="20"/>
        </w:rPr>
      </w:pPr>
      <w:bookmarkStart w:id="82" w:name="_Toc336851757"/>
      <w:bookmarkStart w:id="83" w:name="_Toc336851805"/>
      <w:bookmarkStart w:id="84" w:name="_Toc230616758"/>
      <w:r w:rsidRPr="008C445C">
        <w:rPr>
          <w:rFonts w:cs="Arial"/>
          <w:szCs w:val="20"/>
        </w:rPr>
        <w:t>Jezik</w:t>
      </w:r>
      <w:r w:rsidRPr="00562876">
        <w:rPr>
          <w:rFonts w:cs="Arial"/>
          <w:iCs/>
          <w:szCs w:val="20"/>
        </w:rPr>
        <w:t xml:space="preserve"> ponudbe</w:t>
      </w:r>
      <w:bookmarkEnd w:id="82"/>
      <w:bookmarkEnd w:id="83"/>
      <w:bookmarkEnd w:id="84"/>
    </w:p>
    <w:p w14:paraId="75356A23" w14:textId="3503117B" w:rsidR="008E4247" w:rsidRPr="00562876" w:rsidRDefault="008E4247" w:rsidP="00550352">
      <w:pPr>
        <w:spacing w:line="240" w:lineRule="atLeast"/>
        <w:rPr>
          <w:rFonts w:cs="Arial"/>
          <w:szCs w:val="20"/>
        </w:rPr>
      </w:pPr>
    </w:p>
    <w:p w14:paraId="54AF6ED5" w14:textId="30F8665F" w:rsidR="00C3515F" w:rsidRPr="00562876" w:rsidRDefault="00C3515F" w:rsidP="00550352">
      <w:pPr>
        <w:spacing w:line="240" w:lineRule="atLeast"/>
        <w:rPr>
          <w:rFonts w:cs="Arial"/>
          <w:szCs w:val="20"/>
        </w:rPr>
      </w:pPr>
      <w:r w:rsidRPr="00562876">
        <w:rPr>
          <w:rFonts w:cs="Arial"/>
          <w:szCs w:val="20"/>
        </w:rPr>
        <w:t>Postopek javnega naročanja poteka v slovenskem jeziku, ob upoštevanju določila 36. člena ZJN-3. Vsi dokumenti v zvezi s ponudbo morajo biti v slovenskem jeziku.</w:t>
      </w:r>
      <w:r w:rsidR="0027356D" w:rsidRPr="00562876">
        <w:rPr>
          <w:rFonts w:cs="Arial"/>
          <w:szCs w:val="20"/>
        </w:rPr>
        <w:t xml:space="preserve"> Dokazila</w:t>
      </w:r>
      <w:r w:rsidR="00386096" w:rsidRPr="00562876">
        <w:rPr>
          <w:rFonts w:cs="Arial"/>
          <w:szCs w:val="20"/>
        </w:rPr>
        <w:t xml:space="preserve">, </w:t>
      </w:r>
      <w:r w:rsidR="0027356D" w:rsidRPr="00562876">
        <w:rPr>
          <w:rFonts w:cs="Arial"/>
          <w:szCs w:val="20"/>
        </w:rPr>
        <w:t>pridobljena v tujini</w:t>
      </w:r>
      <w:r w:rsidR="00FF7AA7" w:rsidRPr="00562876">
        <w:rPr>
          <w:rFonts w:cs="Arial"/>
          <w:szCs w:val="20"/>
        </w:rPr>
        <w:t>,</w:t>
      </w:r>
      <w:r w:rsidR="0027356D" w:rsidRPr="00562876">
        <w:rPr>
          <w:rFonts w:cs="Arial"/>
          <w:szCs w:val="20"/>
        </w:rPr>
        <w:t xml:space="preserve"> so lahko v </w:t>
      </w:r>
      <w:r w:rsidR="00AD1287" w:rsidRPr="00562876">
        <w:rPr>
          <w:rFonts w:cs="Arial"/>
          <w:szCs w:val="20"/>
        </w:rPr>
        <w:t>izvirniku</w:t>
      </w:r>
      <w:r w:rsidR="0027356D" w:rsidRPr="00562876">
        <w:rPr>
          <w:rFonts w:cs="Arial"/>
          <w:szCs w:val="20"/>
        </w:rPr>
        <w:t xml:space="preserve">. </w:t>
      </w:r>
    </w:p>
    <w:p w14:paraId="74F3AB31" w14:textId="2EDCA4E6" w:rsidR="00C3515F" w:rsidRPr="00562876" w:rsidRDefault="00C3515F" w:rsidP="00550352">
      <w:pPr>
        <w:spacing w:line="240" w:lineRule="atLeast"/>
        <w:rPr>
          <w:rFonts w:cs="Arial"/>
          <w:szCs w:val="20"/>
        </w:rPr>
      </w:pPr>
    </w:p>
    <w:p w14:paraId="61AEEAB6" w14:textId="65788D5A" w:rsidR="00E43BAE" w:rsidRPr="00562876" w:rsidRDefault="00E43BAE" w:rsidP="00550352">
      <w:pPr>
        <w:spacing w:line="240" w:lineRule="atLeast"/>
        <w:rPr>
          <w:rFonts w:cs="Arial"/>
          <w:szCs w:val="20"/>
        </w:rPr>
      </w:pPr>
      <w:r w:rsidRPr="00562876">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66F9ED27" w14:textId="77777777" w:rsidR="008C445C" w:rsidRDefault="008C445C" w:rsidP="008C445C">
      <w:pPr>
        <w:pStyle w:val="Naslov4"/>
        <w:numPr>
          <w:ilvl w:val="0"/>
          <w:numId w:val="0"/>
        </w:numPr>
        <w:spacing w:line="240" w:lineRule="atLeast"/>
        <w:rPr>
          <w:rFonts w:cs="Arial"/>
          <w:szCs w:val="20"/>
        </w:rPr>
      </w:pPr>
      <w:bookmarkStart w:id="85" w:name="_Toc336851759"/>
      <w:bookmarkStart w:id="86" w:name="_Toc336851807"/>
    </w:p>
    <w:p w14:paraId="4DC573E7" w14:textId="088810D2" w:rsidR="009139AC" w:rsidRPr="00BD2BA1" w:rsidRDefault="009139AC" w:rsidP="00574FE2">
      <w:pPr>
        <w:pStyle w:val="Naslov3"/>
        <w:keepLines w:val="0"/>
        <w:numPr>
          <w:ilvl w:val="2"/>
          <w:numId w:val="14"/>
        </w:numPr>
        <w:tabs>
          <w:tab w:val="num" w:pos="794"/>
        </w:tabs>
        <w:ind w:left="794" w:hanging="794"/>
        <w:rPr>
          <w:rFonts w:cs="Arial"/>
          <w:szCs w:val="20"/>
        </w:rPr>
      </w:pPr>
      <w:bookmarkStart w:id="87" w:name="_Toc230616759"/>
      <w:r w:rsidRPr="00BD2BA1">
        <w:rPr>
          <w:rFonts w:cs="Arial"/>
          <w:szCs w:val="20"/>
        </w:rPr>
        <w:t>Veljavnost ponudbe</w:t>
      </w:r>
      <w:bookmarkEnd w:id="85"/>
      <w:bookmarkEnd w:id="86"/>
      <w:bookmarkEnd w:id="87"/>
    </w:p>
    <w:p w14:paraId="2AFC4CC5" w14:textId="77777777" w:rsidR="008E4247" w:rsidRPr="00562876" w:rsidRDefault="008E4247" w:rsidP="00550352">
      <w:pPr>
        <w:spacing w:line="240" w:lineRule="atLeast"/>
        <w:rPr>
          <w:rFonts w:cs="Arial"/>
          <w:szCs w:val="20"/>
        </w:rPr>
      </w:pPr>
    </w:p>
    <w:p w14:paraId="2C19F1F7" w14:textId="6AEF6942" w:rsidR="009139AC" w:rsidRPr="00562876" w:rsidRDefault="009139AC" w:rsidP="00550352">
      <w:pPr>
        <w:spacing w:line="240" w:lineRule="atLeast"/>
        <w:rPr>
          <w:rFonts w:cs="Arial"/>
          <w:b/>
          <w:bCs/>
          <w:szCs w:val="20"/>
        </w:rPr>
      </w:pPr>
      <w:r w:rsidRPr="001D2A09">
        <w:rPr>
          <w:rFonts w:cs="Arial"/>
          <w:szCs w:val="20"/>
        </w:rPr>
        <w:t xml:space="preserve">Ponudba mora veljati </w:t>
      </w:r>
      <w:r w:rsidR="000874A3" w:rsidRPr="001D2A09">
        <w:rPr>
          <w:rFonts w:cs="Arial"/>
          <w:b/>
          <w:bCs/>
          <w:szCs w:val="20"/>
        </w:rPr>
        <w:t>šest</w:t>
      </w:r>
      <w:r w:rsidR="00A00595" w:rsidRPr="001D2A09">
        <w:rPr>
          <w:rFonts w:cs="Arial"/>
          <w:b/>
          <w:bCs/>
          <w:szCs w:val="20"/>
        </w:rPr>
        <w:t xml:space="preserve"> mesec</w:t>
      </w:r>
      <w:r w:rsidR="008E7D9B" w:rsidRPr="001D2A09">
        <w:rPr>
          <w:rFonts w:cs="Arial"/>
          <w:b/>
          <w:bCs/>
          <w:szCs w:val="20"/>
        </w:rPr>
        <w:t>e</w:t>
      </w:r>
      <w:r w:rsidR="000874A3" w:rsidRPr="001D2A09">
        <w:rPr>
          <w:rFonts w:cs="Arial"/>
          <w:b/>
          <w:bCs/>
          <w:szCs w:val="20"/>
        </w:rPr>
        <w:t>v</w:t>
      </w:r>
      <w:r w:rsidR="00A00595" w:rsidRPr="001D2A09">
        <w:rPr>
          <w:rFonts w:cs="Arial"/>
          <w:b/>
          <w:bCs/>
          <w:szCs w:val="20"/>
        </w:rPr>
        <w:t xml:space="preserve"> od dneva objave obvestila o naročilu na portalu javnih naročil</w:t>
      </w:r>
      <w:r w:rsidR="00251056" w:rsidRPr="001D2A09">
        <w:rPr>
          <w:rFonts w:cs="Arial"/>
          <w:b/>
          <w:bCs/>
          <w:szCs w:val="20"/>
        </w:rPr>
        <w:t>.</w:t>
      </w:r>
    </w:p>
    <w:p w14:paraId="7A6466BF" w14:textId="77777777" w:rsidR="009139AC" w:rsidRPr="00562876" w:rsidRDefault="009139AC" w:rsidP="00550352">
      <w:pPr>
        <w:spacing w:line="240" w:lineRule="atLeast"/>
        <w:rPr>
          <w:rFonts w:cs="Arial"/>
          <w:szCs w:val="20"/>
        </w:rPr>
      </w:pPr>
    </w:p>
    <w:p w14:paraId="3C936ECE" w14:textId="0159AEEC" w:rsidR="00C3515F" w:rsidRPr="00470615" w:rsidRDefault="00F1607A" w:rsidP="00550352">
      <w:pPr>
        <w:spacing w:line="240" w:lineRule="atLeast"/>
        <w:rPr>
          <w:rFonts w:cs="Arial"/>
          <w:color w:val="FF0000"/>
          <w:szCs w:val="20"/>
        </w:rPr>
      </w:pPr>
      <w:r w:rsidRPr="00562876">
        <w:rPr>
          <w:rFonts w:cs="Arial"/>
          <w:szCs w:val="20"/>
        </w:rPr>
        <w:t>V izjemnih okoliščinah bo naročnik lahko zahteval, da ponudniki podaljšajo čas veljavnosti ponudb za določeno dodatno obdobje. Naročnik ne bo dovolil, da ponudniki hkrati s podaljšanjem veljavnosti ponudbe, le-to kakorkoli drugače sami spreminjajo</w:t>
      </w:r>
      <w:r w:rsidRPr="00470615">
        <w:rPr>
          <w:rFonts w:cs="Arial"/>
          <w:color w:val="FF0000"/>
          <w:szCs w:val="20"/>
        </w:rPr>
        <w:t>.</w:t>
      </w:r>
      <w:r w:rsidR="00C3515F" w:rsidRPr="00470615">
        <w:rPr>
          <w:rFonts w:cs="Arial"/>
          <w:color w:val="FF0000"/>
          <w:szCs w:val="20"/>
        </w:rPr>
        <w:t xml:space="preserve"> </w:t>
      </w:r>
    </w:p>
    <w:p w14:paraId="1B1C597E" w14:textId="77777777" w:rsidR="00C3515F" w:rsidRPr="00470615" w:rsidRDefault="00C3515F" w:rsidP="00550352">
      <w:pPr>
        <w:spacing w:line="240" w:lineRule="atLeast"/>
        <w:rPr>
          <w:rFonts w:cs="Arial"/>
          <w:color w:val="FF0000"/>
          <w:szCs w:val="20"/>
        </w:rPr>
      </w:pPr>
    </w:p>
    <w:p w14:paraId="338A460F" w14:textId="03BA8CB6" w:rsidR="00BB1E26" w:rsidRPr="007746A2" w:rsidRDefault="009139AC" w:rsidP="00574FE2">
      <w:pPr>
        <w:pStyle w:val="Naslov3"/>
        <w:keepLines w:val="0"/>
        <w:numPr>
          <w:ilvl w:val="2"/>
          <w:numId w:val="14"/>
        </w:numPr>
        <w:tabs>
          <w:tab w:val="num" w:pos="794"/>
        </w:tabs>
        <w:ind w:left="794" w:hanging="794"/>
        <w:rPr>
          <w:rFonts w:cs="Arial"/>
          <w:szCs w:val="20"/>
        </w:rPr>
      </w:pPr>
      <w:bookmarkStart w:id="88" w:name="_Toc336851760"/>
      <w:bookmarkStart w:id="89" w:name="_Toc336851808"/>
      <w:bookmarkStart w:id="90" w:name="_Toc230616760"/>
      <w:r w:rsidRPr="007746A2">
        <w:rPr>
          <w:rFonts w:cs="Arial"/>
          <w:szCs w:val="20"/>
        </w:rPr>
        <w:t>Stroški ponudbe</w:t>
      </w:r>
      <w:bookmarkEnd w:id="88"/>
      <w:bookmarkEnd w:id="89"/>
      <w:bookmarkEnd w:id="90"/>
    </w:p>
    <w:p w14:paraId="5AAE6FE9" w14:textId="77777777" w:rsidR="008E4247" w:rsidRPr="00562876" w:rsidRDefault="008E4247" w:rsidP="00550352">
      <w:pPr>
        <w:spacing w:line="240" w:lineRule="atLeast"/>
        <w:rPr>
          <w:rFonts w:cs="Arial"/>
          <w:szCs w:val="20"/>
        </w:rPr>
      </w:pPr>
    </w:p>
    <w:p w14:paraId="272A7732" w14:textId="09394DE6" w:rsidR="001743FC" w:rsidRPr="00562876" w:rsidRDefault="009139AC" w:rsidP="00550352">
      <w:pPr>
        <w:spacing w:line="240" w:lineRule="atLeast"/>
        <w:rPr>
          <w:rFonts w:cs="Arial"/>
          <w:szCs w:val="20"/>
        </w:rPr>
      </w:pPr>
      <w:r w:rsidRPr="00562876">
        <w:rPr>
          <w:rFonts w:cs="Arial"/>
          <w:szCs w:val="20"/>
        </w:rPr>
        <w:t xml:space="preserve">Vse stroške, povezane s pripravo in predložitvijo ponudbe, nosi </w:t>
      </w:r>
      <w:r w:rsidR="00DD6C5E" w:rsidRPr="00562876">
        <w:rPr>
          <w:rFonts w:cs="Arial"/>
          <w:szCs w:val="20"/>
        </w:rPr>
        <w:t>ponudnik</w:t>
      </w:r>
      <w:r w:rsidRPr="00562876">
        <w:rPr>
          <w:rFonts w:cs="Arial"/>
          <w:szCs w:val="20"/>
        </w:rPr>
        <w:t>.</w:t>
      </w:r>
    </w:p>
    <w:p w14:paraId="24768A95" w14:textId="77777777" w:rsidR="00B11C2A" w:rsidRPr="00562876" w:rsidRDefault="00B11C2A" w:rsidP="00550352">
      <w:pPr>
        <w:spacing w:line="240" w:lineRule="atLeast"/>
        <w:rPr>
          <w:rFonts w:cs="Arial"/>
          <w:szCs w:val="20"/>
        </w:rPr>
      </w:pPr>
    </w:p>
    <w:p w14:paraId="4B7BECDB" w14:textId="39013E96" w:rsidR="002E70A6" w:rsidRPr="00562876" w:rsidRDefault="002E70A6" w:rsidP="00550352">
      <w:pPr>
        <w:pStyle w:val="Naslov1"/>
        <w:spacing w:line="240" w:lineRule="atLeast"/>
        <w:rPr>
          <w:rFonts w:cs="Arial"/>
          <w:sz w:val="20"/>
          <w:szCs w:val="20"/>
        </w:rPr>
      </w:pPr>
      <w:bookmarkStart w:id="91" w:name="_Toc336851763"/>
      <w:bookmarkStart w:id="92" w:name="_Toc336851811"/>
      <w:bookmarkStart w:id="93" w:name="_Toc230616761"/>
      <w:r w:rsidRPr="00562876">
        <w:rPr>
          <w:rFonts w:cs="Arial"/>
          <w:sz w:val="20"/>
          <w:szCs w:val="20"/>
        </w:rPr>
        <w:t xml:space="preserve">obvestilo o odločitvi o oddaji </w:t>
      </w:r>
      <w:r w:rsidR="00FD490E" w:rsidRPr="00562876">
        <w:rPr>
          <w:rFonts w:cs="Arial"/>
          <w:sz w:val="20"/>
          <w:szCs w:val="20"/>
        </w:rPr>
        <w:t xml:space="preserve">JAVNEGA </w:t>
      </w:r>
      <w:r w:rsidRPr="00562876">
        <w:rPr>
          <w:rFonts w:cs="Arial"/>
          <w:sz w:val="20"/>
          <w:szCs w:val="20"/>
        </w:rPr>
        <w:t>naročila</w:t>
      </w:r>
      <w:bookmarkEnd w:id="91"/>
      <w:bookmarkEnd w:id="92"/>
      <w:bookmarkEnd w:id="93"/>
    </w:p>
    <w:p w14:paraId="6C3A6B97" w14:textId="77777777" w:rsidR="002E70A6" w:rsidRPr="00562876" w:rsidRDefault="002E70A6" w:rsidP="00550352">
      <w:pPr>
        <w:spacing w:line="240" w:lineRule="atLeast"/>
        <w:rPr>
          <w:rFonts w:cs="Arial"/>
          <w:szCs w:val="20"/>
        </w:rPr>
      </w:pPr>
    </w:p>
    <w:p w14:paraId="183E7E7D" w14:textId="51D549D2" w:rsidR="002E70A6" w:rsidRPr="00470615" w:rsidRDefault="002E70A6" w:rsidP="00550352">
      <w:pPr>
        <w:spacing w:line="240" w:lineRule="atLeast"/>
        <w:rPr>
          <w:rFonts w:cs="Arial"/>
          <w:color w:val="FF0000"/>
          <w:szCs w:val="20"/>
        </w:rPr>
      </w:pPr>
      <w:r w:rsidRPr="00562876">
        <w:rPr>
          <w:rFonts w:cs="Arial"/>
          <w:szCs w:val="20"/>
        </w:rPr>
        <w:t xml:space="preserve">Naročnik bo ponudnike obvestil o odločitvi o oddaji </w:t>
      </w:r>
      <w:r w:rsidR="00FD490E" w:rsidRPr="00562876">
        <w:rPr>
          <w:rFonts w:cs="Arial"/>
          <w:szCs w:val="20"/>
        </w:rPr>
        <w:t xml:space="preserve">javnega </w:t>
      </w:r>
      <w:r w:rsidRPr="00562876">
        <w:rPr>
          <w:rFonts w:cs="Arial"/>
          <w:szCs w:val="20"/>
        </w:rPr>
        <w:t>naročila na način, predpisan v ZJN-3</w:t>
      </w:r>
      <w:r w:rsidRPr="00470615">
        <w:rPr>
          <w:rFonts w:cs="Arial"/>
          <w:color w:val="FF0000"/>
          <w:szCs w:val="20"/>
        </w:rPr>
        <w:t>.</w:t>
      </w:r>
    </w:p>
    <w:p w14:paraId="4AC8711E" w14:textId="77777777" w:rsidR="00386096" w:rsidRPr="00470615" w:rsidRDefault="00386096" w:rsidP="00550352">
      <w:pPr>
        <w:spacing w:line="240" w:lineRule="atLeast"/>
        <w:rPr>
          <w:rFonts w:cs="Arial"/>
          <w:color w:val="FF0000"/>
          <w:szCs w:val="20"/>
        </w:rPr>
      </w:pPr>
    </w:p>
    <w:p w14:paraId="6EEB14DA" w14:textId="77777777" w:rsidR="00074F75" w:rsidRPr="00470615" w:rsidRDefault="00074F75" w:rsidP="00550352">
      <w:pPr>
        <w:spacing w:line="240" w:lineRule="atLeast"/>
        <w:rPr>
          <w:rFonts w:cs="Arial"/>
          <w:color w:val="FF0000"/>
          <w:szCs w:val="20"/>
        </w:rPr>
      </w:pPr>
    </w:p>
    <w:p w14:paraId="7B18B36A" w14:textId="77777777" w:rsidR="009139AC" w:rsidRPr="00562876" w:rsidRDefault="009139AC" w:rsidP="00550352">
      <w:pPr>
        <w:pStyle w:val="Naslov1"/>
        <w:spacing w:line="240" w:lineRule="atLeast"/>
        <w:rPr>
          <w:rFonts w:cs="Arial"/>
          <w:sz w:val="20"/>
          <w:szCs w:val="20"/>
        </w:rPr>
      </w:pPr>
      <w:bookmarkStart w:id="94" w:name="_Toc336851761"/>
      <w:bookmarkStart w:id="95" w:name="_Toc336851809"/>
      <w:bookmarkStart w:id="96" w:name="_Toc230616762"/>
      <w:r w:rsidRPr="00562876">
        <w:rPr>
          <w:rFonts w:cs="Arial"/>
          <w:sz w:val="20"/>
          <w:szCs w:val="20"/>
        </w:rPr>
        <w:t>odstop od izvedbe javnega naročila</w:t>
      </w:r>
      <w:bookmarkEnd w:id="94"/>
      <w:bookmarkEnd w:id="95"/>
      <w:bookmarkEnd w:id="96"/>
    </w:p>
    <w:p w14:paraId="7DA7D999" w14:textId="77777777" w:rsidR="008E4247" w:rsidRPr="00562876" w:rsidRDefault="008E4247" w:rsidP="00550352">
      <w:pPr>
        <w:spacing w:line="240" w:lineRule="atLeast"/>
        <w:rPr>
          <w:rFonts w:cs="Arial"/>
          <w:szCs w:val="20"/>
        </w:rPr>
      </w:pPr>
    </w:p>
    <w:p w14:paraId="176A6C80" w14:textId="5009376A" w:rsidR="00E362EF" w:rsidRPr="00562876" w:rsidRDefault="00E362EF" w:rsidP="00550352">
      <w:pPr>
        <w:spacing w:line="240" w:lineRule="atLeast"/>
        <w:rPr>
          <w:rFonts w:cs="Arial"/>
          <w:szCs w:val="20"/>
        </w:rPr>
      </w:pPr>
      <w:r w:rsidRPr="00562876">
        <w:rPr>
          <w:rFonts w:cs="Arial"/>
          <w:szCs w:val="20"/>
        </w:rPr>
        <w:t xml:space="preserve">Naročnik lahko na podlagi osmega odstavka 90. člena ZJN-3, po sprejemu odločitve o oddaji naročila do sklenitve </w:t>
      </w:r>
      <w:r w:rsidR="002B2803" w:rsidRPr="00562876">
        <w:rPr>
          <w:rFonts w:cs="Arial"/>
          <w:szCs w:val="20"/>
        </w:rPr>
        <w:t>pogodbe</w:t>
      </w:r>
      <w:r w:rsidR="00251557" w:rsidRPr="00562876">
        <w:rPr>
          <w:rFonts w:cs="Arial"/>
          <w:szCs w:val="20"/>
        </w:rPr>
        <w:t>,</w:t>
      </w:r>
      <w:r w:rsidRPr="00562876">
        <w:rPr>
          <w:rFonts w:cs="Arial"/>
          <w:szCs w:val="20"/>
        </w:rPr>
        <w:t xml:space="preserve"> odstopi od izvedbe javnega naročila iz utemeljenih razlogov,</w:t>
      </w:r>
      <w:r w:rsidR="00BC2FBD" w:rsidRPr="00562876">
        <w:rPr>
          <w:rFonts w:cs="Arial"/>
          <w:szCs w:val="20"/>
        </w:rPr>
        <w:t xml:space="preserve"> </w:t>
      </w:r>
      <w:r w:rsidR="00251557" w:rsidRPr="00562876">
        <w:rPr>
          <w:rFonts w:cs="Arial"/>
          <w:szCs w:val="20"/>
        </w:rPr>
        <w:t xml:space="preserve">če </w:t>
      </w:r>
      <w:r w:rsidRPr="00562876">
        <w:rPr>
          <w:rFonts w:cs="Arial"/>
          <w:szCs w:val="20"/>
        </w:rPr>
        <w:t>predmeta javnega naročila ne potrebuje več</w:t>
      </w:r>
      <w:r w:rsidR="00251557" w:rsidRPr="00562876">
        <w:rPr>
          <w:rFonts w:cs="Arial"/>
          <w:szCs w:val="20"/>
        </w:rPr>
        <w:t>,</w:t>
      </w:r>
      <w:r w:rsidRPr="00562876">
        <w:rPr>
          <w:rFonts w:cs="Arial"/>
          <w:szCs w:val="20"/>
        </w:rPr>
        <w:t xml:space="preserve"> ali </w:t>
      </w:r>
      <w:r w:rsidR="00251557" w:rsidRPr="00562876">
        <w:rPr>
          <w:rFonts w:cs="Arial"/>
          <w:szCs w:val="20"/>
        </w:rPr>
        <w:t>če</w:t>
      </w:r>
      <w:r w:rsidRPr="00562876">
        <w:rPr>
          <w:rFonts w:cs="Arial"/>
          <w:szCs w:val="20"/>
        </w:rPr>
        <w:t xml:space="preserve"> zanj nima zagotovljenih sredstev</w:t>
      </w:r>
      <w:r w:rsidR="00E34DF9" w:rsidRPr="00562876">
        <w:rPr>
          <w:rFonts w:cs="Arial"/>
          <w:szCs w:val="20"/>
        </w:rPr>
        <w:t>,</w:t>
      </w:r>
      <w:r w:rsidRPr="00562876">
        <w:rPr>
          <w:rFonts w:cs="Arial"/>
          <w:szCs w:val="20"/>
        </w:rPr>
        <w:t xml:space="preserve"> ali </w:t>
      </w:r>
      <w:r w:rsidR="00251557" w:rsidRPr="00562876">
        <w:rPr>
          <w:rFonts w:cs="Arial"/>
          <w:szCs w:val="20"/>
        </w:rPr>
        <w:t>če</w:t>
      </w:r>
      <w:r w:rsidRPr="00562876">
        <w:rPr>
          <w:rFonts w:cs="Arial"/>
          <w:szCs w:val="20"/>
        </w:rPr>
        <w:t xml:space="preserve"> se pri naročniku pojavi utemeljen sum, da je bila ali bi lahko bila vsebina pogodbe posledica storjenega kaznivega dejanja</w:t>
      </w:r>
      <w:r w:rsidR="00251557" w:rsidRPr="00562876">
        <w:rPr>
          <w:rFonts w:cs="Arial"/>
          <w:szCs w:val="20"/>
        </w:rPr>
        <w:t>,</w:t>
      </w:r>
      <w:r w:rsidRPr="00562876">
        <w:rPr>
          <w:rFonts w:cs="Arial"/>
          <w:szCs w:val="20"/>
        </w:rPr>
        <w:t xml:space="preserve"> ali </w:t>
      </w:r>
      <w:r w:rsidR="00251557" w:rsidRPr="00562876">
        <w:rPr>
          <w:rFonts w:cs="Arial"/>
          <w:szCs w:val="20"/>
        </w:rPr>
        <w:t>če</w:t>
      </w:r>
      <w:r w:rsidRPr="00562876">
        <w:rPr>
          <w:rFonts w:cs="Arial"/>
          <w:szCs w:val="20"/>
        </w:rPr>
        <w:t xml:space="preserve">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sidRPr="00562876">
        <w:rPr>
          <w:rFonts w:cs="Arial"/>
          <w:szCs w:val="20"/>
        </w:rPr>
        <w:t xml:space="preserve">takoj </w:t>
      </w:r>
      <w:r w:rsidRPr="00562876">
        <w:rPr>
          <w:rFonts w:cs="Arial"/>
          <w:szCs w:val="20"/>
        </w:rPr>
        <w:t>pisno obvestil ponudnike</w:t>
      </w:r>
      <w:r w:rsidR="00ED17EE" w:rsidRPr="00562876">
        <w:rPr>
          <w:rFonts w:cs="Arial"/>
          <w:szCs w:val="20"/>
        </w:rPr>
        <w:t>, ki so predložili ponudbo</w:t>
      </w:r>
      <w:r w:rsidRPr="00562876">
        <w:rPr>
          <w:rFonts w:cs="Arial"/>
          <w:szCs w:val="20"/>
        </w:rPr>
        <w:t>.</w:t>
      </w:r>
    </w:p>
    <w:p w14:paraId="71E3F6AB" w14:textId="77777777" w:rsidR="00ED17EE" w:rsidRPr="00562876" w:rsidRDefault="00ED17EE" w:rsidP="00550352">
      <w:pPr>
        <w:spacing w:line="240" w:lineRule="atLeast"/>
        <w:rPr>
          <w:rFonts w:cs="Arial"/>
          <w:szCs w:val="20"/>
        </w:rPr>
      </w:pPr>
    </w:p>
    <w:p w14:paraId="06A42634" w14:textId="47259E5E" w:rsidR="00386096" w:rsidRPr="00562876" w:rsidRDefault="00E362EF" w:rsidP="00550352">
      <w:pPr>
        <w:spacing w:line="240" w:lineRule="atLeast"/>
        <w:rPr>
          <w:rFonts w:cs="Arial"/>
          <w:szCs w:val="20"/>
          <w:lang w:eastAsia="sl-SI"/>
        </w:rPr>
      </w:pPr>
      <w:r w:rsidRPr="00562876">
        <w:rPr>
          <w:rFonts w:cs="Arial"/>
          <w:szCs w:val="20"/>
          <w:lang w:eastAsia="sl-SI"/>
        </w:rPr>
        <w:t>Naročnik ne odgovarja za škodo, ki je ali bi iz gornjih razlogov utegnila nastati izbranemu ponudniku.</w:t>
      </w:r>
    </w:p>
    <w:p w14:paraId="76F4126F" w14:textId="77777777" w:rsidR="00074F75" w:rsidRPr="00470615" w:rsidRDefault="00074F75" w:rsidP="00550352">
      <w:pPr>
        <w:spacing w:line="240" w:lineRule="atLeast"/>
        <w:rPr>
          <w:rFonts w:cs="Arial"/>
          <w:color w:val="FF0000"/>
          <w:szCs w:val="20"/>
        </w:rPr>
      </w:pPr>
    </w:p>
    <w:p w14:paraId="4463DFD7" w14:textId="2E9E8DD2" w:rsidR="009139AC" w:rsidRPr="004C4FF6" w:rsidRDefault="00A40FF4" w:rsidP="00550352">
      <w:pPr>
        <w:pStyle w:val="Naslov1"/>
        <w:spacing w:line="240" w:lineRule="atLeast"/>
        <w:rPr>
          <w:rFonts w:cs="Arial"/>
          <w:sz w:val="20"/>
          <w:szCs w:val="20"/>
        </w:rPr>
      </w:pPr>
      <w:bookmarkStart w:id="97" w:name="_Toc230616763"/>
      <w:r w:rsidRPr="004C4FF6">
        <w:rPr>
          <w:rFonts w:cs="Arial"/>
          <w:sz w:val="20"/>
          <w:szCs w:val="20"/>
        </w:rPr>
        <w:t>POGODBA</w:t>
      </w:r>
      <w:bookmarkEnd w:id="97"/>
    </w:p>
    <w:p w14:paraId="468F19D1" w14:textId="77777777" w:rsidR="008E4247" w:rsidRPr="00470615" w:rsidRDefault="008E4247" w:rsidP="00550352">
      <w:pPr>
        <w:spacing w:line="240" w:lineRule="atLeast"/>
        <w:rPr>
          <w:rFonts w:cs="Arial"/>
          <w:color w:val="FF0000"/>
          <w:szCs w:val="20"/>
        </w:rPr>
      </w:pPr>
    </w:p>
    <w:p w14:paraId="198C09F1" w14:textId="77777777" w:rsidR="00A40FF4" w:rsidRPr="00562876" w:rsidRDefault="00A40FF4" w:rsidP="00550352">
      <w:pPr>
        <w:spacing w:line="240" w:lineRule="atLeast"/>
        <w:rPr>
          <w:rFonts w:cs="Arial"/>
          <w:szCs w:val="20"/>
        </w:rPr>
      </w:pPr>
      <w:r w:rsidRPr="00562876">
        <w:rPr>
          <w:rFonts w:cs="Arial"/>
          <w:szCs w:val="20"/>
        </w:rPr>
        <w:t>Naročnik bo z izbranim ponudnikom podpisal pogodbo. Pogodba bo praviloma podpisana elektronsko.</w:t>
      </w:r>
    </w:p>
    <w:p w14:paraId="2C662BC2" w14:textId="77777777" w:rsidR="00A40FF4" w:rsidRPr="00562876" w:rsidRDefault="00A40FF4" w:rsidP="00550352">
      <w:pPr>
        <w:spacing w:line="240" w:lineRule="atLeast"/>
        <w:rPr>
          <w:rFonts w:cs="Arial"/>
          <w:szCs w:val="20"/>
        </w:rPr>
      </w:pPr>
    </w:p>
    <w:p w14:paraId="66A976B5" w14:textId="77777777" w:rsidR="00A40FF4" w:rsidRPr="00562876" w:rsidRDefault="00A40FF4" w:rsidP="00550352">
      <w:pPr>
        <w:spacing w:line="240" w:lineRule="atLeast"/>
        <w:rPr>
          <w:rFonts w:cs="Arial"/>
          <w:szCs w:val="20"/>
        </w:rPr>
      </w:pPr>
      <w:r w:rsidRPr="00562876">
        <w:rPr>
          <w:rFonts w:cs="Arial"/>
          <w:szCs w:val="20"/>
        </w:rPr>
        <w:t>V skladu s šestim odstavkom 14. člena</w:t>
      </w:r>
      <w:r w:rsidRPr="00562876">
        <w:rPr>
          <w:rFonts w:cs="Arial"/>
          <w:szCs w:val="20"/>
          <w:lang w:eastAsia="sl-SI"/>
        </w:rPr>
        <w:t xml:space="preserve"> </w:t>
      </w:r>
      <w:proofErr w:type="spellStart"/>
      <w:r w:rsidRPr="00562876">
        <w:rPr>
          <w:rFonts w:cs="Arial"/>
          <w:szCs w:val="20"/>
          <w:lang w:eastAsia="sl-SI"/>
        </w:rPr>
        <w:t>ZIntPK</w:t>
      </w:r>
      <w:proofErr w:type="spellEnd"/>
      <w:r w:rsidRPr="00562876">
        <w:rPr>
          <w:rFonts w:cs="Arial"/>
          <w:szCs w:val="20"/>
          <w:lang w:eastAsia="sl-SI"/>
        </w:rPr>
        <w:t xml:space="preserve"> </w:t>
      </w:r>
      <w:r w:rsidRPr="00562876">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0E3BF7AA" w14:textId="77777777" w:rsidR="00A40FF4" w:rsidRPr="00562876" w:rsidRDefault="00A40FF4" w:rsidP="00550352">
      <w:pPr>
        <w:spacing w:line="240" w:lineRule="atLeast"/>
        <w:rPr>
          <w:rFonts w:cs="Arial"/>
          <w:szCs w:val="20"/>
        </w:rPr>
      </w:pPr>
    </w:p>
    <w:p w14:paraId="611D146B" w14:textId="2D32AC72" w:rsidR="00A40FF4" w:rsidRPr="00562876" w:rsidRDefault="00A40FF4" w:rsidP="00550352">
      <w:pPr>
        <w:spacing w:line="240" w:lineRule="atLeast"/>
        <w:rPr>
          <w:rFonts w:cs="Arial"/>
          <w:szCs w:val="20"/>
        </w:rPr>
      </w:pPr>
      <w:r w:rsidRPr="00562876">
        <w:rPr>
          <w:rFonts w:cs="Arial"/>
          <w:szCs w:val="20"/>
        </w:rPr>
        <w:t>Na poziv naročnika bo moral izbrani ponudnik v postopku javnega naročanja ali pri izvajanju javnega naročila, posredovati podatke o:</w:t>
      </w:r>
    </w:p>
    <w:p w14:paraId="33A5485B" w14:textId="77777777" w:rsidR="00A40FF4" w:rsidRPr="00562876" w:rsidRDefault="00A40FF4" w:rsidP="00550352">
      <w:pPr>
        <w:numPr>
          <w:ilvl w:val="0"/>
          <w:numId w:val="10"/>
        </w:numPr>
        <w:spacing w:line="240" w:lineRule="atLeast"/>
        <w:rPr>
          <w:rFonts w:cs="Arial"/>
          <w:szCs w:val="20"/>
        </w:rPr>
      </w:pPr>
      <w:r w:rsidRPr="00562876">
        <w:rPr>
          <w:rFonts w:cs="Arial"/>
          <w:szCs w:val="20"/>
        </w:rPr>
        <w:t xml:space="preserve">svojih ustanoviteljih, družbenikih, delničarjih, </w:t>
      </w:r>
      <w:proofErr w:type="spellStart"/>
      <w:r w:rsidRPr="00562876">
        <w:rPr>
          <w:rFonts w:cs="Arial"/>
          <w:szCs w:val="20"/>
        </w:rPr>
        <w:t>komanditistih</w:t>
      </w:r>
      <w:proofErr w:type="spellEnd"/>
      <w:r w:rsidRPr="00562876">
        <w:rPr>
          <w:rFonts w:cs="Arial"/>
          <w:szCs w:val="20"/>
        </w:rPr>
        <w:t xml:space="preserve"> ali drugih lastnikih in podatke o lastniških deležih navedenih oseb;</w:t>
      </w:r>
    </w:p>
    <w:p w14:paraId="66D58BB8" w14:textId="77777777" w:rsidR="00A40FF4" w:rsidRPr="00562876" w:rsidRDefault="00A40FF4" w:rsidP="00550352">
      <w:pPr>
        <w:numPr>
          <w:ilvl w:val="0"/>
          <w:numId w:val="10"/>
        </w:numPr>
        <w:tabs>
          <w:tab w:val="num" w:pos="709"/>
        </w:tabs>
        <w:spacing w:line="240" w:lineRule="atLeast"/>
        <w:rPr>
          <w:rFonts w:cs="Arial"/>
          <w:szCs w:val="20"/>
        </w:rPr>
      </w:pPr>
      <w:r w:rsidRPr="00562876">
        <w:rPr>
          <w:rFonts w:cs="Arial"/>
          <w:szCs w:val="20"/>
        </w:rPr>
        <w:t>gospodarskih subjektih, za katere se glede na določbe zakona, ki ureja gospodarske družbe, šteje, da so z njim povezane družbe.</w:t>
      </w:r>
    </w:p>
    <w:p w14:paraId="295E08AF" w14:textId="77777777" w:rsidR="00A40FF4" w:rsidRPr="00562876" w:rsidRDefault="00A40FF4" w:rsidP="00550352">
      <w:pPr>
        <w:spacing w:line="240" w:lineRule="atLeast"/>
        <w:ind w:left="720"/>
        <w:rPr>
          <w:rFonts w:cs="Arial"/>
          <w:szCs w:val="20"/>
        </w:rPr>
      </w:pPr>
    </w:p>
    <w:p w14:paraId="6A5AB55E" w14:textId="3EADBA0F" w:rsidR="00A40FF4" w:rsidRPr="00562876" w:rsidRDefault="00A40FF4" w:rsidP="00550352">
      <w:pPr>
        <w:spacing w:line="240" w:lineRule="atLeast"/>
        <w:rPr>
          <w:rFonts w:cs="Arial"/>
          <w:szCs w:val="20"/>
          <w:lang w:eastAsia="sl-SI"/>
        </w:rPr>
      </w:pPr>
      <w:r w:rsidRPr="00562876">
        <w:rPr>
          <w:rFonts w:cs="Arial"/>
          <w:szCs w:val="20"/>
          <w:lang w:eastAsia="sl-SI"/>
        </w:rPr>
        <w:t xml:space="preserve">Naročnik bo z izbranim gospodarskim subjektom sklenil pogodbo, razen če bodo obstajale okoliščine, ki jih določata 35. in 36. člen </w:t>
      </w:r>
      <w:proofErr w:type="spellStart"/>
      <w:r w:rsidRPr="00562876">
        <w:rPr>
          <w:rFonts w:cs="Arial"/>
          <w:szCs w:val="20"/>
          <w:lang w:eastAsia="sl-SI"/>
        </w:rPr>
        <w:t>ZIntPK</w:t>
      </w:r>
      <w:proofErr w:type="spellEnd"/>
      <w:r w:rsidRPr="00562876">
        <w:rPr>
          <w:rFonts w:cs="Arial"/>
          <w:szCs w:val="20"/>
          <w:lang w:eastAsia="sl-SI"/>
        </w:rPr>
        <w:t xml:space="preserve">, ki naročniku prepovedujejo poslovanje z izbranim gospodarskim subjektom. </w:t>
      </w:r>
    </w:p>
    <w:p w14:paraId="378DDCBE" w14:textId="77777777" w:rsidR="0086633F" w:rsidRPr="00562876" w:rsidRDefault="0086633F" w:rsidP="00550352">
      <w:pPr>
        <w:spacing w:line="240" w:lineRule="atLeast"/>
        <w:rPr>
          <w:rFonts w:cs="Arial"/>
          <w:szCs w:val="20"/>
          <w:lang w:eastAsia="sl-SI"/>
        </w:rPr>
      </w:pPr>
    </w:p>
    <w:p w14:paraId="34ECCEF6" w14:textId="77777777" w:rsidR="00A40FF4" w:rsidRPr="00562876" w:rsidRDefault="00A40FF4" w:rsidP="00550352">
      <w:pPr>
        <w:spacing w:line="240" w:lineRule="atLeast"/>
        <w:rPr>
          <w:rFonts w:eastAsia="Times New Roman" w:cs="Arial"/>
          <w:szCs w:val="20"/>
          <w:lang w:eastAsia="sl-SI"/>
        </w:rPr>
      </w:pPr>
      <w:r w:rsidRPr="00562876">
        <w:rPr>
          <w:rFonts w:eastAsia="Times New Roman" w:cs="Arial"/>
          <w:szCs w:val="20"/>
          <w:lang w:eastAsia="sl-SI"/>
        </w:rPr>
        <w:t>Z oddanim obrazcem »Izjava za ponudnika« ponudnik potrjuje, da sprejema vsebino vzorca pogodbe.</w:t>
      </w:r>
    </w:p>
    <w:p w14:paraId="6E1EC0C8" w14:textId="77777777" w:rsidR="00A40FF4" w:rsidRPr="00562876" w:rsidRDefault="00A40FF4" w:rsidP="00550352">
      <w:pPr>
        <w:spacing w:line="240" w:lineRule="atLeast"/>
        <w:rPr>
          <w:rFonts w:cs="Arial"/>
          <w:szCs w:val="20"/>
        </w:rPr>
      </w:pPr>
    </w:p>
    <w:p w14:paraId="2CD6A9B9" w14:textId="57A06BED" w:rsidR="00A40FF4" w:rsidRPr="004C4FF6" w:rsidRDefault="00A40FF4" w:rsidP="00550352">
      <w:pPr>
        <w:spacing w:line="240" w:lineRule="atLeast"/>
        <w:rPr>
          <w:rFonts w:cs="Arial"/>
          <w:szCs w:val="20"/>
        </w:rPr>
      </w:pPr>
      <w:r w:rsidRPr="004C4FF6">
        <w:rPr>
          <w:rFonts w:cs="Arial"/>
          <w:szCs w:val="20"/>
        </w:rPr>
        <w:t>Izbrani ponudnik mora podpisati pogodbo praviloma elektronsko in jo vrniti naročniku v roku treh delovnih dni od prejema s strani naročnika podpisane pogodbe.</w:t>
      </w:r>
    </w:p>
    <w:p w14:paraId="7279454D" w14:textId="77777777" w:rsidR="008B2C55" w:rsidRPr="00562876" w:rsidRDefault="008B2C55" w:rsidP="00550352">
      <w:pPr>
        <w:spacing w:line="240" w:lineRule="atLeast"/>
        <w:rPr>
          <w:rFonts w:cs="Arial"/>
          <w:szCs w:val="20"/>
        </w:rPr>
      </w:pPr>
    </w:p>
    <w:p w14:paraId="6EF8BBAF" w14:textId="77777777" w:rsidR="000745C5" w:rsidRPr="00470615" w:rsidRDefault="000745C5" w:rsidP="00550352">
      <w:pPr>
        <w:spacing w:line="240" w:lineRule="atLeast"/>
        <w:rPr>
          <w:rFonts w:cs="Arial"/>
          <w:color w:val="FF0000"/>
          <w:szCs w:val="20"/>
        </w:rPr>
      </w:pPr>
    </w:p>
    <w:p w14:paraId="26DA1128" w14:textId="77777777" w:rsidR="008B6487" w:rsidRPr="00562876" w:rsidRDefault="008B6487" w:rsidP="00550352">
      <w:pPr>
        <w:pStyle w:val="Naslov1"/>
        <w:spacing w:line="240" w:lineRule="atLeast"/>
        <w:rPr>
          <w:rFonts w:cs="Arial"/>
          <w:sz w:val="20"/>
          <w:szCs w:val="20"/>
        </w:rPr>
      </w:pPr>
      <w:bookmarkStart w:id="98" w:name="_Toc336851764"/>
      <w:bookmarkStart w:id="99" w:name="_Toc336851812"/>
      <w:bookmarkStart w:id="100" w:name="_Toc230616764"/>
      <w:r w:rsidRPr="00562876">
        <w:rPr>
          <w:rFonts w:cs="Arial"/>
          <w:sz w:val="20"/>
          <w:szCs w:val="20"/>
        </w:rPr>
        <w:t>pravno varstvo</w:t>
      </w:r>
      <w:bookmarkEnd w:id="98"/>
      <w:bookmarkEnd w:id="99"/>
      <w:bookmarkEnd w:id="100"/>
    </w:p>
    <w:p w14:paraId="16D0E1DB" w14:textId="77777777" w:rsidR="008E4247" w:rsidRPr="00562876" w:rsidRDefault="008E4247" w:rsidP="00550352">
      <w:pPr>
        <w:spacing w:line="240" w:lineRule="atLeast"/>
        <w:rPr>
          <w:rFonts w:cs="Arial"/>
          <w:szCs w:val="20"/>
        </w:rPr>
      </w:pPr>
    </w:p>
    <w:p w14:paraId="579B1380" w14:textId="71D77F55" w:rsidR="008E2982" w:rsidRPr="00562876" w:rsidRDefault="008E2982" w:rsidP="00550352">
      <w:pPr>
        <w:spacing w:line="240" w:lineRule="atLeast"/>
        <w:rPr>
          <w:rFonts w:cs="Arial"/>
          <w:szCs w:val="20"/>
        </w:rPr>
      </w:pPr>
      <w:r w:rsidRPr="00562876">
        <w:rPr>
          <w:rFonts w:cs="Arial"/>
          <w:szCs w:val="20"/>
        </w:rPr>
        <w:t>Zahtevek za revizijo, ki se nanaša na vsebino objave in/ali dokumentacijo</w:t>
      </w:r>
      <w:r w:rsidR="009204C8" w:rsidRPr="00562876">
        <w:rPr>
          <w:rFonts w:cs="Arial"/>
          <w:szCs w:val="20"/>
        </w:rPr>
        <w:t xml:space="preserve"> v zvezi z oddajo javnega naročila</w:t>
      </w:r>
      <w:r w:rsidRPr="00562876">
        <w:rPr>
          <w:rFonts w:cs="Arial"/>
          <w:szCs w:val="20"/>
        </w:rPr>
        <w:t>, se, razen v primeru iz drugega odstavka 25. člena Zakona o pravnem varstvu v postopkih javnega naročanja (Uradni list RS, št. 43/11, 60/11-ZTP-D, 63/13, 90/14 – ZDU-1I</w:t>
      </w:r>
      <w:r w:rsidR="00881FB1" w:rsidRPr="00562876">
        <w:rPr>
          <w:rFonts w:cs="Arial"/>
          <w:szCs w:val="20"/>
        </w:rPr>
        <w:t xml:space="preserve">, </w:t>
      </w:r>
      <w:r w:rsidRPr="00562876">
        <w:rPr>
          <w:rFonts w:cs="Arial"/>
          <w:szCs w:val="20"/>
        </w:rPr>
        <w:t>60/17</w:t>
      </w:r>
      <w:r w:rsidR="00881FB1" w:rsidRPr="00562876">
        <w:rPr>
          <w:rFonts w:cs="Arial"/>
          <w:szCs w:val="20"/>
        </w:rPr>
        <w:t xml:space="preserve"> in 72/19</w:t>
      </w:r>
      <w:r w:rsidRPr="00562876">
        <w:rPr>
          <w:rFonts w:cs="Arial"/>
          <w:szCs w:val="20"/>
        </w:rPr>
        <w:t>), lahko vloži v desetih delovnih dneh od dneva objave obvestila o javnem naročilu. Kadar naročnik spremeni ali dopolni navedbe v objavi ali v dokumentaciji</w:t>
      </w:r>
      <w:r w:rsidR="009204C8" w:rsidRPr="00562876">
        <w:rPr>
          <w:rFonts w:cs="Arial"/>
          <w:szCs w:val="20"/>
        </w:rPr>
        <w:t xml:space="preserve"> v zvezi z oddajo javnega naročila</w:t>
      </w:r>
      <w:r w:rsidRPr="00562876">
        <w:rPr>
          <w:rFonts w:cs="Arial"/>
          <w:szCs w:val="20"/>
        </w:rPr>
        <w:t>, se lahko zahtevek za revizijo, ki se nanaša na spremenjeno, dopolnjeno ali pojasnjeno vsebino objave ali dokumentacije</w:t>
      </w:r>
      <w:r w:rsidR="009204C8" w:rsidRPr="00562876">
        <w:rPr>
          <w:rFonts w:cs="Arial"/>
          <w:szCs w:val="20"/>
        </w:rPr>
        <w:t xml:space="preserve"> v zvezi z oddajo javnega naročila</w:t>
      </w:r>
      <w:r w:rsidRPr="00562876">
        <w:rPr>
          <w:rFonts w:cs="Arial"/>
          <w:szCs w:val="20"/>
        </w:rPr>
        <w:t xml:space="preserve"> ali z njim neposredno povezano navedbo v prvotni objavi ali dokumentaciji</w:t>
      </w:r>
      <w:r w:rsidR="009204C8" w:rsidRPr="00562876">
        <w:rPr>
          <w:rFonts w:cs="Arial"/>
          <w:szCs w:val="20"/>
        </w:rPr>
        <w:t xml:space="preserve"> v zvezi z oddajo javnega naročila</w:t>
      </w:r>
      <w:r w:rsidRPr="00562876">
        <w:rPr>
          <w:rFonts w:cs="Arial"/>
          <w:szCs w:val="20"/>
        </w:rPr>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7347F362" w14:textId="77777777" w:rsidR="008E2982" w:rsidRPr="00562876" w:rsidRDefault="008E2982" w:rsidP="00550352">
      <w:pPr>
        <w:spacing w:line="240" w:lineRule="atLeast"/>
        <w:rPr>
          <w:rFonts w:cs="Arial"/>
          <w:szCs w:val="20"/>
        </w:rPr>
      </w:pPr>
    </w:p>
    <w:p w14:paraId="53A823CD" w14:textId="14C0DF76" w:rsidR="008E2982" w:rsidRPr="00562876" w:rsidRDefault="008E2982" w:rsidP="00550352">
      <w:pPr>
        <w:spacing w:line="240" w:lineRule="atLeast"/>
        <w:rPr>
          <w:rFonts w:cs="Arial"/>
          <w:szCs w:val="20"/>
        </w:rPr>
      </w:pPr>
      <w:r w:rsidRPr="00562876">
        <w:rPr>
          <w:rFonts w:cs="Arial"/>
          <w:szCs w:val="20"/>
        </w:rPr>
        <w:t xml:space="preserve">Takso v višini </w:t>
      </w:r>
      <w:r w:rsidR="00D272B8" w:rsidRPr="00562876">
        <w:rPr>
          <w:rFonts w:cs="Arial"/>
          <w:szCs w:val="20"/>
        </w:rPr>
        <w:t>2</w:t>
      </w:r>
      <w:r w:rsidRPr="00562876">
        <w:rPr>
          <w:rFonts w:cs="Arial"/>
          <w:szCs w:val="20"/>
        </w:rPr>
        <w:t xml:space="preserve">.000,00 EUR, mora vlagatelj plačati na transakcijski račun </w:t>
      </w:r>
      <w:r w:rsidR="00FA31F1" w:rsidRPr="00562876">
        <w:rPr>
          <w:rFonts w:cs="Arial"/>
          <w:szCs w:val="20"/>
        </w:rPr>
        <w:t xml:space="preserve">Ministrstva za finance, številka </w:t>
      </w:r>
      <w:r w:rsidRPr="00562876">
        <w:rPr>
          <w:rFonts w:cs="Arial"/>
          <w:szCs w:val="20"/>
        </w:rPr>
        <w:t>SI56 0110 0100 0358 802, odprt pri Banki Slovenije, Slovenska cesta 35, 1000 Ljubljana, Slovenija, SWIFT KODA: BS LJ SI 2X; IBAN:SI56011001000358802 – taksa za postopek revizije javnega naročanja.</w:t>
      </w:r>
      <w:r w:rsidR="00882C43" w:rsidRPr="00562876">
        <w:rPr>
          <w:rFonts w:cs="Arial"/>
          <w:szCs w:val="20"/>
        </w:rPr>
        <w:t xml:space="preserve"> </w:t>
      </w:r>
      <w:r w:rsidR="002D6AB6" w:rsidRPr="00562876">
        <w:rPr>
          <w:rFonts w:cs="Arial"/>
          <w:szCs w:val="20"/>
        </w:rPr>
        <w:t xml:space="preserve">Zahtevek za revizijo se vloži prek portala </w:t>
      </w:r>
      <w:proofErr w:type="spellStart"/>
      <w:r w:rsidR="002D6AB6" w:rsidRPr="00562876">
        <w:rPr>
          <w:rFonts w:cs="Arial"/>
          <w:szCs w:val="20"/>
        </w:rPr>
        <w:t>eRevizija</w:t>
      </w:r>
      <w:proofErr w:type="spellEnd"/>
      <w:r w:rsidR="00AE6751" w:rsidRPr="00562876">
        <w:rPr>
          <w:rFonts w:cs="Arial"/>
          <w:szCs w:val="20"/>
        </w:rPr>
        <w:t>.</w:t>
      </w:r>
    </w:p>
    <w:p w14:paraId="7472493C" w14:textId="50FEC524" w:rsidR="008E2982" w:rsidRPr="00562876" w:rsidRDefault="008E2982" w:rsidP="00550352">
      <w:pPr>
        <w:spacing w:line="240" w:lineRule="atLeast"/>
        <w:rPr>
          <w:rFonts w:cs="Arial"/>
          <w:szCs w:val="20"/>
        </w:rPr>
      </w:pPr>
    </w:p>
    <w:p w14:paraId="58DDE199" w14:textId="53249D85" w:rsidR="0037470D" w:rsidRPr="00562876" w:rsidRDefault="0037470D" w:rsidP="00550352">
      <w:pPr>
        <w:spacing w:line="240" w:lineRule="atLeast"/>
        <w:rPr>
          <w:rFonts w:cs="Arial"/>
          <w:szCs w:val="20"/>
        </w:rPr>
      </w:pPr>
    </w:p>
    <w:p w14:paraId="7899C202" w14:textId="77777777" w:rsidR="008B2C55" w:rsidRPr="00562876" w:rsidRDefault="008B2C55" w:rsidP="00550352">
      <w:pPr>
        <w:spacing w:line="240" w:lineRule="atLeast"/>
        <w:rPr>
          <w:rFonts w:cs="Arial"/>
          <w:szCs w:val="20"/>
        </w:rPr>
      </w:pPr>
    </w:p>
    <w:p w14:paraId="3EBBE995" w14:textId="7FCAB0EB" w:rsidR="0037470D" w:rsidRPr="00562876" w:rsidRDefault="0037470D" w:rsidP="00550352">
      <w:pPr>
        <w:spacing w:line="240" w:lineRule="atLeast"/>
        <w:rPr>
          <w:rFonts w:cs="Arial"/>
          <w:szCs w:val="20"/>
        </w:rPr>
      </w:pPr>
      <w:r w:rsidRPr="00562876">
        <w:rPr>
          <w:rFonts w:cs="Arial"/>
          <w:szCs w:val="20"/>
        </w:rPr>
        <w:t xml:space="preserve">                                                                                                    </w:t>
      </w:r>
      <w:r w:rsidR="005F1052" w:rsidRPr="00562876">
        <w:rPr>
          <w:rFonts w:cs="Arial"/>
          <w:szCs w:val="20"/>
        </w:rPr>
        <w:t>mag</w:t>
      </w:r>
      <w:r w:rsidRPr="00562876">
        <w:rPr>
          <w:rFonts w:cs="Arial"/>
          <w:szCs w:val="20"/>
        </w:rPr>
        <w:t xml:space="preserve">. </w:t>
      </w:r>
      <w:r w:rsidR="005F1052" w:rsidRPr="00562876">
        <w:rPr>
          <w:rFonts w:cs="Arial"/>
          <w:szCs w:val="20"/>
        </w:rPr>
        <w:t>Ksenija Klampfer</w:t>
      </w:r>
    </w:p>
    <w:p w14:paraId="3CA07CDD" w14:textId="1DF23117" w:rsidR="0037470D" w:rsidRPr="00562876" w:rsidRDefault="0037470D" w:rsidP="00550352">
      <w:pPr>
        <w:spacing w:line="240" w:lineRule="atLeast"/>
        <w:jc w:val="center"/>
        <w:rPr>
          <w:rFonts w:cs="Arial"/>
          <w:szCs w:val="20"/>
        </w:rPr>
      </w:pPr>
      <w:r w:rsidRPr="00562876">
        <w:rPr>
          <w:rFonts w:cs="Arial"/>
          <w:szCs w:val="20"/>
        </w:rPr>
        <w:t xml:space="preserve">                                                                   </w:t>
      </w:r>
      <w:r w:rsidR="00CD352E" w:rsidRPr="00562876">
        <w:rPr>
          <w:rFonts w:cs="Arial"/>
          <w:szCs w:val="20"/>
        </w:rPr>
        <w:t xml:space="preserve">    </w:t>
      </w:r>
      <w:r w:rsidRPr="00562876">
        <w:rPr>
          <w:rFonts w:cs="Arial"/>
          <w:szCs w:val="20"/>
        </w:rPr>
        <w:t>ministrica</w:t>
      </w:r>
    </w:p>
    <w:p w14:paraId="2AAEEF5A" w14:textId="142115E8" w:rsidR="009E32BE" w:rsidRPr="00470615" w:rsidRDefault="009E32BE" w:rsidP="00550352">
      <w:pPr>
        <w:spacing w:line="240" w:lineRule="atLeast"/>
        <w:rPr>
          <w:rFonts w:cs="Arial"/>
          <w:color w:val="FF0000"/>
          <w:szCs w:val="20"/>
        </w:rPr>
      </w:pPr>
    </w:p>
    <w:sectPr w:rsidR="009E32BE" w:rsidRPr="00470615" w:rsidSect="0025737A">
      <w:headerReference w:type="default" r:id="rId16"/>
      <w:footerReference w:type="default" r:id="rId17"/>
      <w:headerReference w:type="first" r:id="rId18"/>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FDE8B" w14:textId="77777777" w:rsidR="00E90D12" w:rsidRDefault="00E90D12" w:rsidP="00107834">
      <w:pPr>
        <w:spacing w:line="240" w:lineRule="auto"/>
      </w:pPr>
      <w:r>
        <w:separator/>
      </w:r>
    </w:p>
  </w:endnote>
  <w:endnote w:type="continuationSeparator" w:id="0">
    <w:p w14:paraId="7707C3A9" w14:textId="77777777" w:rsidR="00E90D12" w:rsidRDefault="00E90D1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MT">
    <w:altName w:val="Klee One"/>
    <w:panose1 w:val="00000000000000000000"/>
    <w:charset w:val="80"/>
    <w:family w:val="auto"/>
    <w:notTrueType/>
    <w:pitch w:val="default"/>
    <w:sig w:usb0="00000001" w:usb1="08070000" w:usb2="00000010" w:usb3="00000000" w:csb0="00020000"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73529" w14:textId="21838DF9" w:rsidR="00D564B6" w:rsidRPr="00D564B6" w:rsidRDefault="00D564B6" w:rsidP="00D564B6">
    <w:pPr>
      <w:pStyle w:val="Noga"/>
      <w:pBdr>
        <w:top w:val="single" w:sz="4" w:space="1" w:color="auto"/>
      </w:pBdr>
      <w:rPr>
        <w:sz w:val="16"/>
        <w:szCs w:val="16"/>
      </w:rPr>
    </w:pPr>
    <w:r w:rsidRPr="00D564B6">
      <w:rPr>
        <w:sz w:val="16"/>
        <w:szCs w:val="16"/>
      </w:rPr>
      <w:t>JN-</w:t>
    </w:r>
    <w:r w:rsidR="00E36CE2">
      <w:rPr>
        <w:sz w:val="16"/>
        <w:szCs w:val="16"/>
      </w:rPr>
      <w:t>1</w:t>
    </w:r>
    <w:r w:rsidRPr="00D564B6">
      <w:rPr>
        <w:sz w:val="16"/>
        <w:szCs w:val="16"/>
      </w:rPr>
      <w:t>/202</w:t>
    </w:r>
    <w:r w:rsidR="00FB661B">
      <w:rPr>
        <w:sz w:val="16"/>
        <w:szCs w:val="16"/>
      </w:rPr>
      <w:t>6</w:t>
    </w:r>
  </w:p>
  <w:p w14:paraId="729BDB59" w14:textId="32AFCF70" w:rsidR="00D355E2" w:rsidRPr="00773F8C" w:rsidRDefault="00D355E2" w:rsidP="003C5714">
    <w:pPr>
      <w:pStyle w:val="Noga"/>
      <w:pBdr>
        <w:top w:val="single" w:sz="4" w:space="1" w:color="auto"/>
      </w:pBdr>
      <w:rPr>
        <w:sz w:val="16"/>
        <w:szCs w:val="16"/>
      </w:rPr>
    </w:pP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12</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15</w:t>
    </w:r>
    <w:r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AD486" w14:textId="77777777" w:rsidR="00E90D12" w:rsidRDefault="00E90D12" w:rsidP="00107834">
      <w:pPr>
        <w:spacing w:line="240" w:lineRule="auto"/>
      </w:pPr>
      <w:r>
        <w:separator/>
      </w:r>
    </w:p>
  </w:footnote>
  <w:footnote w:type="continuationSeparator" w:id="0">
    <w:p w14:paraId="13327F76" w14:textId="77777777" w:rsidR="00E90D12" w:rsidRDefault="00E90D12" w:rsidP="00107834">
      <w:pPr>
        <w:spacing w:line="240" w:lineRule="auto"/>
      </w:pPr>
      <w:r>
        <w:continuationSeparator/>
      </w:r>
    </w:p>
  </w:footnote>
  <w:footnote w:id="1">
    <w:p w14:paraId="0431FFDF" w14:textId="77777777" w:rsidR="00D355E2" w:rsidRDefault="00D355E2"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9D59" w14:textId="06FE2EB9" w:rsidR="00D355E2" w:rsidRPr="00122D3B" w:rsidRDefault="00D355E2" w:rsidP="00122D3B">
    <w:pPr>
      <w:pStyle w:val="Glava"/>
      <w:pBdr>
        <w:bottom w:val="single" w:sz="4" w:space="1" w:color="auto"/>
      </w:pBdr>
      <w:rPr>
        <w:sz w:val="16"/>
        <w:szCs w:val="16"/>
      </w:rPr>
    </w:pPr>
    <w:r>
      <w:rPr>
        <w:sz w:val="16"/>
        <w:szCs w:val="16"/>
      </w:rPr>
      <w:t>Navodil</w:t>
    </w:r>
    <w:r w:rsidR="000B2351">
      <w:rPr>
        <w:sz w:val="16"/>
        <w:szCs w:val="16"/>
      </w:rPr>
      <w:t>a</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233EE" w14:textId="0C55B4C3" w:rsidR="00CC742F" w:rsidRDefault="00B7133D" w:rsidP="0032480A">
    <w:pPr>
      <w:tabs>
        <w:tab w:val="left" w:pos="2520"/>
      </w:tabs>
      <w:autoSpaceDE w:val="0"/>
      <w:adjustRightInd w:val="0"/>
    </w:pPr>
    <w:r>
      <w:rPr>
        <w:rFonts w:ascii="Republika" w:hAnsi="Republika"/>
        <w:b/>
        <w:caps/>
        <w:noProof/>
        <w:szCs w:val="20"/>
        <w:lang w:val="it-IT"/>
      </w:rPr>
      <w:drawing>
        <wp:anchor distT="0" distB="0" distL="114300" distR="114300" simplePos="0" relativeHeight="251658242" behindDoc="0" locked="0" layoutInCell="1" allowOverlap="1" wp14:anchorId="228C8923" wp14:editId="00E17D37">
          <wp:simplePos x="0" y="0"/>
          <wp:positionH relativeFrom="column">
            <wp:posOffset>1118895</wp:posOffset>
          </wp:positionH>
          <wp:positionV relativeFrom="paragraph">
            <wp:posOffset>124460</wp:posOffset>
          </wp:positionV>
          <wp:extent cx="2048510" cy="494030"/>
          <wp:effectExtent l="0" t="0" r="0" b="1270"/>
          <wp:wrapThrough wrapText="bothSides">
            <wp:wrapPolygon edited="0">
              <wp:start x="0" y="0"/>
              <wp:lineTo x="0" y="20823"/>
              <wp:lineTo x="7834" y="20823"/>
              <wp:lineTo x="14061" y="20823"/>
              <wp:lineTo x="19886" y="17491"/>
              <wp:lineTo x="19886" y="7496"/>
              <wp:lineTo x="15467" y="2499"/>
              <wp:lineTo x="7834" y="0"/>
              <wp:lineTo x="0" y="0"/>
            </wp:wrapPolygon>
          </wp:wrapThrough>
          <wp:docPr id="1082830246" name="Slika 2" descr="Slika, ki vsebuje besede posnetek zaslona, električno modra, pisava, maroška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30246" name="Slika 2" descr="Slika, ki vsebuje besede posnetek zaslona, električno modra, pisava, maroška modr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8510" cy="494030"/>
                  </a:xfrm>
                  <a:prstGeom prst="rect">
                    <a:avLst/>
                  </a:prstGeom>
                  <a:noFill/>
                </pic:spPr>
              </pic:pic>
            </a:graphicData>
          </a:graphic>
        </wp:anchor>
      </w:drawing>
    </w:r>
    <w:r w:rsidR="00E36CE2">
      <w:rPr>
        <w:rFonts w:ascii="Republika" w:hAnsi="Republika"/>
        <w:noProof/>
        <w:szCs w:val="20"/>
        <w:lang w:val="it-IT"/>
      </w:rPr>
      <w:drawing>
        <wp:anchor distT="0" distB="0" distL="114300" distR="114300" simplePos="0" relativeHeight="251658241" behindDoc="0" locked="0" layoutInCell="1" allowOverlap="1" wp14:anchorId="012E6DFE" wp14:editId="591F270E">
          <wp:simplePos x="0" y="0"/>
          <wp:positionH relativeFrom="column">
            <wp:posOffset>0</wp:posOffset>
          </wp:positionH>
          <wp:positionV relativeFrom="paragraph">
            <wp:posOffset>160020</wp:posOffset>
          </wp:positionV>
          <wp:extent cx="1012190" cy="506095"/>
          <wp:effectExtent l="0" t="0" r="0" b="8255"/>
          <wp:wrapThrough wrapText="bothSides">
            <wp:wrapPolygon edited="0">
              <wp:start x="0" y="0"/>
              <wp:lineTo x="0" y="19513"/>
              <wp:lineTo x="17074" y="21139"/>
              <wp:lineTo x="21139" y="21139"/>
              <wp:lineTo x="21139" y="13009"/>
              <wp:lineTo x="19513" y="0"/>
              <wp:lineTo x="0" y="0"/>
            </wp:wrapPolygon>
          </wp:wrapThrough>
          <wp:docPr id="1337951948" name="Slika 1" descr="Slika, ki vsebuje besede pisava, besedilo, posnetek zaslona, zele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951948" name="Slika 1" descr="Slika, ki vsebuje besede pisava, besedilo, posnetek zaslona, zelen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2190" cy="506095"/>
                  </a:xfrm>
                  <a:prstGeom prst="rect">
                    <a:avLst/>
                  </a:prstGeom>
                  <a:noFill/>
                </pic:spPr>
              </pic:pic>
            </a:graphicData>
          </a:graphic>
        </wp:anchor>
      </w:drawing>
    </w:r>
  </w:p>
  <w:p w14:paraId="1BABBFC0" w14:textId="5279238D" w:rsidR="00CC742F" w:rsidRDefault="00CC742F" w:rsidP="0032480A">
    <w:pPr>
      <w:tabs>
        <w:tab w:val="left" w:pos="2520"/>
      </w:tabs>
      <w:autoSpaceDE w:val="0"/>
      <w:adjustRightInd w:val="0"/>
    </w:pPr>
  </w:p>
  <w:p w14:paraId="3AEBD42B" w14:textId="77777777" w:rsidR="00E36CE2" w:rsidRDefault="00E36CE2" w:rsidP="0032480A">
    <w:pPr>
      <w:tabs>
        <w:tab w:val="left" w:pos="2520"/>
      </w:tabs>
      <w:autoSpaceDE w:val="0"/>
      <w:adjustRightInd w:val="0"/>
    </w:pPr>
  </w:p>
  <w:p w14:paraId="5DC8A76B" w14:textId="77777777" w:rsidR="00E36CE2" w:rsidRDefault="00E36CE2" w:rsidP="0032480A">
    <w:pPr>
      <w:tabs>
        <w:tab w:val="left" w:pos="2520"/>
      </w:tabs>
      <w:autoSpaceDE w:val="0"/>
      <w:adjustRightInd w:val="0"/>
    </w:pPr>
  </w:p>
  <w:p w14:paraId="1AF0F7C5" w14:textId="42C40336" w:rsidR="00CC742F" w:rsidRDefault="00CC742F" w:rsidP="0032480A">
    <w:pPr>
      <w:tabs>
        <w:tab w:val="left" w:pos="2520"/>
      </w:tabs>
      <w:autoSpaceDE w:val="0"/>
      <w:adjustRightInd w:val="0"/>
    </w:pPr>
  </w:p>
  <w:p w14:paraId="5B0BAF3F" w14:textId="42DE3676" w:rsidR="0032480A" w:rsidRPr="00BE7E66" w:rsidRDefault="0032480A" w:rsidP="0032480A">
    <w:pPr>
      <w:tabs>
        <w:tab w:val="left" w:pos="2520"/>
      </w:tabs>
      <w:autoSpaceDE w:val="0"/>
      <w:adjustRightInd w:val="0"/>
      <w:rPr>
        <w:rFonts w:ascii="Republika" w:hAnsi="Republika"/>
        <w:i/>
        <w:iCs/>
        <w:szCs w:val="20"/>
      </w:rPr>
    </w:pPr>
    <w:bookmarkStart w:id="101" w:name="_Hlk190086239"/>
    <w:r w:rsidRPr="00BE7E66">
      <w:rPr>
        <w:rFonts w:ascii="Republika" w:hAnsi="Republika"/>
        <w:i/>
        <w:iCs/>
        <w:noProof/>
        <w:szCs w:val="20"/>
      </w:rPr>
      <w:drawing>
        <wp:anchor distT="0" distB="0" distL="114300" distR="114300" simplePos="0" relativeHeight="251658240" behindDoc="0" locked="0" layoutInCell="1" allowOverlap="1" wp14:anchorId="08B8B048" wp14:editId="27CE848B">
          <wp:simplePos x="0" y="0"/>
          <wp:positionH relativeFrom="margin">
            <wp:posOffset>0</wp:posOffset>
          </wp:positionH>
          <wp:positionV relativeFrom="paragraph">
            <wp:posOffset>6350</wp:posOffset>
          </wp:positionV>
          <wp:extent cx="255600" cy="298800"/>
          <wp:effectExtent l="0" t="0" r="0" b="6350"/>
          <wp:wrapSquare wrapText="bothSides"/>
          <wp:docPr id="628415608" name="Slika 628415608"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5600" cy="29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E7E66">
      <w:rPr>
        <w:rFonts w:ascii="Republika" w:hAnsi="Republika"/>
        <w:iCs/>
        <w:szCs w:val="20"/>
      </w:rPr>
      <w:t>REPUBLIKA SLOVENIJA</w:t>
    </w:r>
  </w:p>
  <w:p w14:paraId="6A4EF9E6" w14:textId="7F156F5C" w:rsidR="0032480A" w:rsidRPr="00466F4C" w:rsidRDefault="0032480A" w:rsidP="0032480A">
    <w:pPr>
      <w:pStyle w:val="Glava"/>
      <w:tabs>
        <w:tab w:val="clear" w:pos="9072"/>
        <w:tab w:val="left" w:pos="5112"/>
        <w:tab w:val="left" w:pos="5494"/>
      </w:tabs>
      <w:spacing w:after="240" w:line="240" w:lineRule="exact"/>
      <w:rPr>
        <w:rFonts w:ascii="Republika" w:hAnsi="Republika"/>
        <w:b/>
        <w:i/>
        <w:iCs/>
        <w:caps/>
        <w:szCs w:val="20"/>
      </w:rPr>
    </w:pPr>
    <w:bookmarkStart w:id="102" w:name="_Hlk203739263"/>
    <w:r w:rsidRPr="00BE7E66">
      <w:rPr>
        <w:rFonts w:ascii="Republika" w:hAnsi="Republika"/>
        <w:b/>
        <w:iCs/>
        <w:caps/>
        <w:szCs w:val="20"/>
      </w:rPr>
      <w:t>ministrstvo za DIGITALNO PREOBRAZBO</w:t>
    </w:r>
    <w:r>
      <w:rPr>
        <w:rFonts w:ascii="Republika" w:hAnsi="Republika"/>
        <w:b/>
        <w:iCs/>
        <w:caps/>
        <w:szCs w:val="20"/>
      </w:rPr>
      <w:t xml:space="preserve"> </w:t>
    </w:r>
    <w:bookmarkEnd w:id="102"/>
    <w:r w:rsidRPr="007E5F66">
      <w:rPr>
        <w:rFonts w:cs="Arial"/>
        <w:iCs/>
        <w:noProof/>
        <w:sz w:val="16"/>
        <w:szCs w:val="16"/>
        <w:lang w:val="it-IT"/>
      </w:rPr>
      <w:tab/>
    </w:r>
    <w:r w:rsidRPr="007E5F66">
      <w:rPr>
        <w:rFonts w:cs="Arial"/>
        <w:iCs/>
        <w:noProof/>
        <w:sz w:val="16"/>
        <w:szCs w:val="16"/>
        <w:lang w:val="it-IT"/>
      </w:rPr>
      <w:tab/>
    </w:r>
    <w:r>
      <w:rPr>
        <w:rFonts w:cs="Arial"/>
        <w:iCs/>
        <w:noProof/>
        <w:sz w:val="16"/>
        <w:szCs w:val="16"/>
        <w:lang w:val="it-IT"/>
      </w:rPr>
      <w:tab/>
    </w:r>
  </w:p>
  <w:tbl>
    <w:tblPr>
      <w:tblStyle w:val="Tabelamre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9"/>
      <w:gridCol w:w="3606"/>
    </w:tblGrid>
    <w:tr w:rsidR="0032480A" w14:paraId="551659B0" w14:textId="77777777" w:rsidTr="0058740D">
      <w:tc>
        <w:tcPr>
          <w:tcW w:w="5245" w:type="dxa"/>
        </w:tcPr>
        <w:p w14:paraId="72D5C99D" w14:textId="638A8B9E" w:rsidR="0032480A" w:rsidRPr="007E5F66" w:rsidRDefault="0032480A" w:rsidP="0032480A">
          <w:pPr>
            <w:pStyle w:val="Glava"/>
            <w:ind w:left="-114"/>
            <w:rPr>
              <w:rFonts w:cs="Arial"/>
              <w:iCs/>
              <w:noProof/>
              <w:sz w:val="16"/>
              <w:szCs w:val="16"/>
              <w:lang w:val="it-IT"/>
            </w:rPr>
          </w:pPr>
          <w:bookmarkStart w:id="103" w:name="_Hlk203739274"/>
          <w:r w:rsidRPr="00BE7E66">
            <w:rPr>
              <w:rFonts w:cs="Arial"/>
              <w:iCs/>
              <w:sz w:val="16"/>
            </w:rPr>
            <w:t>Davčna ulica 1, 1000 Ljubljana</w:t>
          </w:r>
          <w:bookmarkEnd w:id="103"/>
          <w:r>
            <w:rPr>
              <w:rFonts w:cs="Arial"/>
              <w:iCs/>
              <w:sz w:val="16"/>
            </w:rPr>
            <w:t>, Slovenija</w:t>
          </w:r>
          <w:r>
            <w:rPr>
              <w:rFonts w:cs="Arial"/>
              <w:iCs/>
              <w:noProof/>
              <w:szCs w:val="27"/>
              <w:lang w:val="it-IT"/>
            </w:rPr>
            <w:t xml:space="preserve">         </w:t>
          </w:r>
        </w:p>
        <w:p w14:paraId="0EA47CCE" w14:textId="7DA4E835" w:rsidR="0032480A" w:rsidRDefault="0032480A" w:rsidP="0032480A">
          <w:pPr>
            <w:pStyle w:val="Glava"/>
            <w:tabs>
              <w:tab w:val="left" w:pos="7655"/>
            </w:tabs>
            <w:ind w:right="2811"/>
            <w:rPr>
              <w:rFonts w:cs="Arial"/>
              <w:iCs/>
              <w:noProof/>
              <w:sz w:val="16"/>
              <w:szCs w:val="16"/>
              <w:lang w:val="it-IT"/>
            </w:rPr>
          </w:pPr>
        </w:p>
      </w:tc>
      <w:tc>
        <w:tcPr>
          <w:tcW w:w="3794" w:type="dxa"/>
        </w:tcPr>
        <w:p w14:paraId="5754AC8C" w14:textId="36D97064" w:rsidR="0032480A" w:rsidRDefault="0032480A" w:rsidP="0032480A">
          <w:pPr>
            <w:pStyle w:val="Glava"/>
            <w:tabs>
              <w:tab w:val="left" w:pos="7655"/>
            </w:tabs>
            <w:rPr>
              <w:rFonts w:cs="Arial"/>
              <w:iCs/>
              <w:noProof/>
              <w:sz w:val="16"/>
              <w:szCs w:val="16"/>
              <w:lang w:val="it-IT"/>
            </w:rPr>
          </w:pPr>
          <w:r w:rsidRPr="007E5F66">
            <w:rPr>
              <w:rFonts w:cs="Arial"/>
              <w:iCs/>
              <w:noProof/>
              <w:sz w:val="16"/>
              <w:szCs w:val="16"/>
              <w:lang w:val="it-IT"/>
            </w:rPr>
            <w:t>T: 01 555 80 00</w:t>
          </w:r>
        </w:p>
        <w:p w14:paraId="666C5C29" w14:textId="77777777" w:rsidR="0032480A" w:rsidRDefault="0032480A" w:rsidP="0032480A">
          <w:pPr>
            <w:pStyle w:val="Glava"/>
            <w:tabs>
              <w:tab w:val="left" w:pos="7655"/>
            </w:tabs>
            <w:rPr>
              <w:rFonts w:cs="Arial"/>
              <w:iCs/>
              <w:noProof/>
              <w:sz w:val="16"/>
              <w:szCs w:val="16"/>
              <w:lang w:val="it-IT"/>
            </w:rPr>
          </w:pPr>
          <w:r>
            <w:rPr>
              <w:rFonts w:cs="Arial"/>
              <w:iCs/>
              <w:noProof/>
              <w:sz w:val="16"/>
              <w:szCs w:val="16"/>
              <w:lang w:val="it-IT"/>
            </w:rPr>
            <w:t xml:space="preserve">E: </w:t>
          </w:r>
          <w:hyperlink r:id="rId4" w:history="1">
            <w:r w:rsidRPr="007D7E8A">
              <w:rPr>
                <w:rStyle w:val="Hiperpovezava"/>
                <w:rFonts w:cs="Arial"/>
                <w:iCs/>
                <w:noProof/>
                <w:sz w:val="16"/>
                <w:szCs w:val="16"/>
                <w:lang w:val="it-IT"/>
              </w:rPr>
              <w:t>gp.mdp@gov.si</w:t>
            </w:r>
          </w:hyperlink>
        </w:p>
        <w:p w14:paraId="661880E9" w14:textId="77777777" w:rsidR="0032480A" w:rsidRDefault="0032480A" w:rsidP="0032480A">
          <w:pPr>
            <w:pStyle w:val="Glava"/>
            <w:tabs>
              <w:tab w:val="left" w:pos="7655"/>
            </w:tabs>
            <w:rPr>
              <w:rFonts w:cs="Arial"/>
              <w:iCs/>
              <w:noProof/>
              <w:sz w:val="16"/>
              <w:szCs w:val="16"/>
              <w:lang w:val="it-IT"/>
            </w:rPr>
          </w:pPr>
          <w:r>
            <w:rPr>
              <w:rFonts w:cs="Arial"/>
              <w:iCs/>
              <w:noProof/>
              <w:sz w:val="16"/>
              <w:szCs w:val="16"/>
              <w:lang w:val="it-IT"/>
            </w:rPr>
            <w:t>www.mdp.gov.si</w:t>
          </w:r>
        </w:p>
      </w:tc>
    </w:tr>
    <w:bookmarkEnd w:id="101"/>
  </w:tbl>
  <w:p w14:paraId="66C31A8A" w14:textId="22D4A20C" w:rsidR="005B0439" w:rsidRDefault="005B0439" w:rsidP="00A073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05C0174"/>
    <w:multiLevelType w:val="multilevel"/>
    <w:tmpl w:val="B8B44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1B819ED"/>
    <w:multiLevelType w:val="hybridMultilevel"/>
    <w:tmpl w:val="7158B6D2"/>
    <w:lvl w:ilvl="0" w:tplc="FFFFFFFF">
      <w:start w:val="1"/>
      <w:numFmt w:val="decimal"/>
      <w:lvlText w:val="%1."/>
      <w:lvlJc w:val="left"/>
      <w:pPr>
        <w:ind w:left="2136" w:hanging="360"/>
      </w:pPr>
    </w:lvl>
    <w:lvl w:ilvl="1" w:tplc="FFFFFFFF">
      <w:start w:val="1"/>
      <w:numFmt w:val="bullet"/>
      <w:lvlText w:val="-"/>
      <w:lvlJc w:val="left"/>
      <w:pPr>
        <w:ind w:left="1440" w:hanging="360"/>
      </w:pPr>
      <w:rPr>
        <w:rFonts w:ascii="Aptos" w:eastAsiaTheme="minorHAnsi" w:hAnsi="Aptos" w:cstheme="minorBidi" w:hint="default"/>
      </w:rPr>
    </w:lvl>
    <w:lvl w:ilvl="2" w:tplc="FFFFFFFF">
      <w:start w:val="1"/>
      <w:numFmt w:val="bullet"/>
      <w:lvlText w:val="-"/>
      <w:lvlJc w:val="left"/>
      <w:pPr>
        <w:ind w:left="1440" w:hanging="360"/>
      </w:pPr>
      <w:rPr>
        <w:rFonts w:ascii="Aptos" w:eastAsiaTheme="minorHAnsi" w:hAnsi="Aptos" w:cstheme="minorBidi" w:hint="default"/>
      </w:rPr>
    </w:lvl>
    <w:lvl w:ilvl="3" w:tplc="FFFFFFFF">
      <w:start w:val="1"/>
      <w:numFmt w:val="bullet"/>
      <w:lvlText w:val="-"/>
      <w:lvlJc w:val="left"/>
      <w:pPr>
        <w:ind w:left="1440" w:hanging="360"/>
      </w:pPr>
      <w:rPr>
        <w:rFonts w:ascii="Aptos" w:eastAsiaTheme="minorHAnsi" w:hAnsi="Aptos" w:cstheme="minorBidi" w:hint="default"/>
      </w:rPr>
    </w:lvl>
    <w:lvl w:ilvl="4" w:tplc="04240001">
      <w:start w:val="1"/>
      <w:numFmt w:val="bullet"/>
      <w:lvlText w:val=""/>
      <w:lvlJc w:val="left"/>
      <w:pPr>
        <w:ind w:left="5016" w:hanging="360"/>
      </w:pPr>
      <w:rPr>
        <w:rFonts w:ascii="Symbol" w:hAnsi="Symbol" w:hint="default"/>
      </w:r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4" w15:restartNumberingAfterBreak="0">
    <w:nsid w:val="04CC23A5"/>
    <w:multiLevelType w:val="hybridMultilevel"/>
    <w:tmpl w:val="8BE6A3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25A471B"/>
    <w:multiLevelType w:val="multilevel"/>
    <w:tmpl w:val="414A2A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F9A4FE9"/>
    <w:multiLevelType w:val="hybridMultilevel"/>
    <w:tmpl w:val="FFFFFFFF"/>
    <w:lvl w:ilvl="0" w:tplc="FFFFFFFF">
      <w:start w:val="1"/>
      <w:numFmt w:val="bullet"/>
      <w:lvlText w:val=""/>
      <w:lvlJc w:val="left"/>
      <w:pPr>
        <w:ind w:left="720" w:hanging="360"/>
      </w:pPr>
      <w:rPr>
        <w:rFonts w:ascii="Symbol" w:hAnsi="Symbol" w:hint="default"/>
      </w:rPr>
    </w:lvl>
    <w:lvl w:ilvl="1" w:tplc="371A6E58">
      <w:start w:val="1"/>
      <w:numFmt w:val="bullet"/>
      <w:lvlText w:val="o"/>
      <w:lvlJc w:val="left"/>
      <w:pPr>
        <w:ind w:left="1440" w:hanging="360"/>
      </w:pPr>
      <w:rPr>
        <w:rFonts w:ascii="Courier New" w:hAnsi="Courier New" w:hint="default"/>
      </w:rPr>
    </w:lvl>
    <w:lvl w:ilvl="2" w:tplc="7ED4EECC">
      <w:start w:val="1"/>
      <w:numFmt w:val="bullet"/>
      <w:lvlText w:val=""/>
      <w:lvlJc w:val="left"/>
      <w:pPr>
        <w:ind w:left="2160" w:hanging="360"/>
      </w:pPr>
      <w:rPr>
        <w:rFonts w:ascii="Wingdings" w:hAnsi="Wingdings" w:hint="default"/>
      </w:rPr>
    </w:lvl>
    <w:lvl w:ilvl="3" w:tplc="C5000EEA">
      <w:start w:val="1"/>
      <w:numFmt w:val="bullet"/>
      <w:lvlText w:val=""/>
      <w:lvlJc w:val="left"/>
      <w:pPr>
        <w:ind w:left="2880" w:hanging="360"/>
      </w:pPr>
      <w:rPr>
        <w:rFonts w:ascii="Symbol" w:hAnsi="Symbol" w:hint="default"/>
      </w:rPr>
    </w:lvl>
    <w:lvl w:ilvl="4" w:tplc="723840F8">
      <w:start w:val="1"/>
      <w:numFmt w:val="bullet"/>
      <w:lvlText w:val="o"/>
      <w:lvlJc w:val="left"/>
      <w:pPr>
        <w:ind w:left="3600" w:hanging="360"/>
      </w:pPr>
      <w:rPr>
        <w:rFonts w:ascii="Courier New" w:hAnsi="Courier New" w:hint="default"/>
      </w:rPr>
    </w:lvl>
    <w:lvl w:ilvl="5" w:tplc="FF146D64">
      <w:start w:val="1"/>
      <w:numFmt w:val="bullet"/>
      <w:lvlText w:val=""/>
      <w:lvlJc w:val="left"/>
      <w:pPr>
        <w:ind w:left="4320" w:hanging="360"/>
      </w:pPr>
      <w:rPr>
        <w:rFonts w:ascii="Wingdings" w:hAnsi="Wingdings" w:hint="default"/>
      </w:rPr>
    </w:lvl>
    <w:lvl w:ilvl="6" w:tplc="388C9FCE">
      <w:start w:val="1"/>
      <w:numFmt w:val="bullet"/>
      <w:lvlText w:val=""/>
      <w:lvlJc w:val="left"/>
      <w:pPr>
        <w:ind w:left="5040" w:hanging="360"/>
      </w:pPr>
      <w:rPr>
        <w:rFonts w:ascii="Symbol" w:hAnsi="Symbol" w:hint="default"/>
      </w:rPr>
    </w:lvl>
    <w:lvl w:ilvl="7" w:tplc="2E0A915E">
      <w:start w:val="1"/>
      <w:numFmt w:val="bullet"/>
      <w:lvlText w:val="o"/>
      <w:lvlJc w:val="left"/>
      <w:pPr>
        <w:ind w:left="5760" w:hanging="360"/>
      </w:pPr>
      <w:rPr>
        <w:rFonts w:ascii="Courier New" w:hAnsi="Courier New" w:hint="default"/>
      </w:rPr>
    </w:lvl>
    <w:lvl w:ilvl="8" w:tplc="5EA8B62C">
      <w:start w:val="1"/>
      <w:numFmt w:val="bullet"/>
      <w:lvlText w:val=""/>
      <w:lvlJc w:val="left"/>
      <w:pPr>
        <w:ind w:left="6480" w:hanging="360"/>
      </w:pPr>
      <w:rPr>
        <w:rFonts w:ascii="Wingdings" w:hAnsi="Wingdings" w:hint="default"/>
      </w:rPr>
    </w:lvl>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3076609E"/>
    <w:multiLevelType w:val="hybridMultilevel"/>
    <w:tmpl w:val="BCFA4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F31C7B"/>
    <w:multiLevelType w:val="hybridMultilevel"/>
    <w:tmpl w:val="7C9E34A0"/>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4D13A56"/>
    <w:multiLevelType w:val="hybridMultilevel"/>
    <w:tmpl w:val="8998F918"/>
    <w:lvl w:ilvl="0" w:tplc="0424000F">
      <w:start w:val="1"/>
      <w:numFmt w:val="decimal"/>
      <w:lvlText w:val="%1."/>
      <w:lvlJc w:val="left"/>
      <w:pPr>
        <w:ind w:left="1776" w:hanging="360"/>
      </w:pPr>
    </w:lvl>
    <w:lvl w:ilvl="1" w:tplc="04240019">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4" w15:restartNumberingAfterBreak="0">
    <w:nsid w:val="4A2250B3"/>
    <w:multiLevelType w:val="hybridMultilevel"/>
    <w:tmpl w:val="D292C924"/>
    <w:lvl w:ilvl="0" w:tplc="0FBC2450">
      <w:start w:val="1"/>
      <w:numFmt w:val="decimal"/>
      <w:lvlText w:val="%1. "/>
      <w:lvlJc w:val="left"/>
      <w:pPr>
        <w:ind w:left="502" w:hanging="360"/>
      </w:pPr>
      <w:rPr>
        <w:rFonts w:hint="default"/>
        <w:i w:val="0"/>
        <w:iCs w:val="0"/>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58DA5A00"/>
    <w:multiLevelType w:val="multilevel"/>
    <w:tmpl w:val="16DAFA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1802264242">
    <w:abstractNumId w:val="18"/>
  </w:num>
  <w:num w:numId="2" w16cid:durableId="262344419">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color w:val="auto"/>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557282709">
    <w:abstractNumId w:val="16"/>
  </w:num>
  <w:num w:numId="4" w16cid:durableId="954017319">
    <w:abstractNumId w:val="12"/>
  </w:num>
  <w:num w:numId="5" w16cid:durableId="710112921">
    <w:abstractNumId w:val="5"/>
  </w:num>
  <w:num w:numId="6" w16cid:durableId="971060201">
    <w:abstractNumId w:val="2"/>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7" w16cid:durableId="1369913492">
    <w:abstractNumId w:val="10"/>
  </w:num>
  <w:num w:numId="8" w16cid:durableId="1394231768">
    <w:abstractNumId w:val="17"/>
  </w:num>
  <w:num w:numId="9" w16cid:durableId="488332402">
    <w:abstractNumId w:val="0"/>
  </w:num>
  <w:num w:numId="10" w16cid:durableId="30880104">
    <w:abstractNumId w:val="7"/>
  </w:num>
  <w:num w:numId="11" w16cid:durableId="817454549">
    <w:abstractNumId w:val="14"/>
  </w:num>
  <w:num w:numId="12" w16cid:durableId="103816218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color w:val="auto"/>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479344159">
    <w:abstractNumId w:val="11"/>
  </w:num>
  <w:num w:numId="14" w16cid:durableId="1485269283">
    <w:abstractNumId w:val="8"/>
    <w:lvlOverride w:ilvl="0">
      <w:lvl w:ilvl="0">
        <w:start w:val="1"/>
        <w:numFmt w:val="decimal"/>
        <w:pStyle w:val="Naslov1"/>
        <w:lvlText w:val="%1."/>
        <w:lvlJc w:val="left"/>
        <w:pPr>
          <w:ind w:left="357" w:hanging="357"/>
        </w:pPr>
        <w:rPr>
          <w:rFonts w:cs="Times New Roman"/>
        </w:rPr>
      </w:lvl>
    </w:lvlOverride>
    <w:lvlOverride w:ilvl="1">
      <w:lvl w:ilvl="1">
        <w:start w:val="1"/>
        <w:numFmt w:val="decimal"/>
        <w:pStyle w:val="Naslov2"/>
        <w:lvlText w:val="%1.%2"/>
        <w:lvlJc w:val="left"/>
        <w:pPr>
          <w:ind w:left="499" w:hanging="357"/>
        </w:pPr>
        <w:rPr>
          <w:rFonts w:cs="Times New Roman"/>
        </w:rPr>
      </w:lvl>
    </w:lvlOverride>
    <w:lvlOverride w:ilvl="2">
      <w:lvl w:ilvl="2">
        <w:start w:val="1"/>
        <w:numFmt w:val="decimal"/>
        <w:pStyle w:val="Naslov3"/>
        <w:lvlText w:val="%1.%2.%3"/>
        <w:lvlJc w:val="left"/>
        <w:pPr>
          <w:ind w:left="357" w:hanging="357"/>
        </w:pPr>
        <w:rPr>
          <w:rFonts w:cs="Times New Roman"/>
        </w:rPr>
      </w:lvl>
    </w:lvlOverride>
    <w:lvlOverride w:ilvl="3">
      <w:lvl w:ilvl="3">
        <w:start w:val="1"/>
        <w:numFmt w:val="decimal"/>
        <w:pStyle w:val="Naslov4"/>
        <w:lvlText w:val="%1.%2.%3.%4"/>
        <w:lvlJc w:val="left"/>
        <w:pPr>
          <w:ind w:left="357" w:hanging="357"/>
        </w:pPr>
        <w:rPr>
          <w:rFonts w:cs="Times New Roman"/>
        </w:rPr>
      </w:lvl>
    </w:lvlOverride>
    <w:lvlOverride w:ilvl="4">
      <w:lvl w:ilvl="4">
        <w:start w:val="1"/>
        <w:numFmt w:val="decimal"/>
        <w:lvlText w:val="%1.%2.%3.%4.%5"/>
        <w:lvlJc w:val="left"/>
        <w:pPr>
          <w:ind w:left="357" w:hanging="357"/>
        </w:pPr>
        <w:rPr>
          <w:rFonts w:cs="Times New Roman"/>
        </w:rPr>
      </w:lvl>
    </w:lvlOverride>
    <w:lvlOverride w:ilvl="5">
      <w:lvl w:ilvl="5">
        <w:start w:val="1"/>
        <w:numFmt w:val="decimal"/>
        <w:lvlText w:val="%1.%2.%3.%4.%5.%6"/>
        <w:lvlJc w:val="left"/>
        <w:pPr>
          <w:ind w:left="357" w:hanging="357"/>
        </w:pPr>
        <w:rPr>
          <w:rFonts w:cs="Times New Roman"/>
        </w:rPr>
      </w:lvl>
    </w:lvlOverride>
    <w:lvlOverride w:ilvl="6">
      <w:lvl w:ilvl="6">
        <w:start w:val="1"/>
        <w:numFmt w:val="decimal"/>
        <w:lvlText w:val="%1.%2.%3.%4.%5.%6.%7"/>
        <w:lvlJc w:val="left"/>
        <w:pPr>
          <w:ind w:left="357" w:hanging="357"/>
        </w:pPr>
        <w:rPr>
          <w:rFonts w:cs="Times New Roman"/>
        </w:rPr>
      </w:lvl>
    </w:lvlOverride>
    <w:lvlOverride w:ilvl="7">
      <w:lvl w:ilvl="7">
        <w:start w:val="1"/>
        <w:numFmt w:val="decimal"/>
        <w:lvlText w:val="%1.%2.%3.%4.%5.%6.%7.%8"/>
        <w:lvlJc w:val="left"/>
        <w:pPr>
          <w:ind w:left="357" w:hanging="357"/>
        </w:pPr>
        <w:rPr>
          <w:rFonts w:cs="Times New Roman"/>
        </w:rPr>
      </w:lvl>
    </w:lvlOverride>
    <w:lvlOverride w:ilvl="8">
      <w:lvl w:ilvl="8">
        <w:start w:val="1"/>
        <w:numFmt w:val="decimal"/>
        <w:lvlText w:val="%1.%2.%3.%4.%5.%6.%7.%8.%9"/>
        <w:lvlJc w:val="left"/>
        <w:pPr>
          <w:ind w:left="357" w:hanging="357"/>
        </w:pPr>
        <w:rPr>
          <w:rFonts w:cs="Times New Roman"/>
        </w:rPr>
      </w:lvl>
    </w:lvlOverride>
  </w:num>
  <w:num w:numId="15" w16cid:durableId="1133215373">
    <w:abstractNumId w:val="3"/>
  </w:num>
  <w:num w:numId="16" w16cid:durableId="1563298447">
    <w:abstractNumId w:val="13"/>
  </w:num>
  <w:num w:numId="17" w16cid:durableId="967468161">
    <w:abstractNumId w:val="4"/>
  </w:num>
  <w:num w:numId="18" w16cid:durableId="1504392926">
    <w:abstractNumId w:val="15"/>
  </w:num>
  <w:num w:numId="19" w16cid:durableId="312175395">
    <w:abstractNumId w:val="6"/>
  </w:num>
  <w:num w:numId="20" w16cid:durableId="377751617">
    <w:abstractNumId w:val="1"/>
  </w:num>
  <w:num w:numId="21" w16cid:durableId="55115920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668"/>
    <w:rsid w:val="000018D7"/>
    <w:rsid w:val="00001DA1"/>
    <w:rsid w:val="0000279F"/>
    <w:rsid w:val="00002A2A"/>
    <w:rsid w:val="00002BD8"/>
    <w:rsid w:val="00002C71"/>
    <w:rsid w:val="00004B23"/>
    <w:rsid w:val="00005CFE"/>
    <w:rsid w:val="00005E69"/>
    <w:rsid w:val="00005F4B"/>
    <w:rsid w:val="00006A07"/>
    <w:rsid w:val="00006E52"/>
    <w:rsid w:val="0000708E"/>
    <w:rsid w:val="000072FC"/>
    <w:rsid w:val="00007A20"/>
    <w:rsid w:val="00007BE5"/>
    <w:rsid w:val="00007DD3"/>
    <w:rsid w:val="00007E05"/>
    <w:rsid w:val="00007FF5"/>
    <w:rsid w:val="00010C87"/>
    <w:rsid w:val="00010E37"/>
    <w:rsid w:val="00010E67"/>
    <w:rsid w:val="000114FF"/>
    <w:rsid w:val="000119A2"/>
    <w:rsid w:val="00011ADB"/>
    <w:rsid w:val="00011FB7"/>
    <w:rsid w:val="000125EF"/>
    <w:rsid w:val="00012BC1"/>
    <w:rsid w:val="00013097"/>
    <w:rsid w:val="00013830"/>
    <w:rsid w:val="000144CC"/>
    <w:rsid w:val="00014AA2"/>
    <w:rsid w:val="000157A5"/>
    <w:rsid w:val="00015DD6"/>
    <w:rsid w:val="00016022"/>
    <w:rsid w:val="0001664B"/>
    <w:rsid w:val="00020277"/>
    <w:rsid w:val="0002124D"/>
    <w:rsid w:val="000212EB"/>
    <w:rsid w:val="00023060"/>
    <w:rsid w:val="000253D1"/>
    <w:rsid w:val="00025401"/>
    <w:rsid w:val="000265F9"/>
    <w:rsid w:val="00031399"/>
    <w:rsid w:val="000317C5"/>
    <w:rsid w:val="00033810"/>
    <w:rsid w:val="00033CB0"/>
    <w:rsid w:val="00033D61"/>
    <w:rsid w:val="000344DF"/>
    <w:rsid w:val="0003458C"/>
    <w:rsid w:val="00034BA4"/>
    <w:rsid w:val="00034F92"/>
    <w:rsid w:val="00035164"/>
    <w:rsid w:val="00035533"/>
    <w:rsid w:val="0003710B"/>
    <w:rsid w:val="00037633"/>
    <w:rsid w:val="000400AB"/>
    <w:rsid w:val="00040B02"/>
    <w:rsid w:val="000413E4"/>
    <w:rsid w:val="00041D89"/>
    <w:rsid w:val="00042A1C"/>
    <w:rsid w:val="00043327"/>
    <w:rsid w:val="00043C2D"/>
    <w:rsid w:val="00043DEC"/>
    <w:rsid w:val="00043F62"/>
    <w:rsid w:val="00044B6A"/>
    <w:rsid w:val="00044FC4"/>
    <w:rsid w:val="0004611C"/>
    <w:rsid w:val="000474E5"/>
    <w:rsid w:val="000476CE"/>
    <w:rsid w:val="0004779E"/>
    <w:rsid w:val="000503C5"/>
    <w:rsid w:val="000507DE"/>
    <w:rsid w:val="0005289E"/>
    <w:rsid w:val="00052F0B"/>
    <w:rsid w:val="000535F1"/>
    <w:rsid w:val="00053757"/>
    <w:rsid w:val="000539A9"/>
    <w:rsid w:val="00053B35"/>
    <w:rsid w:val="000545EB"/>
    <w:rsid w:val="00054D23"/>
    <w:rsid w:val="00054F79"/>
    <w:rsid w:val="0005594F"/>
    <w:rsid w:val="00055D12"/>
    <w:rsid w:val="00056A7C"/>
    <w:rsid w:val="00057055"/>
    <w:rsid w:val="0005745A"/>
    <w:rsid w:val="00057615"/>
    <w:rsid w:val="00057718"/>
    <w:rsid w:val="000604D7"/>
    <w:rsid w:val="00060C01"/>
    <w:rsid w:val="00060E2A"/>
    <w:rsid w:val="00060E89"/>
    <w:rsid w:val="0006117D"/>
    <w:rsid w:val="000629A5"/>
    <w:rsid w:val="00062ED0"/>
    <w:rsid w:val="000641CA"/>
    <w:rsid w:val="00064F13"/>
    <w:rsid w:val="0006500B"/>
    <w:rsid w:val="00065B5E"/>
    <w:rsid w:val="000665FB"/>
    <w:rsid w:val="0006669E"/>
    <w:rsid w:val="00067444"/>
    <w:rsid w:val="000676C1"/>
    <w:rsid w:val="00067971"/>
    <w:rsid w:val="0007004C"/>
    <w:rsid w:val="0007194B"/>
    <w:rsid w:val="000720C0"/>
    <w:rsid w:val="00072180"/>
    <w:rsid w:val="000724D9"/>
    <w:rsid w:val="00072584"/>
    <w:rsid w:val="000728C2"/>
    <w:rsid w:val="000731BD"/>
    <w:rsid w:val="000745C5"/>
    <w:rsid w:val="0007489D"/>
    <w:rsid w:val="000749DF"/>
    <w:rsid w:val="00074F75"/>
    <w:rsid w:val="00075222"/>
    <w:rsid w:val="00075230"/>
    <w:rsid w:val="000757BF"/>
    <w:rsid w:val="00075C79"/>
    <w:rsid w:val="000764C0"/>
    <w:rsid w:val="00076FD0"/>
    <w:rsid w:val="00077587"/>
    <w:rsid w:val="00077A70"/>
    <w:rsid w:val="00077BD5"/>
    <w:rsid w:val="00080334"/>
    <w:rsid w:val="00081866"/>
    <w:rsid w:val="000818FE"/>
    <w:rsid w:val="0008262D"/>
    <w:rsid w:val="000828DB"/>
    <w:rsid w:val="000830B5"/>
    <w:rsid w:val="00083621"/>
    <w:rsid w:val="00084904"/>
    <w:rsid w:val="0008591A"/>
    <w:rsid w:val="00085BBC"/>
    <w:rsid w:val="0008609A"/>
    <w:rsid w:val="000863B5"/>
    <w:rsid w:val="0008657F"/>
    <w:rsid w:val="00086776"/>
    <w:rsid w:val="00087089"/>
    <w:rsid w:val="000874A3"/>
    <w:rsid w:val="00087954"/>
    <w:rsid w:val="000905B7"/>
    <w:rsid w:val="000918E8"/>
    <w:rsid w:val="000922C8"/>
    <w:rsid w:val="00092945"/>
    <w:rsid w:val="00092CDE"/>
    <w:rsid w:val="00092CF7"/>
    <w:rsid w:val="00092E35"/>
    <w:rsid w:val="00093631"/>
    <w:rsid w:val="00093EA9"/>
    <w:rsid w:val="00094893"/>
    <w:rsid w:val="00094A70"/>
    <w:rsid w:val="00095CB3"/>
    <w:rsid w:val="000965DF"/>
    <w:rsid w:val="00096CFE"/>
    <w:rsid w:val="000970A7"/>
    <w:rsid w:val="00097A70"/>
    <w:rsid w:val="00097B4A"/>
    <w:rsid w:val="00097D06"/>
    <w:rsid w:val="000A1548"/>
    <w:rsid w:val="000A1D9F"/>
    <w:rsid w:val="000A2ABD"/>
    <w:rsid w:val="000A2FAB"/>
    <w:rsid w:val="000A351D"/>
    <w:rsid w:val="000A4571"/>
    <w:rsid w:val="000A473F"/>
    <w:rsid w:val="000A4B6A"/>
    <w:rsid w:val="000A6407"/>
    <w:rsid w:val="000A726B"/>
    <w:rsid w:val="000A7876"/>
    <w:rsid w:val="000B074F"/>
    <w:rsid w:val="000B15BD"/>
    <w:rsid w:val="000B2351"/>
    <w:rsid w:val="000B2F69"/>
    <w:rsid w:val="000B463B"/>
    <w:rsid w:val="000B4A72"/>
    <w:rsid w:val="000B4BC5"/>
    <w:rsid w:val="000B66C4"/>
    <w:rsid w:val="000B7A9C"/>
    <w:rsid w:val="000B7C73"/>
    <w:rsid w:val="000C0A8A"/>
    <w:rsid w:val="000C2FE1"/>
    <w:rsid w:val="000C38E5"/>
    <w:rsid w:val="000C4189"/>
    <w:rsid w:val="000C4A63"/>
    <w:rsid w:val="000C4E57"/>
    <w:rsid w:val="000C5083"/>
    <w:rsid w:val="000C541C"/>
    <w:rsid w:val="000C5972"/>
    <w:rsid w:val="000C5B69"/>
    <w:rsid w:val="000C6FCB"/>
    <w:rsid w:val="000C735E"/>
    <w:rsid w:val="000C75D6"/>
    <w:rsid w:val="000C78CB"/>
    <w:rsid w:val="000C799C"/>
    <w:rsid w:val="000D092F"/>
    <w:rsid w:val="000D0D68"/>
    <w:rsid w:val="000D0FD8"/>
    <w:rsid w:val="000D1E38"/>
    <w:rsid w:val="000D1F2D"/>
    <w:rsid w:val="000D2543"/>
    <w:rsid w:val="000D2FA5"/>
    <w:rsid w:val="000D341B"/>
    <w:rsid w:val="000D38D6"/>
    <w:rsid w:val="000D4491"/>
    <w:rsid w:val="000D497D"/>
    <w:rsid w:val="000D56E1"/>
    <w:rsid w:val="000D6794"/>
    <w:rsid w:val="000D6EEC"/>
    <w:rsid w:val="000D72E0"/>
    <w:rsid w:val="000D75DA"/>
    <w:rsid w:val="000D7C64"/>
    <w:rsid w:val="000D7E13"/>
    <w:rsid w:val="000E072F"/>
    <w:rsid w:val="000E08CF"/>
    <w:rsid w:val="000E0BA5"/>
    <w:rsid w:val="000E2240"/>
    <w:rsid w:val="000E2252"/>
    <w:rsid w:val="000E2538"/>
    <w:rsid w:val="000E2957"/>
    <w:rsid w:val="000E2AF5"/>
    <w:rsid w:val="000E359F"/>
    <w:rsid w:val="000E45E3"/>
    <w:rsid w:val="000E594F"/>
    <w:rsid w:val="000E767A"/>
    <w:rsid w:val="000E7A1E"/>
    <w:rsid w:val="000E7D8F"/>
    <w:rsid w:val="000E7E80"/>
    <w:rsid w:val="000F041A"/>
    <w:rsid w:val="000F06AC"/>
    <w:rsid w:val="000F09DB"/>
    <w:rsid w:val="000F0AD3"/>
    <w:rsid w:val="000F2BE9"/>
    <w:rsid w:val="000F33A4"/>
    <w:rsid w:val="000F38F1"/>
    <w:rsid w:val="000F4B82"/>
    <w:rsid w:val="000F4D24"/>
    <w:rsid w:val="000F4D93"/>
    <w:rsid w:val="000F75C6"/>
    <w:rsid w:val="000F788F"/>
    <w:rsid w:val="000F7B2E"/>
    <w:rsid w:val="0010091F"/>
    <w:rsid w:val="00101682"/>
    <w:rsid w:val="00101BD6"/>
    <w:rsid w:val="00102042"/>
    <w:rsid w:val="001027B4"/>
    <w:rsid w:val="00103D55"/>
    <w:rsid w:val="00104271"/>
    <w:rsid w:val="0010519D"/>
    <w:rsid w:val="00105668"/>
    <w:rsid w:val="00106617"/>
    <w:rsid w:val="00106DB5"/>
    <w:rsid w:val="00107834"/>
    <w:rsid w:val="00107DA3"/>
    <w:rsid w:val="00110899"/>
    <w:rsid w:val="00110F5B"/>
    <w:rsid w:val="0011474A"/>
    <w:rsid w:val="0011487E"/>
    <w:rsid w:val="00114C8F"/>
    <w:rsid w:val="00114E03"/>
    <w:rsid w:val="0011549B"/>
    <w:rsid w:val="001156D6"/>
    <w:rsid w:val="00115FF0"/>
    <w:rsid w:val="0011613B"/>
    <w:rsid w:val="00116A94"/>
    <w:rsid w:val="00116F84"/>
    <w:rsid w:val="0012047B"/>
    <w:rsid w:val="00120550"/>
    <w:rsid w:val="001211CA"/>
    <w:rsid w:val="001216CC"/>
    <w:rsid w:val="00122D3B"/>
    <w:rsid w:val="00124256"/>
    <w:rsid w:val="001242AD"/>
    <w:rsid w:val="00124DD8"/>
    <w:rsid w:val="00125CDA"/>
    <w:rsid w:val="00126055"/>
    <w:rsid w:val="00126813"/>
    <w:rsid w:val="00126FA0"/>
    <w:rsid w:val="00127F62"/>
    <w:rsid w:val="00130043"/>
    <w:rsid w:val="001304C4"/>
    <w:rsid w:val="00130987"/>
    <w:rsid w:val="0013126C"/>
    <w:rsid w:val="00131445"/>
    <w:rsid w:val="0013146A"/>
    <w:rsid w:val="00131590"/>
    <w:rsid w:val="001317DD"/>
    <w:rsid w:val="00131CF2"/>
    <w:rsid w:val="00131D5A"/>
    <w:rsid w:val="00132031"/>
    <w:rsid w:val="0013237A"/>
    <w:rsid w:val="0013328A"/>
    <w:rsid w:val="001337C9"/>
    <w:rsid w:val="001345FA"/>
    <w:rsid w:val="00134E76"/>
    <w:rsid w:val="00136C5E"/>
    <w:rsid w:val="00137731"/>
    <w:rsid w:val="00140271"/>
    <w:rsid w:val="00140732"/>
    <w:rsid w:val="001416C0"/>
    <w:rsid w:val="001416C1"/>
    <w:rsid w:val="00142EA9"/>
    <w:rsid w:val="0014694B"/>
    <w:rsid w:val="001473DF"/>
    <w:rsid w:val="00147EA5"/>
    <w:rsid w:val="001512E7"/>
    <w:rsid w:val="00152883"/>
    <w:rsid w:val="00152B13"/>
    <w:rsid w:val="00152D25"/>
    <w:rsid w:val="00152DCE"/>
    <w:rsid w:val="001530C7"/>
    <w:rsid w:val="001536C2"/>
    <w:rsid w:val="00153893"/>
    <w:rsid w:val="001546A0"/>
    <w:rsid w:val="00155529"/>
    <w:rsid w:val="00155D40"/>
    <w:rsid w:val="00156F21"/>
    <w:rsid w:val="00156FF0"/>
    <w:rsid w:val="00157367"/>
    <w:rsid w:val="001573C8"/>
    <w:rsid w:val="00157C5D"/>
    <w:rsid w:val="00160193"/>
    <w:rsid w:val="00160541"/>
    <w:rsid w:val="001627BE"/>
    <w:rsid w:val="0016309B"/>
    <w:rsid w:val="00163655"/>
    <w:rsid w:val="00163FDF"/>
    <w:rsid w:val="001649A2"/>
    <w:rsid w:val="001650A1"/>
    <w:rsid w:val="001651F4"/>
    <w:rsid w:val="00165408"/>
    <w:rsid w:val="001654B9"/>
    <w:rsid w:val="001659E7"/>
    <w:rsid w:val="001663DC"/>
    <w:rsid w:val="001668B6"/>
    <w:rsid w:val="00166970"/>
    <w:rsid w:val="001669B7"/>
    <w:rsid w:val="001673C6"/>
    <w:rsid w:val="00167E27"/>
    <w:rsid w:val="001703CD"/>
    <w:rsid w:val="00170626"/>
    <w:rsid w:val="00171596"/>
    <w:rsid w:val="001716C5"/>
    <w:rsid w:val="0017197F"/>
    <w:rsid w:val="001719B1"/>
    <w:rsid w:val="00172B80"/>
    <w:rsid w:val="001731D3"/>
    <w:rsid w:val="0017436F"/>
    <w:rsid w:val="001743FC"/>
    <w:rsid w:val="001749CB"/>
    <w:rsid w:val="00174D87"/>
    <w:rsid w:val="001774D2"/>
    <w:rsid w:val="001801DC"/>
    <w:rsid w:val="00182094"/>
    <w:rsid w:val="001824BC"/>
    <w:rsid w:val="00182BED"/>
    <w:rsid w:val="00182ED6"/>
    <w:rsid w:val="001832E6"/>
    <w:rsid w:val="00183BF4"/>
    <w:rsid w:val="0018418B"/>
    <w:rsid w:val="001849F0"/>
    <w:rsid w:val="001851AD"/>
    <w:rsid w:val="00185CA7"/>
    <w:rsid w:val="00185D53"/>
    <w:rsid w:val="0018617C"/>
    <w:rsid w:val="00186C3A"/>
    <w:rsid w:val="001876AA"/>
    <w:rsid w:val="00191A75"/>
    <w:rsid w:val="00191DE0"/>
    <w:rsid w:val="00191F7A"/>
    <w:rsid w:val="00192199"/>
    <w:rsid w:val="00192F86"/>
    <w:rsid w:val="001932B8"/>
    <w:rsid w:val="001936EF"/>
    <w:rsid w:val="001952DC"/>
    <w:rsid w:val="00195B86"/>
    <w:rsid w:val="0019675B"/>
    <w:rsid w:val="001968A3"/>
    <w:rsid w:val="001A01EB"/>
    <w:rsid w:val="001A08CB"/>
    <w:rsid w:val="001A42EE"/>
    <w:rsid w:val="001A467A"/>
    <w:rsid w:val="001A5260"/>
    <w:rsid w:val="001A6646"/>
    <w:rsid w:val="001A6B71"/>
    <w:rsid w:val="001A6B74"/>
    <w:rsid w:val="001A703B"/>
    <w:rsid w:val="001B0726"/>
    <w:rsid w:val="001B10FA"/>
    <w:rsid w:val="001B174A"/>
    <w:rsid w:val="001B1F50"/>
    <w:rsid w:val="001B211C"/>
    <w:rsid w:val="001B3302"/>
    <w:rsid w:val="001B38CC"/>
    <w:rsid w:val="001B51AD"/>
    <w:rsid w:val="001B57C8"/>
    <w:rsid w:val="001B588B"/>
    <w:rsid w:val="001B58B5"/>
    <w:rsid w:val="001B5DB4"/>
    <w:rsid w:val="001B6C74"/>
    <w:rsid w:val="001B7E59"/>
    <w:rsid w:val="001C075B"/>
    <w:rsid w:val="001C2445"/>
    <w:rsid w:val="001C2D2E"/>
    <w:rsid w:val="001C2F69"/>
    <w:rsid w:val="001C303B"/>
    <w:rsid w:val="001C31B6"/>
    <w:rsid w:val="001C320E"/>
    <w:rsid w:val="001C3923"/>
    <w:rsid w:val="001C451B"/>
    <w:rsid w:val="001C45CA"/>
    <w:rsid w:val="001C465D"/>
    <w:rsid w:val="001C48E2"/>
    <w:rsid w:val="001C5638"/>
    <w:rsid w:val="001C5AE3"/>
    <w:rsid w:val="001C6056"/>
    <w:rsid w:val="001C61A8"/>
    <w:rsid w:val="001C630E"/>
    <w:rsid w:val="001C650C"/>
    <w:rsid w:val="001C663A"/>
    <w:rsid w:val="001C6784"/>
    <w:rsid w:val="001C6BE9"/>
    <w:rsid w:val="001C6FC8"/>
    <w:rsid w:val="001C7544"/>
    <w:rsid w:val="001D0723"/>
    <w:rsid w:val="001D0C56"/>
    <w:rsid w:val="001D0C90"/>
    <w:rsid w:val="001D12B9"/>
    <w:rsid w:val="001D23F9"/>
    <w:rsid w:val="001D2A09"/>
    <w:rsid w:val="001D2ABE"/>
    <w:rsid w:val="001D3132"/>
    <w:rsid w:val="001D46BA"/>
    <w:rsid w:val="001D4857"/>
    <w:rsid w:val="001D48ED"/>
    <w:rsid w:val="001D4FE9"/>
    <w:rsid w:val="001D5B47"/>
    <w:rsid w:val="001D612A"/>
    <w:rsid w:val="001D6654"/>
    <w:rsid w:val="001D6A27"/>
    <w:rsid w:val="001D6C84"/>
    <w:rsid w:val="001D6E2C"/>
    <w:rsid w:val="001D7317"/>
    <w:rsid w:val="001D73CD"/>
    <w:rsid w:val="001E1E80"/>
    <w:rsid w:val="001E2EA1"/>
    <w:rsid w:val="001E3DE9"/>
    <w:rsid w:val="001E3F17"/>
    <w:rsid w:val="001E55EB"/>
    <w:rsid w:val="001E6639"/>
    <w:rsid w:val="001E685C"/>
    <w:rsid w:val="001E779A"/>
    <w:rsid w:val="001E79C5"/>
    <w:rsid w:val="001E7E0D"/>
    <w:rsid w:val="001E7EC9"/>
    <w:rsid w:val="001F0C07"/>
    <w:rsid w:val="001F191F"/>
    <w:rsid w:val="001F22A5"/>
    <w:rsid w:val="001F2C54"/>
    <w:rsid w:val="001F3027"/>
    <w:rsid w:val="001F614F"/>
    <w:rsid w:val="001F6F87"/>
    <w:rsid w:val="001F771E"/>
    <w:rsid w:val="001F7B28"/>
    <w:rsid w:val="00200A0D"/>
    <w:rsid w:val="00200E93"/>
    <w:rsid w:val="002012EC"/>
    <w:rsid w:val="002016D3"/>
    <w:rsid w:val="002025DF"/>
    <w:rsid w:val="00202B0C"/>
    <w:rsid w:val="00202DCF"/>
    <w:rsid w:val="0020301D"/>
    <w:rsid w:val="00203030"/>
    <w:rsid w:val="002032E0"/>
    <w:rsid w:val="002039B7"/>
    <w:rsid w:val="00204E95"/>
    <w:rsid w:val="0020547D"/>
    <w:rsid w:val="00205DB4"/>
    <w:rsid w:val="00205EB3"/>
    <w:rsid w:val="00205F5B"/>
    <w:rsid w:val="00207730"/>
    <w:rsid w:val="00210928"/>
    <w:rsid w:val="00210EA5"/>
    <w:rsid w:val="002116F1"/>
    <w:rsid w:val="0021197D"/>
    <w:rsid w:val="002124A8"/>
    <w:rsid w:val="0021311C"/>
    <w:rsid w:val="00214830"/>
    <w:rsid w:val="00214FCB"/>
    <w:rsid w:val="0021728A"/>
    <w:rsid w:val="002212D6"/>
    <w:rsid w:val="00221ED9"/>
    <w:rsid w:val="00222658"/>
    <w:rsid w:val="00223D41"/>
    <w:rsid w:val="00224601"/>
    <w:rsid w:val="00225087"/>
    <w:rsid w:val="0022522F"/>
    <w:rsid w:val="00225977"/>
    <w:rsid w:val="002262C5"/>
    <w:rsid w:val="002266A4"/>
    <w:rsid w:val="0023068E"/>
    <w:rsid w:val="00230DAF"/>
    <w:rsid w:val="0023135C"/>
    <w:rsid w:val="0023180C"/>
    <w:rsid w:val="0023269D"/>
    <w:rsid w:val="00232A29"/>
    <w:rsid w:val="00232DA6"/>
    <w:rsid w:val="00232F04"/>
    <w:rsid w:val="0023306B"/>
    <w:rsid w:val="002331D0"/>
    <w:rsid w:val="00233500"/>
    <w:rsid w:val="002336D8"/>
    <w:rsid w:val="0023379A"/>
    <w:rsid w:val="0023394A"/>
    <w:rsid w:val="00233C6C"/>
    <w:rsid w:val="002341E7"/>
    <w:rsid w:val="00234453"/>
    <w:rsid w:val="002347CA"/>
    <w:rsid w:val="00234A16"/>
    <w:rsid w:val="00234C18"/>
    <w:rsid w:val="0024012B"/>
    <w:rsid w:val="0024092F"/>
    <w:rsid w:val="002419E6"/>
    <w:rsid w:val="00241BE4"/>
    <w:rsid w:val="002433E0"/>
    <w:rsid w:val="002435EB"/>
    <w:rsid w:val="00244177"/>
    <w:rsid w:val="00244CB6"/>
    <w:rsid w:val="00244E05"/>
    <w:rsid w:val="00244EAA"/>
    <w:rsid w:val="002461C8"/>
    <w:rsid w:val="002463DF"/>
    <w:rsid w:val="002472AF"/>
    <w:rsid w:val="00247DAB"/>
    <w:rsid w:val="0025030D"/>
    <w:rsid w:val="00250583"/>
    <w:rsid w:val="00250608"/>
    <w:rsid w:val="00251056"/>
    <w:rsid w:val="00251557"/>
    <w:rsid w:val="002515AF"/>
    <w:rsid w:val="00251701"/>
    <w:rsid w:val="00252E34"/>
    <w:rsid w:val="00252E35"/>
    <w:rsid w:val="00253316"/>
    <w:rsid w:val="002534D8"/>
    <w:rsid w:val="00253CE9"/>
    <w:rsid w:val="00254743"/>
    <w:rsid w:val="00254BC2"/>
    <w:rsid w:val="002550D6"/>
    <w:rsid w:val="00255517"/>
    <w:rsid w:val="00255DC7"/>
    <w:rsid w:val="00255DD3"/>
    <w:rsid w:val="002568ED"/>
    <w:rsid w:val="00256A17"/>
    <w:rsid w:val="00257350"/>
    <w:rsid w:val="0025737A"/>
    <w:rsid w:val="00257A73"/>
    <w:rsid w:val="00257BD0"/>
    <w:rsid w:val="0026040D"/>
    <w:rsid w:val="00261DE5"/>
    <w:rsid w:val="002623C5"/>
    <w:rsid w:val="0026289B"/>
    <w:rsid w:val="00262B87"/>
    <w:rsid w:val="002639F8"/>
    <w:rsid w:val="00263F7A"/>
    <w:rsid w:val="00264554"/>
    <w:rsid w:val="002655B9"/>
    <w:rsid w:val="00265BB2"/>
    <w:rsid w:val="00265DD8"/>
    <w:rsid w:val="00265E14"/>
    <w:rsid w:val="00266901"/>
    <w:rsid w:val="00266AF3"/>
    <w:rsid w:val="00266FDA"/>
    <w:rsid w:val="00267747"/>
    <w:rsid w:val="0026784E"/>
    <w:rsid w:val="002705E9"/>
    <w:rsid w:val="00270807"/>
    <w:rsid w:val="00271052"/>
    <w:rsid w:val="002719D5"/>
    <w:rsid w:val="00271B85"/>
    <w:rsid w:val="00272A86"/>
    <w:rsid w:val="00273218"/>
    <w:rsid w:val="002734F5"/>
    <w:rsid w:val="0027356D"/>
    <w:rsid w:val="002742D4"/>
    <w:rsid w:val="0027430B"/>
    <w:rsid w:val="00274551"/>
    <w:rsid w:val="002768C8"/>
    <w:rsid w:val="002776B8"/>
    <w:rsid w:val="0028021E"/>
    <w:rsid w:val="00280F30"/>
    <w:rsid w:val="00281192"/>
    <w:rsid w:val="002814E9"/>
    <w:rsid w:val="00281856"/>
    <w:rsid w:val="00281AAF"/>
    <w:rsid w:val="00281B65"/>
    <w:rsid w:val="00281D28"/>
    <w:rsid w:val="002820CF"/>
    <w:rsid w:val="002832B2"/>
    <w:rsid w:val="00283B62"/>
    <w:rsid w:val="00284079"/>
    <w:rsid w:val="002840C8"/>
    <w:rsid w:val="00284CB9"/>
    <w:rsid w:val="002855D0"/>
    <w:rsid w:val="002868EF"/>
    <w:rsid w:val="00286B34"/>
    <w:rsid w:val="00287238"/>
    <w:rsid w:val="002903E9"/>
    <w:rsid w:val="00290C4E"/>
    <w:rsid w:val="00290CD8"/>
    <w:rsid w:val="00291038"/>
    <w:rsid w:val="00291380"/>
    <w:rsid w:val="002918A6"/>
    <w:rsid w:val="00291A4B"/>
    <w:rsid w:val="00291C8E"/>
    <w:rsid w:val="002922F5"/>
    <w:rsid w:val="00292653"/>
    <w:rsid w:val="00292D53"/>
    <w:rsid w:val="00293208"/>
    <w:rsid w:val="00293925"/>
    <w:rsid w:val="0029528F"/>
    <w:rsid w:val="002958FE"/>
    <w:rsid w:val="00296E38"/>
    <w:rsid w:val="002974CF"/>
    <w:rsid w:val="00297EA4"/>
    <w:rsid w:val="002A0738"/>
    <w:rsid w:val="002A0D02"/>
    <w:rsid w:val="002A17A0"/>
    <w:rsid w:val="002A2F11"/>
    <w:rsid w:val="002A367F"/>
    <w:rsid w:val="002A40B7"/>
    <w:rsid w:val="002A5CCC"/>
    <w:rsid w:val="002A5D07"/>
    <w:rsid w:val="002A61DD"/>
    <w:rsid w:val="002A6853"/>
    <w:rsid w:val="002B01BB"/>
    <w:rsid w:val="002B04E5"/>
    <w:rsid w:val="002B0C97"/>
    <w:rsid w:val="002B1605"/>
    <w:rsid w:val="002B1799"/>
    <w:rsid w:val="002B1C97"/>
    <w:rsid w:val="002B2803"/>
    <w:rsid w:val="002B2B13"/>
    <w:rsid w:val="002B2D05"/>
    <w:rsid w:val="002B330E"/>
    <w:rsid w:val="002B3833"/>
    <w:rsid w:val="002B4119"/>
    <w:rsid w:val="002B4995"/>
    <w:rsid w:val="002B5236"/>
    <w:rsid w:val="002B5584"/>
    <w:rsid w:val="002B55FE"/>
    <w:rsid w:val="002B5CE1"/>
    <w:rsid w:val="002B6E36"/>
    <w:rsid w:val="002B70A5"/>
    <w:rsid w:val="002C0051"/>
    <w:rsid w:val="002C047B"/>
    <w:rsid w:val="002C20C9"/>
    <w:rsid w:val="002C33A5"/>
    <w:rsid w:val="002C34BD"/>
    <w:rsid w:val="002C3A0E"/>
    <w:rsid w:val="002C3ABE"/>
    <w:rsid w:val="002C3F2B"/>
    <w:rsid w:val="002C427C"/>
    <w:rsid w:val="002C49B4"/>
    <w:rsid w:val="002C50CF"/>
    <w:rsid w:val="002C5389"/>
    <w:rsid w:val="002C6552"/>
    <w:rsid w:val="002C6D89"/>
    <w:rsid w:val="002C72F8"/>
    <w:rsid w:val="002C744A"/>
    <w:rsid w:val="002C7B4B"/>
    <w:rsid w:val="002D1454"/>
    <w:rsid w:val="002D24CE"/>
    <w:rsid w:val="002D34CB"/>
    <w:rsid w:val="002D4F2D"/>
    <w:rsid w:val="002D5895"/>
    <w:rsid w:val="002D5B76"/>
    <w:rsid w:val="002D6AB6"/>
    <w:rsid w:val="002D6C7B"/>
    <w:rsid w:val="002D6CB5"/>
    <w:rsid w:val="002D6CE9"/>
    <w:rsid w:val="002D7011"/>
    <w:rsid w:val="002D743B"/>
    <w:rsid w:val="002D798F"/>
    <w:rsid w:val="002D7BAA"/>
    <w:rsid w:val="002E0D89"/>
    <w:rsid w:val="002E21AA"/>
    <w:rsid w:val="002E2DAF"/>
    <w:rsid w:val="002E35C9"/>
    <w:rsid w:val="002E409A"/>
    <w:rsid w:val="002E415E"/>
    <w:rsid w:val="002E4ECA"/>
    <w:rsid w:val="002E593D"/>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0E5"/>
    <w:rsid w:val="00301408"/>
    <w:rsid w:val="003017E3"/>
    <w:rsid w:val="00301DC2"/>
    <w:rsid w:val="00302794"/>
    <w:rsid w:val="003027D8"/>
    <w:rsid w:val="00303271"/>
    <w:rsid w:val="003035A1"/>
    <w:rsid w:val="00303A43"/>
    <w:rsid w:val="00304BC5"/>
    <w:rsid w:val="0030692E"/>
    <w:rsid w:val="00306A2E"/>
    <w:rsid w:val="00307611"/>
    <w:rsid w:val="00307F37"/>
    <w:rsid w:val="003104EE"/>
    <w:rsid w:val="00310B82"/>
    <w:rsid w:val="0031108C"/>
    <w:rsid w:val="003112F5"/>
    <w:rsid w:val="00311443"/>
    <w:rsid w:val="00312938"/>
    <w:rsid w:val="00312B5C"/>
    <w:rsid w:val="00312C30"/>
    <w:rsid w:val="00312D9F"/>
    <w:rsid w:val="00313527"/>
    <w:rsid w:val="00313699"/>
    <w:rsid w:val="0031393C"/>
    <w:rsid w:val="00313EF7"/>
    <w:rsid w:val="003145A3"/>
    <w:rsid w:val="00314820"/>
    <w:rsid w:val="00315C4B"/>
    <w:rsid w:val="00316322"/>
    <w:rsid w:val="00316E8C"/>
    <w:rsid w:val="003174CC"/>
    <w:rsid w:val="00320027"/>
    <w:rsid w:val="00320AE5"/>
    <w:rsid w:val="0032156A"/>
    <w:rsid w:val="003216B6"/>
    <w:rsid w:val="00321F62"/>
    <w:rsid w:val="003220BA"/>
    <w:rsid w:val="00322140"/>
    <w:rsid w:val="0032358B"/>
    <w:rsid w:val="00323FE4"/>
    <w:rsid w:val="003240C2"/>
    <w:rsid w:val="0032460A"/>
    <w:rsid w:val="0032480A"/>
    <w:rsid w:val="00324D56"/>
    <w:rsid w:val="00325499"/>
    <w:rsid w:val="003257DB"/>
    <w:rsid w:val="00325BE5"/>
    <w:rsid w:val="003261E4"/>
    <w:rsid w:val="003273AA"/>
    <w:rsid w:val="003278B6"/>
    <w:rsid w:val="00330FBE"/>
    <w:rsid w:val="00331595"/>
    <w:rsid w:val="00331994"/>
    <w:rsid w:val="003320F2"/>
    <w:rsid w:val="003334F7"/>
    <w:rsid w:val="00333661"/>
    <w:rsid w:val="003337C6"/>
    <w:rsid w:val="003337FC"/>
    <w:rsid w:val="003345EE"/>
    <w:rsid w:val="0033532D"/>
    <w:rsid w:val="003353C1"/>
    <w:rsid w:val="0033557E"/>
    <w:rsid w:val="003358D4"/>
    <w:rsid w:val="00335E68"/>
    <w:rsid w:val="00335EE6"/>
    <w:rsid w:val="00336248"/>
    <w:rsid w:val="003364EF"/>
    <w:rsid w:val="003365D1"/>
    <w:rsid w:val="0034128A"/>
    <w:rsid w:val="0034175B"/>
    <w:rsid w:val="00341F0E"/>
    <w:rsid w:val="00342B1C"/>
    <w:rsid w:val="003434F4"/>
    <w:rsid w:val="003439F3"/>
    <w:rsid w:val="00343A24"/>
    <w:rsid w:val="00344687"/>
    <w:rsid w:val="00345049"/>
    <w:rsid w:val="003456FC"/>
    <w:rsid w:val="00345BCB"/>
    <w:rsid w:val="00346647"/>
    <w:rsid w:val="003468BE"/>
    <w:rsid w:val="00346B05"/>
    <w:rsid w:val="00346C6F"/>
    <w:rsid w:val="00347A78"/>
    <w:rsid w:val="00347BF4"/>
    <w:rsid w:val="00347F87"/>
    <w:rsid w:val="00350D7A"/>
    <w:rsid w:val="003510E4"/>
    <w:rsid w:val="00351602"/>
    <w:rsid w:val="00351879"/>
    <w:rsid w:val="00353466"/>
    <w:rsid w:val="003534E6"/>
    <w:rsid w:val="00354ADC"/>
    <w:rsid w:val="003555C4"/>
    <w:rsid w:val="00355819"/>
    <w:rsid w:val="00356B02"/>
    <w:rsid w:val="0035772B"/>
    <w:rsid w:val="00357884"/>
    <w:rsid w:val="00360B5B"/>
    <w:rsid w:val="00361663"/>
    <w:rsid w:val="00361E99"/>
    <w:rsid w:val="0036289C"/>
    <w:rsid w:val="00363CD9"/>
    <w:rsid w:val="00364CA3"/>
    <w:rsid w:val="0036681D"/>
    <w:rsid w:val="00366B65"/>
    <w:rsid w:val="003672A1"/>
    <w:rsid w:val="003676FE"/>
    <w:rsid w:val="003715F3"/>
    <w:rsid w:val="003735E6"/>
    <w:rsid w:val="00373766"/>
    <w:rsid w:val="00373EC6"/>
    <w:rsid w:val="003743FB"/>
    <w:rsid w:val="0037444A"/>
    <w:rsid w:val="0037470D"/>
    <w:rsid w:val="00374875"/>
    <w:rsid w:val="00376417"/>
    <w:rsid w:val="00377B23"/>
    <w:rsid w:val="003806BF"/>
    <w:rsid w:val="003807D9"/>
    <w:rsid w:val="0038099B"/>
    <w:rsid w:val="00380A46"/>
    <w:rsid w:val="003814BD"/>
    <w:rsid w:val="0038262D"/>
    <w:rsid w:val="00382987"/>
    <w:rsid w:val="003830B8"/>
    <w:rsid w:val="00383538"/>
    <w:rsid w:val="003838BA"/>
    <w:rsid w:val="00383AC3"/>
    <w:rsid w:val="00384759"/>
    <w:rsid w:val="00384883"/>
    <w:rsid w:val="00385E96"/>
    <w:rsid w:val="00386096"/>
    <w:rsid w:val="00386577"/>
    <w:rsid w:val="003865F6"/>
    <w:rsid w:val="00386C67"/>
    <w:rsid w:val="0038754D"/>
    <w:rsid w:val="00390553"/>
    <w:rsid w:val="003909C0"/>
    <w:rsid w:val="00390C3E"/>
    <w:rsid w:val="00390C56"/>
    <w:rsid w:val="00391818"/>
    <w:rsid w:val="00392956"/>
    <w:rsid w:val="00393389"/>
    <w:rsid w:val="00394155"/>
    <w:rsid w:val="00394F61"/>
    <w:rsid w:val="003951DA"/>
    <w:rsid w:val="003951FD"/>
    <w:rsid w:val="0039549E"/>
    <w:rsid w:val="003956C0"/>
    <w:rsid w:val="00395D66"/>
    <w:rsid w:val="00396276"/>
    <w:rsid w:val="003971E2"/>
    <w:rsid w:val="003A00D9"/>
    <w:rsid w:val="003A15FD"/>
    <w:rsid w:val="003A23C9"/>
    <w:rsid w:val="003A2683"/>
    <w:rsid w:val="003A2A07"/>
    <w:rsid w:val="003A2DD8"/>
    <w:rsid w:val="003A707A"/>
    <w:rsid w:val="003A7221"/>
    <w:rsid w:val="003A77BA"/>
    <w:rsid w:val="003A791C"/>
    <w:rsid w:val="003A7970"/>
    <w:rsid w:val="003A79F7"/>
    <w:rsid w:val="003A7BEC"/>
    <w:rsid w:val="003A7C9D"/>
    <w:rsid w:val="003B0F86"/>
    <w:rsid w:val="003B0FBE"/>
    <w:rsid w:val="003B11B5"/>
    <w:rsid w:val="003B1551"/>
    <w:rsid w:val="003B1748"/>
    <w:rsid w:val="003B1FCA"/>
    <w:rsid w:val="003B1FDA"/>
    <w:rsid w:val="003B2196"/>
    <w:rsid w:val="003B26D8"/>
    <w:rsid w:val="003B2D8D"/>
    <w:rsid w:val="003B3126"/>
    <w:rsid w:val="003B4010"/>
    <w:rsid w:val="003B5255"/>
    <w:rsid w:val="003B55C7"/>
    <w:rsid w:val="003B596A"/>
    <w:rsid w:val="003B5B0C"/>
    <w:rsid w:val="003B5B51"/>
    <w:rsid w:val="003B66CD"/>
    <w:rsid w:val="003B6AD8"/>
    <w:rsid w:val="003B7282"/>
    <w:rsid w:val="003B749D"/>
    <w:rsid w:val="003B7606"/>
    <w:rsid w:val="003C020D"/>
    <w:rsid w:val="003C0B06"/>
    <w:rsid w:val="003C1AC6"/>
    <w:rsid w:val="003C1C0F"/>
    <w:rsid w:val="003C2929"/>
    <w:rsid w:val="003C2FA0"/>
    <w:rsid w:val="003C4826"/>
    <w:rsid w:val="003C4F47"/>
    <w:rsid w:val="003C5714"/>
    <w:rsid w:val="003C5CB2"/>
    <w:rsid w:val="003C6325"/>
    <w:rsid w:val="003C74C6"/>
    <w:rsid w:val="003D02A3"/>
    <w:rsid w:val="003D09CD"/>
    <w:rsid w:val="003D0DE5"/>
    <w:rsid w:val="003D0F52"/>
    <w:rsid w:val="003D15B3"/>
    <w:rsid w:val="003D191C"/>
    <w:rsid w:val="003D1D00"/>
    <w:rsid w:val="003D2E61"/>
    <w:rsid w:val="003D39DA"/>
    <w:rsid w:val="003D4992"/>
    <w:rsid w:val="003D499C"/>
    <w:rsid w:val="003D4F72"/>
    <w:rsid w:val="003D588D"/>
    <w:rsid w:val="003D5EE4"/>
    <w:rsid w:val="003D6A62"/>
    <w:rsid w:val="003D6E48"/>
    <w:rsid w:val="003D6F7E"/>
    <w:rsid w:val="003D6F8D"/>
    <w:rsid w:val="003E05C7"/>
    <w:rsid w:val="003E086C"/>
    <w:rsid w:val="003E0C42"/>
    <w:rsid w:val="003E0C84"/>
    <w:rsid w:val="003E1EF4"/>
    <w:rsid w:val="003E2908"/>
    <w:rsid w:val="003E2C47"/>
    <w:rsid w:val="003E2EAA"/>
    <w:rsid w:val="003E33BF"/>
    <w:rsid w:val="003E3E22"/>
    <w:rsid w:val="003E3E6F"/>
    <w:rsid w:val="003E511E"/>
    <w:rsid w:val="003E5467"/>
    <w:rsid w:val="003E5BE2"/>
    <w:rsid w:val="003E66B7"/>
    <w:rsid w:val="003F01BC"/>
    <w:rsid w:val="003F03D3"/>
    <w:rsid w:val="003F083A"/>
    <w:rsid w:val="003F095E"/>
    <w:rsid w:val="003F1150"/>
    <w:rsid w:val="003F1CF8"/>
    <w:rsid w:val="003F1D5C"/>
    <w:rsid w:val="003F20A0"/>
    <w:rsid w:val="003F2B8F"/>
    <w:rsid w:val="003F2E8E"/>
    <w:rsid w:val="003F3678"/>
    <w:rsid w:val="003F48CC"/>
    <w:rsid w:val="003F4BEC"/>
    <w:rsid w:val="003F4C00"/>
    <w:rsid w:val="003F5214"/>
    <w:rsid w:val="003F555C"/>
    <w:rsid w:val="003F57E9"/>
    <w:rsid w:val="003F6120"/>
    <w:rsid w:val="003F7D4F"/>
    <w:rsid w:val="004005FD"/>
    <w:rsid w:val="00400A3C"/>
    <w:rsid w:val="0040161B"/>
    <w:rsid w:val="00401A20"/>
    <w:rsid w:val="00401EFF"/>
    <w:rsid w:val="00402527"/>
    <w:rsid w:val="004025BA"/>
    <w:rsid w:val="00404B7B"/>
    <w:rsid w:val="0040581B"/>
    <w:rsid w:val="0040630D"/>
    <w:rsid w:val="0040671D"/>
    <w:rsid w:val="004108BA"/>
    <w:rsid w:val="00411B1A"/>
    <w:rsid w:val="004129E1"/>
    <w:rsid w:val="00412EAD"/>
    <w:rsid w:val="00413B99"/>
    <w:rsid w:val="00414173"/>
    <w:rsid w:val="00414324"/>
    <w:rsid w:val="004143B7"/>
    <w:rsid w:val="004145DB"/>
    <w:rsid w:val="00414636"/>
    <w:rsid w:val="004151F4"/>
    <w:rsid w:val="004154BF"/>
    <w:rsid w:val="004157CC"/>
    <w:rsid w:val="00415DEC"/>
    <w:rsid w:val="004161A7"/>
    <w:rsid w:val="004167AF"/>
    <w:rsid w:val="00416C9E"/>
    <w:rsid w:val="00417E74"/>
    <w:rsid w:val="0042155F"/>
    <w:rsid w:val="00421EBC"/>
    <w:rsid w:val="004220E0"/>
    <w:rsid w:val="00423FAC"/>
    <w:rsid w:val="004244E2"/>
    <w:rsid w:val="0042661D"/>
    <w:rsid w:val="00427C34"/>
    <w:rsid w:val="0043004F"/>
    <w:rsid w:val="00430785"/>
    <w:rsid w:val="00431427"/>
    <w:rsid w:val="004315FC"/>
    <w:rsid w:val="004318D5"/>
    <w:rsid w:val="00431E63"/>
    <w:rsid w:val="00432BDE"/>
    <w:rsid w:val="00432DC8"/>
    <w:rsid w:val="00433926"/>
    <w:rsid w:val="0043429B"/>
    <w:rsid w:val="004348B8"/>
    <w:rsid w:val="0043501E"/>
    <w:rsid w:val="0043548C"/>
    <w:rsid w:val="004356B4"/>
    <w:rsid w:val="00435DD0"/>
    <w:rsid w:val="004366F9"/>
    <w:rsid w:val="004408D6"/>
    <w:rsid w:val="0044304C"/>
    <w:rsid w:val="00443187"/>
    <w:rsid w:val="00443449"/>
    <w:rsid w:val="00443B44"/>
    <w:rsid w:val="0044482F"/>
    <w:rsid w:val="004459B2"/>
    <w:rsid w:val="00445DA3"/>
    <w:rsid w:val="00445FA8"/>
    <w:rsid w:val="00446057"/>
    <w:rsid w:val="00446454"/>
    <w:rsid w:val="00446578"/>
    <w:rsid w:val="00446B1C"/>
    <w:rsid w:val="00446E6A"/>
    <w:rsid w:val="00446FCD"/>
    <w:rsid w:val="00446FDE"/>
    <w:rsid w:val="00450FAE"/>
    <w:rsid w:val="0045148B"/>
    <w:rsid w:val="004515A8"/>
    <w:rsid w:val="00452CF7"/>
    <w:rsid w:val="004531D3"/>
    <w:rsid w:val="00453A39"/>
    <w:rsid w:val="0045550D"/>
    <w:rsid w:val="00455619"/>
    <w:rsid w:val="00455CB9"/>
    <w:rsid w:val="00455F3B"/>
    <w:rsid w:val="0045605C"/>
    <w:rsid w:val="00456847"/>
    <w:rsid w:val="00456B78"/>
    <w:rsid w:val="004574D9"/>
    <w:rsid w:val="004601C8"/>
    <w:rsid w:val="0046066F"/>
    <w:rsid w:val="00460CC0"/>
    <w:rsid w:val="00461377"/>
    <w:rsid w:val="0046154A"/>
    <w:rsid w:val="00461555"/>
    <w:rsid w:val="00462414"/>
    <w:rsid w:val="00462B44"/>
    <w:rsid w:val="00462BD5"/>
    <w:rsid w:val="00462D89"/>
    <w:rsid w:val="00463A5D"/>
    <w:rsid w:val="00464A06"/>
    <w:rsid w:val="004653E3"/>
    <w:rsid w:val="00465D2E"/>
    <w:rsid w:val="004666C3"/>
    <w:rsid w:val="004671FD"/>
    <w:rsid w:val="00470593"/>
    <w:rsid w:val="00470615"/>
    <w:rsid w:val="00471590"/>
    <w:rsid w:val="0047215B"/>
    <w:rsid w:val="00472345"/>
    <w:rsid w:val="00472868"/>
    <w:rsid w:val="00473C53"/>
    <w:rsid w:val="00473C84"/>
    <w:rsid w:val="0047570E"/>
    <w:rsid w:val="004767FC"/>
    <w:rsid w:val="00476C84"/>
    <w:rsid w:val="00477275"/>
    <w:rsid w:val="004804E1"/>
    <w:rsid w:val="004807BF"/>
    <w:rsid w:val="004814EE"/>
    <w:rsid w:val="00481508"/>
    <w:rsid w:val="0048366E"/>
    <w:rsid w:val="00483B68"/>
    <w:rsid w:val="00485301"/>
    <w:rsid w:val="00490054"/>
    <w:rsid w:val="00490D32"/>
    <w:rsid w:val="00490F81"/>
    <w:rsid w:val="004915D5"/>
    <w:rsid w:val="00491690"/>
    <w:rsid w:val="00491731"/>
    <w:rsid w:val="00492A79"/>
    <w:rsid w:val="0049389C"/>
    <w:rsid w:val="00493948"/>
    <w:rsid w:val="00493AEF"/>
    <w:rsid w:val="00493D19"/>
    <w:rsid w:val="004944AF"/>
    <w:rsid w:val="00494B9E"/>
    <w:rsid w:val="00495289"/>
    <w:rsid w:val="00496377"/>
    <w:rsid w:val="004964A6"/>
    <w:rsid w:val="0049684E"/>
    <w:rsid w:val="00496A7C"/>
    <w:rsid w:val="00496C55"/>
    <w:rsid w:val="00497520"/>
    <w:rsid w:val="00497E24"/>
    <w:rsid w:val="004A05E2"/>
    <w:rsid w:val="004A06D9"/>
    <w:rsid w:val="004A0E21"/>
    <w:rsid w:val="004A1E01"/>
    <w:rsid w:val="004A1F9A"/>
    <w:rsid w:val="004A20B9"/>
    <w:rsid w:val="004A4152"/>
    <w:rsid w:val="004A4796"/>
    <w:rsid w:val="004A5949"/>
    <w:rsid w:val="004A5BDA"/>
    <w:rsid w:val="004A5BFF"/>
    <w:rsid w:val="004A62FF"/>
    <w:rsid w:val="004A7FEA"/>
    <w:rsid w:val="004B0457"/>
    <w:rsid w:val="004B0DA5"/>
    <w:rsid w:val="004B1709"/>
    <w:rsid w:val="004B1DA5"/>
    <w:rsid w:val="004B1E5B"/>
    <w:rsid w:val="004B26D4"/>
    <w:rsid w:val="004B30C6"/>
    <w:rsid w:val="004B3B84"/>
    <w:rsid w:val="004B3C60"/>
    <w:rsid w:val="004B4DB1"/>
    <w:rsid w:val="004B6BC4"/>
    <w:rsid w:val="004B7743"/>
    <w:rsid w:val="004B7F76"/>
    <w:rsid w:val="004C07C2"/>
    <w:rsid w:val="004C0B28"/>
    <w:rsid w:val="004C1E50"/>
    <w:rsid w:val="004C22A4"/>
    <w:rsid w:val="004C252B"/>
    <w:rsid w:val="004C4FF6"/>
    <w:rsid w:val="004C5348"/>
    <w:rsid w:val="004C6110"/>
    <w:rsid w:val="004C6D4D"/>
    <w:rsid w:val="004C6F58"/>
    <w:rsid w:val="004C6FF0"/>
    <w:rsid w:val="004C736D"/>
    <w:rsid w:val="004C758C"/>
    <w:rsid w:val="004C785B"/>
    <w:rsid w:val="004C7D79"/>
    <w:rsid w:val="004D03FD"/>
    <w:rsid w:val="004D1D42"/>
    <w:rsid w:val="004D288C"/>
    <w:rsid w:val="004D2D58"/>
    <w:rsid w:val="004D2FD5"/>
    <w:rsid w:val="004D32B0"/>
    <w:rsid w:val="004D3F3F"/>
    <w:rsid w:val="004D41D4"/>
    <w:rsid w:val="004D47A1"/>
    <w:rsid w:val="004D4A7A"/>
    <w:rsid w:val="004D551A"/>
    <w:rsid w:val="004D5CA8"/>
    <w:rsid w:val="004D5EF4"/>
    <w:rsid w:val="004D6BEE"/>
    <w:rsid w:val="004D6C8B"/>
    <w:rsid w:val="004D6CFB"/>
    <w:rsid w:val="004D7F67"/>
    <w:rsid w:val="004E07FC"/>
    <w:rsid w:val="004E118C"/>
    <w:rsid w:val="004E13D1"/>
    <w:rsid w:val="004E262C"/>
    <w:rsid w:val="004E287B"/>
    <w:rsid w:val="004E2F7C"/>
    <w:rsid w:val="004E3333"/>
    <w:rsid w:val="004E396A"/>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EE3"/>
    <w:rsid w:val="005002E4"/>
    <w:rsid w:val="00500AEA"/>
    <w:rsid w:val="00501784"/>
    <w:rsid w:val="00501B34"/>
    <w:rsid w:val="00501C3D"/>
    <w:rsid w:val="0050248B"/>
    <w:rsid w:val="005027BF"/>
    <w:rsid w:val="00502823"/>
    <w:rsid w:val="00502BF1"/>
    <w:rsid w:val="00503C4D"/>
    <w:rsid w:val="00503D00"/>
    <w:rsid w:val="005043E0"/>
    <w:rsid w:val="00504A96"/>
    <w:rsid w:val="00505019"/>
    <w:rsid w:val="00505EFB"/>
    <w:rsid w:val="00505FB5"/>
    <w:rsid w:val="00506365"/>
    <w:rsid w:val="005075F6"/>
    <w:rsid w:val="0051168A"/>
    <w:rsid w:val="00511EFA"/>
    <w:rsid w:val="005120D9"/>
    <w:rsid w:val="005123C1"/>
    <w:rsid w:val="005128A3"/>
    <w:rsid w:val="00513D4B"/>
    <w:rsid w:val="00516198"/>
    <w:rsid w:val="00516EEA"/>
    <w:rsid w:val="005178B0"/>
    <w:rsid w:val="00517B54"/>
    <w:rsid w:val="00520004"/>
    <w:rsid w:val="00520B57"/>
    <w:rsid w:val="005211A8"/>
    <w:rsid w:val="00522640"/>
    <w:rsid w:val="005226AE"/>
    <w:rsid w:val="0052286B"/>
    <w:rsid w:val="00522EE4"/>
    <w:rsid w:val="0052456E"/>
    <w:rsid w:val="00524DE7"/>
    <w:rsid w:val="00525240"/>
    <w:rsid w:val="00526401"/>
    <w:rsid w:val="005269A3"/>
    <w:rsid w:val="00526B9F"/>
    <w:rsid w:val="00526E36"/>
    <w:rsid w:val="00526E8A"/>
    <w:rsid w:val="005270A3"/>
    <w:rsid w:val="0053129E"/>
    <w:rsid w:val="005312B8"/>
    <w:rsid w:val="005312FE"/>
    <w:rsid w:val="00534E87"/>
    <w:rsid w:val="00535149"/>
    <w:rsid w:val="00535649"/>
    <w:rsid w:val="00535B21"/>
    <w:rsid w:val="005361C2"/>
    <w:rsid w:val="005363E2"/>
    <w:rsid w:val="00536EE7"/>
    <w:rsid w:val="00536EF9"/>
    <w:rsid w:val="005377CC"/>
    <w:rsid w:val="00537A71"/>
    <w:rsid w:val="0054068F"/>
    <w:rsid w:val="0054114F"/>
    <w:rsid w:val="00542079"/>
    <w:rsid w:val="00543EC8"/>
    <w:rsid w:val="0054443E"/>
    <w:rsid w:val="00544BF3"/>
    <w:rsid w:val="00544E43"/>
    <w:rsid w:val="00544F5C"/>
    <w:rsid w:val="00545D57"/>
    <w:rsid w:val="00545DCE"/>
    <w:rsid w:val="0054646F"/>
    <w:rsid w:val="0054661A"/>
    <w:rsid w:val="0054697C"/>
    <w:rsid w:val="005475AF"/>
    <w:rsid w:val="00550320"/>
    <w:rsid w:val="00550352"/>
    <w:rsid w:val="005513F9"/>
    <w:rsid w:val="00551852"/>
    <w:rsid w:val="005520C8"/>
    <w:rsid w:val="00552466"/>
    <w:rsid w:val="00552B89"/>
    <w:rsid w:val="00552C47"/>
    <w:rsid w:val="005531CE"/>
    <w:rsid w:val="005532A3"/>
    <w:rsid w:val="00553614"/>
    <w:rsid w:val="00553FF7"/>
    <w:rsid w:val="00554F10"/>
    <w:rsid w:val="00554F39"/>
    <w:rsid w:val="00555FE7"/>
    <w:rsid w:val="00556477"/>
    <w:rsid w:val="0055672B"/>
    <w:rsid w:val="0055680A"/>
    <w:rsid w:val="00556FFE"/>
    <w:rsid w:val="00561439"/>
    <w:rsid w:val="00562109"/>
    <w:rsid w:val="00562876"/>
    <w:rsid w:val="00562BF9"/>
    <w:rsid w:val="00563554"/>
    <w:rsid w:val="00563689"/>
    <w:rsid w:val="00563F55"/>
    <w:rsid w:val="0056496C"/>
    <w:rsid w:val="00564C18"/>
    <w:rsid w:val="005657BC"/>
    <w:rsid w:val="0056620D"/>
    <w:rsid w:val="005662F4"/>
    <w:rsid w:val="0056751D"/>
    <w:rsid w:val="00567E98"/>
    <w:rsid w:val="00570CFD"/>
    <w:rsid w:val="005712A5"/>
    <w:rsid w:val="00571B03"/>
    <w:rsid w:val="00572DE6"/>
    <w:rsid w:val="005731A4"/>
    <w:rsid w:val="00573497"/>
    <w:rsid w:val="00573B9B"/>
    <w:rsid w:val="00574E5A"/>
    <w:rsid w:val="00574FE2"/>
    <w:rsid w:val="005754EA"/>
    <w:rsid w:val="00575DDE"/>
    <w:rsid w:val="00576FBB"/>
    <w:rsid w:val="005770F5"/>
    <w:rsid w:val="00577CE2"/>
    <w:rsid w:val="00577E13"/>
    <w:rsid w:val="00580246"/>
    <w:rsid w:val="00580A08"/>
    <w:rsid w:val="00580B2D"/>
    <w:rsid w:val="00580F35"/>
    <w:rsid w:val="0058135E"/>
    <w:rsid w:val="005817DA"/>
    <w:rsid w:val="005829CC"/>
    <w:rsid w:val="005836AB"/>
    <w:rsid w:val="005836FD"/>
    <w:rsid w:val="00583A7A"/>
    <w:rsid w:val="005846B5"/>
    <w:rsid w:val="00585C5F"/>
    <w:rsid w:val="00586123"/>
    <w:rsid w:val="00587A1B"/>
    <w:rsid w:val="0059049F"/>
    <w:rsid w:val="00591458"/>
    <w:rsid w:val="005915A6"/>
    <w:rsid w:val="005915F5"/>
    <w:rsid w:val="00591B87"/>
    <w:rsid w:val="00591F1C"/>
    <w:rsid w:val="0059235C"/>
    <w:rsid w:val="005928BF"/>
    <w:rsid w:val="00592C34"/>
    <w:rsid w:val="00593478"/>
    <w:rsid w:val="00594448"/>
    <w:rsid w:val="0059538D"/>
    <w:rsid w:val="00596297"/>
    <w:rsid w:val="00596CAB"/>
    <w:rsid w:val="0059711A"/>
    <w:rsid w:val="00597637"/>
    <w:rsid w:val="005A0A9B"/>
    <w:rsid w:val="005A0CC9"/>
    <w:rsid w:val="005A1074"/>
    <w:rsid w:val="005A2D08"/>
    <w:rsid w:val="005A2FD5"/>
    <w:rsid w:val="005A3DF7"/>
    <w:rsid w:val="005A4097"/>
    <w:rsid w:val="005A4554"/>
    <w:rsid w:val="005A4B9B"/>
    <w:rsid w:val="005A4F72"/>
    <w:rsid w:val="005A6000"/>
    <w:rsid w:val="005A653F"/>
    <w:rsid w:val="005A6867"/>
    <w:rsid w:val="005A6E3F"/>
    <w:rsid w:val="005A7F73"/>
    <w:rsid w:val="005B0439"/>
    <w:rsid w:val="005B0522"/>
    <w:rsid w:val="005B1B94"/>
    <w:rsid w:val="005B28E6"/>
    <w:rsid w:val="005B3D9F"/>
    <w:rsid w:val="005B4164"/>
    <w:rsid w:val="005B4308"/>
    <w:rsid w:val="005B4729"/>
    <w:rsid w:val="005B48AD"/>
    <w:rsid w:val="005B51F6"/>
    <w:rsid w:val="005B5D10"/>
    <w:rsid w:val="005B61E5"/>
    <w:rsid w:val="005B6DFF"/>
    <w:rsid w:val="005C2049"/>
    <w:rsid w:val="005C20E3"/>
    <w:rsid w:val="005C351B"/>
    <w:rsid w:val="005C3613"/>
    <w:rsid w:val="005C3BCF"/>
    <w:rsid w:val="005C3EEE"/>
    <w:rsid w:val="005C4145"/>
    <w:rsid w:val="005C4D0E"/>
    <w:rsid w:val="005C5874"/>
    <w:rsid w:val="005C5BB4"/>
    <w:rsid w:val="005C6D5E"/>
    <w:rsid w:val="005C748A"/>
    <w:rsid w:val="005C77C2"/>
    <w:rsid w:val="005C7F7D"/>
    <w:rsid w:val="005D0668"/>
    <w:rsid w:val="005D0986"/>
    <w:rsid w:val="005D0AF4"/>
    <w:rsid w:val="005D0D24"/>
    <w:rsid w:val="005D0DBD"/>
    <w:rsid w:val="005D1CEA"/>
    <w:rsid w:val="005D1D64"/>
    <w:rsid w:val="005D4665"/>
    <w:rsid w:val="005D5BE3"/>
    <w:rsid w:val="005D641E"/>
    <w:rsid w:val="005D6E8B"/>
    <w:rsid w:val="005E005A"/>
    <w:rsid w:val="005E0F97"/>
    <w:rsid w:val="005E0FD6"/>
    <w:rsid w:val="005E12E5"/>
    <w:rsid w:val="005E1679"/>
    <w:rsid w:val="005E1A4C"/>
    <w:rsid w:val="005E2A17"/>
    <w:rsid w:val="005E2A4F"/>
    <w:rsid w:val="005E2F62"/>
    <w:rsid w:val="005E323A"/>
    <w:rsid w:val="005E38E1"/>
    <w:rsid w:val="005E4329"/>
    <w:rsid w:val="005E5503"/>
    <w:rsid w:val="005E56E7"/>
    <w:rsid w:val="005E5845"/>
    <w:rsid w:val="005E5B2A"/>
    <w:rsid w:val="005E5C3A"/>
    <w:rsid w:val="005E5F4C"/>
    <w:rsid w:val="005E63DB"/>
    <w:rsid w:val="005E6AC2"/>
    <w:rsid w:val="005E7202"/>
    <w:rsid w:val="005E7215"/>
    <w:rsid w:val="005F0135"/>
    <w:rsid w:val="005F0BCC"/>
    <w:rsid w:val="005F1052"/>
    <w:rsid w:val="005F26B2"/>
    <w:rsid w:val="005F4A70"/>
    <w:rsid w:val="005F521E"/>
    <w:rsid w:val="005F5BA0"/>
    <w:rsid w:val="005F614A"/>
    <w:rsid w:val="005F674F"/>
    <w:rsid w:val="005F6E3F"/>
    <w:rsid w:val="005F6F5C"/>
    <w:rsid w:val="005F7CE8"/>
    <w:rsid w:val="00600182"/>
    <w:rsid w:val="006004A0"/>
    <w:rsid w:val="00600760"/>
    <w:rsid w:val="00600AB3"/>
    <w:rsid w:val="00601822"/>
    <w:rsid w:val="00601BA8"/>
    <w:rsid w:val="0060219D"/>
    <w:rsid w:val="006021DF"/>
    <w:rsid w:val="00602284"/>
    <w:rsid w:val="00602D33"/>
    <w:rsid w:val="00602F6D"/>
    <w:rsid w:val="006030B7"/>
    <w:rsid w:val="00603377"/>
    <w:rsid w:val="006046B0"/>
    <w:rsid w:val="00605849"/>
    <w:rsid w:val="00606FA2"/>
    <w:rsid w:val="00607A8C"/>
    <w:rsid w:val="00607C68"/>
    <w:rsid w:val="0061046A"/>
    <w:rsid w:val="00610DBE"/>
    <w:rsid w:val="0061105D"/>
    <w:rsid w:val="0061121C"/>
    <w:rsid w:val="00611414"/>
    <w:rsid w:val="00611B8E"/>
    <w:rsid w:val="00612607"/>
    <w:rsid w:val="00613E98"/>
    <w:rsid w:val="0061544C"/>
    <w:rsid w:val="00615741"/>
    <w:rsid w:val="00615859"/>
    <w:rsid w:val="006174FE"/>
    <w:rsid w:val="0061764F"/>
    <w:rsid w:val="00617E37"/>
    <w:rsid w:val="006207AC"/>
    <w:rsid w:val="00620AA6"/>
    <w:rsid w:val="006222B9"/>
    <w:rsid w:val="00622990"/>
    <w:rsid w:val="00622A32"/>
    <w:rsid w:val="00622AD8"/>
    <w:rsid w:val="00622B76"/>
    <w:rsid w:val="00623395"/>
    <w:rsid w:val="00623BBF"/>
    <w:rsid w:val="00624241"/>
    <w:rsid w:val="00624FF4"/>
    <w:rsid w:val="00626179"/>
    <w:rsid w:val="00626B99"/>
    <w:rsid w:val="00627129"/>
    <w:rsid w:val="00627478"/>
    <w:rsid w:val="00627DAE"/>
    <w:rsid w:val="0063205C"/>
    <w:rsid w:val="006321F3"/>
    <w:rsid w:val="006324A3"/>
    <w:rsid w:val="006334B0"/>
    <w:rsid w:val="006338DA"/>
    <w:rsid w:val="006344A7"/>
    <w:rsid w:val="00634708"/>
    <w:rsid w:val="00634FB1"/>
    <w:rsid w:val="00635104"/>
    <w:rsid w:val="0063641C"/>
    <w:rsid w:val="006369DF"/>
    <w:rsid w:val="0063724B"/>
    <w:rsid w:val="006374E6"/>
    <w:rsid w:val="00637D48"/>
    <w:rsid w:val="00640254"/>
    <w:rsid w:val="006404BD"/>
    <w:rsid w:val="006413E1"/>
    <w:rsid w:val="00641BCB"/>
    <w:rsid w:val="00641DC0"/>
    <w:rsid w:val="00642B7C"/>
    <w:rsid w:val="00642E01"/>
    <w:rsid w:val="00643537"/>
    <w:rsid w:val="006447E8"/>
    <w:rsid w:val="00644D23"/>
    <w:rsid w:val="00645492"/>
    <w:rsid w:val="00645CD3"/>
    <w:rsid w:val="00645DE3"/>
    <w:rsid w:val="00646143"/>
    <w:rsid w:val="00647318"/>
    <w:rsid w:val="006474A7"/>
    <w:rsid w:val="0064766F"/>
    <w:rsid w:val="006479C2"/>
    <w:rsid w:val="00647FCF"/>
    <w:rsid w:val="00650F8D"/>
    <w:rsid w:val="00651075"/>
    <w:rsid w:val="00651E3A"/>
    <w:rsid w:val="00651EBB"/>
    <w:rsid w:val="00652041"/>
    <w:rsid w:val="00652446"/>
    <w:rsid w:val="006541D6"/>
    <w:rsid w:val="00654477"/>
    <w:rsid w:val="006544F6"/>
    <w:rsid w:val="00655D0C"/>
    <w:rsid w:val="00656669"/>
    <w:rsid w:val="00656908"/>
    <w:rsid w:val="00656947"/>
    <w:rsid w:val="00656A83"/>
    <w:rsid w:val="00656DC4"/>
    <w:rsid w:val="00656F74"/>
    <w:rsid w:val="0065749C"/>
    <w:rsid w:val="00657C86"/>
    <w:rsid w:val="006602DC"/>
    <w:rsid w:val="006607F3"/>
    <w:rsid w:val="00661E12"/>
    <w:rsid w:val="00662B8D"/>
    <w:rsid w:val="006634AD"/>
    <w:rsid w:val="00663F4D"/>
    <w:rsid w:val="00664D18"/>
    <w:rsid w:val="00665357"/>
    <w:rsid w:val="0066564C"/>
    <w:rsid w:val="00665ACB"/>
    <w:rsid w:val="00666119"/>
    <w:rsid w:val="006662BB"/>
    <w:rsid w:val="0066713D"/>
    <w:rsid w:val="00667E9F"/>
    <w:rsid w:val="00667FDE"/>
    <w:rsid w:val="006705F1"/>
    <w:rsid w:val="00672807"/>
    <w:rsid w:val="0067293D"/>
    <w:rsid w:val="0067420D"/>
    <w:rsid w:val="0067476C"/>
    <w:rsid w:val="00675CC5"/>
    <w:rsid w:val="00675E47"/>
    <w:rsid w:val="00675E98"/>
    <w:rsid w:val="00676169"/>
    <w:rsid w:val="006762BE"/>
    <w:rsid w:val="00676B79"/>
    <w:rsid w:val="00677194"/>
    <w:rsid w:val="006778F7"/>
    <w:rsid w:val="0068015B"/>
    <w:rsid w:val="0068037D"/>
    <w:rsid w:val="006803CF"/>
    <w:rsid w:val="006805D4"/>
    <w:rsid w:val="00680894"/>
    <w:rsid w:val="006809F7"/>
    <w:rsid w:val="00681EDE"/>
    <w:rsid w:val="00682618"/>
    <w:rsid w:val="006826BD"/>
    <w:rsid w:val="00682C48"/>
    <w:rsid w:val="00682C9B"/>
    <w:rsid w:val="0068495C"/>
    <w:rsid w:val="00684D16"/>
    <w:rsid w:val="00685173"/>
    <w:rsid w:val="0068565C"/>
    <w:rsid w:val="006856A5"/>
    <w:rsid w:val="00685871"/>
    <w:rsid w:val="0068596C"/>
    <w:rsid w:val="006860AE"/>
    <w:rsid w:val="0068626A"/>
    <w:rsid w:val="00686C29"/>
    <w:rsid w:val="006873B1"/>
    <w:rsid w:val="0068796D"/>
    <w:rsid w:val="00690CF3"/>
    <w:rsid w:val="00692118"/>
    <w:rsid w:val="0069400E"/>
    <w:rsid w:val="006950B2"/>
    <w:rsid w:val="0069572A"/>
    <w:rsid w:val="00695869"/>
    <w:rsid w:val="00695AAA"/>
    <w:rsid w:val="00695C4D"/>
    <w:rsid w:val="00696331"/>
    <w:rsid w:val="00696A4A"/>
    <w:rsid w:val="00696CC2"/>
    <w:rsid w:val="00696CCF"/>
    <w:rsid w:val="006A04EE"/>
    <w:rsid w:val="006A0821"/>
    <w:rsid w:val="006A0955"/>
    <w:rsid w:val="006A0C43"/>
    <w:rsid w:val="006A1303"/>
    <w:rsid w:val="006A1328"/>
    <w:rsid w:val="006A1363"/>
    <w:rsid w:val="006A1CE9"/>
    <w:rsid w:val="006A20BB"/>
    <w:rsid w:val="006A26B2"/>
    <w:rsid w:val="006A3D60"/>
    <w:rsid w:val="006A567F"/>
    <w:rsid w:val="006A5C8D"/>
    <w:rsid w:val="006A5DF6"/>
    <w:rsid w:val="006A6776"/>
    <w:rsid w:val="006A7702"/>
    <w:rsid w:val="006A7AC2"/>
    <w:rsid w:val="006A7CE9"/>
    <w:rsid w:val="006B23E0"/>
    <w:rsid w:val="006B2DB5"/>
    <w:rsid w:val="006B32D8"/>
    <w:rsid w:val="006B345E"/>
    <w:rsid w:val="006B371A"/>
    <w:rsid w:val="006B4A80"/>
    <w:rsid w:val="006B5821"/>
    <w:rsid w:val="006B588D"/>
    <w:rsid w:val="006B5CB6"/>
    <w:rsid w:val="006B6B26"/>
    <w:rsid w:val="006B73B5"/>
    <w:rsid w:val="006B7A9B"/>
    <w:rsid w:val="006C0175"/>
    <w:rsid w:val="006C0625"/>
    <w:rsid w:val="006C1C6D"/>
    <w:rsid w:val="006C30D6"/>
    <w:rsid w:val="006C3BC5"/>
    <w:rsid w:val="006C40F1"/>
    <w:rsid w:val="006C4F8F"/>
    <w:rsid w:val="006C5FF0"/>
    <w:rsid w:val="006C6BBB"/>
    <w:rsid w:val="006C6CAC"/>
    <w:rsid w:val="006C731F"/>
    <w:rsid w:val="006C7AD3"/>
    <w:rsid w:val="006D06AC"/>
    <w:rsid w:val="006D1AC5"/>
    <w:rsid w:val="006D1F70"/>
    <w:rsid w:val="006D226F"/>
    <w:rsid w:val="006D2819"/>
    <w:rsid w:val="006D3B76"/>
    <w:rsid w:val="006D3F58"/>
    <w:rsid w:val="006D51B9"/>
    <w:rsid w:val="006D551F"/>
    <w:rsid w:val="006D5A9B"/>
    <w:rsid w:val="006D602E"/>
    <w:rsid w:val="006D61B1"/>
    <w:rsid w:val="006D70C2"/>
    <w:rsid w:val="006D784D"/>
    <w:rsid w:val="006D78DB"/>
    <w:rsid w:val="006D79B3"/>
    <w:rsid w:val="006D7D5A"/>
    <w:rsid w:val="006E01AF"/>
    <w:rsid w:val="006E06BF"/>
    <w:rsid w:val="006E0EBD"/>
    <w:rsid w:val="006E0EE4"/>
    <w:rsid w:val="006E175D"/>
    <w:rsid w:val="006E2961"/>
    <w:rsid w:val="006E2FE0"/>
    <w:rsid w:val="006E3783"/>
    <w:rsid w:val="006E3F08"/>
    <w:rsid w:val="006E4352"/>
    <w:rsid w:val="006E4F24"/>
    <w:rsid w:val="006E53FD"/>
    <w:rsid w:val="006E5D43"/>
    <w:rsid w:val="006E5FE0"/>
    <w:rsid w:val="006E731E"/>
    <w:rsid w:val="006F04DD"/>
    <w:rsid w:val="006F16A0"/>
    <w:rsid w:val="006F1A3F"/>
    <w:rsid w:val="006F20E6"/>
    <w:rsid w:val="006F2414"/>
    <w:rsid w:val="006F37E2"/>
    <w:rsid w:val="006F38C2"/>
    <w:rsid w:val="006F53CD"/>
    <w:rsid w:val="006F5C58"/>
    <w:rsid w:val="006F5D6A"/>
    <w:rsid w:val="006F674A"/>
    <w:rsid w:val="006F7241"/>
    <w:rsid w:val="006F7445"/>
    <w:rsid w:val="0070110C"/>
    <w:rsid w:val="007020F3"/>
    <w:rsid w:val="007031B0"/>
    <w:rsid w:val="007039C1"/>
    <w:rsid w:val="00703B15"/>
    <w:rsid w:val="00703D4F"/>
    <w:rsid w:val="0070442A"/>
    <w:rsid w:val="007056E7"/>
    <w:rsid w:val="007058C5"/>
    <w:rsid w:val="00705B67"/>
    <w:rsid w:val="00707438"/>
    <w:rsid w:val="007112A8"/>
    <w:rsid w:val="00711FC9"/>
    <w:rsid w:val="00712109"/>
    <w:rsid w:val="0071261A"/>
    <w:rsid w:val="00712EB1"/>
    <w:rsid w:val="00712F4D"/>
    <w:rsid w:val="0071302D"/>
    <w:rsid w:val="00713084"/>
    <w:rsid w:val="0071327D"/>
    <w:rsid w:val="00713BBC"/>
    <w:rsid w:val="00713C5C"/>
    <w:rsid w:val="00714A28"/>
    <w:rsid w:val="00714D32"/>
    <w:rsid w:val="00714FF7"/>
    <w:rsid w:val="00715D5A"/>
    <w:rsid w:val="00715F32"/>
    <w:rsid w:val="0071736C"/>
    <w:rsid w:val="007176FB"/>
    <w:rsid w:val="00717821"/>
    <w:rsid w:val="00717B28"/>
    <w:rsid w:val="007204C8"/>
    <w:rsid w:val="00721326"/>
    <w:rsid w:val="0072238E"/>
    <w:rsid w:val="007229B7"/>
    <w:rsid w:val="00724216"/>
    <w:rsid w:val="00724AF7"/>
    <w:rsid w:val="00724F18"/>
    <w:rsid w:val="00727255"/>
    <w:rsid w:val="0073070B"/>
    <w:rsid w:val="00731307"/>
    <w:rsid w:val="007314AF"/>
    <w:rsid w:val="00731F2F"/>
    <w:rsid w:val="00732048"/>
    <w:rsid w:val="00732672"/>
    <w:rsid w:val="0073389F"/>
    <w:rsid w:val="00733B6A"/>
    <w:rsid w:val="00733C69"/>
    <w:rsid w:val="00733D08"/>
    <w:rsid w:val="00734036"/>
    <w:rsid w:val="00734ED3"/>
    <w:rsid w:val="00735827"/>
    <w:rsid w:val="00735CEB"/>
    <w:rsid w:val="00736519"/>
    <w:rsid w:val="00737B8D"/>
    <w:rsid w:val="00741588"/>
    <w:rsid w:val="0074200C"/>
    <w:rsid w:val="007443CA"/>
    <w:rsid w:val="00744E7F"/>
    <w:rsid w:val="00745180"/>
    <w:rsid w:val="00745576"/>
    <w:rsid w:val="00745A6B"/>
    <w:rsid w:val="007467D8"/>
    <w:rsid w:val="00746E99"/>
    <w:rsid w:val="00747542"/>
    <w:rsid w:val="0074755C"/>
    <w:rsid w:val="00747E31"/>
    <w:rsid w:val="00750910"/>
    <w:rsid w:val="007511EA"/>
    <w:rsid w:val="00751611"/>
    <w:rsid w:val="00751F9B"/>
    <w:rsid w:val="00752656"/>
    <w:rsid w:val="00752F55"/>
    <w:rsid w:val="007542B6"/>
    <w:rsid w:val="007549DC"/>
    <w:rsid w:val="00755C2F"/>
    <w:rsid w:val="007563CD"/>
    <w:rsid w:val="00756458"/>
    <w:rsid w:val="00756920"/>
    <w:rsid w:val="00756DF5"/>
    <w:rsid w:val="00760255"/>
    <w:rsid w:val="00760460"/>
    <w:rsid w:val="00760E79"/>
    <w:rsid w:val="00761E3C"/>
    <w:rsid w:val="00763898"/>
    <w:rsid w:val="00763CA2"/>
    <w:rsid w:val="00763DF7"/>
    <w:rsid w:val="00763F77"/>
    <w:rsid w:val="00764154"/>
    <w:rsid w:val="007641AC"/>
    <w:rsid w:val="007648C9"/>
    <w:rsid w:val="00765536"/>
    <w:rsid w:val="007655C3"/>
    <w:rsid w:val="00765DEE"/>
    <w:rsid w:val="00765F2B"/>
    <w:rsid w:val="007666CE"/>
    <w:rsid w:val="00766E76"/>
    <w:rsid w:val="00767111"/>
    <w:rsid w:val="00767440"/>
    <w:rsid w:val="0077144D"/>
    <w:rsid w:val="00771795"/>
    <w:rsid w:val="00771DF1"/>
    <w:rsid w:val="00772923"/>
    <w:rsid w:val="00772BA6"/>
    <w:rsid w:val="00772DEF"/>
    <w:rsid w:val="00773664"/>
    <w:rsid w:val="00773F8C"/>
    <w:rsid w:val="00773FC0"/>
    <w:rsid w:val="007740AB"/>
    <w:rsid w:val="0077410A"/>
    <w:rsid w:val="007746A2"/>
    <w:rsid w:val="00775E6B"/>
    <w:rsid w:val="00776BC8"/>
    <w:rsid w:val="00776F27"/>
    <w:rsid w:val="00777CA2"/>
    <w:rsid w:val="00780457"/>
    <w:rsid w:val="00780831"/>
    <w:rsid w:val="00780EBE"/>
    <w:rsid w:val="0078156D"/>
    <w:rsid w:val="00781DA9"/>
    <w:rsid w:val="00781DC3"/>
    <w:rsid w:val="00781FED"/>
    <w:rsid w:val="00782214"/>
    <w:rsid w:val="007824DA"/>
    <w:rsid w:val="0078279A"/>
    <w:rsid w:val="00783BCA"/>
    <w:rsid w:val="00784205"/>
    <w:rsid w:val="007852CB"/>
    <w:rsid w:val="0078574A"/>
    <w:rsid w:val="0078602C"/>
    <w:rsid w:val="00786BCB"/>
    <w:rsid w:val="007877D5"/>
    <w:rsid w:val="0078780C"/>
    <w:rsid w:val="0078790E"/>
    <w:rsid w:val="007879C3"/>
    <w:rsid w:val="00790284"/>
    <w:rsid w:val="007908FF"/>
    <w:rsid w:val="00790AFB"/>
    <w:rsid w:val="00792DE1"/>
    <w:rsid w:val="00794664"/>
    <w:rsid w:val="00794D45"/>
    <w:rsid w:val="00796464"/>
    <w:rsid w:val="00796571"/>
    <w:rsid w:val="0079693F"/>
    <w:rsid w:val="0079774B"/>
    <w:rsid w:val="007978E0"/>
    <w:rsid w:val="007A0201"/>
    <w:rsid w:val="007A0A9A"/>
    <w:rsid w:val="007A129B"/>
    <w:rsid w:val="007A1338"/>
    <w:rsid w:val="007A2320"/>
    <w:rsid w:val="007A2761"/>
    <w:rsid w:val="007A4D61"/>
    <w:rsid w:val="007A509A"/>
    <w:rsid w:val="007A54CD"/>
    <w:rsid w:val="007A5BBB"/>
    <w:rsid w:val="007A5D1F"/>
    <w:rsid w:val="007A679B"/>
    <w:rsid w:val="007A6EA4"/>
    <w:rsid w:val="007A6FE8"/>
    <w:rsid w:val="007A74E2"/>
    <w:rsid w:val="007A7567"/>
    <w:rsid w:val="007A75A1"/>
    <w:rsid w:val="007A7A3E"/>
    <w:rsid w:val="007B06B9"/>
    <w:rsid w:val="007B1A40"/>
    <w:rsid w:val="007B1A7D"/>
    <w:rsid w:val="007B22E0"/>
    <w:rsid w:val="007B27FF"/>
    <w:rsid w:val="007B2AB1"/>
    <w:rsid w:val="007B3022"/>
    <w:rsid w:val="007B33AA"/>
    <w:rsid w:val="007B38E5"/>
    <w:rsid w:val="007B3B75"/>
    <w:rsid w:val="007B3D72"/>
    <w:rsid w:val="007B3DA5"/>
    <w:rsid w:val="007B3DAB"/>
    <w:rsid w:val="007B46B4"/>
    <w:rsid w:val="007B547A"/>
    <w:rsid w:val="007B54C7"/>
    <w:rsid w:val="007B5E0C"/>
    <w:rsid w:val="007B7D16"/>
    <w:rsid w:val="007B7E51"/>
    <w:rsid w:val="007C057A"/>
    <w:rsid w:val="007C1832"/>
    <w:rsid w:val="007C1BBB"/>
    <w:rsid w:val="007C1BFA"/>
    <w:rsid w:val="007C3115"/>
    <w:rsid w:val="007C3773"/>
    <w:rsid w:val="007C4414"/>
    <w:rsid w:val="007C49BD"/>
    <w:rsid w:val="007C5ED2"/>
    <w:rsid w:val="007C5F05"/>
    <w:rsid w:val="007C60E3"/>
    <w:rsid w:val="007C62CC"/>
    <w:rsid w:val="007C62F5"/>
    <w:rsid w:val="007C656B"/>
    <w:rsid w:val="007C6BB9"/>
    <w:rsid w:val="007C6FA2"/>
    <w:rsid w:val="007C7903"/>
    <w:rsid w:val="007D113E"/>
    <w:rsid w:val="007D11D9"/>
    <w:rsid w:val="007D1A19"/>
    <w:rsid w:val="007D2F4F"/>
    <w:rsid w:val="007D36F9"/>
    <w:rsid w:val="007D39E9"/>
    <w:rsid w:val="007D3E39"/>
    <w:rsid w:val="007D4047"/>
    <w:rsid w:val="007D4433"/>
    <w:rsid w:val="007D48E5"/>
    <w:rsid w:val="007D4B7E"/>
    <w:rsid w:val="007D5397"/>
    <w:rsid w:val="007D5852"/>
    <w:rsid w:val="007D5C3F"/>
    <w:rsid w:val="007D690C"/>
    <w:rsid w:val="007D73A0"/>
    <w:rsid w:val="007E0BDA"/>
    <w:rsid w:val="007E1935"/>
    <w:rsid w:val="007E1A2E"/>
    <w:rsid w:val="007E38DA"/>
    <w:rsid w:val="007E4829"/>
    <w:rsid w:val="007E5B23"/>
    <w:rsid w:val="007E6FB5"/>
    <w:rsid w:val="007E7BF5"/>
    <w:rsid w:val="007E7F4F"/>
    <w:rsid w:val="007F00EE"/>
    <w:rsid w:val="007F0643"/>
    <w:rsid w:val="007F147F"/>
    <w:rsid w:val="007F28C2"/>
    <w:rsid w:val="007F2E6D"/>
    <w:rsid w:val="007F2E88"/>
    <w:rsid w:val="007F3E02"/>
    <w:rsid w:val="007F51D3"/>
    <w:rsid w:val="007F614D"/>
    <w:rsid w:val="007F651F"/>
    <w:rsid w:val="007F6C23"/>
    <w:rsid w:val="007F7980"/>
    <w:rsid w:val="0080009B"/>
    <w:rsid w:val="00800121"/>
    <w:rsid w:val="00800960"/>
    <w:rsid w:val="008009BB"/>
    <w:rsid w:val="00800B1A"/>
    <w:rsid w:val="008011A7"/>
    <w:rsid w:val="00801357"/>
    <w:rsid w:val="008014DE"/>
    <w:rsid w:val="00801E8A"/>
    <w:rsid w:val="008022A9"/>
    <w:rsid w:val="00802A76"/>
    <w:rsid w:val="00804728"/>
    <w:rsid w:val="00804F06"/>
    <w:rsid w:val="00805D19"/>
    <w:rsid w:val="008062F0"/>
    <w:rsid w:val="008064F5"/>
    <w:rsid w:val="00806555"/>
    <w:rsid w:val="0080727F"/>
    <w:rsid w:val="00810972"/>
    <w:rsid w:val="008111A0"/>
    <w:rsid w:val="008114BB"/>
    <w:rsid w:val="00812270"/>
    <w:rsid w:val="00812B21"/>
    <w:rsid w:val="00813862"/>
    <w:rsid w:val="008148B0"/>
    <w:rsid w:val="00815E24"/>
    <w:rsid w:val="0081641A"/>
    <w:rsid w:val="0081655D"/>
    <w:rsid w:val="008165C9"/>
    <w:rsid w:val="00817B49"/>
    <w:rsid w:val="00817E2D"/>
    <w:rsid w:val="008201DB"/>
    <w:rsid w:val="008201F1"/>
    <w:rsid w:val="008206E0"/>
    <w:rsid w:val="00820A93"/>
    <w:rsid w:val="00820D84"/>
    <w:rsid w:val="008212E7"/>
    <w:rsid w:val="00821971"/>
    <w:rsid w:val="00821A75"/>
    <w:rsid w:val="00821B7D"/>
    <w:rsid w:val="00821CB8"/>
    <w:rsid w:val="00822182"/>
    <w:rsid w:val="00822BF1"/>
    <w:rsid w:val="00823146"/>
    <w:rsid w:val="008251A0"/>
    <w:rsid w:val="0082531F"/>
    <w:rsid w:val="008257F0"/>
    <w:rsid w:val="00825A30"/>
    <w:rsid w:val="00826284"/>
    <w:rsid w:val="00826E51"/>
    <w:rsid w:val="008278BE"/>
    <w:rsid w:val="008307AC"/>
    <w:rsid w:val="008313EC"/>
    <w:rsid w:val="0083188D"/>
    <w:rsid w:val="00831D4F"/>
    <w:rsid w:val="00831D98"/>
    <w:rsid w:val="0083218E"/>
    <w:rsid w:val="0083389A"/>
    <w:rsid w:val="00833EC3"/>
    <w:rsid w:val="00833F02"/>
    <w:rsid w:val="00834F48"/>
    <w:rsid w:val="008352AD"/>
    <w:rsid w:val="008353C5"/>
    <w:rsid w:val="00835FAA"/>
    <w:rsid w:val="0083650D"/>
    <w:rsid w:val="008378FA"/>
    <w:rsid w:val="00840DCE"/>
    <w:rsid w:val="008411B4"/>
    <w:rsid w:val="00841684"/>
    <w:rsid w:val="00841C77"/>
    <w:rsid w:val="00841CE0"/>
    <w:rsid w:val="008436C9"/>
    <w:rsid w:val="008442E7"/>
    <w:rsid w:val="0084481D"/>
    <w:rsid w:val="00844A9C"/>
    <w:rsid w:val="008455AF"/>
    <w:rsid w:val="00845810"/>
    <w:rsid w:val="00846236"/>
    <w:rsid w:val="00847570"/>
    <w:rsid w:val="00847E95"/>
    <w:rsid w:val="00850152"/>
    <w:rsid w:val="00850E58"/>
    <w:rsid w:val="00851432"/>
    <w:rsid w:val="0085189F"/>
    <w:rsid w:val="00851F44"/>
    <w:rsid w:val="008522B5"/>
    <w:rsid w:val="0085369F"/>
    <w:rsid w:val="00855F90"/>
    <w:rsid w:val="008563C9"/>
    <w:rsid w:val="00857830"/>
    <w:rsid w:val="00861E53"/>
    <w:rsid w:val="0086206C"/>
    <w:rsid w:val="00862112"/>
    <w:rsid w:val="00863794"/>
    <w:rsid w:val="00863F51"/>
    <w:rsid w:val="0086413E"/>
    <w:rsid w:val="008644EF"/>
    <w:rsid w:val="0086499C"/>
    <w:rsid w:val="00865398"/>
    <w:rsid w:val="008658E0"/>
    <w:rsid w:val="00865A0D"/>
    <w:rsid w:val="00865AA2"/>
    <w:rsid w:val="008662DD"/>
    <w:rsid w:val="0086633F"/>
    <w:rsid w:val="008666AD"/>
    <w:rsid w:val="00867E30"/>
    <w:rsid w:val="00867EFF"/>
    <w:rsid w:val="00867F8B"/>
    <w:rsid w:val="008708C4"/>
    <w:rsid w:val="008708D9"/>
    <w:rsid w:val="00870FF0"/>
    <w:rsid w:val="00873B78"/>
    <w:rsid w:val="008741F6"/>
    <w:rsid w:val="00874E14"/>
    <w:rsid w:val="00874F5C"/>
    <w:rsid w:val="00877060"/>
    <w:rsid w:val="0087726C"/>
    <w:rsid w:val="00877A7E"/>
    <w:rsid w:val="00877D15"/>
    <w:rsid w:val="00877DF6"/>
    <w:rsid w:val="00880802"/>
    <w:rsid w:val="00881903"/>
    <w:rsid w:val="0088195F"/>
    <w:rsid w:val="00881B03"/>
    <w:rsid w:val="00881FB1"/>
    <w:rsid w:val="00882BEF"/>
    <w:rsid w:val="00882C43"/>
    <w:rsid w:val="008830D6"/>
    <w:rsid w:val="00883331"/>
    <w:rsid w:val="008837EF"/>
    <w:rsid w:val="00883D6C"/>
    <w:rsid w:val="008843C2"/>
    <w:rsid w:val="0088517E"/>
    <w:rsid w:val="008853F8"/>
    <w:rsid w:val="00885574"/>
    <w:rsid w:val="00885A64"/>
    <w:rsid w:val="00885BED"/>
    <w:rsid w:val="00887C43"/>
    <w:rsid w:val="00890519"/>
    <w:rsid w:val="00890B1E"/>
    <w:rsid w:val="00891140"/>
    <w:rsid w:val="00891315"/>
    <w:rsid w:val="008913EC"/>
    <w:rsid w:val="008925F7"/>
    <w:rsid w:val="00892814"/>
    <w:rsid w:val="00893A6B"/>
    <w:rsid w:val="00893A7E"/>
    <w:rsid w:val="0089453D"/>
    <w:rsid w:val="008952E2"/>
    <w:rsid w:val="00896569"/>
    <w:rsid w:val="008969C6"/>
    <w:rsid w:val="008975CE"/>
    <w:rsid w:val="008979F0"/>
    <w:rsid w:val="008A0503"/>
    <w:rsid w:val="008A100A"/>
    <w:rsid w:val="008A2C0D"/>
    <w:rsid w:val="008A2E81"/>
    <w:rsid w:val="008A4773"/>
    <w:rsid w:val="008A4F83"/>
    <w:rsid w:val="008A53FD"/>
    <w:rsid w:val="008A61D7"/>
    <w:rsid w:val="008A6D8E"/>
    <w:rsid w:val="008A7772"/>
    <w:rsid w:val="008B074E"/>
    <w:rsid w:val="008B1594"/>
    <w:rsid w:val="008B1833"/>
    <w:rsid w:val="008B26F6"/>
    <w:rsid w:val="008B2B12"/>
    <w:rsid w:val="008B2C55"/>
    <w:rsid w:val="008B3190"/>
    <w:rsid w:val="008B3288"/>
    <w:rsid w:val="008B4280"/>
    <w:rsid w:val="008B4310"/>
    <w:rsid w:val="008B445C"/>
    <w:rsid w:val="008B5525"/>
    <w:rsid w:val="008B6487"/>
    <w:rsid w:val="008B658C"/>
    <w:rsid w:val="008B65B0"/>
    <w:rsid w:val="008B6739"/>
    <w:rsid w:val="008B682E"/>
    <w:rsid w:val="008B6B20"/>
    <w:rsid w:val="008B78FA"/>
    <w:rsid w:val="008C0691"/>
    <w:rsid w:val="008C0918"/>
    <w:rsid w:val="008C0ED9"/>
    <w:rsid w:val="008C23FA"/>
    <w:rsid w:val="008C2A3D"/>
    <w:rsid w:val="008C2A92"/>
    <w:rsid w:val="008C2BBD"/>
    <w:rsid w:val="008C2F02"/>
    <w:rsid w:val="008C312C"/>
    <w:rsid w:val="008C445C"/>
    <w:rsid w:val="008C4884"/>
    <w:rsid w:val="008C5B91"/>
    <w:rsid w:val="008C677F"/>
    <w:rsid w:val="008C74C1"/>
    <w:rsid w:val="008C7509"/>
    <w:rsid w:val="008D0587"/>
    <w:rsid w:val="008D061C"/>
    <w:rsid w:val="008D0D09"/>
    <w:rsid w:val="008D1551"/>
    <w:rsid w:val="008D1B1C"/>
    <w:rsid w:val="008D1B9B"/>
    <w:rsid w:val="008D2433"/>
    <w:rsid w:val="008D3167"/>
    <w:rsid w:val="008D3F39"/>
    <w:rsid w:val="008D4102"/>
    <w:rsid w:val="008D48AC"/>
    <w:rsid w:val="008D48D2"/>
    <w:rsid w:val="008D49DE"/>
    <w:rsid w:val="008D5414"/>
    <w:rsid w:val="008D59C3"/>
    <w:rsid w:val="008D5A4E"/>
    <w:rsid w:val="008D5D9C"/>
    <w:rsid w:val="008D770F"/>
    <w:rsid w:val="008D7B4C"/>
    <w:rsid w:val="008D7B59"/>
    <w:rsid w:val="008E08A7"/>
    <w:rsid w:val="008E143C"/>
    <w:rsid w:val="008E2658"/>
    <w:rsid w:val="008E280A"/>
    <w:rsid w:val="008E297C"/>
    <w:rsid w:val="008E2982"/>
    <w:rsid w:val="008E3F72"/>
    <w:rsid w:val="008E4247"/>
    <w:rsid w:val="008E4662"/>
    <w:rsid w:val="008E4ECC"/>
    <w:rsid w:val="008E5464"/>
    <w:rsid w:val="008E558C"/>
    <w:rsid w:val="008E5993"/>
    <w:rsid w:val="008E5D95"/>
    <w:rsid w:val="008E5EB2"/>
    <w:rsid w:val="008E65F2"/>
    <w:rsid w:val="008E6DD7"/>
    <w:rsid w:val="008E71D7"/>
    <w:rsid w:val="008E7D9B"/>
    <w:rsid w:val="008F09FD"/>
    <w:rsid w:val="008F0AA9"/>
    <w:rsid w:val="008F0E5E"/>
    <w:rsid w:val="008F182B"/>
    <w:rsid w:val="008F3068"/>
    <w:rsid w:val="008F353B"/>
    <w:rsid w:val="008F37C8"/>
    <w:rsid w:val="008F384E"/>
    <w:rsid w:val="008F44C4"/>
    <w:rsid w:val="008F4C46"/>
    <w:rsid w:val="008F4C61"/>
    <w:rsid w:val="008F590D"/>
    <w:rsid w:val="008F6BFB"/>
    <w:rsid w:val="008F7595"/>
    <w:rsid w:val="008F77DC"/>
    <w:rsid w:val="008F796C"/>
    <w:rsid w:val="008F7C30"/>
    <w:rsid w:val="009009F8"/>
    <w:rsid w:val="009015DA"/>
    <w:rsid w:val="00904A0A"/>
    <w:rsid w:val="00905189"/>
    <w:rsid w:val="00905F10"/>
    <w:rsid w:val="0090636C"/>
    <w:rsid w:val="009063DD"/>
    <w:rsid w:val="0090769C"/>
    <w:rsid w:val="0091132B"/>
    <w:rsid w:val="00911B07"/>
    <w:rsid w:val="00913749"/>
    <w:rsid w:val="009139AC"/>
    <w:rsid w:val="00913BC9"/>
    <w:rsid w:val="009143D4"/>
    <w:rsid w:val="0091449E"/>
    <w:rsid w:val="0091473B"/>
    <w:rsid w:val="00915315"/>
    <w:rsid w:val="00915901"/>
    <w:rsid w:val="009164C3"/>
    <w:rsid w:val="0091654D"/>
    <w:rsid w:val="0091672F"/>
    <w:rsid w:val="00916A49"/>
    <w:rsid w:val="00916C31"/>
    <w:rsid w:val="00916D9D"/>
    <w:rsid w:val="00916DC1"/>
    <w:rsid w:val="0091796C"/>
    <w:rsid w:val="00917DC1"/>
    <w:rsid w:val="009204C8"/>
    <w:rsid w:val="00920C69"/>
    <w:rsid w:val="00920CD4"/>
    <w:rsid w:val="00920FC1"/>
    <w:rsid w:val="0092158E"/>
    <w:rsid w:val="00921776"/>
    <w:rsid w:val="009219FA"/>
    <w:rsid w:val="00922B1F"/>
    <w:rsid w:val="009237F3"/>
    <w:rsid w:val="00923CF0"/>
    <w:rsid w:val="009276AF"/>
    <w:rsid w:val="0092794F"/>
    <w:rsid w:val="009279F7"/>
    <w:rsid w:val="00927A9F"/>
    <w:rsid w:val="0093046D"/>
    <w:rsid w:val="00930D73"/>
    <w:rsid w:val="00931117"/>
    <w:rsid w:val="0093114F"/>
    <w:rsid w:val="00931255"/>
    <w:rsid w:val="009313DC"/>
    <w:rsid w:val="00931B48"/>
    <w:rsid w:val="00933059"/>
    <w:rsid w:val="00934B31"/>
    <w:rsid w:val="0093557F"/>
    <w:rsid w:val="009356DE"/>
    <w:rsid w:val="00936D2F"/>
    <w:rsid w:val="00937054"/>
    <w:rsid w:val="009377FF"/>
    <w:rsid w:val="009400F7"/>
    <w:rsid w:val="00940102"/>
    <w:rsid w:val="0094132F"/>
    <w:rsid w:val="009416A1"/>
    <w:rsid w:val="009416F7"/>
    <w:rsid w:val="00941AF5"/>
    <w:rsid w:val="00941C11"/>
    <w:rsid w:val="00942036"/>
    <w:rsid w:val="0094265A"/>
    <w:rsid w:val="009427DB"/>
    <w:rsid w:val="009437BD"/>
    <w:rsid w:val="00943810"/>
    <w:rsid w:val="00943A51"/>
    <w:rsid w:val="00945C8B"/>
    <w:rsid w:val="009467ED"/>
    <w:rsid w:val="00946886"/>
    <w:rsid w:val="00946901"/>
    <w:rsid w:val="00946FE7"/>
    <w:rsid w:val="00947BB8"/>
    <w:rsid w:val="00947DC6"/>
    <w:rsid w:val="0095047D"/>
    <w:rsid w:val="00950B3D"/>
    <w:rsid w:val="0095326F"/>
    <w:rsid w:val="00954320"/>
    <w:rsid w:val="00954403"/>
    <w:rsid w:val="00954F0B"/>
    <w:rsid w:val="009558A0"/>
    <w:rsid w:val="0095713A"/>
    <w:rsid w:val="009574B2"/>
    <w:rsid w:val="009576A7"/>
    <w:rsid w:val="009578BF"/>
    <w:rsid w:val="00957CA5"/>
    <w:rsid w:val="00960423"/>
    <w:rsid w:val="009613AF"/>
    <w:rsid w:val="0096190D"/>
    <w:rsid w:val="0096210A"/>
    <w:rsid w:val="00962170"/>
    <w:rsid w:val="009622B6"/>
    <w:rsid w:val="0096238C"/>
    <w:rsid w:val="00962718"/>
    <w:rsid w:val="009641E6"/>
    <w:rsid w:val="00964735"/>
    <w:rsid w:val="00964F88"/>
    <w:rsid w:val="0096543D"/>
    <w:rsid w:val="00965866"/>
    <w:rsid w:val="0096610A"/>
    <w:rsid w:val="00966B7D"/>
    <w:rsid w:val="00966B8C"/>
    <w:rsid w:val="00966BC3"/>
    <w:rsid w:val="00966C49"/>
    <w:rsid w:val="00967C3D"/>
    <w:rsid w:val="009705C1"/>
    <w:rsid w:val="00970A69"/>
    <w:rsid w:val="00971D53"/>
    <w:rsid w:val="00971D6B"/>
    <w:rsid w:val="00971F27"/>
    <w:rsid w:val="00973133"/>
    <w:rsid w:val="009731BF"/>
    <w:rsid w:val="00973736"/>
    <w:rsid w:val="0097391D"/>
    <w:rsid w:val="009740D7"/>
    <w:rsid w:val="009748C5"/>
    <w:rsid w:val="00974F8F"/>
    <w:rsid w:val="009750CB"/>
    <w:rsid w:val="00975B1A"/>
    <w:rsid w:val="00975E5C"/>
    <w:rsid w:val="00976672"/>
    <w:rsid w:val="00977332"/>
    <w:rsid w:val="00977513"/>
    <w:rsid w:val="009776CE"/>
    <w:rsid w:val="00982606"/>
    <w:rsid w:val="009826D5"/>
    <w:rsid w:val="009829E9"/>
    <w:rsid w:val="00983224"/>
    <w:rsid w:val="00983700"/>
    <w:rsid w:val="009842B1"/>
    <w:rsid w:val="009843F0"/>
    <w:rsid w:val="00984E4A"/>
    <w:rsid w:val="009857EC"/>
    <w:rsid w:val="00986627"/>
    <w:rsid w:val="00986DF2"/>
    <w:rsid w:val="00987C78"/>
    <w:rsid w:val="00990775"/>
    <w:rsid w:val="00990C82"/>
    <w:rsid w:val="00991094"/>
    <w:rsid w:val="00991555"/>
    <w:rsid w:val="0099207B"/>
    <w:rsid w:val="009926CA"/>
    <w:rsid w:val="00993015"/>
    <w:rsid w:val="00993BDA"/>
    <w:rsid w:val="00994AFF"/>
    <w:rsid w:val="00995350"/>
    <w:rsid w:val="009961A3"/>
    <w:rsid w:val="00997050"/>
    <w:rsid w:val="00997A0E"/>
    <w:rsid w:val="00997D78"/>
    <w:rsid w:val="009A0CEA"/>
    <w:rsid w:val="009A1D92"/>
    <w:rsid w:val="009A2CF9"/>
    <w:rsid w:val="009A2F53"/>
    <w:rsid w:val="009A388A"/>
    <w:rsid w:val="009A3BBD"/>
    <w:rsid w:val="009A4A07"/>
    <w:rsid w:val="009A4F9E"/>
    <w:rsid w:val="009A5CF3"/>
    <w:rsid w:val="009A63EB"/>
    <w:rsid w:val="009A6574"/>
    <w:rsid w:val="009B01BE"/>
    <w:rsid w:val="009B05B7"/>
    <w:rsid w:val="009B1171"/>
    <w:rsid w:val="009B1509"/>
    <w:rsid w:val="009B1A7B"/>
    <w:rsid w:val="009B2F80"/>
    <w:rsid w:val="009B3BCC"/>
    <w:rsid w:val="009B3F0C"/>
    <w:rsid w:val="009B4BC5"/>
    <w:rsid w:val="009B4E9C"/>
    <w:rsid w:val="009B7261"/>
    <w:rsid w:val="009B738A"/>
    <w:rsid w:val="009B7BEA"/>
    <w:rsid w:val="009C035F"/>
    <w:rsid w:val="009C0A2B"/>
    <w:rsid w:val="009C0DAC"/>
    <w:rsid w:val="009C2633"/>
    <w:rsid w:val="009C3A00"/>
    <w:rsid w:val="009C53F3"/>
    <w:rsid w:val="009C54C5"/>
    <w:rsid w:val="009C5751"/>
    <w:rsid w:val="009C5A9D"/>
    <w:rsid w:val="009C5AF3"/>
    <w:rsid w:val="009C6475"/>
    <w:rsid w:val="009C6493"/>
    <w:rsid w:val="009C7140"/>
    <w:rsid w:val="009D155C"/>
    <w:rsid w:val="009D1696"/>
    <w:rsid w:val="009D1DBC"/>
    <w:rsid w:val="009D225D"/>
    <w:rsid w:val="009D29B6"/>
    <w:rsid w:val="009D31E2"/>
    <w:rsid w:val="009D330A"/>
    <w:rsid w:val="009D37B9"/>
    <w:rsid w:val="009D3A45"/>
    <w:rsid w:val="009D474A"/>
    <w:rsid w:val="009D5719"/>
    <w:rsid w:val="009D61B8"/>
    <w:rsid w:val="009D6837"/>
    <w:rsid w:val="009D6C84"/>
    <w:rsid w:val="009D6FC6"/>
    <w:rsid w:val="009D7237"/>
    <w:rsid w:val="009D7267"/>
    <w:rsid w:val="009D7CDF"/>
    <w:rsid w:val="009E05B1"/>
    <w:rsid w:val="009E0978"/>
    <w:rsid w:val="009E0B5D"/>
    <w:rsid w:val="009E0D9B"/>
    <w:rsid w:val="009E20EE"/>
    <w:rsid w:val="009E26A8"/>
    <w:rsid w:val="009E32BE"/>
    <w:rsid w:val="009E3725"/>
    <w:rsid w:val="009E4546"/>
    <w:rsid w:val="009E4757"/>
    <w:rsid w:val="009E4942"/>
    <w:rsid w:val="009E4F71"/>
    <w:rsid w:val="009E5A9D"/>
    <w:rsid w:val="009E7523"/>
    <w:rsid w:val="009E7C39"/>
    <w:rsid w:val="009E7CF3"/>
    <w:rsid w:val="009E7E07"/>
    <w:rsid w:val="009F0757"/>
    <w:rsid w:val="009F09EC"/>
    <w:rsid w:val="009F10C0"/>
    <w:rsid w:val="009F1165"/>
    <w:rsid w:val="009F1316"/>
    <w:rsid w:val="009F1761"/>
    <w:rsid w:val="009F214C"/>
    <w:rsid w:val="009F2518"/>
    <w:rsid w:val="009F2899"/>
    <w:rsid w:val="009F2A47"/>
    <w:rsid w:val="009F2D71"/>
    <w:rsid w:val="009F3B11"/>
    <w:rsid w:val="009F3F4A"/>
    <w:rsid w:val="009F4BE0"/>
    <w:rsid w:val="009F5788"/>
    <w:rsid w:val="009F5D5E"/>
    <w:rsid w:val="009F5F76"/>
    <w:rsid w:val="009F61CB"/>
    <w:rsid w:val="009F7950"/>
    <w:rsid w:val="00A0018B"/>
    <w:rsid w:val="00A00595"/>
    <w:rsid w:val="00A0064F"/>
    <w:rsid w:val="00A015A8"/>
    <w:rsid w:val="00A03BB3"/>
    <w:rsid w:val="00A03CC2"/>
    <w:rsid w:val="00A0456C"/>
    <w:rsid w:val="00A045E4"/>
    <w:rsid w:val="00A04A4D"/>
    <w:rsid w:val="00A05565"/>
    <w:rsid w:val="00A05C3A"/>
    <w:rsid w:val="00A07395"/>
    <w:rsid w:val="00A07569"/>
    <w:rsid w:val="00A101BD"/>
    <w:rsid w:val="00A10237"/>
    <w:rsid w:val="00A10F6A"/>
    <w:rsid w:val="00A112EA"/>
    <w:rsid w:val="00A1148C"/>
    <w:rsid w:val="00A118FA"/>
    <w:rsid w:val="00A1195E"/>
    <w:rsid w:val="00A11CBA"/>
    <w:rsid w:val="00A11E85"/>
    <w:rsid w:val="00A12029"/>
    <w:rsid w:val="00A12174"/>
    <w:rsid w:val="00A12527"/>
    <w:rsid w:val="00A12C50"/>
    <w:rsid w:val="00A12DB6"/>
    <w:rsid w:val="00A13804"/>
    <w:rsid w:val="00A13BA8"/>
    <w:rsid w:val="00A140BF"/>
    <w:rsid w:val="00A14729"/>
    <w:rsid w:val="00A15360"/>
    <w:rsid w:val="00A15F8E"/>
    <w:rsid w:val="00A166E7"/>
    <w:rsid w:val="00A16939"/>
    <w:rsid w:val="00A16BF0"/>
    <w:rsid w:val="00A20035"/>
    <w:rsid w:val="00A202D5"/>
    <w:rsid w:val="00A2055F"/>
    <w:rsid w:val="00A20891"/>
    <w:rsid w:val="00A2148C"/>
    <w:rsid w:val="00A21809"/>
    <w:rsid w:val="00A2237D"/>
    <w:rsid w:val="00A238A6"/>
    <w:rsid w:val="00A240DC"/>
    <w:rsid w:val="00A26645"/>
    <w:rsid w:val="00A266AC"/>
    <w:rsid w:val="00A26878"/>
    <w:rsid w:val="00A26A08"/>
    <w:rsid w:val="00A2738D"/>
    <w:rsid w:val="00A30379"/>
    <w:rsid w:val="00A30395"/>
    <w:rsid w:val="00A310D5"/>
    <w:rsid w:val="00A3126F"/>
    <w:rsid w:val="00A33AD7"/>
    <w:rsid w:val="00A34796"/>
    <w:rsid w:val="00A34879"/>
    <w:rsid w:val="00A34902"/>
    <w:rsid w:val="00A34A35"/>
    <w:rsid w:val="00A34D08"/>
    <w:rsid w:val="00A377DB"/>
    <w:rsid w:val="00A40F46"/>
    <w:rsid w:val="00A40FF4"/>
    <w:rsid w:val="00A41CE3"/>
    <w:rsid w:val="00A421D6"/>
    <w:rsid w:val="00A42579"/>
    <w:rsid w:val="00A430A3"/>
    <w:rsid w:val="00A4312F"/>
    <w:rsid w:val="00A4322C"/>
    <w:rsid w:val="00A432C4"/>
    <w:rsid w:val="00A4379E"/>
    <w:rsid w:val="00A438AA"/>
    <w:rsid w:val="00A44DF8"/>
    <w:rsid w:val="00A4573E"/>
    <w:rsid w:val="00A45954"/>
    <w:rsid w:val="00A45A27"/>
    <w:rsid w:val="00A45A7C"/>
    <w:rsid w:val="00A45C1B"/>
    <w:rsid w:val="00A47B24"/>
    <w:rsid w:val="00A47D2E"/>
    <w:rsid w:val="00A47DC3"/>
    <w:rsid w:val="00A50CA2"/>
    <w:rsid w:val="00A50F04"/>
    <w:rsid w:val="00A51C4E"/>
    <w:rsid w:val="00A51C86"/>
    <w:rsid w:val="00A51E14"/>
    <w:rsid w:val="00A52988"/>
    <w:rsid w:val="00A53241"/>
    <w:rsid w:val="00A5353C"/>
    <w:rsid w:val="00A53ECE"/>
    <w:rsid w:val="00A557EB"/>
    <w:rsid w:val="00A5588C"/>
    <w:rsid w:val="00A55E34"/>
    <w:rsid w:val="00A60744"/>
    <w:rsid w:val="00A60ABA"/>
    <w:rsid w:val="00A61F75"/>
    <w:rsid w:val="00A63090"/>
    <w:rsid w:val="00A631C1"/>
    <w:rsid w:val="00A635E3"/>
    <w:rsid w:val="00A6374E"/>
    <w:rsid w:val="00A63AEE"/>
    <w:rsid w:val="00A64042"/>
    <w:rsid w:val="00A646BC"/>
    <w:rsid w:val="00A6572B"/>
    <w:rsid w:val="00A65D5D"/>
    <w:rsid w:val="00A660D8"/>
    <w:rsid w:val="00A6660C"/>
    <w:rsid w:val="00A66860"/>
    <w:rsid w:val="00A672D2"/>
    <w:rsid w:val="00A67C61"/>
    <w:rsid w:val="00A70027"/>
    <w:rsid w:val="00A70B3E"/>
    <w:rsid w:val="00A71488"/>
    <w:rsid w:val="00A73646"/>
    <w:rsid w:val="00A74217"/>
    <w:rsid w:val="00A74A7C"/>
    <w:rsid w:val="00A74C60"/>
    <w:rsid w:val="00A74C9E"/>
    <w:rsid w:val="00A75123"/>
    <w:rsid w:val="00A7515E"/>
    <w:rsid w:val="00A7604E"/>
    <w:rsid w:val="00A76311"/>
    <w:rsid w:val="00A76942"/>
    <w:rsid w:val="00A76E7C"/>
    <w:rsid w:val="00A775A8"/>
    <w:rsid w:val="00A7789D"/>
    <w:rsid w:val="00A803D3"/>
    <w:rsid w:val="00A80829"/>
    <w:rsid w:val="00A80981"/>
    <w:rsid w:val="00A80DBC"/>
    <w:rsid w:val="00A8186F"/>
    <w:rsid w:val="00A81F82"/>
    <w:rsid w:val="00A82414"/>
    <w:rsid w:val="00A829C5"/>
    <w:rsid w:val="00A82D55"/>
    <w:rsid w:val="00A83104"/>
    <w:rsid w:val="00A83F98"/>
    <w:rsid w:val="00A84D9E"/>
    <w:rsid w:val="00A85025"/>
    <w:rsid w:val="00A8549A"/>
    <w:rsid w:val="00A866CB"/>
    <w:rsid w:val="00A86B28"/>
    <w:rsid w:val="00A871E3"/>
    <w:rsid w:val="00A8754C"/>
    <w:rsid w:val="00A9087A"/>
    <w:rsid w:val="00A90B72"/>
    <w:rsid w:val="00A90D8F"/>
    <w:rsid w:val="00A91109"/>
    <w:rsid w:val="00A9220F"/>
    <w:rsid w:val="00A92773"/>
    <w:rsid w:val="00A92E83"/>
    <w:rsid w:val="00A92FF7"/>
    <w:rsid w:val="00A9470D"/>
    <w:rsid w:val="00A95428"/>
    <w:rsid w:val="00AA0773"/>
    <w:rsid w:val="00AA1198"/>
    <w:rsid w:val="00AA18D5"/>
    <w:rsid w:val="00AA27D2"/>
    <w:rsid w:val="00AA29B8"/>
    <w:rsid w:val="00AA306E"/>
    <w:rsid w:val="00AA390B"/>
    <w:rsid w:val="00AA523A"/>
    <w:rsid w:val="00AA5583"/>
    <w:rsid w:val="00AA5C06"/>
    <w:rsid w:val="00AA5DA6"/>
    <w:rsid w:val="00AA7182"/>
    <w:rsid w:val="00AA729E"/>
    <w:rsid w:val="00AA7626"/>
    <w:rsid w:val="00AA7B74"/>
    <w:rsid w:val="00AB11CE"/>
    <w:rsid w:val="00AB20B9"/>
    <w:rsid w:val="00AB22BF"/>
    <w:rsid w:val="00AB2CDA"/>
    <w:rsid w:val="00AB3780"/>
    <w:rsid w:val="00AB432F"/>
    <w:rsid w:val="00AB47F7"/>
    <w:rsid w:val="00AB4847"/>
    <w:rsid w:val="00AB4AA5"/>
    <w:rsid w:val="00AB5D94"/>
    <w:rsid w:val="00AB6A80"/>
    <w:rsid w:val="00AB6C05"/>
    <w:rsid w:val="00AB7B12"/>
    <w:rsid w:val="00AC12DA"/>
    <w:rsid w:val="00AC1C87"/>
    <w:rsid w:val="00AC1CD8"/>
    <w:rsid w:val="00AC1F9B"/>
    <w:rsid w:val="00AC2114"/>
    <w:rsid w:val="00AC284E"/>
    <w:rsid w:val="00AC3423"/>
    <w:rsid w:val="00AC385F"/>
    <w:rsid w:val="00AC3C61"/>
    <w:rsid w:val="00AC47DA"/>
    <w:rsid w:val="00AC5212"/>
    <w:rsid w:val="00AC52EB"/>
    <w:rsid w:val="00AC5AD4"/>
    <w:rsid w:val="00AC60DF"/>
    <w:rsid w:val="00AC67A8"/>
    <w:rsid w:val="00AD01A5"/>
    <w:rsid w:val="00AD0961"/>
    <w:rsid w:val="00AD0A4B"/>
    <w:rsid w:val="00AD10ED"/>
    <w:rsid w:val="00AD1287"/>
    <w:rsid w:val="00AD1DA9"/>
    <w:rsid w:val="00AD1E32"/>
    <w:rsid w:val="00AD1F80"/>
    <w:rsid w:val="00AD219B"/>
    <w:rsid w:val="00AD21C1"/>
    <w:rsid w:val="00AD2626"/>
    <w:rsid w:val="00AD32D7"/>
    <w:rsid w:val="00AD33D2"/>
    <w:rsid w:val="00AD3499"/>
    <w:rsid w:val="00AD36C5"/>
    <w:rsid w:val="00AD3DA4"/>
    <w:rsid w:val="00AD406D"/>
    <w:rsid w:val="00AD42E1"/>
    <w:rsid w:val="00AD472C"/>
    <w:rsid w:val="00AD6135"/>
    <w:rsid w:val="00AD62C1"/>
    <w:rsid w:val="00AD670E"/>
    <w:rsid w:val="00AD6760"/>
    <w:rsid w:val="00AD6B3B"/>
    <w:rsid w:val="00AD6DFD"/>
    <w:rsid w:val="00AD7B83"/>
    <w:rsid w:val="00AE08FD"/>
    <w:rsid w:val="00AE168B"/>
    <w:rsid w:val="00AE19C4"/>
    <w:rsid w:val="00AE27B8"/>
    <w:rsid w:val="00AE29A0"/>
    <w:rsid w:val="00AE2F42"/>
    <w:rsid w:val="00AE44EE"/>
    <w:rsid w:val="00AE63C7"/>
    <w:rsid w:val="00AE6751"/>
    <w:rsid w:val="00AE67D0"/>
    <w:rsid w:val="00AF08F0"/>
    <w:rsid w:val="00AF0C2B"/>
    <w:rsid w:val="00AF0C2C"/>
    <w:rsid w:val="00AF0DD3"/>
    <w:rsid w:val="00AF0FE9"/>
    <w:rsid w:val="00AF1D23"/>
    <w:rsid w:val="00AF3517"/>
    <w:rsid w:val="00AF3775"/>
    <w:rsid w:val="00AF38FB"/>
    <w:rsid w:val="00AF3A50"/>
    <w:rsid w:val="00AF4D7B"/>
    <w:rsid w:val="00AF4D97"/>
    <w:rsid w:val="00AF553F"/>
    <w:rsid w:val="00AF5B08"/>
    <w:rsid w:val="00AF6718"/>
    <w:rsid w:val="00AF6DBD"/>
    <w:rsid w:val="00AF70C8"/>
    <w:rsid w:val="00B0031B"/>
    <w:rsid w:val="00B005A4"/>
    <w:rsid w:val="00B018AD"/>
    <w:rsid w:val="00B018EC"/>
    <w:rsid w:val="00B02517"/>
    <w:rsid w:val="00B02A3F"/>
    <w:rsid w:val="00B03701"/>
    <w:rsid w:val="00B04BF7"/>
    <w:rsid w:val="00B05DC5"/>
    <w:rsid w:val="00B07559"/>
    <w:rsid w:val="00B10066"/>
    <w:rsid w:val="00B10DF7"/>
    <w:rsid w:val="00B110D4"/>
    <w:rsid w:val="00B11C2A"/>
    <w:rsid w:val="00B12668"/>
    <w:rsid w:val="00B13318"/>
    <w:rsid w:val="00B13EF1"/>
    <w:rsid w:val="00B145CC"/>
    <w:rsid w:val="00B15770"/>
    <w:rsid w:val="00B16C57"/>
    <w:rsid w:val="00B16F5B"/>
    <w:rsid w:val="00B2003A"/>
    <w:rsid w:val="00B20F0A"/>
    <w:rsid w:val="00B2115A"/>
    <w:rsid w:val="00B21A52"/>
    <w:rsid w:val="00B21CEF"/>
    <w:rsid w:val="00B2210C"/>
    <w:rsid w:val="00B236DB"/>
    <w:rsid w:val="00B2377D"/>
    <w:rsid w:val="00B2379F"/>
    <w:rsid w:val="00B238A8"/>
    <w:rsid w:val="00B24123"/>
    <w:rsid w:val="00B2454D"/>
    <w:rsid w:val="00B246F2"/>
    <w:rsid w:val="00B24871"/>
    <w:rsid w:val="00B25237"/>
    <w:rsid w:val="00B2541A"/>
    <w:rsid w:val="00B2584F"/>
    <w:rsid w:val="00B258C0"/>
    <w:rsid w:val="00B2624B"/>
    <w:rsid w:val="00B27224"/>
    <w:rsid w:val="00B27387"/>
    <w:rsid w:val="00B279B1"/>
    <w:rsid w:val="00B27D4D"/>
    <w:rsid w:val="00B302CE"/>
    <w:rsid w:val="00B30EE6"/>
    <w:rsid w:val="00B31420"/>
    <w:rsid w:val="00B32D4E"/>
    <w:rsid w:val="00B3474D"/>
    <w:rsid w:val="00B354A3"/>
    <w:rsid w:val="00B366FD"/>
    <w:rsid w:val="00B3733C"/>
    <w:rsid w:val="00B37EA3"/>
    <w:rsid w:val="00B414FA"/>
    <w:rsid w:val="00B41F0E"/>
    <w:rsid w:val="00B42800"/>
    <w:rsid w:val="00B43E17"/>
    <w:rsid w:val="00B45CC9"/>
    <w:rsid w:val="00B461E2"/>
    <w:rsid w:val="00B46322"/>
    <w:rsid w:val="00B46724"/>
    <w:rsid w:val="00B470B4"/>
    <w:rsid w:val="00B50826"/>
    <w:rsid w:val="00B519D0"/>
    <w:rsid w:val="00B51D93"/>
    <w:rsid w:val="00B52C90"/>
    <w:rsid w:val="00B53367"/>
    <w:rsid w:val="00B547B4"/>
    <w:rsid w:val="00B54B35"/>
    <w:rsid w:val="00B5553B"/>
    <w:rsid w:val="00B55939"/>
    <w:rsid w:val="00B56125"/>
    <w:rsid w:val="00B56C5A"/>
    <w:rsid w:val="00B605F9"/>
    <w:rsid w:val="00B6070A"/>
    <w:rsid w:val="00B61D8E"/>
    <w:rsid w:val="00B61DD0"/>
    <w:rsid w:val="00B61FBC"/>
    <w:rsid w:val="00B62825"/>
    <w:rsid w:val="00B636C7"/>
    <w:rsid w:val="00B64283"/>
    <w:rsid w:val="00B644B8"/>
    <w:rsid w:val="00B6465A"/>
    <w:rsid w:val="00B64820"/>
    <w:rsid w:val="00B64BF9"/>
    <w:rsid w:val="00B6620B"/>
    <w:rsid w:val="00B6682E"/>
    <w:rsid w:val="00B66C64"/>
    <w:rsid w:val="00B670EB"/>
    <w:rsid w:val="00B6720E"/>
    <w:rsid w:val="00B67C50"/>
    <w:rsid w:val="00B70108"/>
    <w:rsid w:val="00B7133D"/>
    <w:rsid w:val="00B715B6"/>
    <w:rsid w:val="00B715DB"/>
    <w:rsid w:val="00B71A84"/>
    <w:rsid w:val="00B71C72"/>
    <w:rsid w:val="00B71CF3"/>
    <w:rsid w:val="00B72649"/>
    <w:rsid w:val="00B73908"/>
    <w:rsid w:val="00B742D3"/>
    <w:rsid w:val="00B74433"/>
    <w:rsid w:val="00B74A65"/>
    <w:rsid w:val="00B74E14"/>
    <w:rsid w:val="00B74FD6"/>
    <w:rsid w:val="00B75369"/>
    <w:rsid w:val="00B756D4"/>
    <w:rsid w:val="00B75762"/>
    <w:rsid w:val="00B75F3C"/>
    <w:rsid w:val="00B7745C"/>
    <w:rsid w:val="00B80181"/>
    <w:rsid w:val="00B80FD8"/>
    <w:rsid w:val="00B81DC5"/>
    <w:rsid w:val="00B833AA"/>
    <w:rsid w:val="00B843E8"/>
    <w:rsid w:val="00B84415"/>
    <w:rsid w:val="00B84E38"/>
    <w:rsid w:val="00B84E76"/>
    <w:rsid w:val="00B84EF4"/>
    <w:rsid w:val="00B85885"/>
    <w:rsid w:val="00B85894"/>
    <w:rsid w:val="00B86190"/>
    <w:rsid w:val="00B86524"/>
    <w:rsid w:val="00B86907"/>
    <w:rsid w:val="00B871BB"/>
    <w:rsid w:val="00B8786C"/>
    <w:rsid w:val="00B87911"/>
    <w:rsid w:val="00B903F8"/>
    <w:rsid w:val="00B90434"/>
    <w:rsid w:val="00B90752"/>
    <w:rsid w:val="00B90974"/>
    <w:rsid w:val="00B90DDD"/>
    <w:rsid w:val="00B91ADE"/>
    <w:rsid w:val="00B931C0"/>
    <w:rsid w:val="00B936DB"/>
    <w:rsid w:val="00B93AE4"/>
    <w:rsid w:val="00B94A1C"/>
    <w:rsid w:val="00B94A60"/>
    <w:rsid w:val="00B957BE"/>
    <w:rsid w:val="00B95932"/>
    <w:rsid w:val="00B95DDD"/>
    <w:rsid w:val="00B95E65"/>
    <w:rsid w:val="00B9615B"/>
    <w:rsid w:val="00B96A70"/>
    <w:rsid w:val="00B97F4F"/>
    <w:rsid w:val="00BA1670"/>
    <w:rsid w:val="00BA1AE2"/>
    <w:rsid w:val="00BA22C1"/>
    <w:rsid w:val="00BA22CB"/>
    <w:rsid w:val="00BA2564"/>
    <w:rsid w:val="00BA2639"/>
    <w:rsid w:val="00BA2DEE"/>
    <w:rsid w:val="00BA447E"/>
    <w:rsid w:val="00BA4B1D"/>
    <w:rsid w:val="00BA4E07"/>
    <w:rsid w:val="00BA508B"/>
    <w:rsid w:val="00BA5789"/>
    <w:rsid w:val="00BA70AE"/>
    <w:rsid w:val="00BA7F59"/>
    <w:rsid w:val="00BB05FD"/>
    <w:rsid w:val="00BB1ADC"/>
    <w:rsid w:val="00BB1E26"/>
    <w:rsid w:val="00BB295D"/>
    <w:rsid w:val="00BB33A3"/>
    <w:rsid w:val="00BB4170"/>
    <w:rsid w:val="00BB4400"/>
    <w:rsid w:val="00BB4F20"/>
    <w:rsid w:val="00BB4F25"/>
    <w:rsid w:val="00BB5250"/>
    <w:rsid w:val="00BB5276"/>
    <w:rsid w:val="00BB5A38"/>
    <w:rsid w:val="00BB601D"/>
    <w:rsid w:val="00BB62F6"/>
    <w:rsid w:val="00BB646A"/>
    <w:rsid w:val="00BB65F2"/>
    <w:rsid w:val="00BB6959"/>
    <w:rsid w:val="00BB770E"/>
    <w:rsid w:val="00BB772D"/>
    <w:rsid w:val="00BB7AFF"/>
    <w:rsid w:val="00BB7E99"/>
    <w:rsid w:val="00BC0225"/>
    <w:rsid w:val="00BC06B2"/>
    <w:rsid w:val="00BC114C"/>
    <w:rsid w:val="00BC24DA"/>
    <w:rsid w:val="00BC2D1A"/>
    <w:rsid w:val="00BC2D5A"/>
    <w:rsid w:val="00BC2FBD"/>
    <w:rsid w:val="00BC386A"/>
    <w:rsid w:val="00BC3DB2"/>
    <w:rsid w:val="00BC431F"/>
    <w:rsid w:val="00BC4F19"/>
    <w:rsid w:val="00BC536A"/>
    <w:rsid w:val="00BC5E0B"/>
    <w:rsid w:val="00BC5F13"/>
    <w:rsid w:val="00BC606B"/>
    <w:rsid w:val="00BC6827"/>
    <w:rsid w:val="00BC74A9"/>
    <w:rsid w:val="00BD02DF"/>
    <w:rsid w:val="00BD0609"/>
    <w:rsid w:val="00BD0627"/>
    <w:rsid w:val="00BD09E1"/>
    <w:rsid w:val="00BD156A"/>
    <w:rsid w:val="00BD2496"/>
    <w:rsid w:val="00BD2785"/>
    <w:rsid w:val="00BD2B9D"/>
    <w:rsid w:val="00BD2BA1"/>
    <w:rsid w:val="00BD43AD"/>
    <w:rsid w:val="00BD4826"/>
    <w:rsid w:val="00BD55D6"/>
    <w:rsid w:val="00BD568D"/>
    <w:rsid w:val="00BD5921"/>
    <w:rsid w:val="00BD735F"/>
    <w:rsid w:val="00BD74E9"/>
    <w:rsid w:val="00BD7C12"/>
    <w:rsid w:val="00BE02DE"/>
    <w:rsid w:val="00BE04C8"/>
    <w:rsid w:val="00BE0DB9"/>
    <w:rsid w:val="00BE1119"/>
    <w:rsid w:val="00BE1798"/>
    <w:rsid w:val="00BE1996"/>
    <w:rsid w:val="00BE1A65"/>
    <w:rsid w:val="00BE1BDE"/>
    <w:rsid w:val="00BE228A"/>
    <w:rsid w:val="00BE299F"/>
    <w:rsid w:val="00BE4333"/>
    <w:rsid w:val="00BE4635"/>
    <w:rsid w:val="00BE486B"/>
    <w:rsid w:val="00BE54C4"/>
    <w:rsid w:val="00BE6AFA"/>
    <w:rsid w:val="00BE7836"/>
    <w:rsid w:val="00BF2549"/>
    <w:rsid w:val="00BF2940"/>
    <w:rsid w:val="00BF2AB4"/>
    <w:rsid w:val="00BF2FD9"/>
    <w:rsid w:val="00BF3058"/>
    <w:rsid w:val="00BF30B7"/>
    <w:rsid w:val="00BF4B41"/>
    <w:rsid w:val="00BF4E04"/>
    <w:rsid w:val="00BF4E57"/>
    <w:rsid w:val="00BF4F5F"/>
    <w:rsid w:val="00BF5C7C"/>
    <w:rsid w:val="00BF5E92"/>
    <w:rsid w:val="00BF6787"/>
    <w:rsid w:val="00BF6DCF"/>
    <w:rsid w:val="00BF6F9D"/>
    <w:rsid w:val="00BF6FA7"/>
    <w:rsid w:val="00BF71A3"/>
    <w:rsid w:val="00C000EA"/>
    <w:rsid w:val="00C01D58"/>
    <w:rsid w:val="00C01FE5"/>
    <w:rsid w:val="00C02374"/>
    <w:rsid w:val="00C023B4"/>
    <w:rsid w:val="00C028FF"/>
    <w:rsid w:val="00C03979"/>
    <w:rsid w:val="00C03BC3"/>
    <w:rsid w:val="00C04C73"/>
    <w:rsid w:val="00C057F3"/>
    <w:rsid w:val="00C058E0"/>
    <w:rsid w:val="00C06013"/>
    <w:rsid w:val="00C0604B"/>
    <w:rsid w:val="00C07BD2"/>
    <w:rsid w:val="00C10375"/>
    <w:rsid w:val="00C124EF"/>
    <w:rsid w:val="00C12764"/>
    <w:rsid w:val="00C1280E"/>
    <w:rsid w:val="00C12AA8"/>
    <w:rsid w:val="00C12BCB"/>
    <w:rsid w:val="00C134B7"/>
    <w:rsid w:val="00C13600"/>
    <w:rsid w:val="00C1535D"/>
    <w:rsid w:val="00C16717"/>
    <w:rsid w:val="00C167B1"/>
    <w:rsid w:val="00C175A5"/>
    <w:rsid w:val="00C17A6A"/>
    <w:rsid w:val="00C208E9"/>
    <w:rsid w:val="00C20E2B"/>
    <w:rsid w:val="00C21060"/>
    <w:rsid w:val="00C21528"/>
    <w:rsid w:val="00C215BF"/>
    <w:rsid w:val="00C219E2"/>
    <w:rsid w:val="00C248EA"/>
    <w:rsid w:val="00C24A27"/>
    <w:rsid w:val="00C24EF6"/>
    <w:rsid w:val="00C25178"/>
    <w:rsid w:val="00C25231"/>
    <w:rsid w:val="00C25EF8"/>
    <w:rsid w:val="00C2602F"/>
    <w:rsid w:val="00C2643A"/>
    <w:rsid w:val="00C2739E"/>
    <w:rsid w:val="00C27F9C"/>
    <w:rsid w:val="00C3032D"/>
    <w:rsid w:val="00C30816"/>
    <w:rsid w:val="00C31F6F"/>
    <w:rsid w:val="00C320E4"/>
    <w:rsid w:val="00C321F2"/>
    <w:rsid w:val="00C32244"/>
    <w:rsid w:val="00C32E56"/>
    <w:rsid w:val="00C32F61"/>
    <w:rsid w:val="00C33647"/>
    <w:rsid w:val="00C34063"/>
    <w:rsid w:val="00C340B4"/>
    <w:rsid w:val="00C34EFD"/>
    <w:rsid w:val="00C3515F"/>
    <w:rsid w:val="00C35236"/>
    <w:rsid w:val="00C3573F"/>
    <w:rsid w:val="00C35EFF"/>
    <w:rsid w:val="00C35F11"/>
    <w:rsid w:val="00C36502"/>
    <w:rsid w:val="00C36608"/>
    <w:rsid w:val="00C36648"/>
    <w:rsid w:val="00C37268"/>
    <w:rsid w:val="00C373A6"/>
    <w:rsid w:val="00C4096C"/>
    <w:rsid w:val="00C42E8F"/>
    <w:rsid w:val="00C42F15"/>
    <w:rsid w:val="00C439E0"/>
    <w:rsid w:val="00C44585"/>
    <w:rsid w:val="00C450AB"/>
    <w:rsid w:val="00C45626"/>
    <w:rsid w:val="00C45819"/>
    <w:rsid w:val="00C45CF1"/>
    <w:rsid w:val="00C46438"/>
    <w:rsid w:val="00C46FF1"/>
    <w:rsid w:val="00C471F6"/>
    <w:rsid w:val="00C47B2D"/>
    <w:rsid w:val="00C47F7E"/>
    <w:rsid w:val="00C5176B"/>
    <w:rsid w:val="00C51CD2"/>
    <w:rsid w:val="00C51E7E"/>
    <w:rsid w:val="00C52A2D"/>
    <w:rsid w:val="00C54C05"/>
    <w:rsid w:val="00C55516"/>
    <w:rsid w:val="00C55571"/>
    <w:rsid w:val="00C574EE"/>
    <w:rsid w:val="00C57EF6"/>
    <w:rsid w:val="00C6028B"/>
    <w:rsid w:val="00C60389"/>
    <w:rsid w:val="00C60E0A"/>
    <w:rsid w:val="00C611EC"/>
    <w:rsid w:val="00C61774"/>
    <w:rsid w:val="00C61845"/>
    <w:rsid w:val="00C63B20"/>
    <w:rsid w:val="00C643C3"/>
    <w:rsid w:val="00C64DA3"/>
    <w:rsid w:val="00C64F8D"/>
    <w:rsid w:val="00C66126"/>
    <w:rsid w:val="00C66B29"/>
    <w:rsid w:val="00C70CC8"/>
    <w:rsid w:val="00C71864"/>
    <w:rsid w:val="00C7291E"/>
    <w:rsid w:val="00C73E52"/>
    <w:rsid w:val="00C744D1"/>
    <w:rsid w:val="00C75465"/>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0D89"/>
    <w:rsid w:val="00C82423"/>
    <w:rsid w:val="00C82638"/>
    <w:rsid w:val="00C83F87"/>
    <w:rsid w:val="00C85389"/>
    <w:rsid w:val="00C858F9"/>
    <w:rsid w:val="00C8598E"/>
    <w:rsid w:val="00C85CAE"/>
    <w:rsid w:val="00C8607F"/>
    <w:rsid w:val="00C8620A"/>
    <w:rsid w:val="00C86970"/>
    <w:rsid w:val="00C86F30"/>
    <w:rsid w:val="00C8762A"/>
    <w:rsid w:val="00C877AA"/>
    <w:rsid w:val="00C87B00"/>
    <w:rsid w:val="00C90336"/>
    <w:rsid w:val="00C90A54"/>
    <w:rsid w:val="00C90B46"/>
    <w:rsid w:val="00C90E2A"/>
    <w:rsid w:val="00C911EF"/>
    <w:rsid w:val="00C919DE"/>
    <w:rsid w:val="00C91BF6"/>
    <w:rsid w:val="00C9219D"/>
    <w:rsid w:val="00C92A75"/>
    <w:rsid w:val="00C92CA6"/>
    <w:rsid w:val="00C936C4"/>
    <w:rsid w:val="00C9391F"/>
    <w:rsid w:val="00C93937"/>
    <w:rsid w:val="00C94039"/>
    <w:rsid w:val="00C94EF1"/>
    <w:rsid w:val="00C95396"/>
    <w:rsid w:val="00C953EA"/>
    <w:rsid w:val="00C9703F"/>
    <w:rsid w:val="00CA0489"/>
    <w:rsid w:val="00CA12EC"/>
    <w:rsid w:val="00CA1B88"/>
    <w:rsid w:val="00CA1C9F"/>
    <w:rsid w:val="00CA427A"/>
    <w:rsid w:val="00CA42FD"/>
    <w:rsid w:val="00CA480D"/>
    <w:rsid w:val="00CA5000"/>
    <w:rsid w:val="00CA57F0"/>
    <w:rsid w:val="00CA5BBF"/>
    <w:rsid w:val="00CA6123"/>
    <w:rsid w:val="00CA64A2"/>
    <w:rsid w:val="00CA64D3"/>
    <w:rsid w:val="00CA6CAA"/>
    <w:rsid w:val="00CA723A"/>
    <w:rsid w:val="00CB1334"/>
    <w:rsid w:val="00CB169E"/>
    <w:rsid w:val="00CB16E8"/>
    <w:rsid w:val="00CB1B87"/>
    <w:rsid w:val="00CB2044"/>
    <w:rsid w:val="00CB2062"/>
    <w:rsid w:val="00CB25DB"/>
    <w:rsid w:val="00CB4333"/>
    <w:rsid w:val="00CB48F5"/>
    <w:rsid w:val="00CB566E"/>
    <w:rsid w:val="00CB6334"/>
    <w:rsid w:val="00CB665C"/>
    <w:rsid w:val="00CB66FE"/>
    <w:rsid w:val="00CB6927"/>
    <w:rsid w:val="00CB6CAF"/>
    <w:rsid w:val="00CB78E7"/>
    <w:rsid w:val="00CC045C"/>
    <w:rsid w:val="00CC2E9C"/>
    <w:rsid w:val="00CC31F7"/>
    <w:rsid w:val="00CC360B"/>
    <w:rsid w:val="00CC3A9A"/>
    <w:rsid w:val="00CC460D"/>
    <w:rsid w:val="00CC5C97"/>
    <w:rsid w:val="00CC66A4"/>
    <w:rsid w:val="00CC6D24"/>
    <w:rsid w:val="00CC7163"/>
    <w:rsid w:val="00CC742F"/>
    <w:rsid w:val="00CC7517"/>
    <w:rsid w:val="00CC7946"/>
    <w:rsid w:val="00CC7BA0"/>
    <w:rsid w:val="00CD0339"/>
    <w:rsid w:val="00CD0910"/>
    <w:rsid w:val="00CD1D4E"/>
    <w:rsid w:val="00CD2F88"/>
    <w:rsid w:val="00CD352E"/>
    <w:rsid w:val="00CD3E30"/>
    <w:rsid w:val="00CD4B79"/>
    <w:rsid w:val="00CD4FC2"/>
    <w:rsid w:val="00CD545B"/>
    <w:rsid w:val="00CD5627"/>
    <w:rsid w:val="00CD5F97"/>
    <w:rsid w:val="00CD71F0"/>
    <w:rsid w:val="00CD7AAA"/>
    <w:rsid w:val="00CE0509"/>
    <w:rsid w:val="00CE097B"/>
    <w:rsid w:val="00CE0C22"/>
    <w:rsid w:val="00CE0CAB"/>
    <w:rsid w:val="00CE1DA8"/>
    <w:rsid w:val="00CE23FC"/>
    <w:rsid w:val="00CE3823"/>
    <w:rsid w:val="00CE3DF1"/>
    <w:rsid w:val="00CE40AC"/>
    <w:rsid w:val="00CE454B"/>
    <w:rsid w:val="00CE4E67"/>
    <w:rsid w:val="00CE6077"/>
    <w:rsid w:val="00CE69E0"/>
    <w:rsid w:val="00CE7CF2"/>
    <w:rsid w:val="00CF13DD"/>
    <w:rsid w:val="00CF1B53"/>
    <w:rsid w:val="00CF20A6"/>
    <w:rsid w:val="00CF2BFD"/>
    <w:rsid w:val="00CF2F59"/>
    <w:rsid w:val="00CF6036"/>
    <w:rsid w:val="00CF64F7"/>
    <w:rsid w:val="00CF6DFC"/>
    <w:rsid w:val="00CF6E3D"/>
    <w:rsid w:val="00D003AF"/>
    <w:rsid w:val="00D00701"/>
    <w:rsid w:val="00D00ED1"/>
    <w:rsid w:val="00D01047"/>
    <w:rsid w:val="00D01B3C"/>
    <w:rsid w:val="00D01DF7"/>
    <w:rsid w:val="00D029B4"/>
    <w:rsid w:val="00D03F11"/>
    <w:rsid w:val="00D03F99"/>
    <w:rsid w:val="00D0441B"/>
    <w:rsid w:val="00D061F6"/>
    <w:rsid w:val="00D06215"/>
    <w:rsid w:val="00D07743"/>
    <w:rsid w:val="00D1045F"/>
    <w:rsid w:val="00D106B2"/>
    <w:rsid w:val="00D107B2"/>
    <w:rsid w:val="00D10862"/>
    <w:rsid w:val="00D108CB"/>
    <w:rsid w:val="00D1095A"/>
    <w:rsid w:val="00D10AE5"/>
    <w:rsid w:val="00D120F9"/>
    <w:rsid w:val="00D1257B"/>
    <w:rsid w:val="00D13936"/>
    <w:rsid w:val="00D13AAE"/>
    <w:rsid w:val="00D13D70"/>
    <w:rsid w:val="00D13DE1"/>
    <w:rsid w:val="00D14B03"/>
    <w:rsid w:val="00D158D2"/>
    <w:rsid w:val="00D1603B"/>
    <w:rsid w:val="00D17210"/>
    <w:rsid w:val="00D17F02"/>
    <w:rsid w:val="00D20C9A"/>
    <w:rsid w:val="00D21042"/>
    <w:rsid w:val="00D232E7"/>
    <w:rsid w:val="00D24C56"/>
    <w:rsid w:val="00D25A4D"/>
    <w:rsid w:val="00D25BDB"/>
    <w:rsid w:val="00D26262"/>
    <w:rsid w:val="00D26C52"/>
    <w:rsid w:val="00D26EBF"/>
    <w:rsid w:val="00D272B8"/>
    <w:rsid w:val="00D277D6"/>
    <w:rsid w:val="00D27E60"/>
    <w:rsid w:val="00D27F15"/>
    <w:rsid w:val="00D301CA"/>
    <w:rsid w:val="00D307E2"/>
    <w:rsid w:val="00D31359"/>
    <w:rsid w:val="00D31521"/>
    <w:rsid w:val="00D31703"/>
    <w:rsid w:val="00D31CEF"/>
    <w:rsid w:val="00D31DE3"/>
    <w:rsid w:val="00D32510"/>
    <w:rsid w:val="00D3259D"/>
    <w:rsid w:val="00D33251"/>
    <w:rsid w:val="00D334BF"/>
    <w:rsid w:val="00D336F0"/>
    <w:rsid w:val="00D34C7C"/>
    <w:rsid w:val="00D355E2"/>
    <w:rsid w:val="00D3582C"/>
    <w:rsid w:val="00D36062"/>
    <w:rsid w:val="00D363AD"/>
    <w:rsid w:val="00D3644A"/>
    <w:rsid w:val="00D3644E"/>
    <w:rsid w:val="00D36492"/>
    <w:rsid w:val="00D404AC"/>
    <w:rsid w:val="00D411A6"/>
    <w:rsid w:val="00D414C1"/>
    <w:rsid w:val="00D416FB"/>
    <w:rsid w:val="00D418F6"/>
    <w:rsid w:val="00D42633"/>
    <w:rsid w:val="00D427F4"/>
    <w:rsid w:val="00D43519"/>
    <w:rsid w:val="00D43931"/>
    <w:rsid w:val="00D44183"/>
    <w:rsid w:val="00D44FD0"/>
    <w:rsid w:val="00D46D8A"/>
    <w:rsid w:val="00D46DDD"/>
    <w:rsid w:val="00D475C8"/>
    <w:rsid w:val="00D47B0E"/>
    <w:rsid w:val="00D5196C"/>
    <w:rsid w:val="00D519D3"/>
    <w:rsid w:val="00D52397"/>
    <w:rsid w:val="00D533AF"/>
    <w:rsid w:val="00D560D8"/>
    <w:rsid w:val="00D561FB"/>
    <w:rsid w:val="00D564B6"/>
    <w:rsid w:val="00D60395"/>
    <w:rsid w:val="00D618DF"/>
    <w:rsid w:val="00D61B8D"/>
    <w:rsid w:val="00D61C8A"/>
    <w:rsid w:val="00D61EA1"/>
    <w:rsid w:val="00D62C1E"/>
    <w:rsid w:val="00D6326E"/>
    <w:rsid w:val="00D63EF4"/>
    <w:rsid w:val="00D6432E"/>
    <w:rsid w:val="00D64747"/>
    <w:rsid w:val="00D64BC9"/>
    <w:rsid w:val="00D64C4B"/>
    <w:rsid w:val="00D655A4"/>
    <w:rsid w:val="00D65E75"/>
    <w:rsid w:val="00D65E97"/>
    <w:rsid w:val="00D66E7F"/>
    <w:rsid w:val="00D678FC"/>
    <w:rsid w:val="00D700C4"/>
    <w:rsid w:val="00D701FF"/>
    <w:rsid w:val="00D703C1"/>
    <w:rsid w:val="00D704BD"/>
    <w:rsid w:val="00D71C3F"/>
    <w:rsid w:val="00D72C7B"/>
    <w:rsid w:val="00D73405"/>
    <w:rsid w:val="00D74355"/>
    <w:rsid w:val="00D74FB4"/>
    <w:rsid w:val="00D75452"/>
    <w:rsid w:val="00D764AD"/>
    <w:rsid w:val="00D76506"/>
    <w:rsid w:val="00D76661"/>
    <w:rsid w:val="00D76F51"/>
    <w:rsid w:val="00D7730A"/>
    <w:rsid w:val="00D77438"/>
    <w:rsid w:val="00D77AFD"/>
    <w:rsid w:val="00D77DD4"/>
    <w:rsid w:val="00D80226"/>
    <w:rsid w:val="00D80556"/>
    <w:rsid w:val="00D8070B"/>
    <w:rsid w:val="00D80C64"/>
    <w:rsid w:val="00D80CF0"/>
    <w:rsid w:val="00D81FFD"/>
    <w:rsid w:val="00D82AB9"/>
    <w:rsid w:val="00D82C0C"/>
    <w:rsid w:val="00D82C79"/>
    <w:rsid w:val="00D82F8E"/>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ADD"/>
    <w:rsid w:val="00D91890"/>
    <w:rsid w:val="00D91AD5"/>
    <w:rsid w:val="00D9271C"/>
    <w:rsid w:val="00D946D9"/>
    <w:rsid w:val="00D95B56"/>
    <w:rsid w:val="00D96003"/>
    <w:rsid w:val="00D968CD"/>
    <w:rsid w:val="00D96DA7"/>
    <w:rsid w:val="00D97EDF"/>
    <w:rsid w:val="00DA00EB"/>
    <w:rsid w:val="00DA0C89"/>
    <w:rsid w:val="00DA0EF3"/>
    <w:rsid w:val="00DA1386"/>
    <w:rsid w:val="00DA18AC"/>
    <w:rsid w:val="00DA1B0C"/>
    <w:rsid w:val="00DA1EC1"/>
    <w:rsid w:val="00DA226D"/>
    <w:rsid w:val="00DA2574"/>
    <w:rsid w:val="00DA461F"/>
    <w:rsid w:val="00DA69AE"/>
    <w:rsid w:val="00DA742E"/>
    <w:rsid w:val="00DA7602"/>
    <w:rsid w:val="00DA7B55"/>
    <w:rsid w:val="00DB11EA"/>
    <w:rsid w:val="00DB19FF"/>
    <w:rsid w:val="00DB1D9E"/>
    <w:rsid w:val="00DB22CA"/>
    <w:rsid w:val="00DB287C"/>
    <w:rsid w:val="00DB2A74"/>
    <w:rsid w:val="00DB31FB"/>
    <w:rsid w:val="00DB3B94"/>
    <w:rsid w:val="00DB3FC1"/>
    <w:rsid w:val="00DB4158"/>
    <w:rsid w:val="00DB436A"/>
    <w:rsid w:val="00DB5102"/>
    <w:rsid w:val="00DB51E2"/>
    <w:rsid w:val="00DB5C3E"/>
    <w:rsid w:val="00DB6C8D"/>
    <w:rsid w:val="00DB6DF7"/>
    <w:rsid w:val="00DB73E3"/>
    <w:rsid w:val="00DB7849"/>
    <w:rsid w:val="00DC03FD"/>
    <w:rsid w:val="00DC2807"/>
    <w:rsid w:val="00DC3E94"/>
    <w:rsid w:val="00DC4366"/>
    <w:rsid w:val="00DC6F81"/>
    <w:rsid w:val="00DC77F8"/>
    <w:rsid w:val="00DC7D16"/>
    <w:rsid w:val="00DD090E"/>
    <w:rsid w:val="00DD0CBB"/>
    <w:rsid w:val="00DD0CF2"/>
    <w:rsid w:val="00DD1018"/>
    <w:rsid w:val="00DD11A2"/>
    <w:rsid w:val="00DD14E5"/>
    <w:rsid w:val="00DD23D7"/>
    <w:rsid w:val="00DD297A"/>
    <w:rsid w:val="00DD2F27"/>
    <w:rsid w:val="00DD351B"/>
    <w:rsid w:val="00DD471E"/>
    <w:rsid w:val="00DD5241"/>
    <w:rsid w:val="00DD53D7"/>
    <w:rsid w:val="00DD5EBF"/>
    <w:rsid w:val="00DD6C5E"/>
    <w:rsid w:val="00DD728B"/>
    <w:rsid w:val="00DD74DE"/>
    <w:rsid w:val="00DE0EF1"/>
    <w:rsid w:val="00DE14F5"/>
    <w:rsid w:val="00DE1726"/>
    <w:rsid w:val="00DE19F0"/>
    <w:rsid w:val="00DE1B3F"/>
    <w:rsid w:val="00DE1DB8"/>
    <w:rsid w:val="00DE1E71"/>
    <w:rsid w:val="00DE30BA"/>
    <w:rsid w:val="00DE36CF"/>
    <w:rsid w:val="00DE3AB2"/>
    <w:rsid w:val="00DE49CB"/>
    <w:rsid w:val="00DE4CAA"/>
    <w:rsid w:val="00DE5147"/>
    <w:rsid w:val="00DE571D"/>
    <w:rsid w:val="00DE6162"/>
    <w:rsid w:val="00DE61EB"/>
    <w:rsid w:val="00DE6814"/>
    <w:rsid w:val="00DE7060"/>
    <w:rsid w:val="00DE765C"/>
    <w:rsid w:val="00DF096F"/>
    <w:rsid w:val="00DF1FF0"/>
    <w:rsid w:val="00DF219F"/>
    <w:rsid w:val="00DF2D46"/>
    <w:rsid w:val="00DF34C2"/>
    <w:rsid w:val="00DF3A5F"/>
    <w:rsid w:val="00DF3EA2"/>
    <w:rsid w:val="00DF4BEE"/>
    <w:rsid w:val="00DF4C2A"/>
    <w:rsid w:val="00DF61A7"/>
    <w:rsid w:val="00DF6C70"/>
    <w:rsid w:val="00DF6EB7"/>
    <w:rsid w:val="00DF7965"/>
    <w:rsid w:val="00E0002C"/>
    <w:rsid w:val="00E001DD"/>
    <w:rsid w:val="00E01254"/>
    <w:rsid w:val="00E0161F"/>
    <w:rsid w:val="00E026B8"/>
    <w:rsid w:val="00E03EF4"/>
    <w:rsid w:val="00E060E7"/>
    <w:rsid w:val="00E06346"/>
    <w:rsid w:val="00E06720"/>
    <w:rsid w:val="00E06D1A"/>
    <w:rsid w:val="00E06F9C"/>
    <w:rsid w:val="00E07C40"/>
    <w:rsid w:val="00E1077D"/>
    <w:rsid w:val="00E10E91"/>
    <w:rsid w:val="00E11ADB"/>
    <w:rsid w:val="00E12DD0"/>
    <w:rsid w:val="00E14686"/>
    <w:rsid w:val="00E146BF"/>
    <w:rsid w:val="00E14832"/>
    <w:rsid w:val="00E14E84"/>
    <w:rsid w:val="00E160C1"/>
    <w:rsid w:val="00E17F38"/>
    <w:rsid w:val="00E20084"/>
    <w:rsid w:val="00E203F2"/>
    <w:rsid w:val="00E214CA"/>
    <w:rsid w:val="00E22428"/>
    <w:rsid w:val="00E229A6"/>
    <w:rsid w:val="00E22B69"/>
    <w:rsid w:val="00E22E29"/>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FB8"/>
    <w:rsid w:val="00E325F3"/>
    <w:rsid w:val="00E32990"/>
    <w:rsid w:val="00E34DAC"/>
    <w:rsid w:val="00E34DF9"/>
    <w:rsid w:val="00E35590"/>
    <w:rsid w:val="00E355AA"/>
    <w:rsid w:val="00E362EF"/>
    <w:rsid w:val="00E36947"/>
    <w:rsid w:val="00E36AAF"/>
    <w:rsid w:val="00E36CE2"/>
    <w:rsid w:val="00E37682"/>
    <w:rsid w:val="00E40300"/>
    <w:rsid w:val="00E40AD2"/>
    <w:rsid w:val="00E412EB"/>
    <w:rsid w:val="00E41860"/>
    <w:rsid w:val="00E41972"/>
    <w:rsid w:val="00E4255E"/>
    <w:rsid w:val="00E43BAE"/>
    <w:rsid w:val="00E4453C"/>
    <w:rsid w:val="00E4616C"/>
    <w:rsid w:val="00E46948"/>
    <w:rsid w:val="00E46E29"/>
    <w:rsid w:val="00E47125"/>
    <w:rsid w:val="00E510F2"/>
    <w:rsid w:val="00E522D5"/>
    <w:rsid w:val="00E5235D"/>
    <w:rsid w:val="00E52A0D"/>
    <w:rsid w:val="00E52D08"/>
    <w:rsid w:val="00E52FEE"/>
    <w:rsid w:val="00E53F93"/>
    <w:rsid w:val="00E543AF"/>
    <w:rsid w:val="00E54EB6"/>
    <w:rsid w:val="00E54FE2"/>
    <w:rsid w:val="00E5593E"/>
    <w:rsid w:val="00E55A45"/>
    <w:rsid w:val="00E56B44"/>
    <w:rsid w:val="00E57AF4"/>
    <w:rsid w:val="00E60644"/>
    <w:rsid w:val="00E609B6"/>
    <w:rsid w:val="00E60EA0"/>
    <w:rsid w:val="00E6101B"/>
    <w:rsid w:val="00E617BB"/>
    <w:rsid w:val="00E61BAE"/>
    <w:rsid w:val="00E61EAD"/>
    <w:rsid w:val="00E6210F"/>
    <w:rsid w:val="00E624BA"/>
    <w:rsid w:val="00E62604"/>
    <w:rsid w:val="00E62634"/>
    <w:rsid w:val="00E629D1"/>
    <w:rsid w:val="00E64AC2"/>
    <w:rsid w:val="00E64AE8"/>
    <w:rsid w:val="00E65BFA"/>
    <w:rsid w:val="00E66A05"/>
    <w:rsid w:val="00E66C57"/>
    <w:rsid w:val="00E67C4B"/>
    <w:rsid w:val="00E70372"/>
    <w:rsid w:val="00E70FB6"/>
    <w:rsid w:val="00E71678"/>
    <w:rsid w:val="00E7172D"/>
    <w:rsid w:val="00E7194F"/>
    <w:rsid w:val="00E72EAF"/>
    <w:rsid w:val="00E7393E"/>
    <w:rsid w:val="00E740CF"/>
    <w:rsid w:val="00E742CC"/>
    <w:rsid w:val="00E748E3"/>
    <w:rsid w:val="00E74956"/>
    <w:rsid w:val="00E760B9"/>
    <w:rsid w:val="00E763F2"/>
    <w:rsid w:val="00E76AD7"/>
    <w:rsid w:val="00E77683"/>
    <w:rsid w:val="00E7779C"/>
    <w:rsid w:val="00E77867"/>
    <w:rsid w:val="00E77FF3"/>
    <w:rsid w:val="00E81C9E"/>
    <w:rsid w:val="00E81D3F"/>
    <w:rsid w:val="00E820A3"/>
    <w:rsid w:val="00E82D53"/>
    <w:rsid w:val="00E833E2"/>
    <w:rsid w:val="00E83749"/>
    <w:rsid w:val="00E83DEB"/>
    <w:rsid w:val="00E8406A"/>
    <w:rsid w:val="00E84F8B"/>
    <w:rsid w:val="00E8562E"/>
    <w:rsid w:val="00E85AF2"/>
    <w:rsid w:val="00E85F84"/>
    <w:rsid w:val="00E8718C"/>
    <w:rsid w:val="00E87252"/>
    <w:rsid w:val="00E87865"/>
    <w:rsid w:val="00E90AF7"/>
    <w:rsid w:val="00E90D12"/>
    <w:rsid w:val="00E90DBF"/>
    <w:rsid w:val="00E90E73"/>
    <w:rsid w:val="00E911D4"/>
    <w:rsid w:val="00E9140B"/>
    <w:rsid w:val="00E916C1"/>
    <w:rsid w:val="00E91836"/>
    <w:rsid w:val="00E91EB6"/>
    <w:rsid w:val="00E91F79"/>
    <w:rsid w:val="00E9226A"/>
    <w:rsid w:val="00E94040"/>
    <w:rsid w:val="00E95FE4"/>
    <w:rsid w:val="00E9732A"/>
    <w:rsid w:val="00E97782"/>
    <w:rsid w:val="00E97968"/>
    <w:rsid w:val="00EA023F"/>
    <w:rsid w:val="00EA0F58"/>
    <w:rsid w:val="00EA13AC"/>
    <w:rsid w:val="00EA16A2"/>
    <w:rsid w:val="00EA1BF9"/>
    <w:rsid w:val="00EA1D60"/>
    <w:rsid w:val="00EA233B"/>
    <w:rsid w:val="00EA2D2C"/>
    <w:rsid w:val="00EA39D5"/>
    <w:rsid w:val="00EA3C93"/>
    <w:rsid w:val="00EA406E"/>
    <w:rsid w:val="00EA4631"/>
    <w:rsid w:val="00EA4AD7"/>
    <w:rsid w:val="00EA4CAD"/>
    <w:rsid w:val="00EA513C"/>
    <w:rsid w:val="00EA55D0"/>
    <w:rsid w:val="00EA57C2"/>
    <w:rsid w:val="00EA602D"/>
    <w:rsid w:val="00EA6098"/>
    <w:rsid w:val="00EA638D"/>
    <w:rsid w:val="00EA6AAA"/>
    <w:rsid w:val="00EA6DFA"/>
    <w:rsid w:val="00EA7436"/>
    <w:rsid w:val="00EA7461"/>
    <w:rsid w:val="00EA7621"/>
    <w:rsid w:val="00EB0661"/>
    <w:rsid w:val="00EB0BB1"/>
    <w:rsid w:val="00EB0D02"/>
    <w:rsid w:val="00EB1465"/>
    <w:rsid w:val="00EB158E"/>
    <w:rsid w:val="00EB1B2C"/>
    <w:rsid w:val="00EB1F32"/>
    <w:rsid w:val="00EB2382"/>
    <w:rsid w:val="00EB23B1"/>
    <w:rsid w:val="00EB3D38"/>
    <w:rsid w:val="00EB3F64"/>
    <w:rsid w:val="00EB40AC"/>
    <w:rsid w:val="00EB5164"/>
    <w:rsid w:val="00EB5283"/>
    <w:rsid w:val="00EB53A3"/>
    <w:rsid w:val="00EB62D4"/>
    <w:rsid w:val="00EB696A"/>
    <w:rsid w:val="00EB7260"/>
    <w:rsid w:val="00EB7C5B"/>
    <w:rsid w:val="00EC0D71"/>
    <w:rsid w:val="00EC0D8E"/>
    <w:rsid w:val="00EC0DB1"/>
    <w:rsid w:val="00EC0E60"/>
    <w:rsid w:val="00EC18EE"/>
    <w:rsid w:val="00EC1CAF"/>
    <w:rsid w:val="00EC22C1"/>
    <w:rsid w:val="00EC4178"/>
    <w:rsid w:val="00EC517D"/>
    <w:rsid w:val="00EC52C3"/>
    <w:rsid w:val="00EC584B"/>
    <w:rsid w:val="00EC5BAD"/>
    <w:rsid w:val="00EC5C94"/>
    <w:rsid w:val="00EC66D3"/>
    <w:rsid w:val="00EC6B61"/>
    <w:rsid w:val="00EC70E6"/>
    <w:rsid w:val="00EC71E4"/>
    <w:rsid w:val="00EC7FFE"/>
    <w:rsid w:val="00ED0938"/>
    <w:rsid w:val="00ED0993"/>
    <w:rsid w:val="00ED09F8"/>
    <w:rsid w:val="00ED0D6D"/>
    <w:rsid w:val="00ED0DD6"/>
    <w:rsid w:val="00ED13E0"/>
    <w:rsid w:val="00ED13E2"/>
    <w:rsid w:val="00ED17EE"/>
    <w:rsid w:val="00ED3A19"/>
    <w:rsid w:val="00ED3A36"/>
    <w:rsid w:val="00ED3BFB"/>
    <w:rsid w:val="00ED3D70"/>
    <w:rsid w:val="00ED41E0"/>
    <w:rsid w:val="00ED456E"/>
    <w:rsid w:val="00ED4807"/>
    <w:rsid w:val="00ED4A0A"/>
    <w:rsid w:val="00ED6B66"/>
    <w:rsid w:val="00ED7620"/>
    <w:rsid w:val="00EE035B"/>
    <w:rsid w:val="00EE27E1"/>
    <w:rsid w:val="00EE2CED"/>
    <w:rsid w:val="00EE2ED3"/>
    <w:rsid w:val="00EE4B36"/>
    <w:rsid w:val="00EE5152"/>
    <w:rsid w:val="00EE5461"/>
    <w:rsid w:val="00EE7CDD"/>
    <w:rsid w:val="00EF1B18"/>
    <w:rsid w:val="00EF2762"/>
    <w:rsid w:val="00EF3F38"/>
    <w:rsid w:val="00EF43B2"/>
    <w:rsid w:val="00EF4E58"/>
    <w:rsid w:val="00EF592E"/>
    <w:rsid w:val="00EF5B11"/>
    <w:rsid w:val="00EF5B48"/>
    <w:rsid w:val="00EF6288"/>
    <w:rsid w:val="00EF691E"/>
    <w:rsid w:val="00EF6E25"/>
    <w:rsid w:val="00EF72DE"/>
    <w:rsid w:val="00EF7FC8"/>
    <w:rsid w:val="00F00423"/>
    <w:rsid w:val="00F00A47"/>
    <w:rsid w:val="00F00D45"/>
    <w:rsid w:val="00F01194"/>
    <w:rsid w:val="00F014F4"/>
    <w:rsid w:val="00F01B18"/>
    <w:rsid w:val="00F0267E"/>
    <w:rsid w:val="00F02BB6"/>
    <w:rsid w:val="00F02E52"/>
    <w:rsid w:val="00F03079"/>
    <w:rsid w:val="00F033FE"/>
    <w:rsid w:val="00F03BA6"/>
    <w:rsid w:val="00F04C73"/>
    <w:rsid w:val="00F052BB"/>
    <w:rsid w:val="00F058CF"/>
    <w:rsid w:val="00F064BE"/>
    <w:rsid w:val="00F066C2"/>
    <w:rsid w:val="00F0691C"/>
    <w:rsid w:val="00F06A8D"/>
    <w:rsid w:val="00F07948"/>
    <w:rsid w:val="00F101D6"/>
    <w:rsid w:val="00F10392"/>
    <w:rsid w:val="00F1134E"/>
    <w:rsid w:val="00F118EB"/>
    <w:rsid w:val="00F11A41"/>
    <w:rsid w:val="00F11AEC"/>
    <w:rsid w:val="00F11AFB"/>
    <w:rsid w:val="00F12C60"/>
    <w:rsid w:val="00F1346E"/>
    <w:rsid w:val="00F13B5B"/>
    <w:rsid w:val="00F14B70"/>
    <w:rsid w:val="00F14B94"/>
    <w:rsid w:val="00F1607A"/>
    <w:rsid w:val="00F16BCE"/>
    <w:rsid w:val="00F177EA"/>
    <w:rsid w:val="00F20654"/>
    <w:rsid w:val="00F2287A"/>
    <w:rsid w:val="00F22F88"/>
    <w:rsid w:val="00F2383A"/>
    <w:rsid w:val="00F238AC"/>
    <w:rsid w:val="00F23C05"/>
    <w:rsid w:val="00F24D94"/>
    <w:rsid w:val="00F25348"/>
    <w:rsid w:val="00F2578A"/>
    <w:rsid w:val="00F25793"/>
    <w:rsid w:val="00F257CA"/>
    <w:rsid w:val="00F261C4"/>
    <w:rsid w:val="00F2657B"/>
    <w:rsid w:val="00F30FED"/>
    <w:rsid w:val="00F31FB0"/>
    <w:rsid w:val="00F32485"/>
    <w:rsid w:val="00F34497"/>
    <w:rsid w:val="00F34FA7"/>
    <w:rsid w:val="00F3579D"/>
    <w:rsid w:val="00F35CD7"/>
    <w:rsid w:val="00F35CD9"/>
    <w:rsid w:val="00F35D6A"/>
    <w:rsid w:val="00F361B7"/>
    <w:rsid w:val="00F36446"/>
    <w:rsid w:val="00F3657E"/>
    <w:rsid w:val="00F36E04"/>
    <w:rsid w:val="00F37EE1"/>
    <w:rsid w:val="00F37FF6"/>
    <w:rsid w:val="00F40442"/>
    <w:rsid w:val="00F40FAA"/>
    <w:rsid w:val="00F418CE"/>
    <w:rsid w:val="00F41BC0"/>
    <w:rsid w:val="00F41DE7"/>
    <w:rsid w:val="00F4247B"/>
    <w:rsid w:val="00F424D6"/>
    <w:rsid w:val="00F4277E"/>
    <w:rsid w:val="00F4479D"/>
    <w:rsid w:val="00F472D1"/>
    <w:rsid w:val="00F47436"/>
    <w:rsid w:val="00F500B6"/>
    <w:rsid w:val="00F508F0"/>
    <w:rsid w:val="00F5159B"/>
    <w:rsid w:val="00F518B7"/>
    <w:rsid w:val="00F51E66"/>
    <w:rsid w:val="00F526D1"/>
    <w:rsid w:val="00F5360C"/>
    <w:rsid w:val="00F5400D"/>
    <w:rsid w:val="00F540E4"/>
    <w:rsid w:val="00F54C73"/>
    <w:rsid w:val="00F555D9"/>
    <w:rsid w:val="00F560AB"/>
    <w:rsid w:val="00F563CF"/>
    <w:rsid w:val="00F57F50"/>
    <w:rsid w:val="00F6023E"/>
    <w:rsid w:val="00F60773"/>
    <w:rsid w:val="00F6110F"/>
    <w:rsid w:val="00F63C42"/>
    <w:rsid w:val="00F63C93"/>
    <w:rsid w:val="00F63D8B"/>
    <w:rsid w:val="00F63FBB"/>
    <w:rsid w:val="00F64152"/>
    <w:rsid w:val="00F6464E"/>
    <w:rsid w:val="00F64D94"/>
    <w:rsid w:val="00F64E44"/>
    <w:rsid w:val="00F65276"/>
    <w:rsid w:val="00F6530A"/>
    <w:rsid w:val="00F659A8"/>
    <w:rsid w:val="00F66254"/>
    <w:rsid w:val="00F66B90"/>
    <w:rsid w:val="00F676C3"/>
    <w:rsid w:val="00F67822"/>
    <w:rsid w:val="00F6789F"/>
    <w:rsid w:val="00F67D01"/>
    <w:rsid w:val="00F703CC"/>
    <w:rsid w:val="00F704F8"/>
    <w:rsid w:val="00F70B66"/>
    <w:rsid w:val="00F71636"/>
    <w:rsid w:val="00F7170A"/>
    <w:rsid w:val="00F72086"/>
    <w:rsid w:val="00F72AEF"/>
    <w:rsid w:val="00F7356C"/>
    <w:rsid w:val="00F73EC1"/>
    <w:rsid w:val="00F73FF5"/>
    <w:rsid w:val="00F74850"/>
    <w:rsid w:val="00F74CCC"/>
    <w:rsid w:val="00F75225"/>
    <w:rsid w:val="00F75C90"/>
    <w:rsid w:val="00F75F9C"/>
    <w:rsid w:val="00F81327"/>
    <w:rsid w:val="00F82D4A"/>
    <w:rsid w:val="00F83706"/>
    <w:rsid w:val="00F84700"/>
    <w:rsid w:val="00F84C57"/>
    <w:rsid w:val="00F864F6"/>
    <w:rsid w:val="00F86ACF"/>
    <w:rsid w:val="00F908FF"/>
    <w:rsid w:val="00F90B5B"/>
    <w:rsid w:val="00F90C19"/>
    <w:rsid w:val="00F9141E"/>
    <w:rsid w:val="00F91653"/>
    <w:rsid w:val="00F91A45"/>
    <w:rsid w:val="00F91B5C"/>
    <w:rsid w:val="00F93910"/>
    <w:rsid w:val="00F94075"/>
    <w:rsid w:val="00F947AF"/>
    <w:rsid w:val="00F94A07"/>
    <w:rsid w:val="00F95198"/>
    <w:rsid w:val="00F95488"/>
    <w:rsid w:val="00F954E2"/>
    <w:rsid w:val="00F95C00"/>
    <w:rsid w:val="00F95F8F"/>
    <w:rsid w:val="00F96E10"/>
    <w:rsid w:val="00F96FBF"/>
    <w:rsid w:val="00F97631"/>
    <w:rsid w:val="00FA051B"/>
    <w:rsid w:val="00FA0C8B"/>
    <w:rsid w:val="00FA0EDB"/>
    <w:rsid w:val="00FA1231"/>
    <w:rsid w:val="00FA1361"/>
    <w:rsid w:val="00FA1859"/>
    <w:rsid w:val="00FA1995"/>
    <w:rsid w:val="00FA1DBF"/>
    <w:rsid w:val="00FA23C4"/>
    <w:rsid w:val="00FA2E86"/>
    <w:rsid w:val="00FA31F1"/>
    <w:rsid w:val="00FA3718"/>
    <w:rsid w:val="00FA37F6"/>
    <w:rsid w:val="00FA424B"/>
    <w:rsid w:val="00FA47A6"/>
    <w:rsid w:val="00FA47C6"/>
    <w:rsid w:val="00FA4E6B"/>
    <w:rsid w:val="00FA4F1D"/>
    <w:rsid w:val="00FA57D5"/>
    <w:rsid w:val="00FA5CD0"/>
    <w:rsid w:val="00FA60FA"/>
    <w:rsid w:val="00FA633C"/>
    <w:rsid w:val="00FA65B8"/>
    <w:rsid w:val="00FA6A0D"/>
    <w:rsid w:val="00FA7954"/>
    <w:rsid w:val="00FB0003"/>
    <w:rsid w:val="00FB17E8"/>
    <w:rsid w:val="00FB235B"/>
    <w:rsid w:val="00FB249C"/>
    <w:rsid w:val="00FB26A0"/>
    <w:rsid w:val="00FB3E84"/>
    <w:rsid w:val="00FB49F3"/>
    <w:rsid w:val="00FB4FEE"/>
    <w:rsid w:val="00FB5885"/>
    <w:rsid w:val="00FB661B"/>
    <w:rsid w:val="00FB7E6A"/>
    <w:rsid w:val="00FC0016"/>
    <w:rsid w:val="00FC1463"/>
    <w:rsid w:val="00FC193B"/>
    <w:rsid w:val="00FC2DFC"/>
    <w:rsid w:val="00FC3626"/>
    <w:rsid w:val="00FC41C6"/>
    <w:rsid w:val="00FC4E8F"/>
    <w:rsid w:val="00FC4F69"/>
    <w:rsid w:val="00FC5645"/>
    <w:rsid w:val="00FC568B"/>
    <w:rsid w:val="00FC5EB4"/>
    <w:rsid w:val="00FC5F51"/>
    <w:rsid w:val="00FC70A9"/>
    <w:rsid w:val="00FC7676"/>
    <w:rsid w:val="00FC7706"/>
    <w:rsid w:val="00FC77A5"/>
    <w:rsid w:val="00FD1B63"/>
    <w:rsid w:val="00FD1E25"/>
    <w:rsid w:val="00FD2192"/>
    <w:rsid w:val="00FD4051"/>
    <w:rsid w:val="00FD40DD"/>
    <w:rsid w:val="00FD42C1"/>
    <w:rsid w:val="00FD490E"/>
    <w:rsid w:val="00FD4BD6"/>
    <w:rsid w:val="00FD4C9D"/>
    <w:rsid w:val="00FD512E"/>
    <w:rsid w:val="00FD56CA"/>
    <w:rsid w:val="00FD5BBA"/>
    <w:rsid w:val="00FD64C0"/>
    <w:rsid w:val="00FD6A19"/>
    <w:rsid w:val="00FD74C2"/>
    <w:rsid w:val="00FE0B1D"/>
    <w:rsid w:val="00FE0E9C"/>
    <w:rsid w:val="00FE1391"/>
    <w:rsid w:val="00FE1567"/>
    <w:rsid w:val="00FE1F95"/>
    <w:rsid w:val="00FE238F"/>
    <w:rsid w:val="00FE2590"/>
    <w:rsid w:val="00FE2BAB"/>
    <w:rsid w:val="00FE2FB7"/>
    <w:rsid w:val="00FE2FF3"/>
    <w:rsid w:val="00FE3C8D"/>
    <w:rsid w:val="00FE4741"/>
    <w:rsid w:val="00FE4E91"/>
    <w:rsid w:val="00FE5F60"/>
    <w:rsid w:val="00FE64BC"/>
    <w:rsid w:val="00FE70EE"/>
    <w:rsid w:val="00FE710B"/>
    <w:rsid w:val="00FE7125"/>
    <w:rsid w:val="00FF0075"/>
    <w:rsid w:val="00FF0253"/>
    <w:rsid w:val="00FF0728"/>
    <w:rsid w:val="00FF1F49"/>
    <w:rsid w:val="00FF202A"/>
    <w:rsid w:val="00FF32DC"/>
    <w:rsid w:val="00FF3665"/>
    <w:rsid w:val="00FF3E7D"/>
    <w:rsid w:val="00FF441B"/>
    <w:rsid w:val="00FF476E"/>
    <w:rsid w:val="00FF5198"/>
    <w:rsid w:val="00FF66D9"/>
    <w:rsid w:val="00FF6917"/>
    <w:rsid w:val="00FF6CD4"/>
    <w:rsid w:val="00FF6F3F"/>
    <w:rsid w:val="00FF71C5"/>
    <w:rsid w:val="00FF74E3"/>
    <w:rsid w:val="00FF7A6F"/>
    <w:rsid w:val="00FF7A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A63"/>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Id w:val="0"/>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4C0B28"/>
    <w:pPr>
      <w:keepNext w:val="0"/>
      <w:keepLines w:val="0"/>
      <w:numPr>
        <w:numId w:val="0"/>
      </w:numPr>
      <w:tabs>
        <w:tab w:val="left" w:pos="400"/>
        <w:tab w:val="right" w:leader="dot" w:pos="9062"/>
      </w:tabs>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0D1E38"/>
    <w:pPr>
      <w:keepNext w:val="0"/>
      <w:keepLines w:val="0"/>
      <w:numPr>
        <w:ilvl w:val="0"/>
        <w:numId w:val="0"/>
      </w:numPr>
      <w:tabs>
        <w:tab w:val="left" w:pos="800"/>
        <w:tab w:val="right" w:leader="dot" w:pos="9062"/>
      </w:tabs>
      <w:ind w:left="200"/>
      <w:jc w:val="left"/>
      <w:outlineLvl w:val="9"/>
    </w:pPr>
    <w:rPr>
      <w:rFonts w:cs="Arial"/>
      <w:bCs/>
      <w:noProof/>
      <w:szCs w:val="20"/>
    </w:rPr>
  </w:style>
  <w:style w:type="paragraph" w:styleId="Kazalovsebine3">
    <w:name w:val="toc 3"/>
    <w:basedOn w:val="Naslov3"/>
    <w:next w:val="Navaden"/>
    <w:autoRedefine/>
    <w:uiPriority w:val="39"/>
    <w:unhideWhenUsed/>
    <w:rsid w:val="002C34BD"/>
    <w:pPr>
      <w:keepNext w:val="0"/>
      <w:keepLines w:val="0"/>
      <w:numPr>
        <w:ilvl w:val="0"/>
        <w:numId w:val="0"/>
      </w:numPr>
      <w:tabs>
        <w:tab w:val="left" w:pos="1200"/>
        <w:tab w:val="right" w:leader="dot" w:pos="9062"/>
      </w:tabs>
      <w:ind w:left="400"/>
      <w:jc w:val="left"/>
      <w:outlineLvl w:val="9"/>
    </w:pPr>
    <w:rPr>
      <w:rFonts w:cs="Arial"/>
      <w:b w:val="0"/>
      <w:noProof/>
      <w:szCs w:val="20"/>
    </w:rPr>
  </w:style>
  <w:style w:type="paragraph" w:styleId="Kazalovsebine4">
    <w:name w:val="toc 4"/>
    <w:basedOn w:val="Naslov4"/>
    <w:next w:val="Navaden"/>
    <w:autoRedefine/>
    <w:uiPriority w:val="39"/>
    <w:unhideWhenUsed/>
    <w:rsid w:val="00A8549A"/>
    <w:pPr>
      <w:keepNext w:val="0"/>
      <w:keepLines w:val="0"/>
      <w:numPr>
        <w:ilvl w:val="0"/>
        <w:numId w:val="0"/>
      </w:numPr>
      <w:shd w:val="clear" w:color="auto" w:fill="FFFFFF" w:themeFill="background1"/>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rPr>
      <w:rFonts w:ascii="Arial" w:hAnsi="Arial" w:cs="Arial"/>
      <w:noProof/>
      <w:sz w:val="20"/>
    </w:rPr>
  </w:style>
  <w:style w:type="character" w:customStyle="1" w:styleId="Kazalovsebine1Znak">
    <w:name w:val="Kazalo vsebine 1 Znak"/>
    <w:link w:val="Kazalovsebine1"/>
    <w:uiPriority w:val="39"/>
    <w:rsid w:val="004C0B28"/>
    <w:rPr>
      <w:rFonts w:cs="Calibri"/>
      <w:b/>
      <w:bCs/>
      <w:caps/>
      <w:sz w:val="22"/>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paragraph" w:customStyle="1" w:styleId="xmsonormal">
    <w:name w:val="x_msonormal"/>
    <w:basedOn w:val="Navaden"/>
    <w:rsid w:val="009705C1"/>
    <w:pPr>
      <w:spacing w:line="240" w:lineRule="auto"/>
      <w:jc w:val="left"/>
    </w:pPr>
    <w:rPr>
      <w:rFonts w:ascii="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F5159B"/>
    <w:rPr>
      <w:rFonts w:ascii="Arial" w:hAnsi="Arial"/>
      <w:szCs w:val="22"/>
      <w:lang w:eastAsia="en-US"/>
    </w:rPr>
  </w:style>
  <w:style w:type="table" w:customStyle="1" w:styleId="Tabelamrea1">
    <w:name w:val="Tabela – mreža1"/>
    <w:basedOn w:val="Navadnatabela"/>
    <w:next w:val="Tabelamrea"/>
    <w:uiPriority w:val="39"/>
    <w:rsid w:val="00C33647"/>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F82D4A"/>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0A2ABD"/>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281B65"/>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D062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a">
    <w:name w:val="Table Theme"/>
    <w:basedOn w:val="Navadnatabela"/>
    <w:rsid w:val="006A1363"/>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1065">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330524279">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507793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527530148">
      <w:bodyDiv w:val="1"/>
      <w:marLeft w:val="0"/>
      <w:marRight w:val="0"/>
      <w:marTop w:val="0"/>
      <w:marBottom w:val="0"/>
      <w:divBdr>
        <w:top w:val="none" w:sz="0" w:space="0" w:color="auto"/>
        <w:left w:val="none" w:sz="0" w:space="0" w:color="auto"/>
        <w:bottom w:val="none" w:sz="0" w:space="0" w:color="auto"/>
        <w:right w:val="none" w:sz="0" w:space="0" w:color="auto"/>
      </w:divBdr>
    </w:div>
    <w:div w:id="54788499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74344134">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31076">
      <w:bodyDiv w:val="1"/>
      <w:marLeft w:val="0"/>
      <w:marRight w:val="0"/>
      <w:marTop w:val="0"/>
      <w:marBottom w:val="0"/>
      <w:divBdr>
        <w:top w:val="none" w:sz="0" w:space="0" w:color="auto"/>
        <w:left w:val="none" w:sz="0" w:space="0" w:color="auto"/>
        <w:bottom w:val="none" w:sz="0" w:space="0" w:color="auto"/>
        <w:right w:val="none" w:sz="0" w:space="0" w:color="auto"/>
      </w:divBdr>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185630034">
      <w:bodyDiv w:val="1"/>
      <w:marLeft w:val="0"/>
      <w:marRight w:val="0"/>
      <w:marTop w:val="0"/>
      <w:marBottom w:val="0"/>
      <w:divBdr>
        <w:top w:val="none" w:sz="0" w:space="0" w:color="auto"/>
        <w:left w:val="none" w:sz="0" w:space="0" w:color="auto"/>
        <w:bottom w:val="none" w:sz="0" w:space="0" w:color="auto"/>
        <w:right w:val="none" w:sz="0" w:space="0" w:color="auto"/>
      </w:divBdr>
    </w:div>
    <w:div w:id="1194148673">
      <w:bodyDiv w:val="1"/>
      <w:marLeft w:val="0"/>
      <w:marRight w:val="0"/>
      <w:marTop w:val="0"/>
      <w:marBottom w:val="0"/>
      <w:divBdr>
        <w:top w:val="none" w:sz="0" w:space="0" w:color="auto"/>
        <w:left w:val="none" w:sz="0" w:space="0" w:color="auto"/>
        <w:bottom w:val="none" w:sz="0" w:space="0" w:color="auto"/>
        <w:right w:val="none" w:sz="0" w:space="0" w:color="auto"/>
      </w:divBdr>
    </w:div>
    <w:div w:id="1231035358">
      <w:bodyDiv w:val="1"/>
      <w:marLeft w:val="0"/>
      <w:marRight w:val="0"/>
      <w:marTop w:val="0"/>
      <w:marBottom w:val="0"/>
      <w:divBdr>
        <w:top w:val="none" w:sz="0" w:space="0" w:color="auto"/>
        <w:left w:val="none" w:sz="0" w:space="0" w:color="auto"/>
        <w:bottom w:val="none" w:sz="0" w:space="0" w:color="auto"/>
        <w:right w:val="none" w:sz="0" w:space="0" w:color="auto"/>
      </w:divBdr>
    </w:div>
    <w:div w:id="1237671935">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26034167">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427155">
      <w:bodyDiv w:val="1"/>
      <w:marLeft w:val="0"/>
      <w:marRight w:val="0"/>
      <w:marTop w:val="0"/>
      <w:marBottom w:val="0"/>
      <w:divBdr>
        <w:top w:val="none" w:sz="0" w:space="0" w:color="auto"/>
        <w:left w:val="none" w:sz="0" w:space="0" w:color="auto"/>
        <w:bottom w:val="none" w:sz="0" w:space="0" w:color="auto"/>
        <w:right w:val="none" w:sz="0" w:space="0" w:color="auto"/>
      </w:divBdr>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12760022">
      <w:bodyDiv w:val="1"/>
      <w:marLeft w:val="0"/>
      <w:marRight w:val="0"/>
      <w:marTop w:val="0"/>
      <w:marBottom w:val="0"/>
      <w:divBdr>
        <w:top w:val="none" w:sz="0" w:space="0" w:color="auto"/>
        <w:left w:val="none" w:sz="0" w:space="0" w:color="auto"/>
        <w:bottom w:val="none" w:sz="0" w:space="0" w:color="auto"/>
        <w:right w:val="none" w:sz="0" w:space="0" w:color="auto"/>
      </w:divBdr>
    </w:div>
    <w:div w:id="2079278572">
      <w:bodyDiv w:val="1"/>
      <w:marLeft w:val="0"/>
      <w:marRight w:val="0"/>
      <w:marTop w:val="0"/>
      <w:marBottom w:val="0"/>
      <w:divBdr>
        <w:top w:val="none" w:sz="0" w:space="0" w:color="auto"/>
        <w:left w:val="none" w:sz="0" w:space="0" w:color="auto"/>
        <w:bottom w:val="none" w:sz="0" w:space="0" w:color="auto"/>
        <w:right w:val="none" w:sz="0" w:space="0" w:color="auto"/>
      </w:divBdr>
    </w:div>
    <w:div w:id="214122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mailto:gp.mdp@gov.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D09D5861DBF242A0C7B8A22094FC2B" ma:contentTypeVersion="3" ma:contentTypeDescription="Create a new document." ma:contentTypeScope="" ma:versionID="63a1e54b37e9d3f81288fe408d24e663">
  <xsd:schema xmlns:xsd="http://www.w3.org/2001/XMLSchema" xmlns:xs="http://www.w3.org/2001/XMLSchema" xmlns:p="http://schemas.microsoft.com/office/2006/metadata/properties" xmlns:ns2="ac272aa2-7a08-40af-9833-c0aba5d14662" targetNamespace="http://schemas.microsoft.com/office/2006/metadata/properties" ma:root="true" ma:fieldsID="2892a4045369966e46dad7f28bedf73c" ns2:_="">
    <xsd:import namespace="ac272aa2-7a08-40af-9833-c0aba5d146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272aa2-7a08-40af-9833-c0aba5d1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74817A-542D-4DD3-819A-407990406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272aa2-7a08-40af-9833-c0aba5d14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F09F2-02DE-4575-AFD2-3F91F2BF8D28}">
  <ds:schemaRefs>
    <ds:schemaRef ds:uri="http://schemas.openxmlformats.org/officeDocument/2006/bibliography"/>
  </ds:schemaRefs>
</ds:datastoreItem>
</file>

<file path=customXml/itemProps3.xml><?xml version="1.0" encoding="utf-8"?>
<ds:datastoreItem xmlns:ds="http://schemas.openxmlformats.org/officeDocument/2006/customXml" ds:itemID="{D1E22505-7DF8-47CA-BED5-2ECCD712AF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8FB1E8-61C9-453C-AD08-AC163BF94F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1641</TotalTime>
  <Pages>1</Pages>
  <Words>5985</Words>
  <Characters>34117</Characters>
  <Application>Microsoft Office Word</Application>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40022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Miran Stefanović</cp:lastModifiedBy>
  <cp:revision>124</cp:revision>
  <cp:lastPrinted>2022-08-30T06:37:00Z</cp:lastPrinted>
  <dcterms:created xsi:type="dcterms:W3CDTF">2026-02-22T14:07:00Z</dcterms:created>
  <dcterms:modified xsi:type="dcterms:W3CDTF">2026-05-27T11:58:00Z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0x010100D5D09D5861DBF242A0C7B8A22094FC2B</vt:lpwstr>
  </property>
</Properties>
</file>