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C380C1" w14:textId="0F578283" w:rsidR="00DC5C04" w:rsidRDefault="00DC5C04" w:rsidP="00594569">
      <w:pPr>
        <w:tabs>
          <w:tab w:val="left" w:pos="142"/>
        </w:tabs>
        <w:jc w:val="center"/>
        <w:rPr>
          <w:b/>
          <w:sz w:val="24"/>
          <w:szCs w:val="24"/>
        </w:rPr>
      </w:pPr>
      <w:bookmarkStart w:id="0" w:name="_Hlk521404444"/>
      <w:r w:rsidRPr="00B37A1B">
        <w:rPr>
          <w:b/>
          <w:sz w:val="24"/>
          <w:szCs w:val="24"/>
        </w:rPr>
        <w:t>P R I J A V A</w:t>
      </w:r>
    </w:p>
    <w:p w14:paraId="14B6FE17" w14:textId="77777777" w:rsidR="00F73BC3" w:rsidRDefault="00F73BC3" w:rsidP="00594569">
      <w:pPr>
        <w:tabs>
          <w:tab w:val="left" w:pos="142"/>
        </w:tabs>
        <w:jc w:val="center"/>
        <w:rPr>
          <w:b/>
          <w:sz w:val="24"/>
          <w:szCs w:val="24"/>
        </w:rPr>
      </w:pPr>
    </w:p>
    <w:p w14:paraId="35A191B5" w14:textId="77777777" w:rsidR="00F73BC3" w:rsidRPr="00B37A1B" w:rsidRDefault="00F73BC3" w:rsidP="00594569">
      <w:pPr>
        <w:tabs>
          <w:tab w:val="left" w:pos="142"/>
        </w:tabs>
        <w:jc w:val="center"/>
        <w:rPr>
          <w:b/>
          <w:sz w:val="24"/>
          <w:szCs w:val="24"/>
        </w:rPr>
      </w:pPr>
    </w:p>
    <w:p w14:paraId="69351D53" w14:textId="77777777" w:rsidR="00F73BC3" w:rsidRPr="00F73BC3" w:rsidRDefault="00F73BC3" w:rsidP="00F73BC3">
      <w:pPr>
        <w:tabs>
          <w:tab w:val="left" w:pos="4044"/>
        </w:tabs>
        <w:rPr>
          <w:b/>
          <w:color w:val="000000"/>
          <w:sz w:val="20"/>
          <w:szCs w:val="20"/>
        </w:rPr>
      </w:pPr>
      <w:r w:rsidRPr="00F73BC3">
        <w:rPr>
          <w:bCs/>
          <w:color w:val="000000"/>
          <w:sz w:val="20"/>
          <w:szCs w:val="20"/>
        </w:rPr>
        <w:t>Naziv gospodarskega subjekta:</w:t>
      </w:r>
      <w:r w:rsidRPr="00F73BC3">
        <w:rPr>
          <w:bCs/>
          <w:color w:val="000000"/>
          <w:sz w:val="20"/>
          <w:szCs w:val="20"/>
        </w:rPr>
        <w:tab/>
      </w:r>
      <w:r w:rsidRPr="00F73BC3">
        <w:rPr>
          <w:b/>
          <w:color w:val="000000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F73BC3">
        <w:rPr>
          <w:b/>
          <w:color w:val="000000"/>
          <w:sz w:val="20"/>
          <w:szCs w:val="20"/>
        </w:rPr>
        <w:instrText xml:space="preserve"> FORMTEXT </w:instrText>
      </w:r>
      <w:r w:rsidRPr="00F73BC3">
        <w:rPr>
          <w:b/>
          <w:color w:val="000000"/>
          <w:sz w:val="20"/>
          <w:szCs w:val="20"/>
        </w:rPr>
      </w:r>
      <w:r w:rsidRPr="00F73BC3">
        <w:rPr>
          <w:b/>
          <w:color w:val="000000"/>
          <w:sz w:val="20"/>
          <w:szCs w:val="20"/>
        </w:rPr>
        <w:fldChar w:fldCharType="separate"/>
      </w:r>
      <w:r w:rsidRPr="00F73BC3">
        <w:rPr>
          <w:b/>
          <w:noProof/>
          <w:color w:val="000000"/>
          <w:sz w:val="20"/>
          <w:szCs w:val="20"/>
        </w:rPr>
        <w:t> </w:t>
      </w:r>
      <w:r w:rsidRPr="00F73BC3">
        <w:rPr>
          <w:b/>
          <w:noProof/>
          <w:color w:val="000000"/>
          <w:sz w:val="20"/>
          <w:szCs w:val="20"/>
        </w:rPr>
        <w:t> </w:t>
      </w:r>
      <w:r w:rsidRPr="00F73BC3">
        <w:rPr>
          <w:b/>
          <w:noProof/>
          <w:color w:val="000000"/>
          <w:sz w:val="20"/>
          <w:szCs w:val="20"/>
        </w:rPr>
        <w:t> </w:t>
      </w:r>
      <w:r w:rsidRPr="00F73BC3">
        <w:rPr>
          <w:b/>
          <w:noProof/>
          <w:color w:val="000000"/>
          <w:sz w:val="20"/>
          <w:szCs w:val="20"/>
        </w:rPr>
        <w:t> </w:t>
      </w:r>
      <w:r w:rsidRPr="00F73BC3">
        <w:rPr>
          <w:b/>
          <w:noProof/>
          <w:color w:val="000000"/>
          <w:sz w:val="20"/>
          <w:szCs w:val="20"/>
        </w:rPr>
        <w:t> </w:t>
      </w:r>
      <w:r w:rsidRPr="00F73BC3">
        <w:rPr>
          <w:b/>
          <w:color w:val="000000"/>
          <w:sz w:val="20"/>
          <w:szCs w:val="20"/>
        </w:rPr>
        <w:fldChar w:fldCharType="end"/>
      </w:r>
    </w:p>
    <w:p w14:paraId="35B2E13B" w14:textId="77777777" w:rsidR="00F73BC3" w:rsidRPr="00F73BC3" w:rsidRDefault="00F73BC3" w:rsidP="00F73BC3">
      <w:pPr>
        <w:tabs>
          <w:tab w:val="left" w:pos="4044"/>
        </w:tabs>
        <w:rPr>
          <w:bCs/>
          <w:color w:val="000000"/>
          <w:sz w:val="20"/>
          <w:szCs w:val="20"/>
        </w:rPr>
      </w:pPr>
    </w:p>
    <w:p w14:paraId="2A775360" w14:textId="77777777" w:rsidR="00F73BC3" w:rsidRPr="00F73BC3" w:rsidRDefault="00F73BC3" w:rsidP="00F73BC3">
      <w:pPr>
        <w:tabs>
          <w:tab w:val="left" w:pos="4044"/>
        </w:tabs>
        <w:rPr>
          <w:b/>
          <w:color w:val="000000"/>
          <w:sz w:val="20"/>
          <w:szCs w:val="20"/>
        </w:rPr>
      </w:pPr>
      <w:r w:rsidRPr="00F73BC3">
        <w:rPr>
          <w:bCs/>
          <w:color w:val="000000"/>
          <w:sz w:val="20"/>
          <w:szCs w:val="20"/>
        </w:rPr>
        <w:t>Sedež (naslov) gospodarskega subjekta:</w:t>
      </w:r>
      <w:r w:rsidRPr="00F73BC3">
        <w:rPr>
          <w:bCs/>
          <w:color w:val="000000"/>
          <w:sz w:val="20"/>
          <w:szCs w:val="20"/>
        </w:rPr>
        <w:tab/>
      </w:r>
      <w:r w:rsidRPr="00F73BC3">
        <w:rPr>
          <w:b/>
          <w:color w:val="000000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F73BC3">
        <w:rPr>
          <w:b/>
          <w:color w:val="000000"/>
          <w:sz w:val="20"/>
          <w:szCs w:val="20"/>
        </w:rPr>
        <w:instrText xml:space="preserve"> FORMTEXT </w:instrText>
      </w:r>
      <w:r w:rsidRPr="00F73BC3">
        <w:rPr>
          <w:b/>
          <w:color w:val="000000"/>
          <w:sz w:val="20"/>
          <w:szCs w:val="20"/>
        </w:rPr>
      </w:r>
      <w:r w:rsidRPr="00F73BC3">
        <w:rPr>
          <w:b/>
          <w:color w:val="000000"/>
          <w:sz w:val="20"/>
          <w:szCs w:val="20"/>
        </w:rPr>
        <w:fldChar w:fldCharType="separate"/>
      </w:r>
      <w:r w:rsidRPr="00F73BC3">
        <w:rPr>
          <w:b/>
          <w:noProof/>
          <w:color w:val="000000"/>
          <w:sz w:val="20"/>
          <w:szCs w:val="20"/>
        </w:rPr>
        <w:t> </w:t>
      </w:r>
      <w:r w:rsidRPr="00F73BC3">
        <w:rPr>
          <w:b/>
          <w:noProof/>
          <w:color w:val="000000"/>
          <w:sz w:val="20"/>
          <w:szCs w:val="20"/>
        </w:rPr>
        <w:t> </w:t>
      </w:r>
      <w:r w:rsidRPr="00F73BC3">
        <w:rPr>
          <w:b/>
          <w:noProof/>
          <w:color w:val="000000"/>
          <w:sz w:val="20"/>
          <w:szCs w:val="20"/>
        </w:rPr>
        <w:t> </w:t>
      </w:r>
      <w:r w:rsidRPr="00F73BC3">
        <w:rPr>
          <w:b/>
          <w:noProof/>
          <w:color w:val="000000"/>
          <w:sz w:val="20"/>
          <w:szCs w:val="20"/>
        </w:rPr>
        <w:t> </w:t>
      </w:r>
      <w:r w:rsidRPr="00F73BC3">
        <w:rPr>
          <w:b/>
          <w:noProof/>
          <w:color w:val="000000"/>
          <w:sz w:val="20"/>
          <w:szCs w:val="20"/>
        </w:rPr>
        <w:t> </w:t>
      </w:r>
      <w:r w:rsidRPr="00F73BC3">
        <w:rPr>
          <w:b/>
          <w:color w:val="000000"/>
          <w:sz w:val="20"/>
          <w:szCs w:val="20"/>
        </w:rPr>
        <w:fldChar w:fldCharType="end"/>
      </w:r>
    </w:p>
    <w:p w14:paraId="3EC65388" w14:textId="77777777" w:rsidR="00F73BC3" w:rsidRPr="00F73BC3" w:rsidRDefault="00F73BC3" w:rsidP="00F73BC3">
      <w:pPr>
        <w:spacing w:line="360" w:lineRule="auto"/>
        <w:rPr>
          <w:rFonts w:eastAsia="Calibri"/>
          <w:b/>
          <w:bCs/>
          <w:lang w:eastAsia="en-US"/>
        </w:rPr>
      </w:pPr>
    </w:p>
    <w:p w14:paraId="597F5116" w14:textId="77777777" w:rsidR="00F73BC3" w:rsidRPr="00F73BC3" w:rsidRDefault="00F73BC3" w:rsidP="00F73BC3">
      <w:pPr>
        <w:spacing w:line="360" w:lineRule="auto"/>
        <w:rPr>
          <w:rFonts w:eastAsia="Calibri"/>
          <w:b/>
          <w:bCs/>
          <w:lang w:eastAsia="en-US"/>
        </w:rPr>
      </w:pPr>
    </w:p>
    <w:p w14:paraId="04569A2E" w14:textId="77777777" w:rsidR="00F73BC3" w:rsidRPr="00F73BC3" w:rsidRDefault="00F73BC3" w:rsidP="00F73BC3">
      <w:pPr>
        <w:spacing w:line="360" w:lineRule="auto"/>
        <w:rPr>
          <w:rFonts w:eastAsia="Calibri"/>
          <w:b/>
          <w:bCs/>
          <w:lang w:eastAsia="en-US"/>
        </w:rPr>
      </w:pPr>
      <w:r w:rsidRPr="00F73BC3">
        <w:rPr>
          <w:rFonts w:eastAsia="Calibri"/>
          <w:b/>
          <w:bCs/>
          <w:lang w:eastAsia="en-US"/>
        </w:rPr>
        <w:t xml:space="preserve">SKUPNI PODATKI O UDELEŽENCIH, KI ODDAJAJO PONUDBO </w:t>
      </w:r>
    </w:p>
    <w:p w14:paraId="09657A61" w14:textId="77777777" w:rsidR="00F73BC3" w:rsidRPr="00F73BC3" w:rsidRDefault="00F73BC3" w:rsidP="00F73BC3">
      <w:pPr>
        <w:spacing w:line="360" w:lineRule="auto"/>
        <w:rPr>
          <w:rFonts w:eastAsia="Calibri"/>
          <w:b/>
          <w:bCs/>
          <w:lang w:eastAsia="en-US"/>
        </w:rPr>
      </w:pPr>
    </w:p>
    <w:tbl>
      <w:tblPr>
        <w:tblW w:w="90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F73BC3" w:rsidRPr="00F73BC3" w14:paraId="535A35A1" w14:textId="77777777" w:rsidTr="00315216">
        <w:tc>
          <w:tcPr>
            <w:tcW w:w="9072" w:type="dxa"/>
          </w:tcPr>
          <w:p w14:paraId="1514A066" w14:textId="77777777" w:rsidR="00F73BC3" w:rsidRPr="00F73BC3" w:rsidRDefault="00F73BC3" w:rsidP="00F73BC3">
            <w:pPr>
              <w:spacing w:line="276" w:lineRule="auto"/>
              <w:rPr>
                <w:sz w:val="20"/>
                <w:szCs w:val="18"/>
              </w:rPr>
            </w:pPr>
            <w:r w:rsidRPr="00F73BC3">
              <w:rPr>
                <w:rFonts w:ascii="Segoe UI Symbol" w:eastAsia="MS Gothic" w:hAnsi="Segoe UI Symbol" w:cs="Segoe UI Symbol"/>
                <w:sz w:val="20"/>
                <w:szCs w:val="18"/>
              </w:rPr>
              <w:t>☐</w:t>
            </w:r>
            <w:r w:rsidRPr="00F73BC3">
              <w:rPr>
                <w:sz w:val="20"/>
                <w:szCs w:val="18"/>
              </w:rPr>
              <w:t xml:space="preserve"> Samostojno</w:t>
            </w:r>
          </w:p>
        </w:tc>
      </w:tr>
      <w:tr w:rsidR="00F73BC3" w:rsidRPr="00F73BC3" w14:paraId="0E41ED08" w14:textId="77777777" w:rsidTr="00315216">
        <w:tc>
          <w:tcPr>
            <w:tcW w:w="9072" w:type="dxa"/>
          </w:tcPr>
          <w:p w14:paraId="46C853C1" w14:textId="77777777" w:rsidR="00F73BC3" w:rsidRPr="00F73BC3" w:rsidRDefault="00F73BC3" w:rsidP="00F73BC3">
            <w:pPr>
              <w:spacing w:line="276" w:lineRule="auto"/>
              <w:rPr>
                <w:sz w:val="20"/>
                <w:szCs w:val="18"/>
              </w:rPr>
            </w:pPr>
            <w:r w:rsidRPr="00F73BC3">
              <w:rPr>
                <w:rFonts w:ascii="Segoe UI Symbol" w:eastAsia="MS Gothic" w:hAnsi="Segoe UI Symbol" w:cs="Segoe UI Symbol"/>
                <w:sz w:val="20"/>
                <w:szCs w:val="18"/>
              </w:rPr>
              <w:t>☐</w:t>
            </w:r>
            <w:r w:rsidRPr="00F73BC3">
              <w:rPr>
                <w:sz w:val="20"/>
                <w:szCs w:val="18"/>
              </w:rPr>
              <w:t xml:space="preserve"> Skupna ponudba</w:t>
            </w:r>
          </w:p>
        </w:tc>
      </w:tr>
      <w:tr w:rsidR="00F73BC3" w:rsidRPr="00F73BC3" w14:paraId="2FDA2658" w14:textId="77777777" w:rsidTr="00315216">
        <w:tc>
          <w:tcPr>
            <w:tcW w:w="9072" w:type="dxa"/>
          </w:tcPr>
          <w:p w14:paraId="122EFE30" w14:textId="77777777" w:rsidR="00F73BC3" w:rsidRPr="00F73BC3" w:rsidRDefault="00F73BC3" w:rsidP="00F73BC3">
            <w:pPr>
              <w:spacing w:line="276" w:lineRule="auto"/>
              <w:rPr>
                <w:sz w:val="20"/>
                <w:szCs w:val="18"/>
              </w:rPr>
            </w:pPr>
            <w:r w:rsidRPr="00F73BC3">
              <w:rPr>
                <w:rFonts w:ascii="Segoe UI Symbol" w:eastAsia="MS Gothic" w:hAnsi="Segoe UI Symbol" w:cs="Segoe UI Symbol"/>
                <w:sz w:val="20"/>
                <w:szCs w:val="18"/>
              </w:rPr>
              <w:t>☐</w:t>
            </w:r>
            <w:r w:rsidRPr="00F73BC3">
              <w:rPr>
                <w:rFonts w:eastAsia="MS Gothic"/>
                <w:sz w:val="20"/>
                <w:szCs w:val="18"/>
              </w:rPr>
              <w:t xml:space="preserve"> V</w:t>
            </w:r>
            <w:r w:rsidRPr="00F73BC3">
              <w:rPr>
                <w:sz w:val="20"/>
                <w:szCs w:val="18"/>
              </w:rPr>
              <w:t xml:space="preserve"> sodelovanju z drugim gospodarskim subjektom (katerakoli fizična ali pravna oseba)</w:t>
            </w:r>
          </w:p>
        </w:tc>
      </w:tr>
    </w:tbl>
    <w:p w14:paraId="5EFDCC91" w14:textId="77777777" w:rsidR="00F73BC3" w:rsidRPr="00F73BC3" w:rsidRDefault="00F73BC3" w:rsidP="00F73BC3">
      <w:pPr>
        <w:ind w:firstLine="284"/>
        <w:rPr>
          <w:i/>
          <w:sz w:val="14"/>
          <w:szCs w:val="14"/>
        </w:rPr>
      </w:pPr>
      <w:r w:rsidRPr="00F73BC3">
        <w:rPr>
          <w:i/>
          <w:sz w:val="14"/>
          <w:szCs w:val="14"/>
        </w:rPr>
        <w:t>/označi način oddaje ponudbe/</w:t>
      </w:r>
    </w:p>
    <w:p w14:paraId="499DC545" w14:textId="77777777" w:rsidR="00F73BC3" w:rsidRPr="00F73BC3" w:rsidRDefault="00F73BC3" w:rsidP="00F73BC3">
      <w:pPr>
        <w:spacing w:line="260" w:lineRule="atLeast"/>
        <w:jc w:val="both"/>
        <w:rPr>
          <w:rFonts w:eastAsia="Calibri"/>
          <w:b/>
          <w:bCs/>
          <w:sz w:val="18"/>
          <w:szCs w:val="18"/>
          <w:lang w:eastAsia="en-US"/>
        </w:rPr>
      </w:pPr>
    </w:p>
    <w:p w14:paraId="44A5C5CD" w14:textId="77777777" w:rsidR="00F73BC3" w:rsidRPr="00F73BC3" w:rsidRDefault="00F73BC3" w:rsidP="00F73BC3">
      <w:pPr>
        <w:spacing w:line="260" w:lineRule="atLeast"/>
        <w:jc w:val="both"/>
        <w:rPr>
          <w:rFonts w:eastAsia="Calibri"/>
          <w:b/>
          <w:bCs/>
          <w:sz w:val="18"/>
          <w:szCs w:val="18"/>
        </w:rPr>
      </w:pPr>
      <w:r w:rsidRPr="00F73BC3">
        <w:rPr>
          <w:rFonts w:eastAsia="Calibri"/>
          <w:b/>
          <w:bCs/>
          <w:sz w:val="18"/>
          <w:szCs w:val="18"/>
          <w:lang w:eastAsia="en-US"/>
        </w:rPr>
        <w:t>za:</w:t>
      </w:r>
    </w:p>
    <w:p w14:paraId="26A22C3B" w14:textId="77777777" w:rsidR="00F73BC3" w:rsidRPr="00F73BC3" w:rsidRDefault="00F73BC3" w:rsidP="00F73BC3">
      <w:pPr>
        <w:spacing w:line="260" w:lineRule="atLeast"/>
        <w:jc w:val="both"/>
        <w:rPr>
          <w:rFonts w:eastAsia="Calibri"/>
          <w:sz w:val="20"/>
          <w:szCs w:val="20"/>
          <w:lang w:eastAsia="en-US"/>
        </w:rPr>
      </w:pPr>
    </w:p>
    <w:p w14:paraId="36879658" w14:textId="2ACA0C0B" w:rsidR="00F73BC3" w:rsidRPr="00F73BC3" w:rsidRDefault="00F73BC3" w:rsidP="00F73BC3">
      <w:pPr>
        <w:spacing w:line="260" w:lineRule="atLeast"/>
        <w:contextualSpacing/>
        <w:jc w:val="both"/>
        <w:rPr>
          <w:rFonts w:eastAsia="Calibri"/>
          <w:sz w:val="20"/>
          <w:szCs w:val="20"/>
          <w:lang w:eastAsia="en-US"/>
        </w:rPr>
      </w:pPr>
      <w:r w:rsidRPr="00F73BC3">
        <w:rPr>
          <w:rFonts w:eastAsia="Calibri"/>
          <w:sz w:val="20"/>
          <w:szCs w:val="20"/>
          <w:lang w:eastAsia="en-US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F73BC3">
        <w:rPr>
          <w:rFonts w:eastAsia="Calibri"/>
          <w:sz w:val="20"/>
          <w:szCs w:val="20"/>
          <w:lang w:eastAsia="en-US"/>
        </w:rPr>
        <w:instrText xml:space="preserve"> FORMCHECKBOX </w:instrText>
      </w:r>
      <w:r w:rsidRPr="00F73BC3">
        <w:rPr>
          <w:rFonts w:eastAsia="Calibri"/>
          <w:sz w:val="20"/>
          <w:szCs w:val="20"/>
          <w:lang w:eastAsia="en-US"/>
        </w:rPr>
      </w:r>
      <w:r w:rsidRPr="00F73BC3">
        <w:rPr>
          <w:rFonts w:eastAsia="Calibri"/>
          <w:sz w:val="20"/>
          <w:szCs w:val="20"/>
          <w:lang w:eastAsia="en-US"/>
        </w:rPr>
        <w:fldChar w:fldCharType="separate"/>
      </w:r>
      <w:r w:rsidRPr="00F73BC3">
        <w:rPr>
          <w:rFonts w:eastAsia="Calibri"/>
          <w:sz w:val="20"/>
          <w:szCs w:val="20"/>
          <w:lang w:eastAsia="en-US"/>
        </w:rPr>
        <w:fldChar w:fldCharType="end"/>
      </w:r>
      <w:r w:rsidRPr="00F73BC3">
        <w:rPr>
          <w:rFonts w:eastAsia="Calibri"/>
          <w:sz w:val="20"/>
          <w:szCs w:val="20"/>
          <w:lang w:eastAsia="en-US"/>
        </w:rPr>
        <w:t xml:space="preserve">  Javno naročilo z oznako JN-</w:t>
      </w:r>
      <w:r>
        <w:rPr>
          <w:rFonts w:eastAsia="Calibri"/>
          <w:sz w:val="20"/>
          <w:szCs w:val="20"/>
          <w:lang w:eastAsia="en-US"/>
        </w:rPr>
        <w:t>1</w:t>
      </w:r>
      <w:r w:rsidRPr="00F73BC3">
        <w:rPr>
          <w:rFonts w:eastAsia="Calibri"/>
          <w:sz w:val="20"/>
          <w:szCs w:val="20"/>
          <w:lang w:eastAsia="en-US"/>
        </w:rPr>
        <w:t>/202</w:t>
      </w:r>
      <w:r>
        <w:rPr>
          <w:rFonts w:eastAsia="Calibri"/>
          <w:sz w:val="20"/>
          <w:szCs w:val="20"/>
          <w:lang w:eastAsia="en-US"/>
        </w:rPr>
        <w:t>6</w:t>
      </w:r>
      <w:r w:rsidRPr="00F73BC3">
        <w:rPr>
          <w:rFonts w:eastAsia="Calibri"/>
          <w:sz w:val="20"/>
          <w:szCs w:val="20"/>
          <w:lang w:eastAsia="en-US"/>
        </w:rPr>
        <w:t>, katerega predmet je »Zasnova sistema soustvarjanja digitalnih javnih storitev«.</w:t>
      </w:r>
    </w:p>
    <w:p w14:paraId="2657B44B" w14:textId="77777777" w:rsidR="00F73BC3" w:rsidRPr="00F73BC3" w:rsidRDefault="00F73BC3" w:rsidP="00F73BC3">
      <w:pPr>
        <w:keepNext/>
        <w:numPr>
          <w:ilvl w:val="0"/>
          <w:numId w:val="5"/>
        </w:numPr>
        <w:spacing w:before="240" w:after="60" w:line="276" w:lineRule="auto"/>
        <w:ind w:left="284" w:hanging="284"/>
        <w:jc w:val="both"/>
        <w:outlineLvl w:val="0"/>
        <w:rPr>
          <w:b/>
          <w:bCs/>
          <w:kern w:val="32"/>
        </w:rPr>
      </w:pPr>
      <w:r w:rsidRPr="00F73BC3">
        <w:rPr>
          <w:b/>
          <w:bCs/>
          <w:kern w:val="32"/>
        </w:rPr>
        <w:t>POSLOVNI PODATKI</w:t>
      </w:r>
    </w:p>
    <w:p w14:paraId="0DAC6FED" w14:textId="77777777" w:rsidR="00F73BC3" w:rsidRPr="00F73BC3" w:rsidRDefault="00F73BC3" w:rsidP="00F73BC3">
      <w:pPr>
        <w:keepNext/>
        <w:numPr>
          <w:ilvl w:val="1"/>
          <w:numId w:val="42"/>
        </w:numPr>
        <w:spacing w:before="120" w:after="120" w:line="276" w:lineRule="auto"/>
        <w:jc w:val="both"/>
        <w:outlineLvl w:val="1"/>
        <w:rPr>
          <w:b/>
          <w:bCs/>
          <w:iCs/>
        </w:rPr>
      </w:pPr>
      <w:r w:rsidRPr="00F73BC3">
        <w:rPr>
          <w:b/>
          <w:bCs/>
          <w:iCs/>
        </w:rPr>
        <w:t>POSLOVNI PODATKI PONUDNIKA</w:t>
      </w:r>
    </w:p>
    <w:p w14:paraId="2B4E7FEF" w14:textId="77777777" w:rsidR="00F73BC3" w:rsidRPr="00F73BC3" w:rsidRDefault="00F73BC3" w:rsidP="00F73BC3">
      <w:pPr>
        <w:keepNext/>
        <w:numPr>
          <w:ilvl w:val="2"/>
          <w:numId w:val="42"/>
        </w:numPr>
        <w:spacing w:before="120" w:after="120" w:line="276" w:lineRule="auto"/>
        <w:jc w:val="both"/>
        <w:outlineLvl w:val="2"/>
        <w:rPr>
          <w:b/>
          <w:bCs/>
          <w:i/>
          <w:sz w:val="20"/>
          <w:szCs w:val="20"/>
        </w:rPr>
      </w:pPr>
      <w:r w:rsidRPr="00F73BC3">
        <w:rPr>
          <w:b/>
          <w:bCs/>
          <w:i/>
          <w:sz w:val="20"/>
          <w:szCs w:val="20"/>
        </w:rPr>
        <w:t>Podatki o ponudniku</w:t>
      </w:r>
    </w:p>
    <w:tbl>
      <w:tblPr>
        <w:tblW w:w="9128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544"/>
        <w:gridCol w:w="5584"/>
      </w:tblGrid>
      <w:tr w:rsidR="00F73BC3" w:rsidRPr="00F73BC3" w14:paraId="6B4D8045" w14:textId="77777777" w:rsidTr="00315216">
        <w:trPr>
          <w:cantSplit/>
          <w:trHeight w:val="1095"/>
          <w:tblHeader/>
        </w:trPr>
        <w:tc>
          <w:tcPr>
            <w:tcW w:w="3544" w:type="dxa"/>
          </w:tcPr>
          <w:p w14:paraId="7D8ECD6F" w14:textId="77777777" w:rsidR="00F73BC3" w:rsidRPr="00F73BC3" w:rsidRDefault="00F73BC3" w:rsidP="00F73BC3">
            <w:pPr>
              <w:rPr>
                <w:sz w:val="20"/>
                <w:szCs w:val="20"/>
              </w:rPr>
            </w:pPr>
            <w:r w:rsidRPr="00F73BC3">
              <w:rPr>
                <w:sz w:val="20"/>
                <w:szCs w:val="20"/>
              </w:rPr>
              <w:t>Popoln naziv ponudnika:</w:t>
            </w:r>
          </w:p>
          <w:p w14:paraId="6A6C24D1" w14:textId="77777777" w:rsidR="00F73BC3" w:rsidRPr="00F73BC3" w:rsidRDefault="00F73BC3" w:rsidP="00F73BC3">
            <w:pPr>
              <w:rPr>
                <w:sz w:val="20"/>
                <w:szCs w:val="20"/>
              </w:rPr>
            </w:pPr>
          </w:p>
          <w:p w14:paraId="51CD4BC1" w14:textId="77777777" w:rsidR="00F73BC3" w:rsidRPr="00F73BC3" w:rsidRDefault="00F73BC3" w:rsidP="00F73BC3">
            <w:pPr>
              <w:rPr>
                <w:sz w:val="20"/>
                <w:szCs w:val="20"/>
              </w:rPr>
            </w:pPr>
          </w:p>
        </w:tc>
        <w:tc>
          <w:tcPr>
            <w:tcW w:w="5584" w:type="dxa"/>
            <w:tcBorders>
              <w:bottom w:val="single" w:sz="6" w:space="0" w:color="000000"/>
            </w:tcBorders>
          </w:tcPr>
          <w:p w14:paraId="4BDFFF2F" w14:textId="77777777" w:rsidR="00F73BC3" w:rsidRPr="00F73BC3" w:rsidRDefault="00F73BC3" w:rsidP="00F73BC3">
            <w:pPr>
              <w:ind w:right="-1492"/>
              <w:rPr>
                <w:sz w:val="20"/>
                <w:szCs w:val="20"/>
              </w:rPr>
            </w:pPr>
            <w:r w:rsidRPr="00F73BC3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bookmarkStart w:id="1" w:name="Besedilo631"/>
            <w:r w:rsidRPr="00F73BC3">
              <w:rPr>
                <w:sz w:val="20"/>
                <w:szCs w:val="20"/>
              </w:rPr>
              <w:instrText xml:space="preserve"> FORMTEXT </w:instrText>
            </w:r>
            <w:r w:rsidRPr="00F73BC3">
              <w:rPr>
                <w:sz w:val="20"/>
                <w:szCs w:val="20"/>
              </w:rPr>
            </w:r>
            <w:r w:rsidRPr="00F73BC3">
              <w:rPr>
                <w:sz w:val="20"/>
                <w:szCs w:val="20"/>
              </w:rPr>
              <w:fldChar w:fldCharType="separate"/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sz w:val="20"/>
                <w:szCs w:val="20"/>
              </w:rPr>
              <w:fldChar w:fldCharType="end"/>
            </w:r>
            <w:bookmarkEnd w:id="1"/>
            <w:r w:rsidRPr="00F73BC3">
              <w:rPr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bookmarkStart w:id="2" w:name="Besedilo383"/>
            <w:r w:rsidRPr="00F73BC3">
              <w:rPr>
                <w:sz w:val="20"/>
                <w:szCs w:val="20"/>
              </w:rPr>
              <w:instrText xml:space="preserve"> FORMTEXT </w:instrText>
            </w:r>
            <w:r w:rsidRPr="00F73BC3">
              <w:rPr>
                <w:sz w:val="20"/>
                <w:szCs w:val="20"/>
              </w:rPr>
            </w:r>
            <w:r w:rsidRPr="00F73BC3">
              <w:rPr>
                <w:sz w:val="20"/>
                <w:szCs w:val="20"/>
              </w:rPr>
              <w:fldChar w:fldCharType="separate"/>
            </w:r>
            <w:r w:rsidRPr="00F73BC3">
              <w:rPr>
                <w:sz w:val="20"/>
                <w:szCs w:val="20"/>
              </w:rPr>
              <w:fldChar w:fldCharType="end"/>
            </w:r>
            <w:bookmarkEnd w:id="2"/>
          </w:p>
        </w:tc>
      </w:tr>
      <w:tr w:rsidR="00F73BC3" w:rsidRPr="00F73BC3" w14:paraId="2E55BE7D" w14:textId="77777777" w:rsidTr="00315216">
        <w:trPr>
          <w:cantSplit/>
          <w:trHeight w:val="629"/>
          <w:tblHeader/>
        </w:trPr>
        <w:tc>
          <w:tcPr>
            <w:tcW w:w="3544" w:type="dxa"/>
          </w:tcPr>
          <w:p w14:paraId="173EBAE0" w14:textId="77777777" w:rsidR="00F73BC3" w:rsidRPr="00F73BC3" w:rsidRDefault="00F73BC3" w:rsidP="00F73BC3">
            <w:pPr>
              <w:rPr>
                <w:sz w:val="20"/>
                <w:szCs w:val="20"/>
              </w:rPr>
            </w:pPr>
            <w:r w:rsidRPr="00F73BC3">
              <w:rPr>
                <w:sz w:val="20"/>
                <w:szCs w:val="20"/>
              </w:rPr>
              <w:t>Naslov ponudnika:</w:t>
            </w:r>
          </w:p>
        </w:tc>
        <w:tc>
          <w:tcPr>
            <w:tcW w:w="5584" w:type="dxa"/>
            <w:tcBorders>
              <w:bottom w:val="single" w:sz="6" w:space="0" w:color="000000"/>
            </w:tcBorders>
          </w:tcPr>
          <w:p w14:paraId="5C93D4C0" w14:textId="77777777" w:rsidR="00F73BC3" w:rsidRPr="00F73BC3" w:rsidRDefault="00F73BC3" w:rsidP="00F73BC3">
            <w:pPr>
              <w:ind w:right="-1492"/>
              <w:rPr>
                <w:sz w:val="20"/>
                <w:szCs w:val="20"/>
              </w:rPr>
            </w:pPr>
            <w:r w:rsidRPr="00F73BC3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F73BC3">
              <w:rPr>
                <w:sz w:val="20"/>
                <w:szCs w:val="20"/>
              </w:rPr>
              <w:instrText xml:space="preserve"> FORMTEXT </w:instrText>
            </w:r>
            <w:r w:rsidRPr="00F73BC3">
              <w:rPr>
                <w:sz w:val="20"/>
                <w:szCs w:val="20"/>
              </w:rPr>
            </w:r>
            <w:r w:rsidRPr="00F73BC3">
              <w:rPr>
                <w:sz w:val="20"/>
                <w:szCs w:val="20"/>
              </w:rPr>
              <w:fldChar w:fldCharType="separate"/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sz w:val="20"/>
                <w:szCs w:val="20"/>
              </w:rPr>
              <w:fldChar w:fldCharType="end"/>
            </w:r>
          </w:p>
        </w:tc>
      </w:tr>
      <w:tr w:rsidR="00F73BC3" w:rsidRPr="00F73BC3" w14:paraId="2F20DE58" w14:textId="77777777" w:rsidTr="00315216">
        <w:trPr>
          <w:trHeight w:val="553"/>
          <w:tblHeader/>
        </w:trPr>
        <w:tc>
          <w:tcPr>
            <w:tcW w:w="3544" w:type="dxa"/>
          </w:tcPr>
          <w:p w14:paraId="2A799B1A" w14:textId="77777777" w:rsidR="00F73BC3" w:rsidRPr="00F73BC3" w:rsidRDefault="00F73BC3" w:rsidP="00F73BC3">
            <w:pPr>
              <w:rPr>
                <w:sz w:val="20"/>
                <w:szCs w:val="20"/>
              </w:rPr>
            </w:pPr>
            <w:r w:rsidRPr="00F73BC3">
              <w:rPr>
                <w:sz w:val="20"/>
                <w:szCs w:val="20"/>
              </w:rPr>
              <w:t>Matična številka:</w:t>
            </w:r>
          </w:p>
        </w:tc>
        <w:tc>
          <w:tcPr>
            <w:tcW w:w="5584" w:type="dxa"/>
          </w:tcPr>
          <w:p w14:paraId="163FF82F" w14:textId="77777777" w:rsidR="00F73BC3" w:rsidRPr="00F73BC3" w:rsidRDefault="00F73BC3" w:rsidP="00F73BC3">
            <w:pPr>
              <w:ind w:right="-1492"/>
              <w:rPr>
                <w:sz w:val="20"/>
                <w:szCs w:val="20"/>
              </w:rPr>
            </w:pPr>
            <w:r w:rsidRPr="00F73BC3">
              <w:rPr>
                <w:sz w:val="20"/>
                <w:szCs w:val="20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bookmarkStart w:id="3" w:name="Besedilo632"/>
            <w:r w:rsidRPr="00F73BC3">
              <w:rPr>
                <w:sz w:val="20"/>
                <w:szCs w:val="20"/>
              </w:rPr>
              <w:instrText xml:space="preserve"> FORMTEXT </w:instrText>
            </w:r>
            <w:r w:rsidRPr="00F73BC3">
              <w:rPr>
                <w:sz w:val="20"/>
                <w:szCs w:val="20"/>
              </w:rPr>
            </w:r>
            <w:r w:rsidRPr="00F73BC3">
              <w:rPr>
                <w:sz w:val="20"/>
                <w:szCs w:val="20"/>
              </w:rPr>
              <w:fldChar w:fldCharType="separate"/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F73BC3" w:rsidRPr="00F73BC3" w14:paraId="32A72971" w14:textId="77777777" w:rsidTr="00315216">
        <w:trPr>
          <w:trHeight w:val="553"/>
          <w:tblHeader/>
        </w:trPr>
        <w:tc>
          <w:tcPr>
            <w:tcW w:w="3544" w:type="dxa"/>
          </w:tcPr>
          <w:p w14:paraId="1AFEA372" w14:textId="77777777" w:rsidR="00F73BC3" w:rsidRPr="00F73BC3" w:rsidRDefault="00F73BC3" w:rsidP="00F73BC3">
            <w:pPr>
              <w:rPr>
                <w:sz w:val="20"/>
                <w:szCs w:val="20"/>
              </w:rPr>
            </w:pPr>
            <w:r w:rsidRPr="00F73BC3">
              <w:rPr>
                <w:sz w:val="20"/>
                <w:szCs w:val="20"/>
              </w:rPr>
              <w:t>Identifikacijska številka za DDV:</w:t>
            </w:r>
          </w:p>
        </w:tc>
        <w:tc>
          <w:tcPr>
            <w:tcW w:w="5584" w:type="dxa"/>
          </w:tcPr>
          <w:p w14:paraId="35D11F36" w14:textId="77777777" w:rsidR="00F73BC3" w:rsidRPr="00F73BC3" w:rsidRDefault="00F73BC3" w:rsidP="00F73BC3">
            <w:pPr>
              <w:ind w:right="-1492"/>
              <w:rPr>
                <w:sz w:val="20"/>
                <w:szCs w:val="20"/>
              </w:rPr>
            </w:pPr>
            <w:r w:rsidRPr="00F73BC3">
              <w:rPr>
                <w:sz w:val="20"/>
                <w:szCs w:val="20"/>
              </w:rPr>
              <w:t>SI</w:t>
            </w:r>
            <w:r w:rsidRPr="00F73BC3">
              <w:rPr>
                <w:sz w:val="20"/>
                <w:szCs w:val="20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bookmarkStart w:id="4" w:name="Besedilo633"/>
            <w:r w:rsidRPr="00F73BC3">
              <w:rPr>
                <w:sz w:val="20"/>
                <w:szCs w:val="20"/>
              </w:rPr>
              <w:instrText xml:space="preserve"> FORMTEXT </w:instrText>
            </w:r>
            <w:r w:rsidRPr="00F73BC3">
              <w:rPr>
                <w:sz w:val="20"/>
                <w:szCs w:val="20"/>
              </w:rPr>
            </w:r>
            <w:r w:rsidRPr="00F73BC3">
              <w:rPr>
                <w:sz w:val="20"/>
                <w:szCs w:val="20"/>
              </w:rPr>
              <w:fldChar w:fldCharType="separate"/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F73BC3" w:rsidRPr="00F73BC3" w14:paraId="48099C14" w14:textId="77777777" w:rsidTr="00315216">
        <w:trPr>
          <w:trHeight w:val="552"/>
          <w:tblHeader/>
        </w:trPr>
        <w:tc>
          <w:tcPr>
            <w:tcW w:w="3544" w:type="dxa"/>
          </w:tcPr>
          <w:p w14:paraId="51EDB130" w14:textId="77777777" w:rsidR="00F73BC3" w:rsidRPr="00F73BC3" w:rsidRDefault="00F73BC3" w:rsidP="00F73BC3">
            <w:pPr>
              <w:rPr>
                <w:sz w:val="20"/>
                <w:szCs w:val="20"/>
              </w:rPr>
            </w:pPr>
            <w:r w:rsidRPr="00F73BC3">
              <w:rPr>
                <w:sz w:val="20"/>
                <w:szCs w:val="20"/>
              </w:rPr>
              <w:t>Številka transakcijskega računa:</w:t>
            </w:r>
          </w:p>
        </w:tc>
        <w:tc>
          <w:tcPr>
            <w:tcW w:w="5584" w:type="dxa"/>
          </w:tcPr>
          <w:p w14:paraId="26B34FD0" w14:textId="77777777" w:rsidR="00F73BC3" w:rsidRPr="00F73BC3" w:rsidRDefault="00F73BC3" w:rsidP="00F73BC3">
            <w:pPr>
              <w:ind w:right="-1492"/>
              <w:rPr>
                <w:sz w:val="20"/>
                <w:szCs w:val="20"/>
              </w:rPr>
            </w:pPr>
            <w:r w:rsidRPr="00F73BC3">
              <w:rPr>
                <w:sz w:val="20"/>
                <w:szCs w:val="20"/>
              </w:rPr>
              <w:fldChar w:fldCharType="begin">
                <w:ffData>
                  <w:name w:val="Besedilo634"/>
                  <w:enabled/>
                  <w:calcOnExit w:val="0"/>
                  <w:textInput/>
                </w:ffData>
              </w:fldChar>
            </w:r>
            <w:bookmarkStart w:id="5" w:name="Besedilo634"/>
            <w:r w:rsidRPr="00F73BC3">
              <w:rPr>
                <w:sz w:val="20"/>
                <w:szCs w:val="20"/>
              </w:rPr>
              <w:instrText xml:space="preserve"> FORMTEXT </w:instrText>
            </w:r>
            <w:r w:rsidRPr="00F73BC3">
              <w:rPr>
                <w:sz w:val="20"/>
                <w:szCs w:val="20"/>
              </w:rPr>
            </w:r>
            <w:r w:rsidRPr="00F73BC3">
              <w:rPr>
                <w:sz w:val="20"/>
                <w:szCs w:val="20"/>
              </w:rPr>
              <w:fldChar w:fldCharType="separate"/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sz w:val="20"/>
                <w:szCs w:val="20"/>
              </w:rPr>
              <w:fldChar w:fldCharType="end"/>
            </w:r>
            <w:bookmarkEnd w:id="5"/>
          </w:p>
        </w:tc>
      </w:tr>
      <w:tr w:rsidR="00F73BC3" w:rsidRPr="00F73BC3" w14:paraId="48A4E0F7" w14:textId="77777777" w:rsidTr="00315216">
        <w:trPr>
          <w:trHeight w:val="553"/>
          <w:tblHeader/>
        </w:trPr>
        <w:tc>
          <w:tcPr>
            <w:tcW w:w="3544" w:type="dxa"/>
          </w:tcPr>
          <w:p w14:paraId="33B589FA" w14:textId="77777777" w:rsidR="00F73BC3" w:rsidRPr="00F73BC3" w:rsidRDefault="00F73BC3" w:rsidP="00F73BC3">
            <w:pPr>
              <w:rPr>
                <w:sz w:val="20"/>
                <w:szCs w:val="20"/>
              </w:rPr>
            </w:pPr>
            <w:r w:rsidRPr="00F73BC3">
              <w:rPr>
                <w:sz w:val="20"/>
                <w:szCs w:val="20"/>
              </w:rPr>
              <w:t>Telefonska številka:</w:t>
            </w:r>
          </w:p>
        </w:tc>
        <w:tc>
          <w:tcPr>
            <w:tcW w:w="5584" w:type="dxa"/>
          </w:tcPr>
          <w:p w14:paraId="567B0613" w14:textId="77777777" w:rsidR="00F73BC3" w:rsidRPr="00F73BC3" w:rsidRDefault="00F73BC3" w:rsidP="00F73BC3">
            <w:pPr>
              <w:ind w:right="-1492"/>
              <w:rPr>
                <w:sz w:val="20"/>
                <w:szCs w:val="20"/>
              </w:rPr>
            </w:pPr>
            <w:r w:rsidRPr="00F73BC3">
              <w:rPr>
                <w:sz w:val="20"/>
                <w:szCs w:val="20"/>
              </w:rPr>
              <w:fldChar w:fldCharType="begin">
                <w:ffData>
                  <w:name w:val="Besedilo635"/>
                  <w:enabled/>
                  <w:calcOnExit w:val="0"/>
                  <w:textInput/>
                </w:ffData>
              </w:fldChar>
            </w:r>
            <w:bookmarkStart w:id="6" w:name="Besedilo635"/>
            <w:r w:rsidRPr="00F73BC3">
              <w:rPr>
                <w:sz w:val="20"/>
                <w:szCs w:val="20"/>
              </w:rPr>
              <w:instrText xml:space="preserve"> FORMTEXT </w:instrText>
            </w:r>
            <w:r w:rsidRPr="00F73BC3">
              <w:rPr>
                <w:sz w:val="20"/>
                <w:szCs w:val="20"/>
              </w:rPr>
            </w:r>
            <w:r w:rsidRPr="00F73BC3">
              <w:rPr>
                <w:sz w:val="20"/>
                <w:szCs w:val="20"/>
              </w:rPr>
              <w:fldChar w:fldCharType="separate"/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sz w:val="20"/>
                <w:szCs w:val="20"/>
              </w:rPr>
              <w:fldChar w:fldCharType="end"/>
            </w:r>
            <w:bookmarkEnd w:id="6"/>
          </w:p>
        </w:tc>
      </w:tr>
      <w:tr w:rsidR="00F73BC3" w:rsidRPr="00F73BC3" w14:paraId="3F78FFEB" w14:textId="77777777" w:rsidTr="00315216">
        <w:trPr>
          <w:trHeight w:val="553"/>
          <w:tblHeader/>
        </w:trPr>
        <w:tc>
          <w:tcPr>
            <w:tcW w:w="3544" w:type="dxa"/>
          </w:tcPr>
          <w:p w14:paraId="78574A4E" w14:textId="77777777" w:rsidR="00F73BC3" w:rsidRPr="00F73BC3" w:rsidRDefault="00F73BC3" w:rsidP="00F73BC3">
            <w:pPr>
              <w:rPr>
                <w:sz w:val="20"/>
                <w:szCs w:val="20"/>
              </w:rPr>
            </w:pPr>
            <w:r w:rsidRPr="00F73BC3">
              <w:rPr>
                <w:sz w:val="20"/>
                <w:szCs w:val="20"/>
              </w:rPr>
              <w:t>E-pošta:</w:t>
            </w:r>
          </w:p>
        </w:tc>
        <w:tc>
          <w:tcPr>
            <w:tcW w:w="5584" w:type="dxa"/>
          </w:tcPr>
          <w:p w14:paraId="47CA85BA" w14:textId="77777777" w:rsidR="00F73BC3" w:rsidRPr="00F73BC3" w:rsidRDefault="00F73BC3" w:rsidP="00F73BC3">
            <w:pPr>
              <w:ind w:right="-1492"/>
              <w:rPr>
                <w:sz w:val="20"/>
                <w:szCs w:val="20"/>
              </w:rPr>
            </w:pPr>
            <w:r w:rsidRPr="00F73BC3">
              <w:rPr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F73BC3">
              <w:rPr>
                <w:sz w:val="20"/>
                <w:szCs w:val="20"/>
              </w:rPr>
              <w:instrText xml:space="preserve"> FORMTEXT </w:instrText>
            </w:r>
            <w:r w:rsidRPr="00F73BC3">
              <w:rPr>
                <w:sz w:val="20"/>
                <w:szCs w:val="20"/>
              </w:rPr>
            </w:r>
            <w:r w:rsidRPr="00F73BC3">
              <w:rPr>
                <w:sz w:val="20"/>
                <w:szCs w:val="20"/>
              </w:rPr>
              <w:fldChar w:fldCharType="separate"/>
            </w:r>
            <w:r w:rsidRPr="00F73BC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F73BC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F73BC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F73BC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F73BC3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F73BC3">
              <w:rPr>
                <w:sz w:val="20"/>
                <w:szCs w:val="20"/>
              </w:rPr>
              <w:fldChar w:fldCharType="end"/>
            </w:r>
          </w:p>
        </w:tc>
      </w:tr>
      <w:tr w:rsidR="00F73BC3" w:rsidRPr="00F73BC3" w14:paraId="567B9B43" w14:textId="77777777" w:rsidTr="00315216">
        <w:trPr>
          <w:trHeight w:val="553"/>
          <w:tblHeader/>
        </w:trPr>
        <w:tc>
          <w:tcPr>
            <w:tcW w:w="3544" w:type="dxa"/>
          </w:tcPr>
          <w:p w14:paraId="1FFEC1ED" w14:textId="77777777" w:rsidR="00F73BC3" w:rsidRPr="00F73BC3" w:rsidRDefault="00F73BC3" w:rsidP="00F73BC3">
            <w:pPr>
              <w:rPr>
                <w:sz w:val="20"/>
                <w:szCs w:val="20"/>
              </w:rPr>
            </w:pPr>
            <w:r w:rsidRPr="00F73BC3">
              <w:rPr>
                <w:sz w:val="20"/>
                <w:szCs w:val="20"/>
              </w:rPr>
              <w:t>Ime in priimek odgovorne osebe:</w:t>
            </w:r>
          </w:p>
        </w:tc>
        <w:tc>
          <w:tcPr>
            <w:tcW w:w="5584" w:type="dxa"/>
          </w:tcPr>
          <w:p w14:paraId="0B6255A0" w14:textId="77777777" w:rsidR="00F73BC3" w:rsidRPr="00F73BC3" w:rsidRDefault="00F73BC3" w:rsidP="00F73BC3">
            <w:pPr>
              <w:rPr>
                <w:sz w:val="20"/>
                <w:szCs w:val="20"/>
              </w:rPr>
            </w:pPr>
          </w:p>
        </w:tc>
      </w:tr>
      <w:tr w:rsidR="00F73BC3" w:rsidRPr="00F73BC3" w14:paraId="7C4E46DF" w14:textId="77777777" w:rsidTr="00315216">
        <w:trPr>
          <w:trHeight w:val="553"/>
          <w:tblHeader/>
        </w:trPr>
        <w:tc>
          <w:tcPr>
            <w:tcW w:w="3544" w:type="dxa"/>
          </w:tcPr>
          <w:p w14:paraId="5F0045C2" w14:textId="77777777" w:rsidR="00F73BC3" w:rsidRPr="00F73BC3" w:rsidRDefault="00F73BC3" w:rsidP="00F73BC3">
            <w:pPr>
              <w:rPr>
                <w:sz w:val="20"/>
                <w:szCs w:val="20"/>
              </w:rPr>
            </w:pPr>
            <w:r w:rsidRPr="00F73BC3">
              <w:rPr>
                <w:sz w:val="20"/>
                <w:szCs w:val="20"/>
              </w:rPr>
              <w:t>Ime in priimek kontaktne osebe:</w:t>
            </w:r>
          </w:p>
        </w:tc>
        <w:tc>
          <w:tcPr>
            <w:tcW w:w="5584" w:type="dxa"/>
          </w:tcPr>
          <w:p w14:paraId="28811D50" w14:textId="77777777" w:rsidR="00F73BC3" w:rsidRPr="00F73BC3" w:rsidRDefault="00F73BC3" w:rsidP="00F73BC3">
            <w:pPr>
              <w:rPr>
                <w:sz w:val="20"/>
                <w:szCs w:val="20"/>
              </w:rPr>
            </w:pPr>
          </w:p>
        </w:tc>
      </w:tr>
      <w:tr w:rsidR="00F73BC3" w:rsidRPr="00F73BC3" w14:paraId="1075EF64" w14:textId="77777777" w:rsidTr="00315216">
        <w:trPr>
          <w:trHeight w:val="553"/>
          <w:tblHeader/>
        </w:trPr>
        <w:tc>
          <w:tcPr>
            <w:tcW w:w="3544" w:type="dxa"/>
          </w:tcPr>
          <w:p w14:paraId="6201DDC8" w14:textId="77777777" w:rsidR="00F73BC3" w:rsidRPr="00F73BC3" w:rsidRDefault="00F73BC3" w:rsidP="00F73BC3">
            <w:pPr>
              <w:rPr>
                <w:sz w:val="20"/>
                <w:szCs w:val="20"/>
              </w:rPr>
            </w:pPr>
            <w:r w:rsidRPr="00F73BC3">
              <w:rPr>
                <w:sz w:val="20"/>
                <w:szCs w:val="20"/>
              </w:rPr>
              <w:t>Telefonska številka kontaktne osebe:</w:t>
            </w:r>
          </w:p>
        </w:tc>
        <w:tc>
          <w:tcPr>
            <w:tcW w:w="5584" w:type="dxa"/>
          </w:tcPr>
          <w:p w14:paraId="7CA63CC3" w14:textId="77777777" w:rsidR="00F73BC3" w:rsidRPr="00F73BC3" w:rsidRDefault="00F73BC3" w:rsidP="00F73BC3">
            <w:pPr>
              <w:rPr>
                <w:sz w:val="20"/>
                <w:szCs w:val="20"/>
              </w:rPr>
            </w:pPr>
          </w:p>
        </w:tc>
      </w:tr>
      <w:tr w:rsidR="00F73BC3" w:rsidRPr="00F73BC3" w14:paraId="2BE33600" w14:textId="77777777" w:rsidTr="00315216">
        <w:trPr>
          <w:trHeight w:val="553"/>
          <w:tblHeader/>
        </w:trPr>
        <w:tc>
          <w:tcPr>
            <w:tcW w:w="3544" w:type="dxa"/>
          </w:tcPr>
          <w:p w14:paraId="176D8E32" w14:textId="77777777" w:rsidR="00F73BC3" w:rsidRPr="00F73BC3" w:rsidRDefault="00F73BC3" w:rsidP="00F73BC3">
            <w:pPr>
              <w:rPr>
                <w:sz w:val="20"/>
                <w:szCs w:val="20"/>
              </w:rPr>
            </w:pPr>
            <w:r w:rsidRPr="00F73BC3">
              <w:rPr>
                <w:sz w:val="20"/>
                <w:szCs w:val="20"/>
              </w:rPr>
              <w:t>E-pošta kontaktne osebe:</w:t>
            </w:r>
          </w:p>
        </w:tc>
        <w:tc>
          <w:tcPr>
            <w:tcW w:w="5584" w:type="dxa"/>
          </w:tcPr>
          <w:p w14:paraId="60F4D6D9" w14:textId="77777777" w:rsidR="00F73BC3" w:rsidRPr="00F73BC3" w:rsidRDefault="00F73BC3" w:rsidP="00F73BC3">
            <w:pPr>
              <w:rPr>
                <w:sz w:val="20"/>
                <w:szCs w:val="20"/>
              </w:rPr>
            </w:pPr>
          </w:p>
        </w:tc>
      </w:tr>
    </w:tbl>
    <w:p w14:paraId="469B5872" w14:textId="77777777" w:rsidR="00F73BC3" w:rsidRPr="00F73BC3" w:rsidRDefault="00F73BC3" w:rsidP="00F73BC3">
      <w:pPr>
        <w:rPr>
          <w:sz w:val="20"/>
          <w:szCs w:val="20"/>
        </w:rPr>
      </w:pPr>
    </w:p>
    <w:p w14:paraId="509CDAF7" w14:textId="77777777" w:rsidR="00F73BC3" w:rsidRPr="00F73BC3" w:rsidRDefault="00F73BC3" w:rsidP="00F73BC3">
      <w:pPr>
        <w:keepNext/>
        <w:numPr>
          <w:ilvl w:val="2"/>
          <w:numId w:val="42"/>
        </w:numPr>
        <w:spacing w:before="120" w:after="120" w:line="276" w:lineRule="auto"/>
        <w:jc w:val="both"/>
        <w:outlineLvl w:val="2"/>
        <w:rPr>
          <w:b/>
          <w:bCs/>
          <w:i/>
          <w:sz w:val="20"/>
          <w:szCs w:val="20"/>
        </w:rPr>
      </w:pPr>
      <w:r w:rsidRPr="00F73BC3">
        <w:rPr>
          <w:b/>
          <w:bCs/>
          <w:i/>
          <w:sz w:val="20"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9"/>
        <w:gridCol w:w="2650"/>
        <w:gridCol w:w="3771"/>
        <w:gridCol w:w="1701"/>
      </w:tblGrid>
      <w:tr w:rsidR="00F73BC3" w:rsidRPr="00F73BC3" w14:paraId="061CEB87" w14:textId="77777777" w:rsidTr="00315216">
        <w:tc>
          <w:tcPr>
            <w:tcW w:w="979" w:type="dxa"/>
          </w:tcPr>
          <w:p w14:paraId="2C890F7F" w14:textId="77777777" w:rsidR="00F73BC3" w:rsidRPr="00F73BC3" w:rsidRDefault="00F73BC3" w:rsidP="00F73BC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F73BC3">
              <w:rPr>
                <w:b/>
                <w:sz w:val="20"/>
                <w:szCs w:val="20"/>
              </w:rPr>
              <w:t>Zap</w:t>
            </w:r>
            <w:proofErr w:type="spellEnd"/>
            <w:r w:rsidRPr="00F73BC3">
              <w:rPr>
                <w:b/>
                <w:sz w:val="20"/>
                <w:szCs w:val="20"/>
              </w:rPr>
              <w:t>. št.</w:t>
            </w:r>
          </w:p>
        </w:tc>
        <w:tc>
          <w:tcPr>
            <w:tcW w:w="2650" w:type="dxa"/>
          </w:tcPr>
          <w:p w14:paraId="212445D8" w14:textId="77777777" w:rsidR="00F73BC3" w:rsidRPr="00F73BC3" w:rsidRDefault="00F73BC3" w:rsidP="00F73BC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F73BC3">
              <w:rPr>
                <w:b/>
                <w:sz w:val="20"/>
                <w:szCs w:val="20"/>
              </w:rPr>
              <w:t>Ime in priimek</w:t>
            </w:r>
          </w:p>
        </w:tc>
        <w:tc>
          <w:tcPr>
            <w:tcW w:w="3771" w:type="dxa"/>
          </w:tcPr>
          <w:p w14:paraId="0798269F" w14:textId="77777777" w:rsidR="00F73BC3" w:rsidRPr="00F73BC3" w:rsidRDefault="00F73BC3" w:rsidP="00F73BC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F73BC3">
              <w:rPr>
                <w:b/>
                <w:sz w:val="20"/>
                <w:szCs w:val="20"/>
              </w:rPr>
              <w:t>Naslov</w:t>
            </w:r>
          </w:p>
        </w:tc>
        <w:tc>
          <w:tcPr>
            <w:tcW w:w="1701" w:type="dxa"/>
          </w:tcPr>
          <w:p w14:paraId="730E493F" w14:textId="77777777" w:rsidR="00F73BC3" w:rsidRPr="00F73BC3" w:rsidRDefault="00F73BC3" w:rsidP="00F73BC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F73BC3">
              <w:rPr>
                <w:b/>
                <w:sz w:val="20"/>
                <w:szCs w:val="20"/>
              </w:rPr>
              <w:t>Funkcija</w:t>
            </w:r>
          </w:p>
        </w:tc>
      </w:tr>
      <w:tr w:rsidR="00F73BC3" w:rsidRPr="00F73BC3" w14:paraId="1275813B" w14:textId="77777777" w:rsidTr="00315216">
        <w:trPr>
          <w:trHeight w:val="421"/>
        </w:trPr>
        <w:tc>
          <w:tcPr>
            <w:tcW w:w="979" w:type="dxa"/>
            <w:vAlign w:val="center"/>
          </w:tcPr>
          <w:p w14:paraId="1E84546A" w14:textId="77777777" w:rsidR="00F73BC3" w:rsidRPr="00F73BC3" w:rsidRDefault="00F73BC3" w:rsidP="00F73BC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Cs w:val="20"/>
              </w:rPr>
            </w:pPr>
            <w:r w:rsidRPr="00F73BC3">
              <w:rPr>
                <w:szCs w:val="20"/>
              </w:rPr>
              <w:t>1.</w:t>
            </w:r>
          </w:p>
        </w:tc>
        <w:tc>
          <w:tcPr>
            <w:tcW w:w="2650" w:type="dxa"/>
            <w:vAlign w:val="center"/>
          </w:tcPr>
          <w:p w14:paraId="55A72D17" w14:textId="77777777" w:rsidR="00F73BC3" w:rsidRPr="00F73BC3" w:rsidRDefault="00F73BC3" w:rsidP="00F73BC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Cs w:val="20"/>
              </w:rPr>
            </w:pPr>
            <w:r w:rsidRPr="00F73BC3">
              <w:rPr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3BC3">
              <w:rPr>
                <w:szCs w:val="20"/>
              </w:rPr>
              <w:instrText xml:space="preserve"> FORMTEXT </w:instrText>
            </w:r>
            <w:r w:rsidRPr="00F73BC3">
              <w:rPr>
                <w:szCs w:val="20"/>
              </w:rPr>
            </w:r>
            <w:r w:rsidRPr="00F73BC3">
              <w:rPr>
                <w:szCs w:val="20"/>
              </w:rPr>
              <w:fldChar w:fldCharType="separate"/>
            </w:r>
            <w:r w:rsidRPr="00F73BC3">
              <w:rPr>
                <w:noProof/>
                <w:szCs w:val="20"/>
              </w:rPr>
              <w:t> </w:t>
            </w:r>
            <w:r w:rsidRPr="00F73BC3">
              <w:rPr>
                <w:noProof/>
                <w:szCs w:val="20"/>
              </w:rPr>
              <w:t> </w:t>
            </w:r>
            <w:r w:rsidRPr="00F73BC3">
              <w:rPr>
                <w:noProof/>
                <w:szCs w:val="20"/>
              </w:rPr>
              <w:t> </w:t>
            </w:r>
            <w:r w:rsidRPr="00F73BC3">
              <w:rPr>
                <w:noProof/>
                <w:szCs w:val="20"/>
              </w:rPr>
              <w:t> </w:t>
            </w:r>
            <w:r w:rsidRPr="00F73BC3">
              <w:rPr>
                <w:noProof/>
                <w:szCs w:val="20"/>
              </w:rPr>
              <w:t> </w:t>
            </w:r>
            <w:r w:rsidRPr="00F73BC3">
              <w:rPr>
                <w:szCs w:val="20"/>
              </w:rPr>
              <w:fldChar w:fldCharType="end"/>
            </w:r>
          </w:p>
        </w:tc>
        <w:tc>
          <w:tcPr>
            <w:tcW w:w="3771" w:type="dxa"/>
            <w:vAlign w:val="center"/>
          </w:tcPr>
          <w:p w14:paraId="0979A93F" w14:textId="77777777" w:rsidR="00F73BC3" w:rsidRPr="00F73BC3" w:rsidRDefault="00F73BC3" w:rsidP="00F73BC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Cs w:val="20"/>
              </w:rPr>
            </w:pPr>
            <w:r w:rsidRPr="00F73BC3">
              <w:rPr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3BC3">
              <w:rPr>
                <w:szCs w:val="20"/>
              </w:rPr>
              <w:instrText xml:space="preserve"> FORMTEXT </w:instrText>
            </w:r>
            <w:r w:rsidRPr="00F73BC3">
              <w:rPr>
                <w:szCs w:val="20"/>
              </w:rPr>
            </w:r>
            <w:r w:rsidRPr="00F73BC3">
              <w:rPr>
                <w:szCs w:val="20"/>
              </w:rPr>
              <w:fldChar w:fldCharType="separate"/>
            </w:r>
            <w:r w:rsidRPr="00F73BC3">
              <w:rPr>
                <w:noProof/>
                <w:szCs w:val="20"/>
              </w:rPr>
              <w:t> </w:t>
            </w:r>
            <w:r w:rsidRPr="00F73BC3">
              <w:rPr>
                <w:noProof/>
                <w:szCs w:val="20"/>
              </w:rPr>
              <w:t> </w:t>
            </w:r>
            <w:r w:rsidRPr="00F73BC3">
              <w:rPr>
                <w:noProof/>
                <w:szCs w:val="20"/>
              </w:rPr>
              <w:t> </w:t>
            </w:r>
            <w:r w:rsidRPr="00F73BC3">
              <w:rPr>
                <w:noProof/>
                <w:szCs w:val="20"/>
              </w:rPr>
              <w:t> </w:t>
            </w:r>
            <w:r w:rsidRPr="00F73BC3">
              <w:rPr>
                <w:noProof/>
                <w:szCs w:val="20"/>
              </w:rPr>
              <w:t> </w:t>
            </w:r>
            <w:r w:rsidRPr="00F73BC3">
              <w:rPr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1B5E79DB" w14:textId="77777777" w:rsidR="00F73BC3" w:rsidRPr="00F73BC3" w:rsidRDefault="00F73BC3" w:rsidP="00F73BC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Cs w:val="20"/>
              </w:rPr>
            </w:pPr>
            <w:r w:rsidRPr="00F73BC3">
              <w:rPr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3BC3">
              <w:rPr>
                <w:szCs w:val="20"/>
              </w:rPr>
              <w:instrText xml:space="preserve"> FORMTEXT </w:instrText>
            </w:r>
            <w:r w:rsidRPr="00F73BC3">
              <w:rPr>
                <w:szCs w:val="20"/>
              </w:rPr>
            </w:r>
            <w:r w:rsidRPr="00F73BC3">
              <w:rPr>
                <w:szCs w:val="20"/>
              </w:rPr>
              <w:fldChar w:fldCharType="separate"/>
            </w:r>
            <w:r w:rsidRPr="00F73BC3">
              <w:rPr>
                <w:noProof/>
                <w:szCs w:val="20"/>
              </w:rPr>
              <w:t> </w:t>
            </w:r>
            <w:r w:rsidRPr="00F73BC3">
              <w:rPr>
                <w:noProof/>
                <w:szCs w:val="20"/>
              </w:rPr>
              <w:t> </w:t>
            </w:r>
            <w:r w:rsidRPr="00F73BC3">
              <w:rPr>
                <w:noProof/>
                <w:szCs w:val="20"/>
              </w:rPr>
              <w:t> </w:t>
            </w:r>
            <w:r w:rsidRPr="00F73BC3">
              <w:rPr>
                <w:noProof/>
                <w:szCs w:val="20"/>
              </w:rPr>
              <w:t> </w:t>
            </w:r>
            <w:r w:rsidRPr="00F73BC3">
              <w:rPr>
                <w:noProof/>
                <w:szCs w:val="20"/>
              </w:rPr>
              <w:t> </w:t>
            </w:r>
            <w:r w:rsidRPr="00F73BC3">
              <w:rPr>
                <w:szCs w:val="20"/>
              </w:rPr>
              <w:fldChar w:fldCharType="end"/>
            </w:r>
          </w:p>
        </w:tc>
      </w:tr>
      <w:tr w:rsidR="00F73BC3" w:rsidRPr="00F73BC3" w14:paraId="1B33A25C" w14:textId="77777777" w:rsidTr="00315216">
        <w:trPr>
          <w:trHeight w:val="421"/>
        </w:trPr>
        <w:tc>
          <w:tcPr>
            <w:tcW w:w="979" w:type="dxa"/>
            <w:vAlign w:val="center"/>
          </w:tcPr>
          <w:p w14:paraId="40EB7087" w14:textId="77777777" w:rsidR="00F73BC3" w:rsidRPr="00F73BC3" w:rsidRDefault="00F73BC3" w:rsidP="00F73BC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Cs w:val="20"/>
              </w:rPr>
            </w:pPr>
            <w:r w:rsidRPr="00F73BC3">
              <w:rPr>
                <w:szCs w:val="20"/>
              </w:rPr>
              <w:t>2.</w:t>
            </w:r>
          </w:p>
        </w:tc>
        <w:tc>
          <w:tcPr>
            <w:tcW w:w="2650" w:type="dxa"/>
            <w:vAlign w:val="center"/>
          </w:tcPr>
          <w:p w14:paraId="2348B872" w14:textId="77777777" w:rsidR="00F73BC3" w:rsidRPr="00F73BC3" w:rsidRDefault="00F73BC3" w:rsidP="00F73BC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Cs w:val="20"/>
              </w:rPr>
            </w:pPr>
            <w:r w:rsidRPr="00F73BC3">
              <w:rPr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3BC3">
              <w:rPr>
                <w:szCs w:val="20"/>
              </w:rPr>
              <w:instrText xml:space="preserve"> FORMTEXT </w:instrText>
            </w:r>
            <w:r w:rsidRPr="00F73BC3">
              <w:rPr>
                <w:szCs w:val="20"/>
              </w:rPr>
            </w:r>
            <w:r w:rsidRPr="00F73BC3">
              <w:rPr>
                <w:szCs w:val="20"/>
              </w:rPr>
              <w:fldChar w:fldCharType="separate"/>
            </w:r>
            <w:r w:rsidRPr="00F73BC3">
              <w:rPr>
                <w:noProof/>
                <w:szCs w:val="20"/>
              </w:rPr>
              <w:t> </w:t>
            </w:r>
            <w:r w:rsidRPr="00F73BC3">
              <w:rPr>
                <w:noProof/>
                <w:szCs w:val="20"/>
              </w:rPr>
              <w:t> </w:t>
            </w:r>
            <w:r w:rsidRPr="00F73BC3">
              <w:rPr>
                <w:noProof/>
                <w:szCs w:val="20"/>
              </w:rPr>
              <w:t> </w:t>
            </w:r>
            <w:r w:rsidRPr="00F73BC3">
              <w:rPr>
                <w:noProof/>
                <w:szCs w:val="20"/>
              </w:rPr>
              <w:t> </w:t>
            </w:r>
            <w:r w:rsidRPr="00F73BC3">
              <w:rPr>
                <w:noProof/>
                <w:szCs w:val="20"/>
              </w:rPr>
              <w:t> </w:t>
            </w:r>
            <w:r w:rsidRPr="00F73BC3">
              <w:rPr>
                <w:szCs w:val="20"/>
              </w:rPr>
              <w:fldChar w:fldCharType="end"/>
            </w:r>
          </w:p>
        </w:tc>
        <w:tc>
          <w:tcPr>
            <w:tcW w:w="3771" w:type="dxa"/>
            <w:vAlign w:val="center"/>
          </w:tcPr>
          <w:p w14:paraId="37D8B93E" w14:textId="77777777" w:rsidR="00F73BC3" w:rsidRPr="00F73BC3" w:rsidRDefault="00F73BC3" w:rsidP="00F73BC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Cs w:val="20"/>
              </w:rPr>
            </w:pPr>
            <w:r w:rsidRPr="00F73BC3">
              <w:rPr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3BC3">
              <w:rPr>
                <w:szCs w:val="20"/>
              </w:rPr>
              <w:instrText xml:space="preserve"> FORMTEXT </w:instrText>
            </w:r>
            <w:r w:rsidRPr="00F73BC3">
              <w:rPr>
                <w:szCs w:val="20"/>
              </w:rPr>
            </w:r>
            <w:r w:rsidRPr="00F73BC3">
              <w:rPr>
                <w:szCs w:val="20"/>
              </w:rPr>
              <w:fldChar w:fldCharType="separate"/>
            </w:r>
            <w:r w:rsidRPr="00F73BC3">
              <w:rPr>
                <w:noProof/>
                <w:szCs w:val="20"/>
              </w:rPr>
              <w:t> </w:t>
            </w:r>
            <w:r w:rsidRPr="00F73BC3">
              <w:rPr>
                <w:noProof/>
                <w:szCs w:val="20"/>
              </w:rPr>
              <w:t> </w:t>
            </w:r>
            <w:r w:rsidRPr="00F73BC3">
              <w:rPr>
                <w:noProof/>
                <w:szCs w:val="20"/>
              </w:rPr>
              <w:t> </w:t>
            </w:r>
            <w:r w:rsidRPr="00F73BC3">
              <w:rPr>
                <w:noProof/>
                <w:szCs w:val="20"/>
              </w:rPr>
              <w:t> </w:t>
            </w:r>
            <w:r w:rsidRPr="00F73BC3">
              <w:rPr>
                <w:noProof/>
                <w:szCs w:val="20"/>
              </w:rPr>
              <w:t> </w:t>
            </w:r>
            <w:r w:rsidRPr="00F73BC3">
              <w:rPr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10475279" w14:textId="77777777" w:rsidR="00F73BC3" w:rsidRPr="00F73BC3" w:rsidRDefault="00F73BC3" w:rsidP="00F73BC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Cs w:val="20"/>
              </w:rPr>
            </w:pPr>
            <w:r w:rsidRPr="00F73BC3">
              <w:rPr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3BC3">
              <w:rPr>
                <w:szCs w:val="20"/>
              </w:rPr>
              <w:instrText xml:space="preserve"> FORMTEXT </w:instrText>
            </w:r>
            <w:r w:rsidRPr="00F73BC3">
              <w:rPr>
                <w:szCs w:val="20"/>
              </w:rPr>
            </w:r>
            <w:r w:rsidRPr="00F73BC3">
              <w:rPr>
                <w:szCs w:val="20"/>
              </w:rPr>
              <w:fldChar w:fldCharType="separate"/>
            </w:r>
            <w:r w:rsidRPr="00F73BC3">
              <w:rPr>
                <w:noProof/>
                <w:szCs w:val="20"/>
              </w:rPr>
              <w:t> </w:t>
            </w:r>
            <w:r w:rsidRPr="00F73BC3">
              <w:rPr>
                <w:noProof/>
                <w:szCs w:val="20"/>
              </w:rPr>
              <w:t> </w:t>
            </w:r>
            <w:r w:rsidRPr="00F73BC3">
              <w:rPr>
                <w:noProof/>
                <w:szCs w:val="20"/>
              </w:rPr>
              <w:t> </w:t>
            </w:r>
            <w:r w:rsidRPr="00F73BC3">
              <w:rPr>
                <w:noProof/>
                <w:szCs w:val="20"/>
              </w:rPr>
              <w:t> </w:t>
            </w:r>
            <w:r w:rsidRPr="00F73BC3">
              <w:rPr>
                <w:noProof/>
                <w:szCs w:val="20"/>
              </w:rPr>
              <w:t> </w:t>
            </w:r>
            <w:r w:rsidRPr="00F73BC3">
              <w:rPr>
                <w:szCs w:val="20"/>
              </w:rPr>
              <w:fldChar w:fldCharType="end"/>
            </w:r>
          </w:p>
        </w:tc>
      </w:tr>
    </w:tbl>
    <w:p w14:paraId="26E851F4" w14:textId="77777777" w:rsidR="00F73BC3" w:rsidRPr="00F73BC3" w:rsidRDefault="00F73BC3" w:rsidP="00F73BC3">
      <w:pPr>
        <w:rPr>
          <w:sz w:val="20"/>
          <w:szCs w:val="20"/>
        </w:rPr>
      </w:pPr>
    </w:p>
    <w:p w14:paraId="399CCFC3" w14:textId="77777777" w:rsidR="00F73BC3" w:rsidRPr="00F73BC3" w:rsidRDefault="00F73BC3" w:rsidP="00F73BC3">
      <w:pPr>
        <w:keepNext/>
        <w:numPr>
          <w:ilvl w:val="2"/>
          <w:numId w:val="42"/>
        </w:numPr>
        <w:spacing w:before="120" w:after="120" w:line="276" w:lineRule="auto"/>
        <w:jc w:val="both"/>
        <w:outlineLvl w:val="2"/>
        <w:rPr>
          <w:b/>
          <w:bCs/>
          <w:i/>
          <w:sz w:val="20"/>
          <w:szCs w:val="20"/>
        </w:rPr>
      </w:pPr>
      <w:r w:rsidRPr="00F73BC3">
        <w:rPr>
          <w:b/>
          <w:bCs/>
          <w:i/>
          <w:sz w:val="20"/>
          <w:szCs w:val="20"/>
        </w:rPr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"/>
        <w:gridCol w:w="3515"/>
        <w:gridCol w:w="2242"/>
        <w:gridCol w:w="2254"/>
      </w:tblGrid>
      <w:tr w:rsidR="00F73BC3" w:rsidRPr="00F73BC3" w14:paraId="7142DA82" w14:textId="77777777" w:rsidTr="00315216">
        <w:trPr>
          <w:cantSplit/>
          <w:tblHeader/>
        </w:trPr>
        <w:tc>
          <w:tcPr>
            <w:tcW w:w="950" w:type="dxa"/>
          </w:tcPr>
          <w:p w14:paraId="4FDB48AD" w14:textId="77777777" w:rsidR="00F73BC3" w:rsidRPr="00F73BC3" w:rsidRDefault="00F73BC3" w:rsidP="00F73BC3">
            <w:pPr>
              <w:spacing w:before="80" w:after="80" w:line="260" w:lineRule="atLeast"/>
              <w:rPr>
                <w:rFonts w:eastAsia="Calibri" w:cs="Times New Roman"/>
                <w:b/>
                <w:sz w:val="20"/>
                <w:lang w:eastAsia="en-US"/>
              </w:rPr>
            </w:pPr>
            <w:proofErr w:type="spellStart"/>
            <w:r w:rsidRPr="00F73BC3">
              <w:rPr>
                <w:rFonts w:eastAsia="Calibri" w:cs="Times New Roman"/>
                <w:b/>
                <w:sz w:val="20"/>
                <w:lang w:eastAsia="en-US"/>
              </w:rPr>
              <w:t>Zap</w:t>
            </w:r>
            <w:proofErr w:type="spellEnd"/>
            <w:r w:rsidRPr="00F73BC3">
              <w:rPr>
                <w:rFonts w:eastAsia="Calibri" w:cs="Times New Roman"/>
                <w:b/>
                <w:sz w:val="20"/>
                <w:lang w:eastAsia="en-US"/>
              </w:rPr>
              <w:t>. št.</w:t>
            </w:r>
          </w:p>
        </w:tc>
        <w:tc>
          <w:tcPr>
            <w:tcW w:w="3569" w:type="dxa"/>
          </w:tcPr>
          <w:p w14:paraId="2A7FF0B6" w14:textId="77777777" w:rsidR="00F73BC3" w:rsidRPr="00F73BC3" w:rsidRDefault="00F73BC3" w:rsidP="00F73BC3">
            <w:pPr>
              <w:spacing w:before="80" w:after="80" w:line="260" w:lineRule="atLeast"/>
              <w:rPr>
                <w:rFonts w:eastAsia="Calibri" w:cs="Times New Roman"/>
                <w:b/>
                <w:sz w:val="20"/>
                <w:lang w:eastAsia="en-US"/>
              </w:rPr>
            </w:pPr>
            <w:r w:rsidRPr="00F73BC3">
              <w:rPr>
                <w:rFonts w:eastAsia="Calibri" w:cs="Times New Roman"/>
                <w:b/>
                <w:sz w:val="20"/>
                <w:lang w:eastAsia="en-US"/>
              </w:rPr>
              <w:t>Ime in priimek</w:t>
            </w:r>
          </w:p>
        </w:tc>
        <w:tc>
          <w:tcPr>
            <w:tcW w:w="2267" w:type="dxa"/>
          </w:tcPr>
          <w:p w14:paraId="0942441F" w14:textId="77777777" w:rsidR="00F73BC3" w:rsidRPr="00F73BC3" w:rsidRDefault="00F73BC3" w:rsidP="00F73BC3">
            <w:pPr>
              <w:spacing w:before="80" w:after="80" w:line="260" w:lineRule="atLeast"/>
              <w:rPr>
                <w:rFonts w:eastAsia="Calibri" w:cs="Times New Roman"/>
                <w:b/>
                <w:sz w:val="20"/>
                <w:lang w:eastAsia="en-US"/>
              </w:rPr>
            </w:pPr>
            <w:r w:rsidRPr="00F73BC3">
              <w:rPr>
                <w:rFonts w:eastAsia="Calibri" w:cs="Times New Roman"/>
                <w:b/>
                <w:sz w:val="20"/>
                <w:lang w:eastAsia="en-US"/>
              </w:rPr>
              <w:t>Funkcija</w:t>
            </w:r>
          </w:p>
        </w:tc>
        <w:tc>
          <w:tcPr>
            <w:tcW w:w="2274" w:type="dxa"/>
          </w:tcPr>
          <w:p w14:paraId="4E3C101C" w14:textId="77777777" w:rsidR="00F73BC3" w:rsidRPr="00F73BC3" w:rsidRDefault="00F73BC3" w:rsidP="00F73BC3">
            <w:pPr>
              <w:spacing w:before="80" w:after="80" w:line="260" w:lineRule="atLeast"/>
              <w:rPr>
                <w:rFonts w:eastAsia="Calibri" w:cs="Times New Roman"/>
                <w:b/>
                <w:sz w:val="20"/>
                <w:lang w:eastAsia="en-US"/>
              </w:rPr>
            </w:pPr>
            <w:r w:rsidRPr="00F73BC3">
              <w:rPr>
                <w:rFonts w:eastAsia="Calibri" w:cs="Times New Roman"/>
                <w:b/>
                <w:sz w:val="20"/>
                <w:lang w:eastAsia="en-US"/>
              </w:rPr>
              <w:t>Vrsta podpisnika</w:t>
            </w:r>
          </w:p>
        </w:tc>
      </w:tr>
      <w:tr w:rsidR="00F73BC3" w:rsidRPr="00F73BC3" w14:paraId="7D793E0E" w14:textId="77777777" w:rsidTr="00315216">
        <w:trPr>
          <w:cantSplit/>
          <w:tblHeader/>
        </w:trPr>
        <w:tc>
          <w:tcPr>
            <w:tcW w:w="950" w:type="dxa"/>
            <w:vAlign w:val="center"/>
          </w:tcPr>
          <w:p w14:paraId="2CC5B35A" w14:textId="77777777" w:rsidR="00F73BC3" w:rsidRPr="00F73BC3" w:rsidRDefault="00F73BC3" w:rsidP="00F73BC3">
            <w:pPr>
              <w:spacing w:before="80" w:after="80" w:line="260" w:lineRule="atLeast"/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F73BC3">
              <w:rPr>
                <w:rFonts w:eastAsia="Calibri" w:cs="Times New Roman"/>
                <w:sz w:val="20"/>
                <w:lang w:eastAsia="en-US"/>
              </w:rPr>
              <w:t>1.</w:t>
            </w:r>
          </w:p>
        </w:tc>
        <w:tc>
          <w:tcPr>
            <w:tcW w:w="3569" w:type="dxa"/>
            <w:vAlign w:val="center"/>
          </w:tcPr>
          <w:p w14:paraId="377E3C91" w14:textId="77777777" w:rsidR="00F73BC3" w:rsidRPr="00F73BC3" w:rsidRDefault="00F73BC3" w:rsidP="00F73BC3">
            <w:pPr>
              <w:spacing w:before="80" w:after="8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73BC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2267" w:type="dxa"/>
            <w:vAlign w:val="center"/>
          </w:tcPr>
          <w:p w14:paraId="00E65B59" w14:textId="77777777" w:rsidR="00F73BC3" w:rsidRPr="00F73BC3" w:rsidRDefault="00F73BC3" w:rsidP="00F73BC3">
            <w:pPr>
              <w:spacing w:before="80" w:after="8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73BC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2274" w:type="dxa"/>
            <w:vAlign w:val="center"/>
          </w:tcPr>
          <w:p w14:paraId="204B228D" w14:textId="77777777" w:rsidR="00F73BC3" w:rsidRPr="00F73BC3" w:rsidRDefault="00F73BC3" w:rsidP="00F73BC3">
            <w:pPr>
              <w:spacing w:before="80" w:after="8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73BC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73BC3" w:rsidRPr="00F73BC3" w14:paraId="6DCE93B9" w14:textId="77777777" w:rsidTr="00315216">
        <w:trPr>
          <w:cantSplit/>
          <w:tblHeader/>
        </w:trPr>
        <w:tc>
          <w:tcPr>
            <w:tcW w:w="950" w:type="dxa"/>
            <w:vAlign w:val="center"/>
          </w:tcPr>
          <w:p w14:paraId="2F4EABB1" w14:textId="77777777" w:rsidR="00F73BC3" w:rsidRPr="00F73BC3" w:rsidRDefault="00F73BC3" w:rsidP="00F73BC3">
            <w:pPr>
              <w:spacing w:before="80" w:after="80" w:line="260" w:lineRule="atLeast"/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F73BC3">
              <w:rPr>
                <w:rFonts w:eastAsia="Calibri" w:cs="Times New Roman"/>
                <w:sz w:val="20"/>
                <w:lang w:eastAsia="en-US"/>
              </w:rPr>
              <w:t>2.</w:t>
            </w:r>
          </w:p>
        </w:tc>
        <w:tc>
          <w:tcPr>
            <w:tcW w:w="3569" w:type="dxa"/>
            <w:vAlign w:val="center"/>
          </w:tcPr>
          <w:p w14:paraId="781D6643" w14:textId="77777777" w:rsidR="00F73BC3" w:rsidRPr="00F73BC3" w:rsidRDefault="00F73BC3" w:rsidP="00F73BC3">
            <w:pPr>
              <w:spacing w:before="80" w:after="8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73BC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2267" w:type="dxa"/>
            <w:vAlign w:val="center"/>
          </w:tcPr>
          <w:p w14:paraId="1AE904B0" w14:textId="77777777" w:rsidR="00F73BC3" w:rsidRPr="00F73BC3" w:rsidRDefault="00F73BC3" w:rsidP="00F73BC3">
            <w:pPr>
              <w:spacing w:before="80" w:after="8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73BC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2274" w:type="dxa"/>
            <w:vAlign w:val="center"/>
          </w:tcPr>
          <w:p w14:paraId="7865A096" w14:textId="77777777" w:rsidR="00F73BC3" w:rsidRPr="00F73BC3" w:rsidRDefault="00F73BC3" w:rsidP="00F73BC3">
            <w:pPr>
              <w:spacing w:before="80" w:after="8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73BC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29061C84" w14:textId="77777777" w:rsidR="00F73BC3" w:rsidRPr="00F73BC3" w:rsidRDefault="00F73BC3" w:rsidP="00F73BC3">
      <w:pPr>
        <w:rPr>
          <w:sz w:val="20"/>
          <w:szCs w:val="20"/>
        </w:rPr>
      </w:pPr>
    </w:p>
    <w:p w14:paraId="55F99A52" w14:textId="77777777" w:rsidR="00F73BC3" w:rsidRDefault="00F73BC3" w:rsidP="00F73BC3">
      <w:pPr>
        <w:rPr>
          <w:sz w:val="20"/>
          <w:szCs w:val="20"/>
        </w:rPr>
      </w:pPr>
    </w:p>
    <w:p w14:paraId="6A80B49D" w14:textId="0B9E60F0" w:rsidR="00F73BC3" w:rsidRPr="00F73BC3" w:rsidRDefault="00F73BC3" w:rsidP="00F73BC3">
      <w:pPr>
        <w:rPr>
          <w:sz w:val="20"/>
          <w:szCs w:val="20"/>
        </w:rPr>
      </w:pPr>
      <w:r w:rsidRPr="00F73BC3">
        <w:rPr>
          <w:sz w:val="20"/>
          <w:szCs w:val="20"/>
        </w:rPr>
        <w:br w:type="page"/>
      </w:r>
    </w:p>
    <w:p w14:paraId="669DE1DF" w14:textId="77777777" w:rsidR="00F73BC3" w:rsidRPr="00F73BC3" w:rsidRDefault="00F73BC3" w:rsidP="00F73BC3">
      <w:pPr>
        <w:keepNext/>
        <w:numPr>
          <w:ilvl w:val="1"/>
          <w:numId w:val="42"/>
        </w:numPr>
        <w:spacing w:before="120" w:after="120" w:line="276" w:lineRule="auto"/>
        <w:jc w:val="both"/>
        <w:outlineLvl w:val="1"/>
        <w:rPr>
          <w:b/>
          <w:bCs/>
          <w:iCs/>
        </w:rPr>
      </w:pPr>
      <w:r w:rsidRPr="00F73BC3">
        <w:rPr>
          <w:b/>
          <w:bCs/>
          <w:iCs/>
        </w:rPr>
        <w:t>SKUPNA PONUDBA</w:t>
      </w:r>
    </w:p>
    <w:p w14:paraId="51EF04FF" w14:textId="0A9BEA9E" w:rsidR="00F73BC3" w:rsidRPr="00F73BC3" w:rsidRDefault="00F73BC3" w:rsidP="00F73BC3">
      <w:pPr>
        <w:jc w:val="both"/>
        <w:rPr>
          <w:sz w:val="20"/>
          <w:szCs w:val="20"/>
        </w:rPr>
      </w:pPr>
      <w:r w:rsidRPr="00F73BC3">
        <w:rPr>
          <w:sz w:val="20"/>
          <w:szCs w:val="20"/>
        </w:rPr>
        <w:t>Pri javnem naročilu z oznako JN</w:t>
      </w:r>
      <w:r>
        <w:rPr>
          <w:sz w:val="20"/>
          <w:szCs w:val="20"/>
        </w:rPr>
        <w:t>1</w:t>
      </w:r>
      <w:r w:rsidRPr="00F73BC3">
        <w:rPr>
          <w:sz w:val="20"/>
          <w:szCs w:val="20"/>
        </w:rPr>
        <w:t>/202</w:t>
      </w:r>
      <w:r>
        <w:rPr>
          <w:sz w:val="20"/>
          <w:szCs w:val="20"/>
        </w:rPr>
        <w:t>6</w:t>
      </w:r>
      <w:r w:rsidRPr="00F73BC3">
        <w:rPr>
          <w:sz w:val="20"/>
          <w:szCs w:val="20"/>
        </w:rPr>
        <w:t xml:space="preserve"> sodelujemo z naslednjimi gospodarskimi subjekti:</w:t>
      </w:r>
    </w:p>
    <w:p w14:paraId="599F946F" w14:textId="77777777" w:rsidR="00F73BC3" w:rsidRPr="00F73BC3" w:rsidRDefault="00F73BC3" w:rsidP="00F73BC3">
      <w:pPr>
        <w:jc w:val="both"/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8079"/>
      </w:tblGrid>
      <w:tr w:rsidR="00F73BC3" w:rsidRPr="00F73BC3" w14:paraId="5CD6DD2C" w14:textId="77777777" w:rsidTr="00315216">
        <w:trPr>
          <w:trHeight w:val="397"/>
        </w:trPr>
        <w:tc>
          <w:tcPr>
            <w:tcW w:w="993" w:type="dxa"/>
            <w:vAlign w:val="center"/>
          </w:tcPr>
          <w:p w14:paraId="5A0E5272" w14:textId="77777777" w:rsidR="00F73BC3" w:rsidRPr="00F73BC3" w:rsidRDefault="00F73BC3" w:rsidP="00F73BC3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F73BC3">
              <w:rPr>
                <w:b/>
                <w:sz w:val="20"/>
                <w:szCs w:val="20"/>
              </w:rPr>
              <w:t>Zap</w:t>
            </w:r>
            <w:proofErr w:type="spellEnd"/>
            <w:r w:rsidRPr="00F73BC3">
              <w:rPr>
                <w:b/>
                <w:sz w:val="20"/>
                <w:szCs w:val="20"/>
              </w:rPr>
              <w:t>. št.</w:t>
            </w:r>
          </w:p>
        </w:tc>
        <w:tc>
          <w:tcPr>
            <w:tcW w:w="8079" w:type="dxa"/>
            <w:vAlign w:val="center"/>
          </w:tcPr>
          <w:p w14:paraId="727DBD5F" w14:textId="77777777" w:rsidR="00F73BC3" w:rsidRPr="00F73BC3" w:rsidRDefault="00F73BC3" w:rsidP="00F73BC3">
            <w:pPr>
              <w:rPr>
                <w:b/>
                <w:sz w:val="20"/>
                <w:szCs w:val="20"/>
              </w:rPr>
            </w:pPr>
            <w:r w:rsidRPr="00F73BC3">
              <w:rPr>
                <w:b/>
                <w:sz w:val="20"/>
                <w:szCs w:val="20"/>
              </w:rPr>
              <w:t>Naziv gospodarskega subjekta</w:t>
            </w:r>
          </w:p>
        </w:tc>
      </w:tr>
      <w:tr w:rsidR="00F73BC3" w:rsidRPr="00F73BC3" w14:paraId="69F662F3" w14:textId="77777777" w:rsidTr="00315216">
        <w:trPr>
          <w:trHeight w:val="397"/>
        </w:trPr>
        <w:tc>
          <w:tcPr>
            <w:tcW w:w="993" w:type="dxa"/>
            <w:vAlign w:val="center"/>
          </w:tcPr>
          <w:p w14:paraId="39EFBDF9" w14:textId="77777777" w:rsidR="00F73BC3" w:rsidRPr="00F73BC3" w:rsidRDefault="00F73BC3" w:rsidP="00F73BC3">
            <w:pPr>
              <w:jc w:val="center"/>
              <w:rPr>
                <w:sz w:val="20"/>
                <w:szCs w:val="20"/>
              </w:rPr>
            </w:pPr>
            <w:r w:rsidRPr="00F73BC3">
              <w:rPr>
                <w:sz w:val="20"/>
                <w:szCs w:val="20"/>
              </w:rPr>
              <w:t>1.</w:t>
            </w:r>
          </w:p>
        </w:tc>
        <w:tc>
          <w:tcPr>
            <w:tcW w:w="8079" w:type="dxa"/>
            <w:vAlign w:val="center"/>
          </w:tcPr>
          <w:p w14:paraId="3D57BCE5" w14:textId="77777777" w:rsidR="00F73BC3" w:rsidRPr="00F73BC3" w:rsidRDefault="00F73BC3" w:rsidP="00F73BC3">
            <w:pPr>
              <w:rPr>
                <w:sz w:val="20"/>
                <w:szCs w:val="20"/>
              </w:rPr>
            </w:pPr>
            <w:r w:rsidRPr="00F73BC3">
              <w:rPr>
                <w:sz w:val="20"/>
                <w:szCs w:val="20"/>
              </w:rPr>
              <w:fldChar w:fldCharType="begin">
                <w:ffData>
                  <w:name w:val="Besedilo676"/>
                  <w:enabled/>
                  <w:calcOnExit w:val="0"/>
                  <w:textInput/>
                </w:ffData>
              </w:fldChar>
            </w:r>
            <w:bookmarkStart w:id="7" w:name="Besedilo676"/>
            <w:r w:rsidRPr="00F73BC3">
              <w:rPr>
                <w:sz w:val="20"/>
                <w:szCs w:val="20"/>
              </w:rPr>
              <w:instrText xml:space="preserve"> FORMTEXT </w:instrText>
            </w:r>
            <w:r w:rsidRPr="00F73BC3">
              <w:rPr>
                <w:sz w:val="20"/>
                <w:szCs w:val="20"/>
              </w:rPr>
            </w:r>
            <w:r w:rsidRPr="00F73BC3">
              <w:rPr>
                <w:sz w:val="20"/>
                <w:szCs w:val="20"/>
              </w:rPr>
              <w:fldChar w:fldCharType="separate"/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sz w:val="20"/>
                <w:szCs w:val="20"/>
              </w:rPr>
              <w:fldChar w:fldCharType="end"/>
            </w:r>
            <w:bookmarkEnd w:id="7"/>
          </w:p>
        </w:tc>
      </w:tr>
      <w:tr w:rsidR="00F73BC3" w:rsidRPr="00F73BC3" w14:paraId="7CAFD869" w14:textId="77777777" w:rsidTr="00315216">
        <w:trPr>
          <w:trHeight w:val="397"/>
        </w:trPr>
        <w:tc>
          <w:tcPr>
            <w:tcW w:w="993" w:type="dxa"/>
            <w:vAlign w:val="center"/>
          </w:tcPr>
          <w:p w14:paraId="2C3EE23D" w14:textId="77777777" w:rsidR="00F73BC3" w:rsidRPr="00F73BC3" w:rsidRDefault="00F73BC3" w:rsidP="00F73BC3">
            <w:pPr>
              <w:jc w:val="center"/>
              <w:rPr>
                <w:sz w:val="20"/>
                <w:szCs w:val="20"/>
              </w:rPr>
            </w:pPr>
            <w:r w:rsidRPr="00F73BC3">
              <w:rPr>
                <w:sz w:val="20"/>
                <w:szCs w:val="20"/>
              </w:rPr>
              <w:t>2.</w:t>
            </w:r>
          </w:p>
        </w:tc>
        <w:tc>
          <w:tcPr>
            <w:tcW w:w="8079" w:type="dxa"/>
            <w:vAlign w:val="center"/>
          </w:tcPr>
          <w:p w14:paraId="037A0F76" w14:textId="77777777" w:rsidR="00F73BC3" w:rsidRPr="00F73BC3" w:rsidRDefault="00F73BC3" w:rsidP="00F73BC3">
            <w:pPr>
              <w:rPr>
                <w:sz w:val="20"/>
                <w:szCs w:val="20"/>
              </w:rPr>
            </w:pPr>
            <w:r w:rsidRPr="00F73BC3">
              <w:rPr>
                <w:sz w:val="20"/>
                <w:szCs w:val="20"/>
              </w:rPr>
              <w:fldChar w:fldCharType="begin">
                <w:ffData>
                  <w:name w:val="Besedilo677"/>
                  <w:enabled/>
                  <w:calcOnExit w:val="0"/>
                  <w:textInput/>
                </w:ffData>
              </w:fldChar>
            </w:r>
            <w:bookmarkStart w:id="8" w:name="Besedilo677"/>
            <w:r w:rsidRPr="00F73BC3">
              <w:rPr>
                <w:sz w:val="20"/>
                <w:szCs w:val="20"/>
              </w:rPr>
              <w:instrText xml:space="preserve"> FORMTEXT </w:instrText>
            </w:r>
            <w:r w:rsidRPr="00F73BC3">
              <w:rPr>
                <w:sz w:val="20"/>
                <w:szCs w:val="20"/>
              </w:rPr>
            </w:r>
            <w:r w:rsidRPr="00F73BC3">
              <w:rPr>
                <w:sz w:val="20"/>
                <w:szCs w:val="20"/>
              </w:rPr>
              <w:fldChar w:fldCharType="separate"/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sz w:val="20"/>
                <w:szCs w:val="20"/>
              </w:rPr>
              <w:fldChar w:fldCharType="end"/>
            </w:r>
            <w:bookmarkEnd w:id="8"/>
          </w:p>
        </w:tc>
      </w:tr>
      <w:tr w:rsidR="00F73BC3" w:rsidRPr="00F73BC3" w14:paraId="230CDE82" w14:textId="77777777" w:rsidTr="00315216">
        <w:trPr>
          <w:trHeight w:val="397"/>
        </w:trPr>
        <w:tc>
          <w:tcPr>
            <w:tcW w:w="993" w:type="dxa"/>
            <w:vAlign w:val="center"/>
          </w:tcPr>
          <w:p w14:paraId="010E3D58" w14:textId="77777777" w:rsidR="00F73BC3" w:rsidRPr="00F73BC3" w:rsidRDefault="00F73BC3" w:rsidP="00F73BC3">
            <w:pPr>
              <w:jc w:val="center"/>
              <w:rPr>
                <w:sz w:val="20"/>
                <w:szCs w:val="20"/>
              </w:rPr>
            </w:pPr>
            <w:r w:rsidRPr="00F73BC3">
              <w:rPr>
                <w:sz w:val="20"/>
                <w:szCs w:val="20"/>
              </w:rPr>
              <w:t>3.</w:t>
            </w:r>
          </w:p>
        </w:tc>
        <w:tc>
          <w:tcPr>
            <w:tcW w:w="8079" w:type="dxa"/>
            <w:vAlign w:val="center"/>
          </w:tcPr>
          <w:p w14:paraId="1A53FC90" w14:textId="77777777" w:rsidR="00F73BC3" w:rsidRPr="00F73BC3" w:rsidRDefault="00F73BC3" w:rsidP="00F73BC3">
            <w:pPr>
              <w:rPr>
                <w:sz w:val="20"/>
                <w:szCs w:val="20"/>
              </w:rPr>
            </w:pPr>
            <w:r w:rsidRPr="00F73BC3">
              <w:rPr>
                <w:sz w:val="20"/>
                <w:szCs w:val="20"/>
              </w:rPr>
              <w:fldChar w:fldCharType="begin">
                <w:ffData>
                  <w:name w:val="Besedilo678"/>
                  <w:enabled/>
                  <w:calcOnExit w:val="0"/>
                  <w:textInput/>
                </w:ffData>
              </w:fldChar>
            </w:r>
            <w:bookmarkStart w:id="9" w:name="Besedilo678"/>
            <w:r w:rsidRPr="00F73BC3">
              <w:rPr>
                <w:sz w:val="20"/>
                <w:szCs w:val="20"/>
              </w:rPr>
              <w:instrText xml:space="preserve"> FORMTEXT </w:instrText>
            </w:r>
            <w:r w:rsidRPr="00F73BC3">
              <w:rPr>
                <w:sz w:val="20"/>
                <w:szCs w:val="20"/>
              </w:rPr>
            </w:r>
            <w:r w:rsidRPr="00F73BC3">
              <w:rPr>
                <w:sz w:val="20"/>
                <w:szCs w:val="20"/>
              </w:rPr>
              <w:fldChar w:fldCharType="separate"/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sz w:val="20"/>
                <w:szCs w:val="20"/>
              </w:rPr>
              <w:fldChar w:fldCharType="end"/>
            </w:r>
            <w:bookmarkEnd w:id="9"/>
          </w:p>
        </w:tc>
      </w:tr>
      <w:tr w:rsidR="00F73BC3" w:rsidRPr="00F73BC3" w14:paraId="093A79B9" w14:textId="77777777" w:rsidTr="00315216">
        <w:trPr>
          <w:trHeight w:val="397"/>
        </w:trPr>
        <w:tc>
          <w:tcPr>
            <w:tcW w:w="993" w:type="dxa"/>
            <w:vAlign w:val="center"/>
          </w:tcPr>
          <w:p w14:paraId="3FC0D710" w14:textId="77777777" w:rsidR="00F73BC3" w:rsidRPr="00F73BC3" w:rsidRDefault="00F73BC3" w:rsidP="00F73BC3">
            <w:pPr>
              <w:jc w:val="center"/>
              <w:rPr>
                <w:sz w:val="20"/>
                <w:szCs w:val="20"/>
              </w:rPr>
            </w:pPr>
            <w:r w:rsidRPr="00F73BC3">
              <w:rPr>
                <w:sz w:val="20"/>
                <w:szCs w:val="20"/>
              </w:rPr>
              <w:t>4.</w:t>
            </w:r>
          </w:p>
        </w:tc>
        <w:tc>
          <w:tcPr>
            <w:tcW w:w="8079" w:type="dxa"/>
            <w:vAlign w:val="center"/>
          </w:tcPr>
          <w:p w14:paraId="64075AFD" w14:textId="77777777" w:rsidR="00F73BC3" w:rsidRPr="00F73BC3" w:rsidRDefault="00F73BC3" w:rsidP="00F73BC3">
            <w:pPr>
              <w:rPr>
                <w:sz w:val="20"/>
                <w:szCs w:val="20"/>
              </w:rPr>
            </w:pPr>
            <w:r w:rsidRPr="00F73BC3">
              <w:rPr>
                <w:sz w:val="20"/>
                <w:szCs w:val="20"/>
              </w:rPr>
              <w:fldChar w:fldCharType="begin">
                <w:ffData>
                  <w:name w:val="Besedilo679"/>
                  <w:enabled/>
                  <w:calcOnExit w:val="0"/>
                  <w:textInput/>
                </w:ffData>
              </w:fldChar>
            </w:r>
            <w:bookmarkStart w:id="10" w:name="Besedilo679"/>
            <w:r w:rsidRPr="00F73BC3">
              <w:rPr>
                <w:sz w:val="20"/>
                <w:szCs w:val="20"/>
              </w:rPr>
              <w:instrText xml:space="preserve"> FORMTEXT </w:instrText>
            </w:r>
            <w:r w:rsidRPr="00F73BC3">
              <w:rPr>
                <w:sz w:val="20"/>
                <w:szCs w:val="20"/>
              </w:rPr>
            </w:r>
            <w:r w:rsidRPr="00F73BC3">
              <w:rPr>
                <w:sz w:val="20"/>
                <w:szCs w:val="20"/>
              </w:rPr>
              <w:fldChar w:fldCharType="separate"/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sz w:val="20"/>
                <w:szCs w:val="20"/>
              </w:rPr>
              <w:fldChar w:fldCharType="end"/>
            </w:r>
            <w:bookmarkEnd w:id="10"/>
          </w:p>
        </w:tc>
      </w:tr>
    </w:tbl>
    <w:p w14:paraId="235C7192" w14:textId="77777777" w:rsidR="00F73BC3" w:rsidRPr="00F73BC3" w:rsidRDefault="00F73BC3" w:rsidP="00F73BC3"/>
    <w:p w14:paraId="2C7DACD5" w14:textId="77777777" w:rsidR="00F73BC3" w:rsidRPr="00F73BC3" w:rsidRDefault="00F73BC3" w:rsidP="00F73BC3">
      <w:pPr>
        <w:keepNext/>
        <w:numPr>
          <w:ilvl w:val="2"/>
          <w:numId w:val="42"/>
        </w:numPr>
        <w:spacing w:before="120" w:after="120" w:line="276" w:lineRule="auto"/>
        <w:jc w:val="both"/>
        <w:outlineLvl w:val="2"/>
        <w:rPr>
          <w:b/>
          <w:bCs/>
          <w:i/>
          <w:sz w:val="20"/>
          <w:szCs w:val="20"/>
        </w:rPr>
      </w:pPr>
      <w:r w:rsidRPr="00F73BC3">
        <w:rPr>
          <w:b/>
          <w:bCs/>
          <w:i/>
          <w:sz w:val="20"/>
          <w:szCs w:val="20"/>
        </w:rPr>
        <w:t>POSLOVNI PODATKI GOSPODARSKEGA SUBJEKTA IZ SKUPNE PONUDBE*</w:t>
      </w:r>
    </w:p>
    <w:p w14:paraId="6C5C2318" w14:textId="77777777" w:rsidR="00F73BC3" w:rsidRPr="00F73BC3" w:rsidRDefault="00F73BC3" w:rsidP="00F73BC3">
      <w:pPr>
        <w:ind w:left="510"/>
      </w:pPr>
      <w:r w:rsidRPr="00F73BC3">
        <w:rPr>
          <w:i/>
          <w:sz w:val="20"/>
          <w:szCs w:val="20"/>
        </w:rPr>
        <w:t>/*Gospodarski subjekt točke 1.2.1.1. – 1.2.1.3. izpolni v celoti tolikokrat, kolikor je skupnih ponudnikov/</w:t>
      </w:r>
    </w:p>
    <w:p w14:paraId="25BB4702" w14:textId="77777777" w:rsidR="00F73BC3" w:rsidRPr="00F73BC3" w:rsidRDefault="00F73BC3" w:rsidP="00F73BC3">
      <w:pPr>
        <w:keepNext/>
        <w:numPr>
          <w:ilvl w:val="3"/>
          <w:numId w:val="42"/>
        </w:numPr>
        <w:spacing w:before="120" w:after="120" w:line="276" w:lineRule="auto"/>
        <w:jc w:val="both"/>
        <w:outlineLvl w:val="1"/>
        <w:rPr>
          <w:b/>
          <w:bCs/>
          <w:i/>
          <w:iCs/>
          <w:sz w:val="20"/>
          <w:szCs w:val="20"/>
        </w:rPr>
      </w:pPr>
      <w:r w:rsidRPr="00F73BC3">
        <w:rPr>
          <w:b/>
          <w:bCs/>
          <w:i/>
          <w:iCs/>
          <w:sz w:val="20"/>
          <w:szCs w:val="20"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472"/>
      </w:tblGrid>
      <w:tr w:rsidR="00F73BC3" w:rsidRPr="00F73BC3" w14:paraId="5050E314" w14:textId="77777777" w:rsidTr="00315216">
        <w:trPr>
          <w:trHeight w:val="397"/>
          <w:tblHeader/>
        </w:trPr>
        <w:tc>
          <w:tcPr>
            <w:tcW w:w="3600" w:type="dxa"/>
            <w:vAlign w:val="center"/>
          </w:tcPr>
          <w:p w14:paraId="1C9FD1CC" w14:textId="77777777" w:rsidR="00F73BC3" w:rsidRPr="00F73BC3" w:rsidRDefault="00F73BC3" w:rsidP="00F73BC3">
            <w:pPr>
              <w:rPr>
                <w:sz w:val="20"/>
                <w:szCs w:val="20"/>
              </w:rPr>
            </w:pPr>
            <w:r w:rsidRPr="00F73BC3">
              <w:rPr>
                <w:sz w:val="20"/>
                <w:szCs w:val="20"/>
              </w:rPr>
              <w:t>Popoln naziv gospodarskega subjekta:</w:t>
            </w:r>
          </w:p>
        </w:tc>
        <w:tc>
          <w:tcPr>
            <w:tcW w:w="5472" w:type="dxa"/>
            <w:tcBorders>
              <w:bottom w:val="single" w:sz="6" w:space="0" w:color="000000"/>
            </w:tcBorders>
            <w:vAlign w:val="center"/>
          </w:tcPr>
          <w:p w14:paraId="3A40502F" w14:textId="77777777" w:rsidR="00F73BC3" w:rsidRPr="00F73BC3" w:rsidRDefault="00F73BC3" w:rsidP="00F73BC3">
            <w:pPr>
              <w:ind w:right="-1492"/>
              <w:rPr>
                <w:sz w:val="20"/>
                <w:szCs w:val="20"/>
              </w:rPr>
            </w:pPr>
            <w:r w:rsidRPr="00F73BC3">
              <w:rPr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11" w:name="Besedilo683"/>
            <w:r w:rsidRPr="00F73BC3">
              <w:rPr>
                <w:sz w:val="20"/>
                <w:szCs w:val="20"/>
              </w:rPr>
              <w:instrText xml:space="preserve"> FORMTEXT </w:instrText>
            </w:r>
            <w:r w:rsidRPr="00F73BC3">
              <w:rPr>
                <w:sz w:val="20"/>
                <w:szCs w:val="20"/>
              </w:rPr>
            </w:r>
            <w:r w:rsidRPr="00F73BC3">
              <w:rPr>
                <w:sz w:val="20"/>
                <w:szCs w:val="20"/>
              </w:rPr>
              <w:fldChar w:fldCharType="separate"/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sz w:val="20"/>
                <w:szCs w:val="20"/>
              </w:rPr>
              <w:fldChar w:fldCharType="end"/>
            </w:r>
            <w:bookmarkEnd w:id="11"/>
          </w:p>
        </w:tc>
      </w:tr>
      <w:tr w:rsidR="00F73BC3" w:rsidRPr="00F73BC3" w14:paraId="6B0443E9" w14:textId="77777777" w:rsidTr="00315216">
        <w:trPr>
          <w:trHeight w:val="397"/>
          <w:tblHeader/>
        </w:trPr>
        <w:tc>
          <w:tcPr>
            <w:tcW w:w="3600" w:type="dxa"/>
            <w:vAlign w:val="center"/>
          </w:tcPr>
          <w:p w14:paraId="4A246575" w14:textId="77777777" w:rsidR="00F73BC3" w:rsidRPr="00F73BC3" w:rsidRDefault="00F73BC3" w:rsidP="00F73BC3">
            <w:pPr>
              <w:rPr>
                <w:sz w:val="20"/>
                <w:szCs w:val="20"/>
              </w:rPr>
            </w:pPr>
            <w:r w:rsidRPr="00F73BC3">
              <w:rPr>
                <w:sz w:val="20"/>
                <w:szCs w:val="20"/>
              </w:rPr>
              <w:t>Naslov gospodarskega subjekta:</w:t>
            </w:r>
          </w:p>
        </w:tc>
        <w:tc>
          <w:tcPr>
            <w:tcW w:w="5472" w:type="dxa"/>
            <w:tcBorders>
              <w:bottom w:val="single" w:sz="6" w:space="0" w:color="000000"/>
            </w:tcBorders>
            <w:vAlign w:val="center"/>
          </w:tcPr>
          <w:p w14:paraId="7155289F" w14:textId="77777777" w:rsidR="00F73BC3" w:rsidRPr="00F73BC3" w:rsidRDefault="00F73BC3" w:rsidP="00F73BC3">
            <w:pPr>
              <w:ind w:right="-1492"/>
              <w:rPr>
                <w:sz w:val="20"/>
                <w:szCs w:val="20"/>
              </w:rPr>
            </w:pPr>
            <w:r w:rsidRPr="00F73BC3">
              <w:rPr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F73BC3">
              <w:rPr>
                <w:sz w:val="20"/>
                <w:szCs w:val="20"/>
              </w:rPr>
              <w:instrText xml:space="preserve"> FORMTEXT </w:instrText>
            </w:r>
            <w:r w:rsidRPr="00F73BC3">
              <w:rPr>
                <w:sz w:val="20"/>
                <w:szCs w:val="20"/>
              </w:rPr>
            </w:r>
            <w:r w:rsidRPr="00F73BC3">
              <w:rPr>
                <w:sz w:val="20"/>
                <w:szCs w:val="20"/>
              </w:rPr>
              <w:fldChar w:fldCharType="separate"/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sz w:val="20"/>
                <w:szCs w:val="20"/>
              </w:rPr>
              <w:fldChar w:fldCharType="end"/>
            </w:r>
          </w:p>
        </w:tc>
      </w:tr>
      <w:tr w:rsidR="00F73BC3" w:rsidRPr="00F73BC3" w14:paraId="6F9021FC" w14:textId="77777777" w:rsidTr="00315216">
        <w:trPr>
          <w:trHeight w:val="397"/>
          <w:tblHeader/>
        </w:trPr>
        <w:tc>
          <w:tcPr>
            <w:tcW w:w="3600" w:type="dxa"/>
            <w:vAlign w:val="center"/>
          </w:tcPr>
          <w:p w14:paraId="1DAE2E11" w14:textId="77777777" w:rsidR="00F73BC3" w:rsidRPr="00F73BC3" w:rsidRDefault="00F73BC3" w:rsidP="00F73BC3">
            <w:pPr>
              <w:rPr>
                <w:sz w:val="20"/>
                <w:szCs w:val="20"/>
              </w:rPr>
            </w:pPr>
            <w:r w:rsidRPr="00F73BC3">
              <w:rPr>
                <w:sz w:val="20"/>
                <w:szCs w:val="20"/>
              </w:rPr>
              <w:t>Matična številka:</w:t>
            </w:r>
          </w:p>
        </w:tc>
        <w:tc>
          <w:tcPr>
            <w:tcW w:w="5472" w:type="dxa"/>
            <w:vAlign w:val="center"/>
          </w:tcPr>
          <w:p w14:paraId="3E2A15B9" w14:textId="77777777" w:rsidR="00F73BC3" w:rsidRPr="00F73BC3" w:rsidRDefault="00F73BC3" w:rsidP="00F73BC3">
            <w:pPr>
              <w:ind w:right="-1492"/>
              <w:rPr>
                <w:sz w:val="20"/>
                <w:szCs w:val="20"/>
              </w:rPr>
            </w:pPr>
            <w:r w:rsidRPr="00F73BC3">
              <w:rPr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12" w:name="Besedilo684"/>
            <w:r w:rsidRPr="00F73BC3">
              <w:rPr>
                <w:sz w:val="20"/>
                <w:szCs w:val="20"/>
              </w:rPr>
              <w:instrText xml:space="preserve"> FORMTEXT </w:instrText>
            </w:r>
            <w:r w:rsidRPr="00F73BC3">
              <w:rPr>
                <w:sz w:val="20"/>
                <w:szCs w:val="20"/>
              </w:rPr>
            </w:r>
            <w:r w:rsidRPr="00F73BC3">
              <w:rPr>
                <w:sz w:val="20"/>
                <w:szCs w:val="20"/>
              </w:rPr>
              <w:fldChar w:fldCharType="separate"/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sz w:val="20"/>
                <w:szCs w:val="20"/>
              </w:rPr>
              <w:fldChar w:fldCharType="end"/>
            </w:r>
            <w:bookmarkEnd w:id="12"/>
          </w:p>
        </w:tc>
      </w:tr>
      <w:tr w:rsidR="00F73BC3" w:rsidRPr="00F73BC3" w14:paraId="07B6FED8" w14:textId="77777777" w:rsidTr="00315216">
        <w:trPr>
          <w:trHeight w:val="397"/>
          <w:tblHeader/>
        </w:trPr>
        <w:tc>
          <w:tcPr>
            <w:tcW w:w="3600" w:type="dxa"/>
            <w:vAlign w:val="center"/>
          </w:tcPr>
          <w:p w14:paraId="0774C134" w14:textId="77777777" w:rsidR="00F73BC3" w:rsidRPr="00F73BC3" w:rsidRDefault="00F73BC3" w:rsidP="00F73BC3">
            <w:pPr>
              <w:rPr>
                <w:sz w:val="20"/>
                <w:szCs w:val="20"/>
              </w:rPr>
            </w:pPr>
            <w:r w:rsidRPr="00F73BC3">
              <w:rPr>
                <w:sz w:val="20"/>
                <w:szCs w:val="20"/>
              </w:rPr>
              <w:t>Identifikacijska številka za DDV:</w:t>
            </w:r>
          </w:p>
        </w:tc>
        <w:tc>
          <w:tcPr>
            <w:tcW w:w="5472" w:type="dxa"/>
            <w:vAlign w:val="center"/>
          </w:tcPr>
          <w:p w14:paraId="252496B9" w14:textId="77777777" w:rsidR="00F73BC3" w:rsidRPr="00F73BC3" w:rsidRDefault="00F73BC3" w:rsidP="00F73BC3">
            <w:pPr>
              <w:ind w:right="-1492"/>
              <w:rPr>
                <w:sz w:val="20"/>
                <w:szCs w:val="20"/>
              </w:rPr>
            </w:pPr>
            <w:r w:rsidRPr="00F73BC3">
              <w:rPr>
                <w:color w:val="1F497D"/>
                <w:sz w:val="20"/>
                <w:szCs w:val="20"/>
              </w:rPr>
              <w:t>SI</w:t>
            </w:r>
            <w:r w:rsidRPr="00F73BC3">
              <w:rPr>
                <w:color w:val="1F497D"/>
                <w:sz w:val="20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13" w:name="Besedilo682"/>
            <w:r w:rsidRPr="00F73BC3">
              <w:rPr>
                <w:color w:val="1F497D"/>
                <w:sz w:val="20"/>
                <w:szCs w:val="20"/>
              </w:rPr>
              <w:instrText xml:space="preserve"> FORMTEXT </w:instrText>
            </w:r>
            <w:r w:rsidRPr="00F73BC3">
              <w:rPr>
                <w:color w:val="1F497D"/>
                <w:sz w:val="20"/>
                <w:szCs w:val="20"/>
              </w:rPr>
            </w:r>
            <w:r w:rsidRPr="00F73BC3">
              <w:rPr>
                <w:color w:val="1F497D"/>
                <w:sz w:val="20"/>
                <w:szCs w:val="20"/>
              </w:rPr>
              <w:fldChar w:fldCharType="separate"/>
            </w:r>
            <w:r w:rsidRPr="00F73BC3">
              <w:rPr>
                <w:noProof/>
                <w:color w:val="1F497D"/>
                <w:sz w:val="20"/>
                <w:szCs w:val="20"/>
              </w:rPr>
              <w:t> </w:t>
            </w:r>
            <w:r w:rsidRPr="00F73BC3">
              <w:rPr>
                <w:noProof/>
                <w:color w:val="1F497D"/>
                <w:sz w:val="20"/>
                <w:szCs w:val="20"/>
              </w:rPr>
              <w:t> </w:t>
            </w:r>
            <w:r w:rsidRPr="00F73BC3">
              <w:rPr>
                <w:noProof/>
                <w:color w:val="1F497D"/>
                <w:sz w:val="20"/>
                <w:szCs w:val="20"/>
              </w:rPr>
              <w:t> </w:t>
            </w:r>
            <w:r w:rsidRPr="00F73BC3">
              <w:rPr>
                <w:noProof/>
                <w:color w:val="1F497D"/>
                <w:sz w:val="20"/>
                <w:szCs w:val="20"/>
              </w:rPr>
              <w:t> </w:t>
            </w:r>
            <w:r w:rsidRPr="00F73BC3">
              <w:rPr>
                <w:noProof/>
                <w:color w:val="1F497D"/>
                <w:sz w:val="20"/>
                <w:szCs w:val="20"/>
              </w:rPr>
              <w:t> </w:t>
            </w:r>
            <w:r w:rsidRPr="00F73BC3">
              <w:rPr>
                <w:color w:val="1F497D"/>
                <w:sz w:val="20"/>
                <w:szCs w:val="20"/>
              </w:rPr>
              <w:fldChar w:fldCharType="end"/>
            </w:r>
            <w:bookmarkEnd w:id="13"/>
          </w:p>
        </w:tc>
      </w:tr>
      <w:tr w:rsidR="00F73BC3" w:rsidRPr="00F73BC3" w14:paraId="7D85CF8F" w14:textId="77777777" w:rsidTr="00315216">
        <w:trPr>
          <w:trHeight w:val="397"/>
          <w:tblHeader/>
        </w:trPr>
        <w:tc>
          <w:tcPr>
            <w:tcW w:w="3600" w:type="dxa"/>
            <w:vAlign w:val="center"/>
          </w:tcPr>
          <w:p w14:paraId="125B4A76" w14:textId="77777777" w:rsidR="00F73BC3" w:rsidRPr="00F73BC3" w:rsidRDefault="00F73BC3" w:rsidP="00F73BC3">
            <w:pPr>
              <w:rPr>
                <w:sz w:val="20"/>
                <w:szCs w:val="20"/>
              </w:rPr>
            </w:pPr>
            <w:r w:rsidRPr="00F73BC3">
              <w:rPr>
                <w:sz w:val="20"/>
                <w:szCs w:val="20"/>
              </w:rPr>
              <w:t>Številka transakcijskega računa:</w:t>
            </w:r>
          </w:p>
        </w:tc>
        <w:tc>
          <w:tcPr>
            <w:tcW w:w="5472" w:type="dxa"/>
            <w:vAlign w:val="center"/>
          </w:tcPr>
          <w:p w14:paraId="534447DD" w14:textId="77777777" w:rsidR="00F73BC3" w:rsidRPr="00F73BC3" w:rsidRDefault="00F73BC3" w:rsidP="00F73BC3">
            <w:pPr>
              <w:ind w:right="-1492"/>
              <w:rPr>
                <w:sz w:val="20"/>
                <w:szCs w:val="20"/>
              </w:rPr>
            </w:pPr>
            <w:r w:rsidRPr="00F73BC3">
              <w:rPr>
                <w:sz w:val="20"/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14" w:name="Besedilo685"/>
            <w:r w:rsidRPr="00F73BC3">
              <w:rPr>
                <w:sz w:val="20"/>
                <w:szCs w:val="20"/>
              </w:rPr>
              <w:instrText xml:space="preserve"> FORMTEXT </w:instrText>
            </w:r>
            <w:r w:rsidRPr="00F73BC3">
              <w:rPr>
                <w:sz w:val="20"/>
                <w:szCs w:val="20"/>
              </w:rPr>
            </w:r>
            <w:r w:rsidRPr="00F73BC3">
              <w:rPr>
                <w:sz w:val="20"/>
                <w:szCs w:val="20"/>
              </w:rPr>
              <w:fldChar w:fldCharType="separate"/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sz w:val="20"/>
                <w:szCs w:val="20"/>
              </w:rPr>
              <w:fldChar w:fldCharType="end"/>
            </w:r>
            <w:bookmarkEnd w:id="14"/>
          </w:p>
        </w:tc>
      </w:tr>
      <w:tr w:rsidR="00F73BC3" w:rsidRPr="00F73BC3" w14:paraId="41170CE2" w14:textId="77777777" w:rsidTr="00315216">
        <w:trPr>
          <w:trHeight w:val="397"/>
          <w:tblHeader/>
        </w:trPr>
        <w:tc>
          <w:tcPr>
            <w:tcW w:w="3600" w:type="dxa"/>
            <w:vAlign w:val="center"/>
          </w:tcPr>
          <w:p w14:paraId="11789ED5" w14:textId="77777777" w:rsidR="00F73BC3" w:rsidRPr="00F73BC3" w:rsidRDefault="00F73BC3" w:rsidP="00F73BC3">
            <w:pPr>
              <w:rPr>
                <w:sz w:val="20"/>
                <w:szCs w:val="20"/>
              </w:rPr>
            </w:pPr>
            <w:r w:rsidRPr="00F73BC3">
              <w:rPr>
                <w:sz w:val="20"/>
                <w:szCs w:val="20"/>
              </w:rPr>
              <w:t>Telefonska številka:</w:t>
            </w:r>
          </w:p>
        </w:tc>
        <w:tc>
          <w:tcPr>
            <w:tcW w:w="5472" w:type="dxa"/>
            <w:vAlign w:val="center"/>
          </w:tcPr>
          <w:p w14:paraId="5B720AD9" w14:textId="77777777" w:rsidR="00F73BC3" w:rsidRPr="00F73BC3" w:rsidRDefault="00F73BC3" w:rsidP="00F73BC3">
            <w:pPr>
              <w:ind w:right="-1492"/>
              <w:rPr>
                <w:sz w:val="20"/>
                <w:szCs w:val="20"/>
              </w:rPr>
            </w:pPr>
            <w:r w:rsidRPr="00F73BC3">
              <w:rPr>
                <w:sz w:val="20"/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15" w:name="Besedilo686"/>
            <w:r w:rsidRPr="00F73BC3">
              <w:rPr>
                <w:sz w:val="20"/>
                <w:szCs w:val="20"/>
              </w:rPr>
              <w:instrText xml:space="preserve"> FORMTEXT </w:instrText>
            </w:r>
            <w:r w:rsidRPr="00F73BC3">
              <w:rPr>
                <w:sz w:val="20"/>
                <w:szCs w:val="20"/>
              </w:rPr>
            </w:r>
            <w:r w:rsidRPr="00F73BC3">
              <w:rPr>
                <w:sz w:val="20"/>
                <w:szCs w:val="20"/>
              </w:rPr>
              <w:fldChar w:fldCharType="separate"/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sz w:val="20"/>
                <w:szCs w:val="20"/>
              </w:rPr>
              <w:fldChar w:fldCharType="end"/>
            </w:r>
            <w:bookmarkEnd w:id="15"/>
          </w:p>
        </w:tc>
      </w:tr>
      <w:tr w:rsidR="00F73BC3" w:rsidRPr="00F73BC3" w14:paraId="4B81B003" w14:textId="77777777" w:rsidTr="00315216">
        <w:trPr>
          <w:trHeight w:val="397"/>
          <w:tblHeader/>
        </w:trPr>
        <w:tc>
          <w:tcPr>
            <w:tcW w:w="3600" w:type="dxa"/>
            <w:vAlign w:val="center"/>
          </w:tcPr>
          <w:p w14:paraId="2C562314" w14:textId="77777777" w:rsidR="00F73BC3" w:rsidRPr="00F73BC3" w:rsidRDefault="00F73BC3" w:rsidP="00F73BC3">
            <w:pPr>
              <w:rPr>
                <w:sz w:val="20"/>
                <w:szCs w:val="20"/>
              </w:rPr>
            </w:pPr>
            <w:r w:rsidRPr="00F73BC3">
              <w:rPr>
                <w:sz w:val="20"/>
                <w:szCs w:val="20"/>
              </w:rPr>
              <w:t>E-pošta:</w:t>
            </w:r>
          </w:p>
        </w:tc>
        <w:tc>
          <w:tcPr>
            <w:tcW w:w="5472" w:type="dxa"/>
            <w:vAlign w:val="center"/>
          </w:tcPr>
          <w:p w14:paraId="7F8C7C18" w14:textId="77777777" w:rsidR="00F73BC3" w:rsidRPr="00F73BC3" w:rsidRDefault="00F73BC3" w:rsidP="00F73BC3">
            <w:pPr>
              <w:ind w:right="-1492"/>
              <w:rPr>
                <w:sz w:val="20"/>
                <w:szCs w:val="20"/>
              </w:rPr>
            </w:pPr>
            <w:r w:rsidRPr="00F73BC3">
              <w:rPr>
                <w:sz w:val="20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16" w:name="Besedilo688"/>
            <w:r w:rsidRPr="00F73BC3">
              <w:rPr>
                <w:sz w:val="20"/>
                <w:szCs w:val="20"/>
              </w:rPr>
              <w:instrText xml:space="preserve"> FORMTEXT </w:instrText>
            </w:r>
            <w:r w:rsidRPr="00F73BC3">
              <w:rPr>
                <w:sz w:val="20"/>
                <w:szCs w:val="20"/>
              </w:rPr>
            </w:r>
            <w:r w:rsidRPr="00F73BC3">
              <w:rPr>
                <w:sz w:val="20"/>
                <w:szCs w:val="20"/>
              </w:rPr>
              <w:fldChar w:fldCharType="separate"/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sz w:val="20"/>
                <w:szCs w:val="20"/>
              </w:rPr>
              <w:fldChar w:fldCharType="end"/>
            </w:r>
            <w:bookmarkEnd w:id="16"/>
          </w:p>
        </w:tc>
      </w:tr>
    </w:tbl>
    <w:p w14:paraId="494A3057" w14:textId="77777777" w:rsidR="00F73BC3" w:rsidRPr="00F73BC3" w:rsidRDefault="00F73BC3" w:rsidP="00F73BC3">
      <w:pPr>
        <w:keepNext/>
        <w:spacing w:before="120" w:after="120"/>
        <w:outlineLvl w:val="1"/>
        <w:rPr>
          <w:b/>
          <w:bCs/>
          <w:i/>
          <w:iCs/>
          <w:sz w:val="20"/>
          <w:szCs w:val="20"/>
        </w:rPr>
      </w:pPr>
    </w:p>
    <w:p w14:paraId="3E2D5DDC" w14:textId="77777777" w:rsidR="00F73BC3" w:rsidRPr="00F73BC3" w:rsidRDefault="00F73BC3" w:rsidP="00F73BC3">
      <w:pPr>
        <w:keepNext/>
        <w:numPr>
          <w:ilvl w:val="3"/>
          <w:numId w:val="42"/>
        </w:numPr>
        <w:spacing w:before="120" w:after="120" w:line="276" w:lineRule="auto"/>
        <w:jc w:val="both"/>
        <w:outlineLvl w:val="1"/>
        <w:rPr>
          <w:b/>
          <w:bCs/>
          <w:i/>
          <w:iCs/>
          <w:sz w:val="20"/>
          <w:szCs w:val="20"/>
        </w:rPr>
      </w:pPr>
      <w:r w:rsidRPr="00F73BC3">
        <w:rPr>
          <w:b/>
          <w:bCs/>
          <w:i/>
          <w:iCs/>
          <w:sz w:val="20"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"/>
        <w:gridCol w:w="2648"/>
        <w:gridCol w:w="2524"/>
        <w:gridCol w:w="2797"/>
      </w:tblGrid>
      <w:tr w:rsidR="00F73BC3" w:rsidRPr="00F73BC3" w14:paraId="2F9F2169" w14:textId="77777777" w:rsidTr="00315216">
        <w:tc>
          <w:tcPr>
            <w:tcW w:w="993" w:type="dxa"/>
            <w:vAlign w:val="center"/>
          </w:tcPr>
          <w:p w14:paraId="6D769C1B" w14:textId="77777777" w:rsidR="00F73BC3" w:rsidRPr="00F73BC3" w:rsidRDefault="00F73BC3" w:rsidP="00F73BC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proofErr w:type="spellStart"/>
            <w:r w:rsidRPr="00F73BC3">
              <w:rPr>
                <w:rFonts w:eastAsia="Calibri"/>
                <w:b/>
                <w:sz w:val="20"/>
                <w:szCs w:val="20"/>
                <w:lang w:eastAsia="en-US"/>
              </w:rPr>
              <w:t>Zap</w:t>
            </w:r>
            <w:proofErr w:type="spellEnd"/>
            <w:r w:rsidRPr="00F73BC3">
              <w:rPr>
                <w:rFonts w:eastAsia="Calibri"/>
                <w:b/>
                <w:sz w:val="20"/>
                <w:szCs w:val="20"/>
                <w:lang w:eastAsia="en-US"/>
              </w:rPr>
              <w:t>. št.</w:t>
            </w:r>
          </w:p>
        </w:tc>
        <w:tc>
          <w:tcPr>
            <w:tcW w:w="2685" w:type="dxa"/>
            <w:vAlign w:val="center"/>
          </w:tcPr>
          <w:p w14:paraId="7A4FBA2E" w14:textId="77777777" w:rsidR="00F73BC3" w:rsidRPr="00F73BC3" w:rsidRDefault="00F73BC3" w:rsidP="00F73BC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73BC3">
              <w:rPr>
                <w:rFonts w:eastAsia="Calibri"/>
                <w:b/>
                <w:sz w:val="20"/>
                <w:szCs w:val="20"/>
                <w:lang w:eastAsia="en-US"/>
              </w:rPr>
              <w:t>Ime in priimek</w:t>
            </w:r>
          </w:p>
        </w:tc>
        <w:tc>
          <w:tcPr>
            <w:tcW w:w="2559" w:type="dxa"/>
            <w:vAlign w:val="center"/>
          </w:tcPr>
          <w:p w14:paraId="5FA67902" w14:textId="77777777" w:rsidR="00F73BC3" w:rsidRPr="00F73BC3" w:rsidRDefault="00F73BC3" w:rsidP="00F73BC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73BC3">
              <w:rPr>
                <w:rFonts w:eastAsia="Calibri"/>
                <w:b/>
                <w:sz w:val="20"/>
                <w:szCs w:val="20"/>
                <w:lang w:eastAsia="en-US"/>
              </w:rPr>
              <w:t>Naslov</w:t>
            </w:r>
          </w:p>
        </w:tc>
        <w:tc>
          <w:tcPr>
            <w:tcW w:w="2835" w:type="dxa"/>
            <w:vAlign w:val="center"/>
          </w:tcPr>
          <w:p w14:paraId="107D3D23" w14:textId="77777777" w:rsidR="00F73BC3" w:rsidRPr="00F73BC3" w:rsidRDefault="00F73BC3" w:rsidP="00F73BC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73BC3">
              <w:rPr>
                <w:rFonts w:eastAsia="Calibri"/>
                <w:b/>
                <w:sz w:val="20"/>
                <w:szCs w:val="20"/>
                <w:lang w:eastAsia="en-US"/>
              </w:rPr>
              <w:t>Funkcija</w:t>
            </w:r>
          </w:p>
        </w:tc>
      </w:tr>
      <w:tr w:rsidR="00F73BC3" w:rsidRPr="00F73BC3" w14:paraId="3115CE9B" w14:textId="77777777" w:rsidTr="00315216">
        <w:tc>
          <w:tcPr>
            <w:tcW w:w="993" w:type="dxa"/>
            <w:vAlign w:val="center"/>
          </w:tcPr>
          <w:p w14:paraId="06D18DBE" w14:textId="77777777" w:rsidR="00F73BC3" w:rsidRPr="00F73BC3" w:rsidRDefault="00F73BC3" w:rsidP="00F73BC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73BC3">
              <w:rPr>
                <w:rFonts w:eastAsia="Calibr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685" w:type="dxa"/>
            <w:vAlign w:val="center"/>
          </w:tcPr>
          <w:p w14:paraId="30376846" w14:textId="77777777" w:rsidR="00F73BC3" w:rsidRPr="00F73BC3" w:rsidRDefault="00F73BC3" w:rsidP="00F73BC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59" w:type="dxa"/>
            <w:vAlign w:val="center"/>
          </w:tcPr>
          <w:p w14:paraId="58A80C63" w14:textId="77777777" w:rsidR="00F73BC3" w:rsidRPr="00F73BC3" w:rsidRDefault="00F73BC3" w:rsidP="00F73BC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14:paraId="41F00C54" w14:textId="77777777" w:rsidR="00F73BC3" w:rsidRPr="00F73BC3" w:rsidRDefault="00F73BC3" w:rsidP="00F73BC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F73BC3" w:rsidRPr="00F73BC3" w14:paraId="4D72D072" w14:textId="77777777" w:rsidTr="00315216">
        <w:tc>
          <w:tcPr>
            <w:tcW w:w="993" w:type="dxa"/>
            <w:vAlign w:val="center"/>
          </w:tcPr>
          <w:p w14:paraId="2CA3CCDA" w14:textId="77777777" w:rsidR="00F73BC3" w:rsidRPr="00F73BC3" w:rsidRDefault="00F73BC3" w:rsidP="00F73BC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73BC3">
              <w:rPr>
                <w:rFonts w:eastAsia="Calibri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685" w:type="dxa"/>
            <w:vAlign w:val="center"/>
          </w:tcPr>
          <w:p w14:paraId="22F6980C" w14:textId="77777777" w:rsidR="00F73BC3" w:rsidRPr="00F73BC3" w:rsidRDefault="00F73BC3" w:rsidP="00F73BC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59" w:type="dxa"/>
            <w:vAlign w:val="center"/>
          </w:tcPr>
          <w:p w14:paraId="6933B775" w14:textId="77777777" w:rsidR="00F73BC3" w:rsidRPr="00F73BC3" w:rsidRDefault="00F73BC3" w:rsidP="00F73BC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14:paraId="0011FF11" w14:textId="77777777" w:rsidR="00F73BC3" w:rsidRPr="00F73BC3" w:rsidRDefault="00F73BC3" w:rsidP="00F73BC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F73BC3" w:rsidRPr="00F73BC3" w14:paraId="02DBF041" w14:textId="77777777" w:rsidTr="00315216">
        <w:tc>
          <w:tcPr>
            <w:tcW w:w="993" w:type="dxa"/>
            <w:vAlign w:val="center"/>
          </w:tcPr>
          <w:p w14:paraId="48B371C4" w14:textId="77777777" w:rsidR="00F73BC3" w:rsidRPr="00F73BC3" w:rsidRDefault="00F73BC3" w:rsidP="00F73BC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73BC3">
              <w:rPr>
                <w:rFonts w:eastAsia="Calibri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685" w:type="dxa"/>
            <w:vAlign w:val="center"/>
          </w:tcPr>
          <w:p w14:paraId="27205734" w14:textId="77777777" w:rsidR="00F73BC3" w:rsidRPr="00F73BC3" w:rsidRDefault="00F73BC3" w:rsidP="00F73BC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59" w:type="dxa"/>
            <w:vAlign w:val="center"/>
          </w:tcPr>
          <w:p w14:paraId="1EBE280E" w14:textId="77777777" w:rsidR="00F73BC3" w:rsidRPr="00F73BC3" w:rsidRDefault="00F73BC3" w:rsidP="00F73BC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14:paraId="0013637A" w14:textId="77777777" w:rsidR="00F73BC3" w:rsidRPr="00F73BC3" w:rsidRDefault="00F73BC3" w:rsidP="00F73BC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F73BC3" w:rsidRPr="00F73BC3" w14:paraId="1BE2077A" w14:textId="77777777" w:rsidTr="00315216">
        <w:tc>
          <w:tcPr>
            <w:tcW w:w="993" w:type="dxa"/>
            <w:vAlign w:val="center"/>
          </w:tcPr>
          <w:p w14:paraId="4A9C922E" w14:textId="77777777" w:rsidR="00F73BC3" w:rsidRPr="00F73BC3" w:rsidRDefault="00F73BC3" w:rsidP="00F73BC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73BC3">
              <w:rPr>
                <w:rFonts w:eastAsia="Calibri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2685" w:type="dxa"/>
            <w:vAlign w:val="center"/>
          </w:tcPr>
          <w:p w14:paraId="73A0C86A" w14:textId="77777777" w:rsidR="00F73BC3" w:rsidRPr="00F73BC3" w:rsidRDefault="00F73BC3" w:rsidP="00F73BC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59" w:type="dxa"/>
            <w:vAlign w:val="center"/>
          </w:tcPr>
          <w:p w14:paraId="7A359319" w14:textId="77777777" w:rsidR="00F73BC3" w:rsidRPr="00F73BC3" w:rsidRDefault="00F73BC3" w:rsidP="00F73BC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vAlign w:val="center"/>
          </w:tcPr>
          <w:p w14:paraId="74592B60" w14:textId="77777777" w:rsidR="00F73BC3" w:rsidRPr="00F73BC3" w:rsidRDefault="00F73BC3" w:rsidP="00F73BC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494581B3" w14:textId="77777777" w:rsidR="00F73BC3" w:rsidRPr="00F73BC3" w:rsidRDefault="00F73BC3" w:rsidP="00F73BC3">
      <w:pPr>
        <w:keepNext/>
        <w:spacing w:before="120" w:after="120"/>
        <w:outlineLvl w:val="1"/>
        <w:rPr>
          <w:b/>
          <w:bCs/>
          <w:i/>
          <w:iCs/>
          <w:sz w:val="20"/>
          <w:szCs w:val="20"/>
        </w:rPr>
      </w:pPr>
    </w:p>
    <w:p w14:paraId="0A8D9A94" w14:textId="77777777" w:rsidR="00F73BC3" w:rsidRPr="00F73BC3" w:rsidRDefault="00F73BC3" w:rsidP="00F73BC3">
      <w:pPr>
        <w:keepNext/>
        <w:numPr>
          <w:ilvl w:val="3"/>
          <w:numId w:val="42"/>
        </w:numPr>
        <w:spacing w:before="120" w:after="120" w:line="276" w:lineRule="auto"/>
        <w:jc w:val="both"/>
        <w:outlineLvl w:val="1"/>
        <w:rPr>
          <w:b/>
          <w:bCs/>
          <w:i/>
          <w:iCs/>
          <w:sz w:val="20"/>
          <w:szCs w:val="20"/>
        </w:rPr>
      </w:pPr>
      <w:r w:rsidRPr="00F73BC3">
        <w:rPr>
          <w:b/>
          <w:bCs/>
          <w:i/>
          <w:iCs/>
          <w:sz w:val="20"/>
          <w:szCs w:val="20"/>
        </w:rPr>
        <w:t>Podpisniki pogodbe z navedbo funkcije ter navedbo, če so samostojni ali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"/>
        <w:gridCol w:w="3515"/>
        <w:gridCol w:w="2242"/>
        <w:gridCol w:w="2254"/>
      </w:tblGrid>
      <w:tr w:rsidR="00F73BC3" w:rsidRPr="00F73BC3" w14:paraId="379BE7AA" w14:textId="77777777" w:rsidTr="00315216">
        <w:trPr>
          <w:cantSplit/>
          <w:tblHeader/>
        </w:trPr>
        <w:tc>
          <w:tcPr>
            <w:tcW w:w="950" w:type="dxa"/>
          </w:tcPr>
          <w:p w14:paraId="756FDE7A" w14:textId="77777777" w:rsidR="00F73BC3" w:rsidRPr="00F73BC3" w:rsidRDefault="00F73BC3" w:rsidP="00F73BC3">
            <w:pPr>
              <w:spacing w:before="60" w:after="60" w:line="260" w:lineRule="atLeast"/>
              <w:rPr>
                <w:rFonts w:eastAsia="Calibri" w:cs="Times New Roman"/>
                <w:b/>
                <w:sz w:val="20"/>
                <w:lang w:eastAsia="en-US"/>
              </w:rPr>
            </w:pPr>
            <w:proofErr w:type="spellStart"/>
            <w:r w:rsidRPr="00F73BC3">
              <w:rPr>
                <w:rFonts w:eastAsia="Calibri" w:cs="Times New Roman"/>
                <w:b/>
                <w:sz w:val="20"/>
                <w:lang w:eastAsia="en-US"/>
              </w:rPr>
              <w:t>Zap</w:t>
            </w:r>
            <w:proofErr w:type="spellEnd"/>
            <w:r w:rsidRPr="00F73BC3">
              <w:rPr>
                <w:rFonts w:eastAsia="Calibri" w:cs="Times New Roman"/>
                <w:b/>
                <w:sz w:val="20"/>
                <w:lang w:eastAsia="en-US"/>
              </w:rPr>
              <w:t>. št.</w:t>
            </w:r>
          </w:p>
        </w:tc>
        <w:tc>
          <w:tcPr>
            <w:tcW w:w="3569" w:type="dxa"/>
          </w:tcPr>
          <w:p w14:paraId="5FB6EFCB" w14:textId="77777777" w:rsidR="00F73BC3" w:rsidRPr="00F73BC3" w:rsidRDefault="00F73BC3" w:rsidP="00F73BC3">
            <w:pPr>
              <w:spacing w:before="60" w:after="60" w:line="260" w:lineRule="atLeast"/>
              <w:rPr>
                <w:rFonts w:eastAsia="Calibri" w:cs="Times New Roman"/>
                <w:b/>
                <w:sz w:val="20"/>
                <w:lang w:eastAsia="en-US"/>
              </w:rPr>
            </w:pPr>
            <w:r w:rsidRPr="00F73BC3">
              <w:rPr>
                <w:rFonts w:eastAsia="Calibri" w:cs="Times New Roman"/>
                <w:b/>
                <w:sz w:val="20"/>
                <w:lang w:eastAsia="en-US"/>
              </w:rPr>
              <w:t>Ime in priimek</w:t>
            </w:r>
          </w:p>
        </w:tc>
        <w:tc>
          <w:tcPr>
            <w:tcW w:w="2267" w:type="dxa"/>
          </w:tcPr>
          <w:p w14:paraId="081A3A28" w14:textId="77777777" w:rsidR="00F73BC3" w:rsidRPr="00F73BC3" w:rsidRDefault="00F73BC3" w:rsidP="00F73BC3">
            <w:pPr>
              <w:spacing w:before="60" w:after="60" w:line="260" w:lineRule="atLeast"/>
              <w:rPr>
                <w:rFonts w:eastAsia="Calibri" w:cs="Times New Roman"/>
                <w:b/>
                <w:sz w:val="20"/>
                <w:lang w:eastAsia="en-US"/>
              </w:rPr>
            </w:pPr>
            <w:r w:rsidRPr="00F73BC3">
              <w:rPr>
                <w:rFonts w:eastAsia="Calibri" w:cs="Times New Roman"/>
                <w:b/>
                <w:sz w:val="20"/>
                <w:lang w:eastAsia="en-US"/>
              </w:rPr>
              <w:t>Funkcija</w:t>
            </w:r>
          </w:p>
        </w:tc>
        <w:tc>
          <w:tcPr>
            <w:tcW w:w="2274" w:type="dxa"/>
          </w:tcPr>
          <w:p w14:paraId="7135CA39" w14:textId="77777777" w:rsidR="00F73BC3" w:rsidRPr="00F73BC3" w:rsidRDefault="00F73BC3" w:rsidP="00F73BC3">
            <w:pPr>
              <w:spacing w:before="60" w:after="60" w:line="260" w:lineRule="atLeast"/>
              <w:rPr>
                <w:rFonts w:eastAsia="Calibri" w:cs="Times New Roman"/>
                <w:b/>
                <w:sz w:val="20"/>
                <w:lang w:eastAsia="en-US"/>
              </w:rPr>
            </w:pPr>
            <w:r w:rsidRPr="00F73BC3">
              <w:rPr>
                <w:rFonts w:eastAsia="Calibri" w:cs="Times New Roman"/>
                <w:b/>
                <w:sz w:val="20"/>
                <w:lang w:eastAsia="en-US"/>
              </w:rPr>
              <w:t>Vrsta podpisnika</w:t>
            </w:r>
          </w:p>
        </w:tc>
      </w:tr>
      <w:tr w:rsidR="00F73BC3" w:rsidRPr="00F73BC3" w14:paraId="44B9F0C8" w14:textId="77777777" w:rsidTr="00315216">
        <w:trPr>
          <w:cantSplit/>
          <w:tblHeader/>
        </w:trPr>
        <w:tc>
          <w:tcPr>
            <w:tcW w:w="950" w:type="dxa"/>
          </w:tcPr>
          <w:p w14:paraId="73134171" w14:textId="77777777" w:rsidR="00F73BC3" w:rsidRPr="00F73BC3" w:rsidRDefault="00F73BC3" w:rsidP="00F73BC3">
            <w:pPr>
              <w:spacing w:before="60" w:after="60" w:line="260" w:lineRule="atLeast"/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F73BC3">
              <w:rPr>
                <w:rFonts w:eastAsia="Calibri" w:cs="Times New Roman"/>
                <w:sz w:val="20"/>
                <w:lang w:eastAsia="en-US"/>
              </w:rPr>
              <w:t>1.</w:t>
            </w:r>
          </w:p>
        </w:tc>
        <w:tc>
          <w:tcPr>
            <w:tcW w:w="3569" w:type="dxa"/>
          </w:tcPr>
          <w:p w14:paraId="44C28057" w14:textId="77777777" w:rsidR="00F73BC3" w:rsidRPr="00F73BC3" w:rsidRDefault="00F73BC3" w:rsidP="00F73BC3">
            <w:pPr>
              <w:spacing w:before="60" w:after="6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73BC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2267" w:type="dxa"/>
          </w:tcPr>
          <w:p w14:paraId="74C25FD8" w14:textId="77777777" w:rsidR="00F73BC3" w:rsidRPr="00F73BC3" w:rsidRDefault="00F73BC3" w:rsidP="00F73BC3">
            <w:pPr>
              <w:spacing w:before="60" w:after="6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73BC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2274" w:type="dxa"/>
          </w:tcPr>
          <w:p w14:paraId="5FE3E44B" w14:textId="77777777" w:rsidR="00F73BC3" w:rsidRPr="00F73BC3" w:rsidRDefault="00F73BC3" w:rsidP="00F73BC3">
            <w:pPr>
              <w:spacing w:before="60" w:after="6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73BC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73BC3" w:rsidRPr="00F73BC3" w14:paraId="636E9D42" w14:textId="77777777" w:rsidTr="00315216">
        <w:trPr>
          <w:cantSplit/>
          <w:tblHeader/>
        </w:trPr>
        <w:tc>
          <w:tcPr>
            <w:tcW w:w="950" w:type="dxa"/>
          </w:tcPr>
          <w:p w14:paraId="2C56F2D6" w14:textId="77777777" w:rsidR="00F73BC3" w:rsidRPr="00F73BC3" w:rsidRDefault="00F73BC3" w:rsidP="00F73BC3">
            <w:pPr>
              <w:spacing w:before="60" w:after="60" w:line="260" w:lineRule="atLeast"/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F73BC3">
              <w:rPr>
                <w:rFonts w:eastAsia="Calibri" w:cs="Times New Roman"/>
                <w:sz w:val="20"/>
                <w:lang w:eastAsia="en-US"/>
              </w:rPr>
              <w:t>2.</w:t>
            </w:r>
          </w:p>
        </w:tc>
        <w:tc>
          <w:tcPr>
            <w:tcW w:w="3569" w:type="dxa"/>
          </w:tcPr>
          <w:p w14:paraId="1EAECED7" w14:textId="77777777" w:rsidR="00F73BC3" w:rsidRPr="00F73BC3" w:rsidRDefault="00F73BC3" w:rsidP="00F73BC3">
            <w:pPr>
              <w:spacing w:before="60" w:after="6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73BC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2267" w:type="dxa"/>
          </w:tcPr>
          <w:p w14:paraId="3341D271" w14:textId="77777777" w:rsidR="00F73BC3" w:rsidRPr="00F73BC3" w:rsidRDefault="00F73BC3" w:rsidP="00F73BC3">
            <w:pPr>
              <w:spacing w:before="60" w:after="6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73BC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2274" w:type="dxa"/>
          </w:tcPr>
          <w:p w14:paraId="7F3305B3" w14:textId="77777777" w:rsidR="00F73BC3" w:rsidRPr="00F73BC3" w:rsidRDefault="00F73BC3" w:rsidP="00F73BC3">
            <w:pPr>
              <w:spacing w:before="60" w:after="6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73BC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73BC3" w:rsidRPr="00F73BC3" w14:paraId="069AB412" w14:textId="77777777" w:rsidTr="00315216">
        <w:trPr>
          <w:cantSplit/>
          <w:tblHeader/>
        </w:trPr>
        <w:tc>
          <w:tcPr>
            <w:tcW w:w="950" w:type="dxa"/>
          </w:tcPr>
          <w:p w14:paraId="2593E949" w14:textId="77777777" w:rsidR="00F73BC3" w:rsidRPr="00F73BC3" w:rsidRDefault="00F73BC3" w:rsidP="00F73BC3">
            <w:pPr>
              <w:spacing w:before="60" w:after="60" w:line="260" w:lineRule="atLeast"/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F73BC3">
              <w:rPr>
                <w:rFonts w:eastAsia="Calibri" w:cs="Times New Roman"/>
                <w:sz w:val="20"/>
                <w:lang w:eastAsia="en-US"/>
              </w:rPr>
              <w:t>3.</w:t>
            </w:r>
          </w:p>
        </w:tc>
        <w:tc>
          <w:tcPr>
            <w:tcW w:w="3569" w:type="dxa"/>
          </w:tcPr>
          <w:p w14:paraId="3669561C" w14:textId="77777777" w:rsidR="00F73BC3" w:rsidRPr="00F73BC3" w:rsidRDefault="00F73BC3" w:rsidP="00F73BC3">
            <w:pPr>
              <w:spacing w:before="60" w:after="6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73BC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2267" w:type="dxa"/>
          </w:tcPr>
          <w:p w14:paraId="021939AE" w14:textId="77777777" w:rsidR="00F73BC3" w:rsidRPr="00F73BC3" w:rsidRDefault="00F73BC3" w:rsidP="00F73BC3">
            <w:pPr>
              <w:spacing w:before="60" w:after="6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73BC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2274" w:type="dxa"/>
          </w:tcPr>
          <w:p w14:paraId="1CC682F5" w14:textId="77777777" w:rsidR="00F73BC3" w:rsidRPr="00F73BC3" w:rsidRDefault="00F73BC3" w:rsidP="00F73BC3">
            <w:pPr>
              <w:spacing w:before="60" w:after="6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73BC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73BC3" w:rsidRPr="00F73BC3" w14:paraId="57E61191" w14:textId="77777777" w:rsidTr="00315216">
        <w:trPr>
          <w:cantSplit/>
          <w:tblHeader/>
        </w:trPr>
        <w:tc>
          <w:tcPr>
            <w:tcW w:w="950" w:type="dxa"/>
          </w:tcPr>
          <w:p w14:paraId="77FAD075" w14:textId="77777777" w:rsidR="00F73BC3" w:rsidRPr="00F73BC3" w:rsidRDefault="00F73BC3" w:rsidP="00F73BC3">
            <w:pPr>
              <w:spacing w:before="60" w:after="60" w:line="260" w:lineRule="atLeast"/>
              <w:jc w:val="center"/>
              <w:rPr>
                <w:rFonts w:eastAsia="Calibri" w:cs="Times New Roman"/>
                <w:sz w:val="20"/>
                <w:lang w:eastAsia="en-US"/>
              </w:rPr>
            </w:pPr>
            <w:r w:rsidRPr="00F73BC3">
              <w:rPr>
                <w:rFonts w:eastAsia="Calibri" w:cs="Times New Roman"/>
                <w:sz w:val="20"/>
                <w:lang w:eastAsia="en-US"/>
              </w:rPr>
              <w:t>4.</w:t>
            </w:r>
          </w:p>
        </w:tc>
        <w:tc>
          <w:tcPr>
            <w:tcW w:w="3569" w:type="dxa"/>
          </w:tcPr>
          <w:p w14:paraId="6C1C0200" w14:textId="77777777" w:rsidR="00F73BC3" w:rsidRPr="00F73BC3" w:rsidRDefault="00F73BC3" w:rsidP="00F73BC3">
            <w:pPr>
              <w:spacing w:before="60" w:after="6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73BC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2267" w:type="dxa"/>
          </w:tcPr>
          <w:p w14:paraId="0985B09D" w14:textId="77777777" w:rsidR="00F73BC3" w:rsidRPr="00F73BC3" w:rsidRDefault="00F73BC3" w:rsidP="00F73BC3">
            <w:pPr>
              <w:spacing w:before="60" w:after="6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73BC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2274" w:type="dxa"/>
          </w:tcPr>
          <w:p w14:paraId="68D53F30" w14:textId="77777777" w:rsidR="00F73BC3" w:rsidRPr="00F73BC3" w:rsidRDefault="00F73BC3" w:rsidP="00F73BC3">
            <w:pPr>
              <w:spacing w:before="60" w:after="60" w:line="260" w:lineRule="atLeast"/>
              <w:rPr>
                <w:rFonts w:eastAsia="Calibri" w:cs="Times New Roman"/>
                <w:sz w:val="20"/>
                <w:lang w:eastAsia="en-US"/>
              </w:rPr>
            </w:pPr>
            <w:r w:rsidRPr="00F73BC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303CCE8E" w14:textId="77777777" w:rsidR="00F73BC3" w:rsidRPr="00F73BC3" w:rsidRDefault="00F73BC3" w:rsidP="00F73BC3">
      <w:pPr>
        <w:jc w:val="both"/>
        <w:rPr>
          <w:i/>
          <w:sz w:val="20"/>
          <w:szCs w:val="20"/>
        </w:rPr>
      </w:pPr>
    </w:p>
    <w:p w14:paraId="27CCE020" w14:textId="77777777" w:rsidR="00F73BC3" w:rsidRPr="00F73BC3" w:rsidRDefault="00F73BC3" w:rsidP="00F73BC3">
      <w:pPr>
        <w:jc w:val="both"/>
        <w:rPr>
          <w:i/>
          <w:sz w:val="20"/>
          <w:szCs w:val="20"/>
        </w:rPr>
      </w:pPr>
    </w:p>
    <w:p w14:paraId="79BEEA7D" w14:textId="77777777" w:rsidR="00F73BC3" w:rsidRPr="00F73BC3" w:rsidRDefault="00F73BC3" w:rsidP="00F73BC3">
      <w:pPr>
        <w:keepNext/>
        <w:numPr>
          <w:ilvl w:val="1"/>
          <w:numId w:val="42"/>
        </w:numPr>
        <w:spacing w:before="120" w:after="120" w:line="276" w:lineRule="auto"/>
        <w:jc w:val="both"/>
        <w:outlineLvl w:val="1"/>
        <w:rPr>
          <w:b/>
          <w:bCs/>
          <w:iCs/>
        </w:rPr>
      </w:pPr>
      <w:r w:rsidRPr="00F73BC3">
        <w:rPr>
          <w:b/>
          <w:bCs/>
          <w:iCs/>
        </w:rPr>
        <w:t xml:space="preserve">UDELEŽBA PODIZVAJALCEV </w:t>
      </w:r>
    </w:p>
    <w:p w14:paraId="2C36A676" w14:textId="77777777" w:rsidR="00F73BC3" w:rsidRPr="00F73BC3" w:rsidRDefault="00F73BC3" w:rsidP="00F73BC3"/>
    <w:p w14:paraId="479CC9D2" w14:textId="3418B893" w:rsidR="00F73BC3" w:rsidRPr="00F73BC3" w:rsidRDefault="00F73BC3" w:rsidP="00F73BC3">
      <w:pPr>
        <w:jc w:val="both"/>
        <w:rPr>
          <w:sz w:val="20"/>
          <w:szCs w:val="20"/>
        </w:rPr>
      </w:pPr>
      <w:r w:rsidRPr="00F73BC3">
        <w:rPr>
          <w:sz w:val="20"/>
          <w:szCs w:val="20"/>
        </w:rPr>
        <w:t>Pri javnem naročilu oznako JN-</w:t>
      </w:r>
      <w:r>
        <w:rPr>
          <w:sz w:val="20"/>
          <w:szCs w:val="20"/>
        </w:rPr>
        <w:t>1</w:t>
      </w:r>
      <w:r w:rsidRPr="00F73BC3">
        <w:rPr>
          <w:sz w:val="20"/>
          <w:szCs w:val="20"/>
        </w:rPr>
        <w:t>/202</w:t>
      </w:r>
      <w:r>
        <w:rPr>
          <w:sz w:val="20"/>
          <w:szCs w:val="20"/>
        </w:rPr>
        <w:t>6</w:t>
      </w:r>
      <w:r w:rsidRPr="00F73BC3">
        <w:rPr>
          <w:sz w:val="20"/>
          <w:szCs w:val="20"/>
        </w:rPr>
        <w:t xml:space="preserve"> bomo sodelovali z naslednjimi podizvajalci:</w:t>
      </w:r>
    </w:p>
    <w:p w14:paraId="64F745AB" w14:textId="77777777" w:rsidR="00F73BC3" w:rsidRPr="00F73BC3" w:rsidRDefault="00F73BC3" w:rsidP="00F73BC3">
      <w:pPr>
        <w:rPr>
          <w:sz w:val="20"/>
          <w:szCs w:val="20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8079"/>
      </w:tblGrid>
      <w:tr w:rsidR="00F73BC3" w:rsidRPr="00F73BC3" w14:paraId="66D1B800" w14:textId="77777777" w:rsidTr="00315216">
        <w:trPr>
          <w:trHeight w:val="372"/>
        </w:trPr>
        <w:tc>
          <w:tcPr>
            <w:tcW w:w="993" w:type="dxa"/>
            <w:vAlign w:val="center"/>
          </w:tcPr>
          <w:p w14:paraId="7D389CCA" w14:textId="77777777" w:rsidR="00F73BC3" w:rsidRPr="00F73BC3" w:rsidRDefault="00F73BC3" w:rsidP="00F73BC3">
            <w:pPr>
              <w:jc w:val="both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proofErr w:type="spellStart"/>
            <w:r w:rsidRPr="00F73BC3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Zap</w:t>
            </w:r>
            <w:proofErr w:type="spellEnd"/>
            <w:r w:rsidRPr="00F73BC3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. št.</w:t>
            </w:r>
          </w:p>
        </w:tc>
        <w:tc>
          <w:tcPr>
            <w:tcW w:w="8079" w:type="dxa"/>
            <w:vAlign w:val="center"/>
          </w:tcPr>
          <w:p w14:paraId="7FE3F242" w14:textId="77777777" w:rsidR="00F73BC3" w:rsidRPr="00F73BC3" w:rsidRDefault="00F73BC3" w:rsidP="00F73BC3">
            <w:pPr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F73BC3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Popoln naziv in naslov podizvajalca</w:t>
            </w:r>
          </w:p>
        </w:tc>
      </w:tr>
      <w:tr w:rsidR="00F73BC3" w:rsidRPr="00F73BC3" w14:paraId="774DE05E" w14:textId="77777777" w:rsidTr="00315216">
        <w:trPr>
          <w:trHeight w:val="372"/>
        </w:trPr>
        <w:tc>
          <w:tcPr>
            <w:tcW w:w="993" w:type="dxa"/>
            <w:vAlign w:val="center"/>
          </w:tcPr>
          <w:p w14:paraId="168CB2BE" w14:textId="77777777" w:rsidR="00F73BC3" w:rsidRPr="00F73BC3" w:rsidRDefault="00F73BC3" w:rsidP="00F73BC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73BC3">
              <w:rPr>
                <w:rFonts w:eastAsia="Calibr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8079" w:type="dxa"/>
            <w:vAlign w:val="center"/>
          </w:tcPr>
          <w:p w14:paraId="2EB1D53A" w14:textId="77777777" w:rsidR="00F73BC3" w:rsidRPr="00F73BC3" w:rsidRDefault="00F73BC3" w:rsidP="00F73BC3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73BC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711"/>
                  <w:enabled/>
                  <w:calcOnExit w:val="0"/>
                  <w:textInput/>
                </w:ffData>
              </w:fldChar>
            </w:r>
            <w:bookmarkStart w:id="17" w:name="Besedilo711"/>
            <w:r w:rsidRPr="00F73BC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  <w:bookmarkEnd w:id="17"/>
          </w:p>
        </w:tc>
      </w:tr>
      <w:tr w:rsidR="00F73BC3" w:rsidRPr="00F73BC3" w14:paraId="6C239FEC" w14:textId="77777777" w:rsidTr="00315216">
        <w:trPr>
          <w:trHeight w:val="372"/>
        </w:trPr>
        <w:tc>
          <w:tcPr>
            <w:tcW w:w="993" w:type="dxa"/>
            <w:vAlign w:val="center"/>
          </w:tcPr>
          <w:p w14:paraId="01A56F3D" w14:textId="77777777" w:rsidR="00F73BC3" w:rsidRPr="00F73BC3" w:rsidRDefault="00F73BC3" w:rsidP="00F73BC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73BC3">
              <w:rPr>
                <w:rFonts w:eastAsia="Calibri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8079" w:type="dxa"/>
            <w:vAlign w:val="center"/>
          </w:tcPr>
          <w:p w14:paraId="42A918A7" w14:textId="77777777" w:rsidR="00F73BC3" w:rsidRPr="00F73BC3" w:rsidRDefault="00F73BC3" w:rsidP="00F73BC3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73BC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712"/>
                  <w:enabled/>
                  <w:calcOnExit w:val="0"/>
                  <w:textInput/>
                </w:ffData>
              </w:fldChar>
            </w:r>
            <w:bookmarkStart w:id="18" w:name="Besedilo712"/>
            <w:r w:rsidRPr="00F73BC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  <w:bookmarkEnd w:id="18"/>
          </w:p>
        </w:tc>
      </w:tr>
      <w:tr w:rsidR="00F73BC3" w:rsidRPr="00F73BC3" w14:paraId="3BC8D33A" w14:textId="77777777" w:rsidTr="00315216">
        <w:trPr>
          <w:trHeight w:val="372"/>
        </w:trPr>
        <w:tc>
          <w:tcPr>
            <w:tcW w:w="993" w:type="dxa"/>
            <w:vAlign w:val="center"/>
          </w:tcPr>
          <w:p w14:paraId="2DBB2390" w14:textId="77777777" w:rsidR="00F73BC3" w:rsidRPr="00F73BC3" w:rsidRDefault="00F73BC3" w:rsidP="00F73BC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73BC3">
              <w:rPr>
                <w:rFonts w:eastAsia="Calibri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8079" w:type="dxa"/>
            <w:vAlign w:val="center"/>
          </w:tcPr>
          <w:p w14:paraId="7F50047B" w14:textId="77777777" w:rsidR="00F73BC3" w:rsidRPr="00F73BC3" w:rsidRDefault="00F73BC3" w:rsidP="00F73BC3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73BC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713"/>
                  <w:enabled/>
                  <w:calcOnExit w:val="0"/>
                  <w:textInput/>
                </w:ffData>
              </w:fldChar>
            </w:r>
            <w:bookmarkStart w:id="19" w:name="Besedilo713"/>
            <w:r w:rsidRPr="00F73BC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  <w:bookmarkEnd w:id="19"/>
          </w:p>
        </w:tc>
      </w:tr>
      <w:tr w:rsidR="00F73BC3" w:rsidRPr="00F73BC3" w14:paraId="42B35B70" w14:textId="77777777" w:rsidTr="00315216">
        <w:trPr>
          <w:trHeight w:val="372"/>
        </w:trPr>
        <w:tc>
          <w:tcPr>
            <w:tcW w:w="993" w:type="dxa"/>
            <w:vAlign w:val="center"/>
          </w:tcPr>
          <w:p w14:paraId="225C2B51" w14:textId="77777777" w:rsidR="00F73BC3" w:rsidRPr="00F73BC3" w:rsidRDefault="00F73BC3" w:rsidP="00F73BC3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73BC3">
              <w:rPr>
                <w:rFonts w:eastAsia="Calibri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8079" w:type="dxa"/>
            <w:vAlign w:val="center"/>
          </w:tcPr>
          <w:p w14:paraId="44F694B2" w14:textId="77777777" w:rsidR="00F73BC3" w:rsidRPr="00F73BC3" w:rsidRDefault="00F73BC3" w:rsidP="00F73BC3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F73BC3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714"/>
                  <w:enabled/>
                  <w:calcOnExit w:val="0"/>
                  <w:textInput/>
                </w:ffData>
              </w:fldChar>
            </w:r>
            <w:bookmarkStart w:id="20" w:name="Besedilo714"/>
            <w:r w:rsidRPr="00F73BC3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F73BC3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  <w:bookmarkEnd w:id="20"/>
          </w:p>
        </w:tc>
      </w:tr>
    </w:tbl>
    <w:p w14:paraId="75C7AB4E" w14:textId="77777777" w:rsidR="00F73BC3" w:rsidRPr="00F73BC3" w:rsidRDefault="00F73BC3" w:rsidP="00F73BC3">
      <w:pPr>
        <w:rPr>
          <w:sz w:val="20"/>
          <w:szCs w:val="20"/>
        </w:rPr>
      </w:pPr>
    </w:p>
    <w:p w14:paraId="0803C474" w14:textId="77777777" w:rsidR="00F73BC3" w:rsidRPr="00F73BC3" w:rsidRDefault="00F73BC3" w:rsidP="00F73BC3">
      <w:pPr>
        <w:keepNext/>
        <w:numPr>
          <w:ilvl w:val="2"/>
          <w:numId w:val="42"/>
        </w:numPr>
        <w:spacing w:before="120" w:after="120" w:line="276" w:lineRule="auto"/>
        <w:jc w:val="both"/>
        <w:outlineLvl w:val="2"/>
        <w:rPr>
          <w:b/>
          <w:bCs/>
          <w:i/>
          <w:sz w:val="20"/>
          <w:szCs w:val="20"/>
        </w:rPr>
      </w:pPr>
      <w:r w:rsidRPr="00F73BC3">
        <w:rPr>
          <w:b/>
          <w:bCs/>
          <w:i/>
          <w:sz w:val="20"/>
          <w:szCs w:val="20"/>
        </w:rPr>
        <w:t>POSLOVNI PODATKI GOSPODARSKEGA SUBJEKTA oz. PODIZVAJALCA</w:t>
      </w:r>
    </w:p>
    <w:p w14:paraId="13944606" w14:textId="77777777" w:rsidR="00F73BC3" w:rsidRPr="00F73BC3" w:rsidRDefault="00F73BC3" w:rsidP="00F73BC3">
      <w:pPr>
        <w:rPr>
          <w:i/>
          <w:sz w:val="20"/>
          <w:szCs w:val="20"/>
        </w:rPr>
      </w:pPr>
      <w:r w:rsidRPr="00F73BC3">
        <w:rPr>
          <w:i/>
          <w:sz w:val="20"/>
          <w:szCs w:val="20"/>
        </w:rPr>
        <w:t>/Gospodarski subjekt točke 1.3.1.1. - 1.3.1.3. izpolni v celoti tolikokrat, kolikor gospodarskih subjektov oz. podizvajalcev prijavlja./</w:t>
      </w:r>
    </w:p>
    <w:p w14:paraId="3A4F0A47" w14:textId="77777777" w:rsidR="00F73BC3" w:rsidRPr="00F73BC3" w:rsidRDefault="00F73BC3" w:rsidP="00F73BC3">
      <w:pPr>
        <w:keepNext/>
        <w:numPr>
          <w:ilvl w:val="3"/>
          <w:numId w:val="42"/>
        </w:numPr>
        <w:spacing w:before="120" w:after="120" w:line="276" w:lineRule="auto"/>
        <w:jc w:val="both"/>
        <w:outlineLvl w:val="1"/>
        <w:rPr>
          <w:b/>
          <w:bCs/>
          <w:i/>
          <w:iCs/>
          <w:sz w:val="20"/>
          <w:szCs w:val="20"/>
        </w:rPr>
      </w:pPr>
      <w:r w:rsidRPr="00F73BC3">
        <w:rPr>
          <w:b/>
          <w:bCs/>
          <w:i/>
          <w:iCs/>
          <w:sz w:val="20"/>
          <w:szCs w:val="20"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472"/>
      </w:tblGrid>
      <w:tr w:rsidR="00F73BC3" w:rsidRPr="00F73BC3" w14:paraId="5A9A98FA" w14:textId="77777777" w:rsidTr="00315216">
        <w:trPr>
          <w:trHeight w:val="397"/>
          <w:tblHeader/>
        </w:trPr>
        <w:tc>
          <w:tcPr>
            <w:tcW w:w="3600" w:type="dxa"/>
            <w:vAlign w:val="center"/>
          </w:tcPr>
          <w:p w14:paraId="054A252E" w14:textId="77777777" w:rsidR="00F73BC3" w:rsidRPr="00F73BC3" w:rsidRDefault="00F73BC3" w:rsidP="00F73BC3">
            <w:pPr>
              <w:rPr>
                <w:sz w:val="20"/>
                <w:szCs w:val="20"/>
              </w:rPr>
            </w:pPr>
            <w:r w:rsidRPr="00F73BC3">
              <w:rPr>
                <w:sz w:val="20"/>
                <w:szCs w:val="20"/>
              </w:rPr>
              <w:t>Popoln naziv gospodarskega subjekta:</w:t>
            </w:r>
          </w:p>
        </w:tc>
        <w:tc>
          <w:tcPr>
            <w:tcW w:w="5472" w:type="dxa"/>
            <w:tcBorders>
              <w:bottom w:val="single" w:sz="6" w:space="0" w:color="000000"/>
            </w:tcBorders>
            <w:vAlign w:val="center"/>
          </w:tcPr>
          <w:p w14:paraId="088111F5" w14:textId="77777777" w:rsidR="00F73BC3" w:rsidRPr="00F73BC3" w:rsidRDefault="00F73BC3" w:rsidP="00F73BC3">
            <w:pPr>
              <w:ind w:right="-1492"/>
              <w:rPr>
                <w:sz w:val="20"/>
                <w:szCs w:val="20"/>
              </w:rPr>
            </w:pPr>
            <w:r w:rsidRPr="00F73BC3">
              <w:rPr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F73BC3">
              <w:rPr>
                <w:sz w:val="20"/>
                <w:szCs w:val="20"/>
              </w:rPr>
              <w:instrText xml:space="preserve"> FORMTEXT </w:instrText>
            </w:r>
            <w:r w:rsidRPr="00F73BC3">
              <w:rPr>
                <w:sz w:val="20"/>
                <w:szCs w:val="20"/>
              </w:rPr>
            </w:r>
            <w:r w:rsidRPr="00F73BC3">
              <w:rPr>
                <w:sz w:val="20"/>
                <w:szCs w:val="20"/>
              </w:rPr>
              <w:fldChar w:fldCharType="separate"/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sz w:val="20"/>
                <w:szCs w:val="20"/>
              </w:rPr>
              <w:fldChar w:fldCharType="end"/>
            </w:r>
          </w:p>
        </w:tc>
      </w:tr>
      <w:tr w:rsidR="00F73BC3" w:rsidRPr="00F73BC3" w14:paraId="41E18D22" w14:textId="77777777" w:rsidTr="00315216">
        <w:trPr>
          <w:trHeight w:val="397"/>
          <w:tblHeader/>
        </w:trPr>
        <w:tc>
          <w:tcPr>
            <w:tcW w:w="3600" w:type="dxa"/>
            <w:vAlign w:val="center"/>
          </w:tcPr>
          <w:p w14:paraId="77EB98C4" w14:textId="77777777" w:rsidR="00F73BC3" w:rsidRPr="00F73BC3" w:rsidRDefault="00F73BC3" w:rsidP="00F73BC3">
            <w:pPr>
              <w:rPr>
                <w:sz w:val="20"/>
                <w:szCs w:val="20"/>
              </w:rPr>
            </w:pPr>
            <w:r w:rsidRPr="00F73BC3">
              <w:rPr>
                <w:sz w:val="20"/>
                <w:szCs w:val="20"/>
              </w:rPr>
              <w:t>Naslov gospodarskega subjekta:</w:t>
            </w:r>
          </w:p>
        </w:tc>
        <w:tc>
          <w:tcPr>
            <w:tcW w:w="5472" w:type="dxa"/>
            <w:tcBorders>
              <w:bottom w:val="single" w:sz="6" w:space="0" w:color="000000"/>
            </w:tcBorders>
            <w:vAlign w:val="center"/>
          </w:tcPr>
          <w:p w14:paraId="24509143" w14:textId="77777777" w:rsidR="00F73BC3" w:rsidRPr="00F73BC3" w:rsidRDefault="00F73BC3" w:rsidP="00F73BC3">
            <w:pPr>
              <w:ind w:right="-1492"/>
              <w:rPr>
                <w:sz w:val="20"/>
                <w:szCs w:val="20"/>
              </w:rPr>
            </w:pPr>
            <w:r w:rsidRPr="00F73BC3">
              <w:rPr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F73BC3">
              <w:rPr>
                <w:sz w:val="20"/>
                <w:szCs w:val="20"/>
              </w:rPr>
              <w:instrText xml:space="preserve"> FORMTEXT </w:instrText>
            </w:r>
            <w:r w:rsidRPr="00F73BC3">
              <w:rPr>
                <w:sz w:val="20"/>
                <w:szCs w:val="20"/>
              </w:rPr>
            </w:r>
            <w:r w:rsidRPr="00F73BC3">
              <w:rPr>
                <w:sz w:val="20"/>
                <w:szCs w:val="20"/>
              </w:rPr>
              <w:fldChar w:fldCharType="separate"/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sz w:val="20"/>
                <w:szCs w:val="20"/>
              </w:rPr>
              <w:fldChar w:fldCharType="end"/>
            </w:r>
          </w:p>
        </w:tc>
      </w:tr>
      <w:tr w:rsidR="00F73BC3" w:rsidRPr="00F73BC3" w14:paraId="77D2168C" w14:textId="77777777" w:rsidTr="00315216">
        <w:trPr>
          <w:trHeight w:val="397"/>
          <w:tblHeader/>
        </w:trPr>
        <w:tc>
          <w:tcPr>
            <w:tcW w:w="3600" w:type="dxa"/>
            <w:vAlign w:val="center"/>
          </w:tcPr>
          <w:p w14:paraId="04F02A5F" w14:textId="77777777" w:rsidR="00F73BC3" w:rsidRPr="00F73BC3" w:rsidRDefault="00F73BC3" w:rsidP="00F73BC3">
            <w:pPr>
              <w:rPr>
                <w:sz w:val="20"/>
                <w:szCs w:val="20"/>
              </w:rPr>
            </w:pPr>
            <w:r w:rsidRPr="00F73BC3">
              <w:rPr>
                <w:sz w:val="20"/>
                <w:szCs w:val="20"/>
              </w:rPr>
              <w:t>Matična številka:</w:t>
            </w:r>
          </w:p>
        </w:tc>
        <w:tc>
          <w:tcPr>
            <w:tcW w:w="5472" w:type="dxa"/>
            <w:vAlign w:val="center"/>
          </w:tcPr>
          <w:p w14:paraId="0C9629E6" w14:textId="77777777" w:rsidR="00F73BC3" w:rsidRPr="00F73BC3" w:rsidRDefault="00F73BC3" w:rsidP="00F73BC3">
            <w:pPr>
              <w:ind w:right="-1492"/>
              <w:rPr>
                <w:sz w:val="20"/>
                <w:szCs w:val="20"/>
              </w:rPr>
            </w:pPr>
            <w:r w:rsidRPr="00F73BC3">
              <w:rPr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F73BC3">
              <w:rPr>
                <w:sz w:val="20"/>
                <w:szCs w:val="20"/>
              </w:rPr>
              <w:instrText xml:space="preserve"> FORMTEXT </w:instrText>
            </w:r>
            <w:r w:rsidRPr="00F73BC3">
              <w:rPr>
                <w:sz w:val="20"/>
                <w:szCs w:val="20"/>
              </w:rPr>
            </w:r>
            <w:r w:rsidRPr="00F73BC3">
              <w:rPr>
                <w:sz w:val="20"/>
                <w:szCs w:val="20"/>
              </w:rPr>
              <w:fldChar w:fldCharType="separate"/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sz w:val="20"/>
                <w:szCs w:val="20"/>
              </w:rPr>
              <w:fldChar w:fldCharType="end"/>
            </w:r>
          </w:p>
        </w:tc>
      </w:tr>
      <w:tr w:rsidR="00F73BC3" w:rsidRPr="00F73BC3" w14:paraId="7F57ED44" w14:textId="77777777" w:rsidTr="00315216">
        <w:trPr>
          <w:trHeight w:val="397"/>
          <w:tblHeader/>
        </w:trPr>
        <w:tc>
          <w:tcPr>
            <w:tcW w:w="3600" w:type="dxa"/>
            <w:vAlign w:val="center"/>
          </w:tcPr>
          <w:p w14:paraId="51B7E953" w14:textId="77777777" w:rsidR="00F73BC3" w:rsidRPr="00F73BC3" w:rsidRDefault="00F73BC3" w:rsidP="00F73BC3">
            <w:pPr>
              <w:rPr>
                <w:sz w:val="20"/>
                <w:szCs w:val="20"/>
              </w:rPr>
            </w:pPr>
            <w:r w:rsidRPr="00F73BC3">
              <w:rPr>
                <w:sz w:val="20"/>
                <w:szCs w:val="20"/>
              </w:rPr>
              <w:t>Identifikacijska številka za DDV:</w:t>
            </w:r>
          </w:p>
        </w:tc>
        <w:tc>
          <w:tcPr>
            <w:tcW w:w="5472" w:type="dxa"/>
            <w:vAlign w:val="center"/>
          </w:tcPr>
          <w:p w14:paraId="177F07B8" w14:textId="77777777" w:rsidR="00F73BC3" w:rsidRPr="00F73BC3" w:rsidRDefault="00F73BC3" w:rsidP="00F73BC3">
            <w:pPr>
              <w:ind w:right="-1492"/>
              <w:rPr>
                <w:sz w:val="20"/>
                <w:szCs w:val="20"/>
              </w:rPr>
            </w:pPr>
            <w:r w:rsidRPr="00F73BC3">
              <w:rPr>
                <w:color w:val="1F497D"/>
                <w:sz w:val="20"/>
                <w:szCs w:val="20"/>
              </w:rPr>
              <w:t>SI</w:t>
            </w:r>
            <w:r w:rsidRPr="00F73BC3">
              <w:rPr>
                <w:color w:val="1F497D"/>
                <w:sz w:val="20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F73BC3">
              <w:rPr>
                <w:color w:val="1F497D"/>
                <w:sz w:val="20"/>
                <w:szCs w:val="20"/>
              </w:rPr>
              <w:instrText xml:space="preserve"> FORMTEXT </w:instrText>
            </w:r>
            <w:r w:rsidRPr="00F73BC3">
              <w:rPr>
                <w:color w:val="1F497D"/>
                <w:sz w:val="20"/>
                <w:szCs w:val="20"/>
              </w:rPr>
            </w:r>
            <w:r w:rsidRPr="00F73BC3">
              <w:rPr>
                <w:color w:val="1F497D"/>
                <w:sz w:val="20"/>
                <w:szCs w:val="20"/>
              </w:rPr>
              <w:fldChar w:fldCharType="separate"/>
            </w:r>
            <w:r w:rsidRPr="00F73BC3">
              <w:rPr>
                <w:noProof/>
                <w:color w:val="1F497D"/>
                <w:sz w:val="20"/>
                <w:szCs w:val="20"/>
              </w:rPr>
              <w:t> </w:t>
            </w:r>
            <w:r w:rsidRPr="00F73BC3">
              <w:rPr>
                <w:noProof/>
                <w:color w:val="1F497D"/>
                <w:sz w:val="20"/>
                <w:szCs w:val="20"/>
              </w:rPr>
              <w:t> </w:t>
            </w:r>
            <w:r w:rsidRPr="00F73BC3">
              <w:rPr>
                <w:noProof/>
                <w:color w:val="1F497D"/>
                <w:sz w:val="20"/>
                <w:szCs w:val="20"/>
              </w:rPr>
              <w:t> </w:t>
            </w:r>
            <w:r w:rsidRPr="00F73BC3">
              <w:rPr>
                <w:noProof/>
                <w:color w:val="1F497D"/>
                <w:sz w:val="20"/>
                <w:szCs w:val="20"/>
              </w:rPr>
              <w:t> </w:t>
            </w:r>
            <w:r w:rsidRPr="00F73BC3">
              <w:rPr>
                <w:noProof/>
                <w:color w:val="1F497D"/>
                <w:sz w:val="20"/>
                <w:szCs w:val="20"/>
              </w:rPr>
              <w:t> </w:t>
            </w:r>
            <w:r w:rsidRPr="00F73BC3">
              <w:rPr>
                <w:color w:val="1F497D"/>
                <w:sz w:val="20"/>
                <w:szCs w:val="20"/>
              </w:rPr>
              <w:fldChar w:fldCharType="end"/>
            </w:r>
          </w:p>
        </w:tc>
      </w:tr>
      <w:tr w:rsidR="00F73BC3" w:rsidRPr="00F73BC3" w14:paraId="1B361DC8" w14:textId="77777777" w:rsidTr="00315216">
        <w:trPr>
          <w:trHeight w:val="397"/>
          <w:tblHeader/>
        </w:trPr>
        <w:tc>
          <w:tcPr>
            <w:tcW w:w="3600" w:type="dxa"/>
            <w:vAlign w:val="center"/>
          </w:tcPr>
          <w:p w14:paraId="6B363838" w14:textId="77777777" w:rsidR="00F73BC3" w:rsidRPr="00F73BC3" w:rsidRDefault="00F73BC3" w:rsidP="00F73BC3">
            <w:pPr>
              <w:rPr>
                <w:sz w:val="20"/>
                <w:szCs w:val="20"/>
              </w:rPr>
            </w:pPr>
            <w:r w:rsidRPr="00F73BC3">
              <w:rPr>
                <w:sz w:val="20"/>
                <w:szCs w:val="20"/>
              </w:rPr>
              <w:t>Številka transakcijskega računa:</w:t>
            </w:r>
          </w:p>
        </w:tc>
        <w:tc>
          <w:tcPr>
            <w:tcW w:w="5472" w:type="dxa"/>
            <w:vAlign w:val="center"/>
          </w:tcPr>
          <w:p w14:paraId="1A17B98D" w14:textId="77777777" w:rsidR="00F73BC3" w:rsidRPr="00F73BC3" w:rsidRDefault="00F73BC3" w:rsidP="00F73BC3">
            <w:pPr>
              <w:ind w:right="-1492"/>
              <w:rPr>
                <w:sz w:val="20"/>
                <w:szCs w:val="20"/>
              </w:rPr>
            </w:pPr>
            <w:r w:rsidRPr="00F73BC3">
              <w:rPr>
                <w:sz w:val="20"/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r w:rsidRPr="00F73BC3">
              <w:rPr>
                <w:sz w:val="20"/>
                <w:szCs w:val="20"/>
              </w:rPr>
              <w:instrText xml:space="preserve"> FORMTEXT </w:instrText>
            </w:r>
            <w:r w:rsidRPr="00F73BC3">
              <w:rPr>
                <w:sz w:val="20"/>
                <w:szCs w:val="20"/>
              </w:rPr>
            </w:r>
            <w:r w:rsidRPr="00F73BC3">
              <w:rPr>
                <w:sz w:val="20"/>
                <w:szCs w:val="20"/>
              </w:rPr>
              <w:fldChar w:fldCharType="separate"/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sz w:val="20"/>
                <w:szCs w:val="20"/>
              </w:rPr>
              <w:fldChar w:fldCharType="end"/>
            </w:r>
          </w:p>
        </w:tc>
      </w:tr>
      <w:tr w:rsidR="00F73BC3" w:rsidRPr="00F73BC3" w14:paraId="6C3C3A6F" w14:textId="77777777" w:rsidTr="00315216">
        <w:trPr>
          <w:trHeight w:val="397"/>
          <w:tblHeader/>
        </w:trPr>
        <w:tc>
          <w:tcPr>
            <w:tcW w:w="3600" w:type="dxa"/>
            <w:vAlign w:val="center"/>
          </w:tcPr>
          <w:p w14:paraId="0621470B" w14:textId="77777777" w:rsidR="00F73BC3" w:rsidRPr="00F73BC3" w:rsidRDefault="00F73BC3" w:rsidP="00F73BC3">
            <w:pPr>
              <w:rPr>
                <w:sz w:val="20"/>
                <w:szCs w:val="20"/>
              </w:rPr>
            </w:pPr>
            <w:r w:rsidRPr="00F73BC3">
              <w:rPr>
                <w:sz w:val="20"/>
                <w:szCs w:val="20"/>
              </w:rPr>
              <w:t>Telefonska številka:</w:t>
            </w:r>
          </w:p>
        </w:tc>
        <w:tc>
          <w:tcPr>
            <w:tcW w:w="5472" w:type="dxa"/>
            <w:vAlign w:val="center"/>
          </w:tcPr>
          <w:p w14:paraId="45AF2C1D" w14:textId="77777777" w:rsidR="00F73BC3" w:rsidRPr="00F73BC3" w:rsidRDefault="00F73BC3" w:rsidP="00F73BC3">
            <w:pPr>
              <w:ind w:right="-1492"/>
              <w:rPr>
                <w:sz w:val="20"/>
                <w:szCs w:val="20"/>
              </w:rPr>
            </w:pPr>
            <w:r w:rsidRPr="00F73BC3">
              <w:rPr>
                <w:sz w:val="20"/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r w:rsidRPr="00F73BC3">
              <w:rPr>
                <w:sz w:val="20"/>
                <w:szCs w:val="20"/>
              </w:rPr>
              <w:instrText xml:space="preserve"> FORMTEXT </w:instrText>
            </w:r>
            <w:r w:rsidRPr="00F73BC3">
              <w:rPr>
                <w:sz w:val="20"/>
                <w:szCs w:val="20"/>
              </w:rPr>
            </w:r>
            <w:r w:rsidRPr="00F73BC3">
              <w:rPr>
                <w:sz w:val="20"/>
                <w:szCs w:val="20"/>
              </w:rPr>
              <w:fldChar w:fldCharType="separate"/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sz w:val="20"/>
                <w:szCs w:val="20"/>
              </w:rPr>
              <w:fldChar w:fldCharType="end"/>
            </w:r>
          </w:p>
        </w:tc>
      </w:tr>
      <w:tr w:rsidR="00F73BC3" w:rsidRPr="00F73BC3" w14:paraId="43B673FE" w14:textId="77777777" w:rsidTr="00315216">
        <w:trPr>
          <w:trHeight w:val="397"/>
          <w:tblHeader/>
        </w:trPr>
        <w:tc>
          <w:tcPr>
            <w:tcW w:w="3600" w:type="dxa"/>
            <w:vAlign w:val="center"/>
          </w:tcPr>
          <w:p w14:paraId="5D9AB5B9" w14:textId="77777777" w:rsidR="00F73BC3" w:rsidRPr="00F73BC3" w:rsidRDefault="00F73BC3" w:rsidP="00F73BC3">
            <w:pPr>
              <w:rPr>
                <w:sz w:val="20"/>
                <w:szCs w:val="20"/>
              </w:rPr>
            </w:pPr>
            <w:r w:rsidRPr="00F73BC3">
              <w:rPr>
                <w:sz w:val="20"/>
                <w:szCs w:val="20"/>
              </w:rPr>
              <w:t>E-pošta:</w:t>
            </w:r>
          </w:p>
        </w:tc>
        <w:tc>
          <w:tcPr>
            <w:tcW w:w="5472" w:type="dxa"/>
            <w:vAlign w:val="center"/>
          </w:tcPr>
          <w:p w14:paraId="133A6EB9" w14:textId="77777777" w:rsidR="00F73BC3" w:rsidRPr="00F73BC3" w:rsidRDefault="00F73BC3" w:rsidP="00F73BC3">
            <w:pPr>
              <w:ind w:right="-1492"/>
              <w:rPr>
                <w:sz w:val="20"/>
                <w:szCs w:val="20"/>
              </w:rPr>
            </w:pPr>
            <w:r w:rsidRPr="00F73BC3">
              <w:rPr>
                <w:sz w:val="20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F73BC3">
              <w:rPr>
                <w:sz w:val="20"/>
                <w:szCs w:val="20"/>
              </w:rPr>
              <w:instrText xml:space="preserve"> FORMTEXT </w:instrText>
            </w:r>
            <w:r w:rsidRPr="00F73BC3">
              <w:rPr>
                <w:sz w:val="20"/>
                <w:szCs w:val="20"/>
              </w:rPr>
            </w:r>
            <w:r w:rsidRPr="00F73BC3">
              <w:rPr>
                <w:sz w:val="20"/>
                <w:szCs w:val="20"/>
              </w:rPr>
              <w:fldChar w:fldCharType="separate"/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sz w:val="20"/>
                <w:szCs w:val="20"/>
              </w:rPr>
              <w:fldChar w:fldCharType="end"/>
            </w:r>
          </w:p>
        </w:tc>
      </w:tr>
      <w:tr w:rsidR="00F73BC3" w:rsidRPr="00F73BC3" w14:paraId="29EF3FDC" w14:textId="77777777" w:rsidTr="00315216">
        <w:trPr>
          <w:trHeight w:val="397"/>
          <w:tblHeader/>
        </w:trPr>
        <w:tc>
          <w:tcPr>
            <w:tcW w:w="3600" w:type="dxa"/>
            <w:vAlign w:val="center"/>
          </w:tcPr>
          <w:p w14:paraId="498CA75F" w14:textId="77777777" w:rsidR="00F73BC3" w:rsidRPr="00F73BC3" w:rsidRDefault="00F73BC3" w:rsidP="00F73BC3">
            <w:pPr>
              <w:rPr>
                <w:sz w:val="20"/>
                <w:szCs w:val="20"/>
              </w:rPr>
            </w:pPr>
            <w:r w:rsidRPr="00F73BC3">
              <w:rPr>
                <w:sz w:val="20"/>
                <w:szCs w:val="20"/>
              </w:rPr>
              <w:t>Oseba, pooblaščena za zastopanje:</w:t>
            </w:r>
          </w:p>
        </w:tc>
        <w:tc>
          <w:tcPr>
            <w:tcW w:w="5472" w:type="dxa"/>
            <w:vAlign w:val="center"/>
          </w:tcPr>
          <w:p w14:paraId="33FDC805" w14:textId="77777777" w:rsidR="00F73BC3" w:rsidRPr="00F73BC3" w:rsidRDefault="00F73BC3" w:rsidP="00F73BC3">
            <w:pPr>
              <w:ind w:right="-1492"/>
              <w:rPr>
                <w:sz w:val="20"/>
                <w:szCs w:val="20"/>
              </w:rPr>
            </w:pPr>
            <w:r w:rsidRPr="00F73BC3">
              <w:rPr>
                <w:sz w:val="20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F73BC3">
              <w:rPr>
                <w:sz w:val="20"/>
                <w:szCs w:val="20"/>
              </w:rPr>
              <w:instrText xml:space="preserve"> FORMTEXT </w:instrText>
            </w:r>
            <w:r w:rsidRPr="00F73BC3">
              <w:rPr>
                <w:sz w:val="20"/>
                <w:szCs w:val="20"/>
              </w:rPr>
            </w:r>
            <w:r w:rsidRPr="00F73BC3">
              <w:rPr>
                <w:sz w:val="20"/>
                <w:szCs w:val="20"/>
              </w:rPr>
              <w:fldChar w:fldCharType="separate"/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noProof/>
                <w:sz w:val="20"/>
                <w:szCs w:val="20"/>
              </w:rPr>
              <w:t> </w:t>
            </w:r>
            <w:r w:rsidRPr="00F73BC3">
              <w:rPr>
                <w:sz w:val="20"/>
                <w:szCs w:val="20"/>
              </w:rPr>
              <w:fldChar w:fldCharType="end"/>
            </w:r>
          </w:p>
        </w:tc>
      </w:tr>
    </w:tbl>
    <w:p w14:paraId="5A719ECE" w14:textId="77777777" w:rsidR="00F73BC3" w:rsidRPr="00F73BC3" w:rsidRDefault="00F73BC3" w:rsidP="00F73BC3">
      <w:pPr>
        <w:keepNext/>
        <w:spacing w:before="120" w:after="120"/>
        <w:outlineLvl w:val="1"/>
        <w:rPr>
          <w:b/>
          <w:bCs/>
          <w:i/>
          <w:iCs/>
          <w:sz w:val="20"/>
          <w:szCs w:val="20"/>
        </w:rPr>
      </w:pPr>
    </w:p>
    <w:p w14:paraId="53E63467" w14:textId="77777777" w:rsidR="00F73BC3" w:rsidRPr="00F73BC3" w:rsidRDefault="00F73BC3" w:rsidP="00F73BC3">
      <w:pPr>
        <w:keepNext/>
        <w:numPr>
          <w:ilvl w:val="3"/>
          <w:numId w:val="42"/>
        </w:numPr>
        <w:spacing w:before="120" w:after="120" w:line="276" w:lineRule="auto"/>
        <w:jc w:val="both"/>
        <w:outlineLvl w:val="1"/>
        <w:rPr>
          <w:b/>
          <w:bCs/>
          <w:i/>
          <w:iCs/>
          <w:sz w:val="20"/>
          <w:szCs w:val="20"/>
        </w:rPr>
      </w:pPr>
      <w:r w:rsidRPr="00F73BC3">
        <w:rPr>
          <w:b/>
          <w:bCs/>
          <w:i/>
          <w:iCs/>
          <w:sz w:val="20"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3077"/>
        <w:gridCol w:w="2517"/>
        <w:gridCol w:w="2380"/>
      </w:tblGrid>
      <w:tr w:rsidR="00F73BC3" w:rsidRPr="00F73BC3" w14:paraId="525B3208" w14:textId="77777777" w:rsidTr="00315216">
        <w:tc>
          <w:tcPr>
            <w:tcW w:w="988" w:type="dxa"/>
            <w:vAlign w:val="center"/>
          </w:tcPr>
          <w:p w14:paraId="41753F04" w14:textId="77777777" w:rsidR="00F73BC3" w:rsidRPr="00F73BC3" w:rsidRDefault="00F73BC3" w:rsidP="00F73BC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eastAsia="Calibri"/>
                <w:b/>
                <w:sz w:val="20"/>
                <w:szCs w:val="20"/>
                <w:lang w:eastAsia="en-US"/>
              </w:rPr>
            </w:pPr>
            <w:proofErr w:type="spellStart"/>
            <w:r w:rsidRPr="00F73BC3">
              <w:rPr>
                <w:rFonts w:eastAsia="Calibri"/>
                <w:b/>
                <w:sz w:val="20"/>
                <w:szCs w:val="20"/>
                <w:lang w:eastAsia="en-US"/>
              </w:rPr>
              <w:t>Zap</w:t>
            </w:r>
            <w:proofErr w:type="spellEnd"/>
            <w:r w:rsidRPr="00F73BC3">
              <w:rPr>
                <w:rFonts w:eastAsia="Calibri"/>
                <w:b/>
                <w:sz w:val="20"/>
                <w:szCs w:val="20"/>
                <w:lang w:eastAsia="en-US"/>
              </w:rPr>
              <w:t>. št.</w:t>
            </w:r>
          </w:p>
        </w:tc>
        <w:tc>
          <w:tcPr>
            <w:tcW w:w="3123" w:type="dxa"/>
            <w:vAlign w:val="center"/>
          </w:tcPr>
          <w:p w14:paraId="49FF4FFF" w14:textId="77777777" w:rsidR="00F73BC3" w:rsidRPr="00F73BC3" w:rsidRDefault="00F73BC3" w:rsidP="00F73BC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73BC3">
              <w:rPr>
                <w:rFonts w:eastAsia="Calibri"/>
                <w:b/>
                <w:sz w:val="20"/>
                <w:szCs w:val="20"/>
                <w:lang w:eastAsia="en-US"/>
              </w:rPr>
              <w:t>Ime in priimek</w:t>
            </w:r>
          </w:p>
        </w:tc>
        <w:tc>
          <w:tcPr>
            <w:tcW w:w="2552" w:type="dxa"/>
            <w:vAlign w:val="center"/>
          </w:tcPr>
          <w:p w14:paraId="62ACD7C8" w14:textId="77777777" w:rsidR="00F73BC3" w:rsidRPr="00F73BC3" w:rsidRDefault="00F73BC3" w:rsidP="00F73BC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73BC3">
              <w:rPr>
                <w:rFonts w:eastAsia="Calibri"/>
                <w:b/>
                <w:sz w:val="20"/>
                <w:szCs w:val="20"/>
                <w:lang w:eastAsia="en-US"/>
              </w:rPr>
              <w:t>Naslov</w:t>
            </w:r>
          </w:p>
        </w:tc>
        <w:tc>
          <w:tcPr>
            <w:tcW w:w="2409" w:type="dxa"/>
            <w:vAlign w:val="center"/>
          </w:tcPr>
          <w:p w14:paraId="1BDEEDF3" w14:textId="77777777" w:rsidR="00F73BC3" w:rsidRPr="00F73BC3" w:rsidRDefault="00F73BC3" w:rsidP="00F73BC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F73BC3">
              <w:rPr>
                <w:rFonts w:eastAsia="Calibri"/>
                <w:b/>
                <w:sz w:val="20"/>
                <w:szCs w:val="20"/>
                <w:lang w:eastAsia="en-US"/>
              </w:rPr>
              <w:t>Funkcija</w:t>
            </w:r>
          </w:p>
        </w:tc>
      </w:tr>
      <w:tr w:rsidR="00F73BC3" w:rsidRPr="00F73BC3" w14:paraId="7F06EA92" w14:textId="77777777" w:rsidTr="00315216">
        <w:tc>
          <w:tcPr>
            <w:tcW w:w="988" w:type="dxa"/>
            <w:vAlign w:val="center"/>
          </w:tcPr>
          <w:p w14:paraId="0F9B43F0" w14:textId="77777777" w:rsidR="00F73BC3" w:rsidRPr="00F73BC3" w:rsidRDefault="00F73BC3" w:rsidP="00F73BC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73BC3">
              <w:rPr>
                <w:rFonts w:eastAsia="Calibr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3123" w:type="dxa"/>
            <w:vAlign w:val="center"/>
          </w:tcPr>
          <w:p w14:paraId="5289F84C" w14:textId="77777777" w:rsidR="00F73BC3" w:rsidRPr="00F73BC3" w:rsidRDefault="00F73BC3" w:rsidP="00F73BC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vAlign w:val="center"/>
          </w:tcPr>
          <w:p w14:paraId="12075899" w14:textId="77777777" w:rsidR="00F73BC3" w:rsidRPr="00F73BC3" w:rsidRDefault="00F73BC3" w:rsidP="00F73BC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vAlign w:val="center"/>
          </w:tcPr>
          <w:p w14:paraId="3EDEA905" w14:textId="77777777" w:rsidR="00F73BC3" w:rsidRPr="00F73BC3" w:rsidRDefault="00F73BC3" w:rsidP="00F73BC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F73BC3" w:rsidRPr="00F73BC3" w14:paraId="1393AC05" w14:textId="77777777" w:rsidTr="00315216">
        <w:tc>
          <w:tcPr>
            <w:tcW w:w="988" w:type="dxa"/>
            <w:vAlign w:val="center"/>
          </w:tcPr>
          <w:p w14:paraId="4761E75D" w14:textId="77777777" w:rsidR="00F73BC3" w:rsidRPr="00F73BC3" w:rsidRDefault="00F73BC3" w:rsidP="00F73BC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73BC3">
              <w:rPr>
                <w:rFonts w:eastAsia="Calibri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3123" w:type="dxa"/>
            <w:vAlign w:val="center"/>
          </w:tcPr>
          <w:p w14:paraId="11F5AC3C" w14:textId="77777777" w:rsidR="00F73BC3" w:rsidRPr="00F73BC3" w:rsidRDefault="00F73BC3" w:rsidP="00F73BC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vAlign w:val="center"/>
          </w:tcPr>
          <w:p w14:paraId="18DD3E49" w14:textId="77777777" w:rsidR="00F73BC3" w:rsidRPr="00F73BC3" w:rsidRDefault="00F73BC3" w:rsidP="00F73BC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vAlign w:val="center"/>
          </w:tcPr>
          <w:p w14:paraId="7AAB2ABE" w14:textId="77777777" w:rsidR="00F73BC3" w:rsidRPr="00F73BC3" w:rsidRDefault="00F73BC3" w:rsidP="00F73BC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F73BC3" w:rsidRPr="00F73BC3" w14:paraId="0CF3D3B2" w14:textId="77777777" w:rsidTr="00315216">
        <w:tc>
          <w:tcPr>
            <w:tcW w:w="988" w:type="dxa"/>
            <w:vAlign w:val="center"/>
          </w:tcPr>
          <w:p w14:paraId="233AEBFF" w14:textId="77777777" w:rsidR="00F73BC3" w:rsidRPr="00F73BC3" w:rsidRDefault="00F73BC3" w:rsidP="00F73BC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F73BC3">
              <w:rPr>
                <w:rFonts w:eastAsia="Calibri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3123" w:type="dxa"/>
            <w:vAlign w:val="center"/>
          </w:tcPr>
          <w:p w14:paraId="267C679C" w14:textId="77777777" w:rsidR="00F73BC3" w:rsidRPr="00F73BC3" w:rsidRDefault="00F73BC3" w:rsidP="00F73BC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  <w:vAlign w:val="center"/>
          </w:tcPr>
          <w:p w14:paraId="0D9F9A93" w14:textId="77777777" w:rsidR="00F73BC3" w:rsidRPr="00F73BC3" w:rsidRDefault="00F73BC3" w:rsidP="00F73BC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09" w:type="dxa"/>
            <w:vAlign w:val="center"/>
          </w:tcPr>
          <w:p w14:paraId="3EF9B725" w14:textId="77777777" w:rsidR="00F73BC3" w:rsidRPr="00F73BC3" w:rsidRDefault="00F73BC3" w:rsidP="00F73BC3">
            <w:pPr>
              <w:widowControl w:val="0"/>
              <w:autoSpaceDE w:val="0"/>
              <w:autoSpaceDN w:val="0"/>
              <w:adjustRightInd w:val="0"/>
              <w:spacing w:before="60" w:after="60" w:line="260" w:lineRule="atLeast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010D118F" w14:textId="77777777" w:rsidR="00F73BC3" w:rsidRPr="00F73BC3" w:rsidRDefault="00F73BC3" w:rsidP="00F73BC3">
      <w:pPr>
        <w:keepNext/>
        <w:spacing w:before="120" w:after="120"/>
        <w:outlineLvl w:val="1"/>
        <w:rPr>
          <w:b/>
          <w:bCs/>
          <w:i/>
          <w:iCs/>
          <w:sz w:val="20"/>
          <w:szCs w:val="20"/>
        </w:rPr>
      </w:pPr>
    </w:p>
    <w:p w14:paraId="6D674FC5" w14:textId="77777777" w:rsidR="00F73BC3" w:rsidRPr="00F73BC3" w:rsidRDefault="00F73BC3" w:rsidP="00F73BC3">
      <w:pPr>
        <w:keepNext/>
        <w:numPr>
          <w:ilvl w:val="3"/>
          <w:numId w:val="42"/>
        </w:numPr>
        <w:spacing w:before="120" w:after="120" w:line="276" w:lineRule="auto"/>
        <w:jc w:val="both"/>
        <w:outlineLvl w:val="1"/>
        <w:rPr>
          <w:b/>
          <w:bCs/>
          <w:i/>
          <w:iCs/>
          <w:sz w:val="20"/>
          <w:szCs w:val="20"/>
        </w:rPr>
      </w:pPr>
      <w:r w:rsidRPr="00F73BC3">
        <w:rPr>
          <w:b/>
          <w:bCs/>
          <w:i/>
          <w:iCs/>
          <w:sz w:val="20"/>
          <w:szCs w:val="20"/>
        </w:rPr>
        <w:t>Podatki o delih podizvajalca</w:t>
      </w:r>
    </w:p>
    <w:p w14:paraId="2F6C3AF2" w14:textId="77777777" w:rsidR="00F73BC3" w:rsidRPr="00F73BC3" w:rsidRDefault="00F73BC3" w:rsidP="00F73BC3">
      <w:pPr>
        <w:jc w:val="both"/>
        <w:rPr>
          <w:sz w:val="20"/>
          <w:szCs w:val="20"/>
        </w:rPr>
      </w:pPr>
    </w:p>
    <w:p w14:paraId="661E1706" w14:textId="77777777" w:rsidR="00F73BC3" w:rsidRPr="00F73BC3" w:rsidRDefault="00F73BC3" w:rsidP="00F73BC3">
      <w:pPr>
        <w:jc w:val="both"/>
        <w:rPr>
          <w:sz w:val="20"/>
          <w:szCs w:val="20"/>
        </w:rPr>
      </w:pPr>
      <w:r w:rsidRPr="00F73BC3">
        <w:rPr>
          <w:sz w:val="20"/>
          <w:szCs w:val="20"/>
        </w:rPr>
        <w:t xml:space="preserve">Podatki iz drugega odstavka 94. člena ZJN-3, ki jih gospodarski subjekt za podizvajalca navede v nadaljevanju te točke, so obvezna sestavina pogodbe o izvedbi predmetnega javnega naročila. </w:t>
      </w:r>
    </w:p>
    <w:p w14:paraId="2B663B77" w14:textId="77777777" w:rsidR="00F73BC3" w:rsidRPr="00F73BC3" w:rsidRDefault="00F73BC3" w:rsidP="00F73BC3">
      <w:pPr>
        <w:jc w:val="both"/>
        <w:rPr>
          <w:sz w:val="20"/>
          <w:szCs w:val="20"/>
        </w:rPr>
      </w:pPr>
    </w:p>
    <w:p w14:paraId="0C04087E" w14:textId="77777777" w:rsidR="00F73BC3" w:rsidRPr="00F73BC3" w:rsidRDefault="00F73BC3" w:rsidP="00F73BC3">
      <w:pPr>
        <w:rPr>
          <w:sz w:val="20"/>
          <w:szCs w:val="20"/>
        </w:rPr>
      </w:pPr>
      <w:r w:rsidRPr="00F73BC3">
        <w:rPr>
          <w:sz w:val="20"/>
          <w:szCs w:val="20"/>
        </w:rPr>
        <w:t>VSAKA VRSTA STORITEV PODIZVAJALCA, KI JIH BO OPRAVLJAL:</w:t>
      </w:r>
    </w:p>
    <w:p w14:paraId="11C68F76" w14:textId="77777777" w:rsidR="00F73BC3" w:rsidRPr="00F73BC3" w:rsidRDefault="00F73BC3" w:rsidP="00F73BC3">
      <w:pPr>
        <w:rPr>
          <w:sz w:val="20"/>
          <w:szCs w:val="20"/>
        </w:rPr>
      </w:pPr>
    </w:p>
    <w:p w14:paraId="097A5280" w14:textId="77777777" w:rsidR="00F73BC3" w:rsidRPr="00F73BC3" w:rsidRDefault="00F73BC3" w:rsidP="00F73BC3">
      <w:pPr>
        <w:numPr>
          <w:ilvl w:val="0"/>
          <w:numId w:val="3"/>
        </w:numPr>
        <w:spacing w:after="200" w:line="0" w:lineRule="atLeast"/>
        <w:jc w:val="both"/>
        <w:rPr>
          <w:i/>
          <w:sz w:val="20"/>
          <w:szCs w:val="20"/>
        </w:rPr>
      </w:pPr>
      <w:r w:rsidRPr="00F73BC3">
        <w:rPr>
          <w:sz w:val="20"/>
          <w:szCs w:val="20"/>
        </w:rPr>
        <w:t xml:space="preserve">Storitve (navedena v priloženem obrazcu »Predračun«): </w:t>
      </w:r>
      <w:r w:rsidRPr="00F73BC3">
        <w:rPr>
          <w:sz w:val="20"/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F73BC3">
        <w:rPr>
          <w:sz w:val="20"/>
          <w:szCs w:val="20"/>
        </w:rPr>
        <w:instrText xml:space="preserve"> FORMTEXT </w:instrText>
      </w:r>
      <w:r w:rsidRPr="00F73BC3">
        <w:rPr>
          <w:sz w:val="20"/>
          <w:szCs w:val="20"/>
        </w:rPr>
      </w:r>
      <w:r w:rsidRPr="00F73BC3">
        <w:rPr>
          <w:sz w:val="20"/>
          <w:szCs w:val="20"/>
        </w:rPr>
        <w:fldChar w:fldCharType="separate"/>
      </w:r>
      <w:r w:rsidRPr="00F73BC3">
        <w:rPr>
          <w:noProof/>
          <w:sz w:val="20"/>
          <w:szCs w:val="20"/>
        </w:rPr>
        <w:t> </w:t>
      </w:r>
      <w:r w:rsidRPr="00F73BC3">
        <w:rPr>
          <w:noProof/>
          <w:sz w:val="20"/>
          <w:szCs w:val="20"/>
        </w:rPr>
        <w:t> </w:t>
      </w:r>
      <w:r w:rsidRPr="00F73BC3">
        <w:rPr>
          <w:noProof/>
          <w:sz w:val="20"/>
          <w:szCs w:val="20"/>
        </w:rPr>
        <w:t> </w:t>
      </w:r>
      <w:r w:rsidRPr="00F73BC3">
        <w:rPr>
          <w:noProof/>
          <w:sz w:val="20"/>
          <w:szCs w:val="20"/>
        </w:rPr>
        <w:t> </w:t>
      </w:r>
      <w:r w:rsidRPr="00F73BC3">
        <w:rPr>
          <w:noProof/>
          <w:sz w:val="20"/>
          <w:szCs w:val="20"/>
        </w:rPr>
        <w:t> </w:t>
      </w:r>
      <w:r w:rsidRPr="00F73BC3">
        <w:rPr>
          <w:sz w:val="20"/>
          <w:szCs w:val="20"/>
        </w:rPr>
        <w:fldChar w:fldCharType="end"/>
      </w:r>
      <w:r w:rsidRPr="00F73BC3">
        <w:rPr>
          <w:sz w:val="20"/>
          <w:szCs w:val="20"/>
        </w:rPr>
        <w:t xml:space="preserve"> </w:t>
      </w:r>
      <w:r w:rsidRPr="00F73BC3">
        <w:rPr>
          <w:i/>
          <w:sz w:val="20"/>
          <w:szCs w:val="20"/>
        </w:rPr>
        <w:t xml:space="preserve">/ponudnik navede delež </w:t>
      </w:r>
    </w:p>
    <w:p w14:paraId="34BBA78E" w14:textId="77777777" w:rsidR="00F73BC3" w:rsidRPr="00F73BC3" w:rsidRDefault="00F73BC3" w:rsidP="00F73BC3">
      <w:pPr>
        <w:numPr>
          <w:ilvl w:val="0"/>
          <w:numId w:val="3"/>
        </w:numPr>
        <w:spacing w:after="200" w:line="0" w:lineRule="atLeast"/>
        <w:jc w:val="both"/>
        <w:rPr>
          <w:i/>
          <w:sz w:val="20"/>
          <w:szCs w:val="20"/>
        </w:rPr>
      </w:pPr>
      <w:r w:rsidRPr="00F73BC3">
        <w:rPr>
          <w:sz w:val="20"/>
          <w:szCs w:val="20"/>
        </w:rPr>
        <w:t xml:space="preserve">Storitve (navedena v priloženem obrazcu »Predračun«): </w:t>
      </w:r>
      <w:r w:rsidRPr="00F73BC3">
        <w:rPr>
          <w:sz w:val="20"/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F73BC3">
        <w:rPr>
          <w:sz w:val="20"/>
          <w:szCs w:val="20"/>
        </w:rPr>
        <w:instrText xml:space="preserve"> FORMTEXT </w:instrText>
      </w:r>
      <w:r w:rsidRPr="00F73BC3">
        <w:rPr>
          <w:sz w:val="20"/>
          <w:szCs w:val="20"/>
        </w:rPr>
      </w:r>
      <w:r w:rsidRPr="00F73BC3">
        <w:rPr>
          <w:sz w:val="20"/>
          <w:szCs w:val="20"/>
        </w:rPr>
        <w:fldChar w:fldCharType="separate"/>
      </w:r>
      <w:r w:rsidRPr="00F73BC3">
        <w:rPr>
          <w:noProof/>
          <w:sz w:val="20"/>
          <w:szCs w:val="20"/>
        </w:rPr>
        <w:t> </w:t>
      </w:r>
      <w:r w:rsidRPr="00F73BC3">
        <w:rPr>
          <w:noProof/>
          <w:sz w:val="20"/>
          <w:szCs w:val="20"/>
        </w:rPr>
        <w:t> </w:t>
      </w:r>
      <w:r w:rsidRPr="00F73BC3">
        <w:rPr>
          <w:noProof/>
          <w:sz w:val="20"/>
          <w:szCs w:val="20"/>
        </w:rPr>
        <w:t> </w:t>
      </w:r>
      <w:r w:rsidRPr="00F73BC3">
        <w:rPr>
          <w:noProof/>
          <w:sz w:val="20"/>
          <w:szCs w:val="20"/>
        </w:rPr>
        <w:t> </w:t>
      </w:r>
      <w:r w:rsidRPr="00F73BC3">
        <w:rPr>
          <w:noProof/>
          <w:sz w:val="20"/>
          <w:szCs w:val="20"/>
        </w:rPr>
        <w:t> </w:t>
      </w:r>
      <w:r w:rsidRPr="00F73BC3">
        <w:rPr>
          <w:sz w:val="20"/>
          <w:szCs w:val="20"/>
        </w:rPr>
        <w:fldChar w:fldCharType="end"/>
      </w:r>
      <w:r w:rsidRPr="00F73BC3">
        <w:rPr>
          <w:sz w:val="20"/>
          <w:szCs w:val="20"/>
        </w:rPr>
        <w:t xml:space="preserve"> </w:t>
      </w:r>
      <w:r w:rsidRPr="00F73BC3">
        <w:rPr>
          <w:i/>
          <w:sz w:val="20"/>
          <w:szCs w:val="20"/>
        </w:rPr>
        <w:t xml:space="preserve">/ponudnik navede delež </w:t>
      </w:r>
    </w:p>
    <w:p w14:paraId="1E17CF20" w14:textId="77777777" w:rsidR="00F73BC3" w:rsidRPr="00F73BC3" w:rsidRDefault="00F73BC3" w:rsidP="00F73BC3">
      <w:pPr>
        <w:spacing w:line="0" w:lineRule="atLeast"/>
        <w:jc w:val="both"/>
        <w:rPr>
          <w:i/>
          <w:sz w:val="20"/>
          <w:szCs w:val="20"/>
        </w:rPr>
      </w:pPr>
    </w:p>
    <w:p w14:paraId="1271BE9E" w14:textId="77777777" w:rsidR="00F73BC3" w:rsidRDefault="00F73BC3" w:rsidP="00F73BC3">
      <w:pPr>
        <w:spacing w:line="0" w:lineRule="atLeast"/>
        <w:jc w:val="both"/>
        <w:rPr>
          <w:i/>
          <w:sz w:val="20"/>
          <w:szCs w:val="20"/>
        </w:rPr>
      </w:pPr>
      <w:r w:rsidRPr="00F73BC3">
        <w:rPr>
          <w:i/>
          <w:sz w:val="20"/>
          <w:szCs w:val="20"/>
        </w:rPr>
        <w:t>Navesti je potrebno delež in vse zahtevane podatke za dela, ki jih bo izvajal podizvajalec.</w:t>
      </w:r>
    </w:p>
    <w:p w14:paraId="0E0A6C9A" w14:textId="77777777" w:rsidR="00D13CAA" w:rsidRPr="00F73BC3" w:rsidRDefault="00D13CAA" w:rsidP="00F73BC3">
      <w:pPr>
        <w:spacing w:line="0" w:lineRule="atLeast"/>
        <w:jc w:val="both"/>
        <w:rPr>
          <w:i/>
          <w:sz w:val="20"/>
          <w:szCs w:val="20"/>
        </w:rPr>
      </w:pPr>
    </w:p>
    <w:p w14:paraId="30AA6B85" w14:textId="77777777" w:rsidR="00F73BC3" w:rsidRPr="00F73BC3" w:rsidRDefault="00F73BC3" w:rsidP="00F73BC3">
      <w:pPr>
        <w:spacing w:line="0" w:lineRule="atLeast"/>
        <w:jc w:val="both"/>
        <w:rPr>
          <w:i/>
          <w:sz w:val="20"/>
          <w:szCs w:val="20"/>
        </w:rPr>
      </w:pPr>
    </w:p>
    <w:p w14:paraId="14EBA908" w14:textId="77777777" w:rsidR="00F73BC3" w:rsidRPr="00F73BC3" w:rsidRDefault="00F73BC3" w:rsidP="00F73BC3">
      <w:pPr>
        <w:numPr>
          <w:ilvl w:val="2"/>
          <w:numId w:val="42"/>
        </w:numPr>
        <w:spacing w:after="200" w:line="0" w:lineRule="atLeast"/>
        <w:jc w:val="both"/>
        <w:rPr>
          <w:b/>
          <w:bCs/>
          <w:i/>
          <w:sz w:val="20"/>
          <w:szCs w:val="20"/>
        </w:rPr>
      </w:pPr>
      <w:r w:rsidRPr="00F73BC3">
        <w:rPr>
          <w:b/>
          <w:bCs/>
          <w:i/>
          <w:sz w:val="20"/>
          <w:szCs w:val="20"/>
        </w:rPr>
        <w:t>UPORABA ZMOGLJIVOSTI DRUGIH GOSPODARSKIH SUBJETKOV</w:t>
      </w:r>
    </w:p>
    <w:p w14:paraId="2FC057F9" w14:textId="77777777" w:rsidR="00F73BC3" w:rsidRPr="00F73BC3" w:rsidRDefault="00F73BC3" w:rsidP="00F73BC3">
      <w:pPr>
        <w:spacing w:line="0" w:lineRule="atLeast"/>
        <w:jc w:val="both"/>
        <w:rPr>
          <w:i/>
          <w:sz w:val="20"/>
          <w:szCs w:val="20"/>
        </w:rPr>
      </w:pPr>
    </w:p>
    <w:p w14:paraId="00FBAA8D" w14:textId="6E3F4D1D" w:rsidR="00F73BC3" w:rsidRPr="00F73BC3" w:rsidRDefault="00F73BC3" w:rsidP="00F73BC3">
      <w:pPr>
        <w:rPr>
          <w:sz w:val="20"/>
          <w:szCs w:val="20"/>
        </w:rPr>
      </w:pPr>
      <w:r w:rsidRPr="00F73BC3">
        <w:rPr>
          <w:sz w:val="20"/>
          <w:szCs w:val="20"/>
        </w:rPr>
        <w:t>Pri javnem naročilu z oznako JN-</w:t>
      </w:r>
      <w:r w:rsidR="00D13CAA">
        <w:rPr>
          <w:sz w:val="20"/>
          <w:szCs w:val="20"/>
        </w:rPr>
        <w:t>1</w:t>
      </w:r>
      <w:r w:rsidRPr="00F73BC3">
        <w:rPr>
          <w:sz w:val="20"/>
          <w:szCs w:val="20"/>
        </w:rPr>
        <w:t>/202</w:t>
      </w:r>
      <w:r w:rsidR="00D13CAA">
        <w:rPr>
          <w:sz w:val="20"/>
          <w:szCs w:val="20"/>
        </w:rPr>
        <w:t>6</w:t>
      </w:r>
      <w:r w:rsidRPr="00F73BC3">
        <w:rPr>
          <w:sz w:val="20"/>
          <w:szCs w:val="20"/>
        </w:rPr>
        <w:t xml:space="preserve"> bomo uporabili zmogljivosti naslednjih gospodarskih subjektov </w:t>
      </w:r>
    </w:p>
    <w:p w14:paraId="51CA9473" w14:textId="77777777" w:rsidR="00F73BC3" w:rsidRPr="00F73BC3" w:rsidRDefault="00F73BC3" w:rsidP="00F73BC3">
      <w:pPr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3"/>
        <w:gridCol w:w="7796"/>
      </w:tblGrid>
      <w:tr w:rsidR="00F73BC3" w:rsidRPr="00F73BC3" w14:paraId="6D2D6B39" w14:textId="77777777" w:rsidTr="00315216">
        <w:trPr>
          <w:trHeight w:val="397"/>
        </w:trPr>
        <w:tc>
          <w:tcPr>
            <w:tcW w:w="1023" w:type="dxa"/>
            <w:vAlign w:val="center"/>
          </w:tcPr>
          <w:p w14:paraId="63ADE694" w14:textId="77777777" w:rsidR="00F73BC3" w:rsidRPr="00F73BC3" w:rsidRDefault="00F73BC3" w:rsidP="00F73BC3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proofErr w:type="spellStart"/>
            <w:r w:rsidRPr="00F73BC3">
              <w:rPr>
                <w:rFonts w:eastAsia="Calibri"/>
                <w:b/>
                <w:sz w:val="20"/>
                <w:szCs w:val="20"/>
              </w:rPr>
              <w:t>Zap</w:t>
            </w:r>
            <w:proofErr w:type="spellEnd"/>
            <w:r w:rsidRPr="00F73BC3">
              <w:rPr>
                <w:rFonts w:eastAsia="Calibri"/>
                <w:b/>
                <w:sz w:val="20"/>
                <w:szCs w:val="20"/>
              </w:rPr>
              <w:t>. št.</w:t>
            </w:r>
          </w:p>
        </w:tc>
        <w:tc>
          <w:tcPr>
            <w:tcW w:w="7796" w:type="dxa"/>
            <w:vAlign w:val="center"/>
          </w:tcPr>
          <w:p w14:paraId="2173A92A" w14:textId="77777777" w:rsidR="00F73BC3" w:rsidRPr="00F73BC3" w:rsidRDefault="00F73BC3" w:rsidP="00F73BC3">
            <w:pPr>
              <w:rPr>
                <w:rFonts w:eastAsia="Calibri"/>
                <w:b/>
                <w:sz w:val="20"/>
                <w:szCs w:val="20"/>
              </w:rPr>
            </w:pPr>
            <w:r w:rsidRPr="00F73BC3">
              <w:rPr>
                <w:rFonts w:eastAsia="Calibri"/>
                <w:b/>
                <w:sz w:val="20"/>
                <w:szCs w:val="20"/>
              </w:rPr>
              <w:t>Naziv gospodarskega subjekta</w:t>
            </w:r>
          </w:p>
        </w:tc>
      </w:tr>
      <w:tr w:rsidR="00F73BC3" w:rsidRPr="00F73BC3" w14:paraId="3BC4224B" w14:textId="77777777" w:rsidTr="00315216">
        <w:trPr>
          <w:trHeight w:val="397"/>
        </w:trPr>
        <w:tc>
          <w:tcPr>
            <w:tcW w:w="1023" w:type="dxa"/>
            <w:vAlign w:val="center"/>
          </w:tcPr>
          <w:p w14:paraId="0277680A" w14:textId="77777777" w:rsidR="00F73BC3" w:rsidRPr="00F73BC3" w:rsidRDefault="00F73BC3" w:rsidP="00F73BC3">
            <w:pPr>
              <w:jc w:val="center"/>
              <w:rPr>
                <w:rFonts w:eastAsia="Calibri"/>
                <w:sz w:val="20"/>
                <w:szCs w:val="20"/>
              </w:rPr>
            </w:pPr>
            <w:r w:rsidRPr="00F73BC3">
              <w:rPr>
                <w:rFonts w:eastAsia="Calibri"/>
                <w:sz w:val="20"/>
                <w:szCs w:val="20"/>
              </w:rPr>
              <w:t>1.</w:t>
            </w:r>
          </w:p>
        </w:tc>
        <w:tc>
          <w:tcPr>
            <w:tcW w:w="7796" w:type="dxa"/>
            <w:vAlign w:val="center"/>
          </w:tcPr>
          <w:p w14:paraId="39DF04B3" w14:textId="77777777" w:rsidR="00F73BC3" w:rsidRPr="00F73BC3" w:rsidRDefault="00F73BC3" w:rsidP="00F73BC3">
            <w:pPr>
              <w:rPr>
                <w:rFonts w:eastAsia="Calibri"/>
                <w:sz w:val="20"/>
                <w:szCs w:val="20"/>
              </w:rPr>
            </w:pPr>
            <w:r w:rsidRPr="00F73BC3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76"/>
                  <w:enabled/>
                  <w:calcOnExit w:val="0"/>
                  <w:textInput/>
                </w:ffData>
              </w:fldChar>
            </w:r>
            <w:r w:rsidRPr="00F73BC3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F73BC3">
              <w:rPr>
                <w:rFonts w:eastAsia="Calibri"/>
                <w:sz w:val="20"/>
                <w:szCs w:val="20"/>
              </w:rPr>
            </w:r>
            <w:r w:rsidRPr="00F73BC3">
              <w:rPr>
                <w:rFonts w:eastAsia="Calibri"/>
                <w:sz w:val="20"/>
                <w:szCs w:val="20"/>
              </w:rPr>
              <w:fldChar w:fldCharType="separate"/>
            </w:r>
            <w:r w:rsidRPr="00F73BC3">
              <w:rPr>
                <w:rFonts w:eastAsia="Calibri"/>
                <w:sz w:val="20"/>
                <w:szCs w:val="20"/>
              </w:rPr>
              <w:t> </w:t>
            </w:r>
            <w:r w:rsidRPr="00F73BC3">
              <w:rPr>
                <w:rFonts w:eastAsia="Calibri"/>
                <w:sz w:val="20"/>
                <w:szCs w:val="20"/>
              </w:rPr>
              <w:t> </w:t>
            </w:r>
            <w:r w:rsidRPr="00F73BC3">
              <w:rPr>
                <w:rFonts w:eastAsia="Calibri"/>
                <w:sz w:val="20"/>
                <w:szCs w:val="20"/>
              </w:rPr>
              <w:t> </w:t>
            </w:r>
            <w:r w:rsidRPr="00F73BC3">
              <w:rPr>
                <w:rFonts w:eastAsia="Calibri"/>
                <w:sz w:val="20"/>
                <w:szCs w:val="20"/>
              </w:rPr>
              <w:t> </w:t>
            </w:r>
            <w:r w:rsidRPr="00F73BC3">
              <w:rPr>
                <w:rFonts w:eastAsia="Calibri"/>
                <w:sz w:val="20"/>
                <w:szCs w:val="20"/>
              </w:rPr>
              <w:t> </w:t>
            </w:r>
            <w:r w:rsidRPr="00F73BC3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F73BC3" w:rsidRPr="00F73BC3" w14:paraId="36C4404C" w14:textId="77777777" w:rsidTr="00315216">
        <w:trPr>
          <w:trHeight w:val="397"/>
        </w:trPr>
        <w:tc>
          <w:tcPr>
            <w:tcW w:w="1023" w:type="dxa"/>
            <w:vAlign w:val="center"/>
          </w:tcPr>
          <w:p w14:paraId="6E646ADD" w14:textId="77777777" w:rsidR="00F73BC3" w:rsidRPr="00F73BC3" w:rsidRDefault="00F73BC3" w:rsidP="00F73BC3">
            <w:pPr>
              <w:jc w:val="center"/>
              <w:rPr>
                <w:rFonts w:eastAsia="Calibri"/>
                <w:sz w:val="20"/>
                <w:szCs w:val="20"/>
              </w:rPr>
            </w:pPr>
            <w:r w:rsidRPr="00F73BC3">
              <w:rPr>
                <w:rFonts w:eastAsia="Calibri"/>
                <w:sz w:val="20"/>
                <w:szCs w:val="20"/>
              </w:rPr>
              <w:t>2.</w:t>
            </w:r>
          </w:p>
        </w:tc>
        <w:tc>
          <w:tcPr>
            <w:tcW w:w="7796" w:type="dxa"/>
            <w:vAlign w:val="center"/>
          </w:tcPr>
          <w:p w14:paraId="1D649567" w14:textId="77777777" w:rsidR="00F73BC3" w:rsidRPr="00F73BC3" w:rsidRDefault="00F73BC3" w:rsidP="00F73BC3">
            <w:pPr>
              <w:rPr>
                <w:rFonts w:eastAsia="Calibri"/>
                <w:sz w:val="20"/>
                <w:szCs w:val="20"/>
              </w:rPr>
            </w:pPr>
            <w:r w:rsidRPr="00F73BC3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77"/>
                  <w:enabled/>
                  <w:calcOnExit w:val="0"/>
                  <w:textInput/>
                </w:ffData>
              </w:fldChar>
            </w:r>
            <w:r w:rsidRPr="00F73BC3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F73BC3">
              <w:rPr>
                <w:rFonts w:eastAsia="Calibri"/>
                <w:sz w:val="20"/>
                <w:szCs w:val="20"/>
              </w:rPr>
            </w:r>
            <w:r w:rsidRPr="00F73BC3">
              <w:rPr>
                <w:rFonts w:eastAsia="Calibri"/>
                <w:sz w:val="20"/>
                <w:szCs w:val="20"/>
              </w:rPr>
              <w:fldChar w:fldCharType="separate"/>
            </w:r>
            <w:r w:rsidRPr="00F73BC3">
              <w:rPr>
                <w:rFonts w:eastAsia="Calibri"/>
                <w:sz w:val="20"/>
                <w:szCs w:val="20"/>
              </w:rPr>
              <w:t> </w:t>
            </w:r>
            <w:r w:rsidRPr="00F73BC3">
              <w:rPr>
                <w:rFonts w:eastAsia="Calibri"/>
                <w:sz w:val="20"/>
                <w:szCs w:val="20"/>
              </w:rPr>
              <w:t> </w:t>
            </w:r>
            <w:r w:rsidRPr="00F73BC3">
              <w:rPr>
                <w:rFonts w:eastAsia="Calibri"/>
                <w:sz w:val="20"/>
                <w:szCs w:val="20"/>
              </w:rPr>
              <w:t> </w:t>
            </w:r>
            <w:r w:rsidRPr="00F73BC3">
              <w:rPr>
                <w:rFonts w:eastAsia="Calibri"/>
                <w:sz w:val="20"/>
                <w:szCs w:val="20"/>
              </w:rPr>
              <w:t> </w:t>
            </w:r>
            <w:r w:rsidRPr="00F73BC3">
              <w:rPr>
                <w:rFonts w:eastAsia="Calibri"/>
                <w:sz w:val="20"/>
                <w:szCs w:val="20"/>
              </w:rPr>
              <w:t> </w:t>
            </w:r>
            <w:r w:rsidRPr="00F73BC3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F73BC3" w:rsidRPr="00F73BC3" w14:paraId="507D6D57" w14:textId="77777777" w:rsidTr="00315216">
        <w:trPr>
          <w:trHeight w:val="397"/>
        </w:trPr>
        <w:tc>
          <w:tcPr>
            <w:tcW w:w="1023" w:type="dxa"/>
            <w:vAlign w:val="center"/>
          </w:tcPr>
          <w:p w14:paraId="21E38013" w14:textId="77777777" w:rsidR="00F73BC3" w:rsidRPr="00F73BC3" w:rsidRDefault="00F73BC3" w:rsidP="00F73BC3">
            <w:pPr>
              <w:jc w:val="center"/>
              <w:rPr>
                <w:rFonts w:eastAsia="Calibri"/>
                <w:sz w:val="20"/>
                <w:szCs w:val="20"/>
              </w:rPr>
            </w:pPr>
            <w:r w:rsidRPr="00F73BC3">
              <w:rPr>
                <w:rFonts w:eastAsia="Calibri"/>
                <w:sz w:val="20"/>
                <w:szCs w:val="20"/>
              </w:rPr>
              <w:t>3.</w:t>
            </w:r>
          </w:p>
        </w:tc>
        <w:tc>
          <w:tcPr>
            <w:tcW w:w="7796" w:type="dxa"/>
            <w:vAlign w:val="center"/>
          </w:tcPr>
          <w:p w14:paraId="2FB511ED" w14:textId="77777777" w:rsidR="00F73BC3" w:rsidRPr="00F73BC3" w:rsidRDefault="00F73BC3" w:rsidP="00F73BC3">
            <w:pPr>
              <w:rPr>
                <w:rFonts w:eastAsia="Calibri"/>
                <w:sz w:val="20"/>
                <w:szCs w:val="20"/>
              </w:rPr>
            </w:pPr>
            <w:r w:rsidRPr="00F73BC3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78"/>
                  <w:enabled/>
                  <w:calcOnExit w:val="0"/>
                  <w:textInput/>
                </w:ffData>
              </w:fldChar>
            </w:r>
            <w:r w:rsidRPr="00F73BC3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F73BC3">
              <w:rPr>
                <w:rFonts w:eastAsia="Calibri"/>
                <w:sz w:val="20"/>
                <w:szCs w:val="20"/>
              </w:rPr>
            </w:r>
            <w:r w:rsidRPr="00F73BC3">
              <w:rPr>
                <w:rFonts w:eastAsia="Calibri"/>
                <w:sz w:val="20"/>
                <w:szCs w:val="20"/>
              </w:rPr>
              <w:fldChar w:fldCharType="separate"/>
            </w:r>
            <w:r w:rsidRPr="00F73BC3">
              <w:rPr>
                <w:rFonts w:eastAsia="Calibri"/>
                <w:sz w:val="20"/>
                <w:szCs w:val="20"/>
              </w:rPr>
              <w:t> </w:t>
            </w:r>
            <w:r w:rsidRPr="00F73BC3">
              <w:rPr>
                <w:rFonts w:eastAsia="Calibri"/>
                <w:sz w:val="20"/>
                <w:szCs w:val="20"/>
              </w:rPr>
              <w:t> </w:t>
            </w:r>
            <w:r w:rsidRPr="00F73BC3">
              <w:rPr>
                <w:rFonts w:eastAsia="Calibri"/>
                <w:sz w:val="20"/>
                <w:szCs w:val="20"/>
              </w:rPr>
              <w:t> </w:t>
            </w:r>
            <w:r w:rsidRPr="00F73BC3">
              <w:rPr>
                <w:rFonts w:eastAsia="Calibri"/>
                <w:sz w:val="20"/>
                <w:szCs w:val="20"/>
              </w:rPr>
              <w:t> </w:t>
            </w:r>
            <w:r w:rsidRPr="00F73BC3">
              <w:rPr>
                <w:rFonts w:eastAsia="Calibri"/>
                <w:sz w:val="20"/>
                <w:szCs w:val="20"/>
              </w:rPr>
              <w:t> </w:t>
            </w:r>
            <w:r w:rsidRPr="00F73BC3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F73BC3" w:rsidRPr="00F73BC3" w14:paraId="2A3CB259" w14:textId="77777777" w:rsidTr="00315216">
        <w:trPr>
          <w:trHeight w:val="397"/>
        </w:trPr>
        <w:tc>
          <w:tcPr>
            <w:tcW w:w="1023" w:type="dxa"/>
            <w:vAlign w:val="center"/>
          </w:tcPr>
          <w:p w14:paraId="76D87DF1" w14:textId="77777777" w:rsidR="00F73BC3" w:rsidRPr="00F73BC3" w:rsidRDefault="00F73BC3" w:rsidP="00F73BC3">
            <w:pPr>
              <w:jc w:val="center"/>
              <w:rPr>
                <w:rFonts w:eastAsia="Calibri"/>
                <w:sz w:val="20"/>
                <w:szCs w:val="20"/>
              </w:rPr>
            </w:pPr>
            <w:r w:rsidRPr="00F73BC3">
              <w:rPr>
                <w:rFonts w:eastAsia="Calibri"/>
                <w:sz w:val="20"/>
                <w:szCs w:val="20"/>
              </w:rPr>
              <w:t>4.</w:t>
            </w:r>
          </w:p>
        </w:tc>
        <w:tc>
          <w:tcPr>
            <w:tcW w:w="7796" w:type="dxa"/>
            <w:vAlign w:val="center"/>
          </w:tcPr>
          <w:p w14:paraId="6A64707F" w14:textId="77777777" w:rsidR="00F73BC3" w:rsidRPr="00F73BC3" w:rsidRDefault="00F73BC3" w:rsidP="00F73BC3">
            <w:pPr>
              <w:rPr>
                <w:rFonts w:eastAsia="Calibri"/>
                <w:sz w:val="20"/>
                <w:szCs w:val="20"/>
              </w:rPr>
            </w:pPr>
            <w:r w:rsidRPr="00F73BC3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79"/>
                  <w:enabled/>
                  <w:calcOnExit w:val="0"/>
                  <w:textInput/>
                </w:ffData>
              </w:fldChar>
            </w:r>
            <w:r w:rsidRPr="00F73BC3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F73BC3">
              <w:rPr>
                <w:rFonts w:eastAsia="Calibri"/>
                <w:sz w:val="20"/>
                <w:szCs w:val="20"/>
              </w:rPr>
            </w:r>
            <w:r w:rsidRPr="00F73BC3">
              <w:rPr>
                <w:rFonts w:eastAsia="Calibri"/>
                <w:sz w:val="20"/>
                <w:szCs w:val="20"/>
              </w:rPr>
              <w:fldChar w:fldCharType="separate"/>
            </w:r>
            <w:r w:rsidRPr="00F73BC3">
              <w:rPr>
                <w:rFonts w:eastAsia="Calibri"/>
                <w:sz w:val="20"/>
                <w:szCs w:val="20"/>
              </w:rPr>
              <w:t> </w:t>
            </w:r>
            <w:r w:rsidRPr="00F73BC3">
              <w:rPr>
                <w:rFonts w:eastAsia="Calibri"/>
                <w:sz w:val="20"/>
                <w:szCs w:val="20"/>
              </w:rPr>
              <w:t> </w:t>
            </w:r>
            <w:r w:rsidRPr="00F73BC3">
              <w:rPr>
                <w:rFonts w:eastAsia="Calibri"/>
                <w:sz w:val="20"/>
                <w:szCs w:val="20"/>
              </w:rPr>
              <w:t> </w:t>
            </w:r>
            <w:r w:rsidRPr="00F73BC3">
              <w:rPr>
                <w:rFonts w:eastAsia="Calibri"/>
                <w:sz w:val="20"/>
                <w:szCs w:val="20"/>
              </w:rPr>
              <w:t> </w:t>
            </w:r>
            <w:r w:rsidRPr="00F73BC3">
              <w:rPr>
                <w:rFonts w:eastAsia="Calibri"/>
                <w:sz w:val="20"/>
                <w:szCs w:val="20"/>
              </w:rPr>
              <w:t> </w:t>
            </w:r>
            <w:r w:rsidRPr="00F73BC3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</w:tbl>
    <w:p w14:paraId="7592BD9F" w14:textId="77777777" w:rsidR="00F73BC3" w:rsidRPr="00F73BC3" w:rsidRDefault="00F73BC3" w:rsidP="00F73BC3">
      <w:pPr>
        <w:rPr>
          <w:sz w:val="20"/>
          <w:szCs w:val="20"/>
        </w:rPr>
      </w:pPr>
    </w:p>
    <w:p w14:paraId="19816CEF" w14:textId="77777777" w:rsidR="00F73BC3" w:rsidRPr="00F73BC3" w:rsidRDefault="00F73BC3" w:rsidP="00F73BC3">
      <w:pPr>
        <w:rPr>
          <w:sz w:val="20"/>
          <w:szCs w:val="20"/>
        </w:rPr>
      </w:pPr>
    </w:p>
    <w:p w14:paraId="153CBD28" w14:textId="77777777" w:rsidR="00F73BC3" w:rsidRPr="00F73BC3" w:rsidRDefault="00F73BC3" w:rsidP="00F73BC3">
      <w:pPr>
        <w:numPr>
          <w:ilvl w:val="3"/>
          <w:numId w:val="42"/>
        </w:numPr>
        <w:spacing w:after="200" w:line="276" w:lineRule="auto"/>
        <w:jc w:val="both"/>
        <w:rPr>
          <w:b/>
          <w:bCs/>
          <w:i/>
          <w:sz w:val="20"/>
          <w:szCs w:val="20"/>
        </w:rPr>
      </w:pPr>
      <w:r w:rsidRPr="00F73BC3">
        <w:rPr>
          <w:b/>
          <w:bCs/>
          <w:i/>
          <w:sz w:val="20"/>
          <w:szCs w:val="20"/>
        </w:rPr>
        <w:t>POSLOVNI PODATKI GOSPODARSKEGA SUBJEKTA</w:t>
      </w:r>
    </w:p>
    <w:p w14:paraId="56316113" w14:textId="77777777" w:rsidR="00F73BC3" w:rsidRPr="00F73BC3" w:rsidRDefault="00F73BC3" w:rsidP="00F73BC3">
      <w:pPr>
        <w:rPr>
          <w:i/>
          <w:sz w:val="20"/>
          <w:szCs w:val="20"/>
        </w:rPr>
      </w:pPr>
      <w:r w:rsidRPr="00F73BC3">
        <w:rPr>
          <w:i/>
          <w:sz w:val="20"/>
          <w:szCs w:val="20"/>
        </w:rPr>
        <w:t>/Gospodarski subjekt točki 1.3.2.2.  in 1.3.2.3.   izpolni v celoti tolikokrat, kolikor drugih gospodarskih subjektov prijavlja./</w:t>
      </w:r>
    </w:p>
    <w:p w14:paraId="3F6602EC" w14:textId="77777777" w:rsidR="00F73BC3" w:rsidRPr="00F73BC3" w:rsidRDefault="00F73BC3" w:rsidP="00F73BC3">
      <w:pPr>
        <w:rPr>
          <w:i/>
          <w:sz w:val="20"/>
          <w:szCs w:val="20"/>
        </w:rPr>
      </w:pPr>
    </w:p>
    <w:p w14:paraId="478AFC96" w14:textId="77777777" w:rsidR="00F73BC3" w:rsidRPr="00F73BC3" w:rsidRDefault="00F73BC3" w:rsidP="00F73BC3">
      <w:pPr>
        <w:numPr>
          <w:ilvl w:val="3"/>
          <w:numId w:val="42"/>
        </w:numPr>
        <w:spacing w:after="200" w:line="276" w:lineRule="auto"/>
        <w:jc w:val="both"/>
        <w:rPr>
          <w:b/>
          <w:bCs/>
          <w:i/>
          <w:iCs/>
          <w:sz w:val="20"/>
          <w:szCs w:val="20"/>
        </w:rPr>
      </w:pPr>
      <w:r w:rsidRPr="00F73BC3">
        <w:rPr>
          <w:b/>
          <w:bCs/>
          <w:i/>
          <w:iCs/>
          <w:sz w:val="20"/>
          <w:szCs w:val="20"/>
        </w:rPr>
        <w:t>Podatki o gospodarskem subjektu</w:t>
      </w:r>
    </w:p>
    <w:p w14:paraId="3A08F310" w14:textId="77777777" w:rsidR="00F73BC3" w:rsidRPr="00F73BC3" w:rsidRDefault="00F73BC3" w:rsidP="00F73BC3">
      <w:pPr>
        <w:rPr>
          <w:sz w:val="20"/>
          <w:szCs w:val="20"/>
        </w:rPr>
      </w:pPr>
    </w:p>
    <w:tbl>
      <w:tblPr>
        <w:tblW w:w="89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3492"/>
        <w:gridCol w:w="5472"/>
      </w:tblGrid>
      <w:tr w:rsidR="00F73BC3" w:rsidRPr="00F73BC3" w14:paraId="023157F5" w14:textId="77777777" w:rsidTr="00315216">
        <w:trPr>
          <w:trHeight w:val="397"/>
        </w:trPr>
        <w:tc>
          <w:tcPr>
            <w:tcW w:w="3492" w:type="dxa"/>
            <w:vAlign w:val="center"/>
          </w:tcPr>
          <w:p w14:paraId="04618E39" w14:textId="77777777" w:rsidR="00F73BC3" w:rsidRPr="00F73BC3" w:rsidRDefault="00F73BC3" w:rsidP="00F73BC3">
            <w:pPr>
              <w:rPr>
                <w:rFonts w:eastAsia="Calibri"/>
                <w:sz w:val="20"/>
                <w:szCs w:val="20"/>
              </w:rPr>
            </w:pPr>
            <w:r w:rsidRPr="00F73BC3">
              <w:rPr>
                <w:rFonts w:eastAsia="Calibri"/>
                <w:sz w:val="20"/>
                <w:szCs w:val="20"/>
              </w:rPr>
              <w:t>Popoln naziv gospodarskega subjekta:</w:t>
            </w:r>
          </w:p>
        </w:tc>
        <w:tc>
          <w:tcPr>
            <w:tcW w:w="5472" w:type="dxa"/>
            <w:vAlign w:val="center"/>
          </w:tcPr>
          <w:p w14:paraId="2D99D948" w14:textId="77777777" w:rsidR="00F73BC3" w:rsidRPr="00F73BC3" w:rsidRDefault="00F73BC3" w:rsidP="00F73BC3">
            <w:pPr>
              <w:rPr>
                <w:rFonts w:eastAsia="Calibri"/>
                <w:sz w:val="20"/>
                <w:szCs w:val="20"/>
              </w:rPr>
            </w:pPr>
            <w:r w:rsidRPr="00F73BC3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F73BC3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F73BC3">
              <w:rPr>
                <w:rFonts w:eastAsia="Calibri"/>
                <w:sz w:val="20"/>
                <w:szCs w:val="20"/>
              </w:rPr>
            </w:r>
            <w:r w:rsidRPr="00F73BC3">
              <w:rPr>
                <w:rFonts w:eastAsia="Calibri"/>
                <w:sz w:val="20"/>
                <w:szCs w:val="20"/>
              </w:rPr>
              <w:fldChar w:fldCharType="separate"/>
            </w:r>
            <w:r w:rsidRPr="00F73BC3">
              <w:rPr>
                <w:rFonts w:eastAsia="Calibri"/>
                <w:sz w:val="20"/>
                <w:szCs w:val="20"/>
              </w:rPr>
              <w:t> </w:t>
            </w:r>
            <w:r w:rsidRPr="00F73BC3">
              <w:rPr>
                <w:rFonts w:eastAsia="Calibri"/>
                <w:sz w:val="20"/>
                <w:szCs w:val="20"/>
              </w:rPr>
              <w:t> </w:t>
            </w:r>
            <w:r w:rsidRPr="00F73BC3">
              <w:rPr>
                <w:rFonts w:eastAsia="Calibri"/>
                <w:sz w:val="20"/>
                <w:szCs w:val="20"/>
              </w:rPr>
              <w:t> </w:t>
            </w:r>
            <w:r w:rsidRPr="00F73BC3">
              <w:rPr>
                <w:rFonts w:eastAsia="Calibri"/>
                <w:sz w:val="20"/>
                <w:szCs w:val="20"/>
              </w:rPr>
              <w:t> </w:t>
            </w:r>
            <w:r w:rsidRPr="00F73BC3">
              <w:rPr>
                <w:rFonts w:eastAsia="Calibri"/>
                <w:sz w:val="20"/>
                <w:szCs w:val="20"/>
              </w:rPr>
              <w:t> </w:t>
            </w:r>
            <w:r w:rsidRPr="00F73BC3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F73BC3" w:rsidRPr="00F73BC3" w14:paraId="0762BE2B" w14:textId="77777777" w:rsidTr="00315216">
        <w:trPr>
          <w:trHeight w:val="397"/>
        </w:trPr>
        <w:tc>
          <w:tcPr>
            <w:tcW w:w="3492" w:type="dxa"/>
            <w:vAlign w:val="center"/>
          </w:tcPr>
          <w:p w14:paraId="3A07F958" w14:textId="77777777" w:rsidR="00F73BC3" w:rsidRPr="00F73BC3" w:rsidRDefault="00F73BC3" w:rsidP="00F73BC3">
            <w:pPr>
              <w:rPr>
                <w:rFonts w:eastAsia="Calibri"/>
                <w:sz w:val="20"/>
                <w:szCs w:val="20"/>
              </w:rPr>
            </w:pPr>
            <w:r w:rsidRPr="00F73BC3">
              <w:rPr>
                <w:rFonts w:eastAsia="Calibri"/>
                <w:sz w:val="20"/>
                <w:szCs w:val="20"/>
              </w:rPr>
              <w:t>Naslov gospodarskega subjekta:</w:t>
            </w:r>
          </w:p>
        </w:tc>
        <w:tc>
          <w:tcPr>
            <w:tcW w:w="5472" w:type="dxa"/>
            <w:vAlign w:val="center"/>
          </w:tcPr>
          <w:p w14:paraId="5EF5664F" w14:textId="77777777" w:rsidR="00F73BC3" w:rsidRPr="00F73BC3" w:rsidRDefault="00F73BC3" w:rsidP="00F73BC3">
            <w:pPr>
              <w:rPr>
                <w:rFonts w:eastAsia="Calibri"/>
                <w:sz w:val="20"/>
                <w:szCs w:val="20"/>
              </w:rPr>
            </w:pPr>
            <w:r w:rsidRPr="00F73BC3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F73BC3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F73BC3">
              <w:rPr>
                <w:rFonts w:eastAsia="Calibri"/>
                <w:sz w:val="20"/>
                <w:szCs w:val="20"/>
              </w:rPr>
            </w:r>
            <w:r w:rsidRPr="00F73BC3">
              <w:rPr>
                <w:rFonts w:eastAsia="Calibri"/>
                <w:sz w:val="20"/>
                <w:szCs w:val="20"/>
              </w:rPr>
              <w:fldChar w:fldCharType="separate"/>
            </w:r>
            <w:r w:rsidRPr="00F73BC3">
              <w:rPr>
                <w:rFonts w:eastAsia="Calibri"/>
                <w:sz w:val="20"/>
                <w:szCs w:val="20"/>
              </w:rPr>
              <w:t> </w:t>
            </w:r>
            <w:r w:rsidRPr="00F73BC3">
              <w:rPr>
                <w:rFonts w:eastAsia="Calibri"/>
                <w:sz w:val="20"/>
                <w:szCs w:val="20"/>
              </w:rPr>
              <w:t> </w:t>
            </w:r>
            <w:r w:rsidRPr="00F73BC3">
              <w:rPr>
                <w:rFonts w:eastAsia="Calibri"/>
                <w:sz w:val="20"/>
                <w:szCs w:val="20"/>
              </w:rPr>
              <w:t> </w:t>
            </w:r>
            <w:r w:rsidRPr="00F73BC3">
              <w:rPr>
                <w:rFonts w:eastAsia="Calibri"/>
                <w:sz w:val="20"/>
                <w:szCs w:val="20"/>
              </w:rPr>
              <w:t> </w:t>
            </w:r>
            <w:r w:rsidRPr="00F73BC3">
              <w:rPr>
                <w:rFonts w:eastAsia="Calibri"/>
                <w:sz w:val="20"/>
                <w:szCs w:val="20"/>
              </w:rPr>
              <w:t> </w:t>
            </w:r>
            <w:r w:rsidRPr="00F73BC3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F73BC3" w:rsidRPr="00F73BC3" w14:paraId="13373349" w14:textId="77777777" w:rsidTr="00315216">
        <w:trPr>
          <w:trHeight w:val="397"/>
        </w:trPr>
        <w:tc>
          <w:tcPr>
            <w:tcW w:w="3492" w:type="dxa"/>
            <w:vAlign w:val="center"/>
          </w:tcPr>
          <w:p w14:paraId="72262673" w14:textId="77777777" w:rsidR="00F73BC3" w:rsidRPr="00F73BC3" w:rsidRDefault="00F73BC3" w:rsidP="00F73BC3">
            <w:pPr>
              <w:rPr>
                <w:rFonts w:eastAsia="Calibri"/>
                <w:sz w:val="20"/>
                <w:szCs w:val="20"/>
              </w:rPr>
            </w:pPr>
            <w:r w:rsidRPr="00F73BC3">
              <w:rPr>
                <w:rFonts w:eastAsia="Calibri"/>
                <w:sz w:val="20"/>
                <w:szCs w:val="20"/>
              </w:rPr>
              <w:t>Matična številka:</w:t>
            </w:r>
          </w:p>
        </w:tc>
        <w:tc>
          <w:tcPr>
            <w:tcW w:w="5472" w:type="dxa"/>
            <w:vAlign w:val="center"/>
          </w:tcPr>
          <w:p w14:paraId="3C9DF7C6" w14:textId="77777777" w:rsidR="00F73BC3" w:rsidRPr="00F73BC3" w:rsidRDefault="00F73BC3" w:rsidP="00F73BC3">
            <w:pPr>
              <w:rPr>
                <w:rFonts w:eastAsia="Calibri"/>
                <w:sz w:val="20"/>
                <w:szCs w:val="20"/>
              </w:rPr>
            </w:pPr>
            <w:r w:rsidRPr="00F73BC3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F73BC3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F73BC3">
              <w:rPr>
                <w:rFonts w:eastAsia="Calibri"/>
                <w:sz w:val="20"/>
                <w:szCs w:val="20"/>
              </w:rPr>
            </w:r>
            <w:r w:rsidRPr="00F73BC3">
              <w:rPr>
                <w:rFonts w:eastAsia="Calibri"/>
                <w:sz w:val="20"/>
                <w:szCs w:val="20"/>
              </w:rPr>
              <w:fldChar w:fldCharType="separate"/>
            </w:r>
            <w:r w:rsidRPr="00F73BC3">
              <w:rPr>
                <w:rFonts w:eastAsia="Calibri"/>
                <w:sz w:val="20"/>
                <w:szCs w:val="20"/>
              </w:rPr>
              <w:t> </w:t>
            </w:r>
            <w:r w:rsidRPr="00F73BC3">
              <w:rPr>
                <w:rFonts w:eastAsia="Calibri"/>
                <w:sz w:val="20"/>
                <w:szCs w:val="20"/>
              </w:rPr>
              <w:t> </w:t>
            </w:r>
            <w:r w:rsidRPr="00F73BC3">
              <w:rPr>
                <w:rFonts w:eastAsia="Calibri"/>
                <w:sz w:val="20"/>
                <w:szCs w:val="20"/>
              </w:rPr>
              <w:t> </w:t>
            </w:r>
            <w:r w:rsidRPr="00F73BC3">
              <w:rPr>
                <w:rFonts w:eastAsia="Calibri"/>
                <w:sz w:val="20"/>
                <w:szCs w:val="20"/>
              </w:rPr>
              <w:t> </w:t>
            </w:r>
            <w:r w:rsidRPr="00F73BC3">
              <w:rPr>
                <w:rFonts w:eastAsia="Calibri"/>
                <w:sz w:val="20"/>
                <w:szCs w:val="20"/>
              </w:rPr>
              <w:t> </w:t>
            </w:r>
            <w:r w:rsidRPr="00F73BC3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F73BC3" w:rsidRPr="00F73BC3" w14:paraId="2D9202F4" w14:textId="77777777" w:rsidTr="00315216">
        <w:trPr>
          <w:trHeight w:val="397"/>
        </w:trPr>
        <w:tc>
          <w:tcPr>
            <w:tcW w:w="3492" w:type="dxa"/>
            <w:vAlign w:val="center"/>
          </w:tcPr>
          <w:p w14:paraId="47B72E84" w14:textId="77777777" w:rsidR="00F73BC3" w:rsidRPr="00F73BC3" w:rsidRDefault="00F73BC3" w:rsidP="00F73BC3">
            <w:pPr>
              <w:rPr>
                <w:rFonts w:eastAsia="Calibri"/>
                <w:sz w:val="20"/>
                <w:szCs w:val="20"/>
              </w:rPr>
            </w:pPr>
            <w:r w:rsidRPr="00F73BC3">
              <w:rPr>
                <w:rFonts w:eastAsia="Calibri"/>
                <w:sz w:val="20"/>
                <w:szCs w:val="20"/>
              </w:rPr>
              <w:t>Identifikacijska številka za DDV:</w:t>
            </w:r>
          </w:p>
        </w:tc>
        <w:tc>
          <w:tcPr>
            <w:tcW w:w="5472" w:type="dxa"/>
            <w:vAlign w:val="center"/>
          </w:tcPr>
          <w:p w14:paraId="5980643B" w14:textId="77777777" w:rsidR="00F73BC3" w:rsidRPr="00F73BC3" w:rsidRDefault="00F73BC3" w:rsidP="00F73BC3">
            <w:pPr>
              <w:rPr>
                <w:rFonts w:eastAsia="Calibri"/>
                <w:sz w:val="20"/>
                <w:szCs w:val="20"/>
              </w:rPr>
            </w:pPr>
            <w:r w:rsidRPr="00F73BC3">
              <w:rPr>
                <w:rFonts w:eastAsia="Calibri"/>
                <w:sz w:val="20"/>
                <w:szCs w:val="20"/>
              </w:rPr>
              <w:t>SI</w:t>
            </w:r>
            <w:r w:rsidRPr="00F73BC3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F73BC3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F73BC3">
              <w:rPr>
                <w:rFonts w:eastAsia="Calibri"/>
                <w:sz w:val="20"/>
                <w:szCs w:val="20"/>
              </w:rPr>
            </w:r>
            <w:r w:rsidRPr="00F73BC3">
              <w:rPr>
                <w:rFonts w:eastAsia="Calibri"/>
                <w:sz w:val="20"/>
                <w:szCs w:val="20"/>
              </w:rPr>
              <w:fldChar w:fldCharType="separate"/>
            </w:r>
            <w:r w:rsidRPr="00F73BC3">
              <w:rPr>
                <w:rFonts w:eastAsia="Calibri"/>
                <w:sz w:val="20"/>
                <w:szCs w:val="20"/>
              </w:rPr>
              <w:t> </w:t>
            </w:r>
            <w:r w:rsidRPr="00F73BC3">
              <w:rPr>
                <w:rFonts w:eastAsia="Calibri"/>
                <w:sz w:val="20"/>
                <w:szCs w:val="20"/>
              </w:rPr>
              <w:t> </w:t>
            </w:r>
            <w:r w:rsidRPr="00F73BC3">
              <w:rPr>
                <w:rFonts w:eastAsia="Calibri"/>
                <w:sz w:val="20"/>
                <w:szCs w:val="20"/>
              </w:rPr>
              <w:t> </w:t>
            </w:r>
            <w:r w:rsidRPr="00F73BC3">
              <w:rPr>
                <w:rFonts w:eastAsia="Calibri"/>
                <w:sz w:val="20"/>
                <w:szCs w:val="20"/>
              </w:rPr>
              <w:t> </w:t>
            </w:r>
            <w:r w:rsidRPr="00F73BC3">
              <w:rPr>
                <w:rFonts w:eastAsia="Calibri"/>
                <w:sz w:val="20"/>
                <w:szCs w:val="20"/>
              </w:rPr>
              <w:t> </w:t>
            </w:r>
            <w:r w:rsidRPr="00F73BC3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F73BC3" w:rsidRPr="00F73BC3" w14:paraId="089A4FAF" w14:textId="77777777" w:rsidTr="00315216">
        <w:trPr>
          <w:trHeight w:val="397"/>
        </w:trPr>
        <w:tc>
          <w:tcPr>
            <w:tcW w:w="3492" w:type="dxa"/>
            <w:vAlign w:val="center"/>
          </w:tcPr>
          <w:p w14:paraId="5588041C" w14:textId="77777777" w:rsidR="00F73BC3" w:rsidRPr="00F73BC3" w:rsidRDefault="00F73BC3" w:rsidP="00F73BC3">
            <w:pPr>
              <w:rPr>
                <w:rFonts w:eastAsia="Calibri"/>
                <w:sz w:val="20"/>
                <w:szCs w:val="20"/>
              </w:rPr>
            </w:pPr>
            <w:r w:rsidRPr="00F73BC3">
              <w:rPr>
                <w:rFonts w:eastAsia="Calibri"/>
                <w:sz w:val="20"/>
                <w:szCs w:val="20"/>
              </w:rPr>
              <w:t>Telefonska številka:</w:t>
            </w:r>
          </w:p>
        </w:tc>
        <w:tc>
          <w:tcPr>
            <w:tcW w:w="5472" w:type="dxa"/>
            <w:vAlign w:val="center"/>
          </w:tcPr>
          <w:p w14:paraId="5E128C39" w14:textId="77777777" w:rsidR="00F73BC3" w:rsidRPr="00F73BC3" w:rsidRDefault="00F73BC3" w:rsidP="00F73BC3">
            <w:pPr>
              <w:rPr>
                <w:rFonts w:eastAsia="Calibri"/>
                <w:sz w:val="20"/>
                <w:szCs w:val="20"/>
              </w:rPr>
            </w:pPr>
            <w:r w:rsidRPr="00F73BC3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r w:rsidRPr="00F73BC3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F73BC3">
              <w:rPr>
                <w:rFonts w:eastAsia="Calibri"/>
                <w:sz w:val="20"/>
                <w:szCs w:val="20"/>
              </w:rPr>
            </w:r>
            <w:r w:rsidRPr="00F73BC3">
              <w:rPr>
                <w:rFonts w:eastAsia="Calibri"/>
                <w:sz w:val="20"/>
                <w:szCs w:val="20"/>
              </w:rPr>
              <w:fldChar w:fldCharType="separate"/>
            </w:r>
            <w:r w:rsidRPr="00F73BC3">
              <w:rPr>
                <w:rFonts w:eastAsia="Calibri"/>
                <w:sz w:val="20"/>
                <w:szCs w:val="20"/>
              </w:rPr>
              <w:t> </w:t>
            </w:r>
            <w:r w:rsidRPr="00F73BC3">
              <w:rPr>
                <w:rFonts w:eastAsia="Calibri"/>
                <w:sz w:val="20"/>
                <w:szCs w:val="20"/>
              </w:rPr>
              <w:t> </w:t>
            </w:r>
            <w:r w:rsidRPr="00F73BC3">
              <w:rPr>
                <w:rFonts w:eastAsia="Calibri"/>
                <w:sz w:val="20"/>
                <w:szCs w:val="20"/>
              </w:rPr>
              <w:t> </w:t>
            </w:r>
            <w:r w:rsidRPr="00F73BC3">
              <w:rPr>
                <w:rFonts w:eastAsia="Calibri"/>
                <w:sz w:val="20"/>
                <w:szCs w:val="20"/>
              </w:rPr>
              <w:t> </w:t>
            </w:r>
            <w:r w:rsidRPr="00F73BC3">
              <w:rPr>
                <w:rFonts w:eastAsia="Calibri"/>
                <w:sz w:val="20"/>
                <w:szCs w:val="20"/>
              </w:rPr>
              <w:t> </w:t>
            </w:r>
            <w:r w:rsidRPr="00F73BC3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F73BC3" w:rsidRPr="00F73BC3" w14:paraId="6139274B" w14:textId="77777777" w:rsidTr="00315216">
        <w:trPr>
          <w:trHeight w:val="397"/>
        </w:trPr>
        <w:tc>
          <w:tcPr>
            <w:tcW w:w="3492" w:type="dxa"/>
            <w:vAlign w:val="center"/>
          </w:tcPr>
          <w:p w14:paraId="22EFB269" w14:textId="77777777" w:rsidR="00F73BC3" w:rsidRPr="00F73BC3" w:rsidRDefault="00F73BC3" w:rsidP="00F73BC3">
            <w:pPr>
              <w:rPr>
                <w:rFonts w:eastAsia="Calibri"/>
                <w:sz w:val="20"/>
                <w:szCs w:val="20"/>
              </w:rPr>
            </w:pPr>
            <w:r w:rsidRPr="00F73BC3">
              <w:rPr>
                <w:rFonts w:eastAsia="Calibri"/>
                <w:sz w:val="20"/>
                <w:szCs w:val="20"/>
              </w:rPr>
              <w:t>E-pošta:</w:t>
            </w:r>
          </w:p>
        </w:tc>
        <w:tc>
          <w:tcPr>
            <w:tcW w:w="5472" w:type="dxa"/>
            <w:vAlign w:val="center"/>
          </w:tcPr>
          <w:p w14:paraId="609C24B5" w14:textId="77777777" w:rsidR="00F73BC3" w:rsidRPr="00F73BC3" w:rsidRDefault="00F73BC3" w:rsidP="00F73BC3">
            <w:pPr>
              <w:rPr>
                <w:rFonts w:eastAsia="Calibri"/>
                <w:sz w:val="20"/>
                <w:szCs w:val="20"/>
              </w:rPr>
            </w:pPr>
            <w:r w:rsidRPr="00F73BC3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F73BC3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F73BC3">
              <w:rPr>
                <w:rFonts w:eastAsia="Calibri"/>
                <w:sz w:val="20"/>
                <w:szCs w:val="20"/>
              </w:rPr>
            </w:r>
            <w:r w:rsidRPr="00F73BC3">
              <w:rPr>
                <w:rFonts w:eastAsia="Calibri"/>
                <w:sz w:val="20"/>
                <w:szCs w:val="20"/>
              </w:rPr>
              <w:fldChar w:fldCharType="separate"/>
            </w:r>
            <w:r w:rsidRPr="00F73BC3">
              <w:rPr>
                <w:rFonts w:eastAsia="Calibri"/>
                <w:sz w:val="20"/>
                <w:szCs w:val="20"/>
              </w:rPr>
              <w:t> </w:t>
            </w:r>
            <w:r w:rsidRPr="00F73BC3">
              <w:rPr>
                <w:rFonts w:eastAsia="Calibri"/>
                <w:sz w:val="20"/>
                <w:szCs w:val="20"/>
              </w:rPr>
              <w:t> </w:t>
            </w:r>
            <w:r w:rsidRPr="00F73BC3">
              <w:rPr>
                <w:rFonts w:eastAsia="Calibri"/>
                <w:sz w:val="20"/>
                <w:szCs w:val="20"/>
              </w:rPr>
              <w:t> </w:t>
            </w:r>
            <w:r w:rsidRPr="00F73BC3">
              <w:rPr>
                <w:rFonts w:eastAsia="Calibri"/>
                <w:sz w:val="20"/>
                <w:szCs w:val="20"/>
              </w:rPr>
              <w:t> </w:t>
            </w:r>
            <w:r w:rsidRPr="00F73BC3">
              <w:rPr>
                <w:rFonts w:eastAsia="Calibri"/>
                <w:sz w:val="20"/>
                <w:szCs w:val="20"/>
              </w:rPr>
              <w:t> </w:t>
            </w:r>
            <w:r w:rsidRPr="00F73BC3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F73BC3" w:rsidRPr="00F73BC3" w14:paraId="0E70B51F" w14:textId="77777777" w:rsidTr="00315216">
        <w:trPr>
          <w:trHeight w:val="397"/>
        </w:trPr>
        <w:tc>
          <w:tcPr>
            <w:tcW w:w="3492" w:type="dxa"/>
            <w:vAlign w:val="center"/>
          </w:tcPr>
          <w:p w14:paraId="68A54588" w14:textId="77777777" w:rsidR="00F73BC3" w:rsidRPr="00F73BC3" w:rsidRDefault="00F73BC3" w:rsidP="00F73BC3">
            <w:pPr>
              <w:rPr>
                <w:rFonts w:eastAsia="Calibri"/>
                <w:sz w:val="20"/>
                <w:szCs w:val="20"/>
              </w:rPr>
            </w:pPr>
            <w:r w:rsidRPr="00F73BC3">
              <w:rPr>
                <w:rFonts w:eastAsia="Calibri"/>
                <w:sz w:val="20"/>
                <w:szCs w:val="20"/>
              </w:rPr>
              <w:t>Oseba, pooblaščena za zastopanje:</w:t>
            </w:r>
          </w:p>
        </w:tc>
        <w:tc>
          <w:tcPr>
            <w:tcW w:w="5472" w:type="dxa"/>
            <w:vAlign w:val="center"/>
          </w:tcPr>
          <w:p w14:paraId="276951B8" w14:textId="77777777" w:rsidR="00F73BC3" w:rsidRPr="00F73BC3" w:rsidRDefault="00F73BC3" w:rsidP="00F73BC3">
            <w:pPr>
              <w:rPr>
                <w:rFonts w:eastAsia="Calibri"/>
                <w:sz w:val="20"/>
                <w:szCs w:val="20"/>
              </w:rPr>
            </w:pPr>
            <w:r w:rsidRPr="00F73BC3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F73BC3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F73BC3">
              <w:rPr>
                <w:rFonts w:eastAsia="Calibri"/>
                <w:sz w:val="20"/>
                <w:szCs w:val="20"/>
              </w:rPr>
            </w:r>
            <w:r w:rsidRPr="00F73BC3">
              <w:rPr>
                <w:rFonts w:eastAsia="Calibri"/>
                <w:sz w:val="20"/>
                <w:szCs w:val="20"/>
              </w:rPr>
              <w:fldChar w:fldCharType="separate"/>
            </w:r>
            <w:r w:rsidRPr="00F73BC3">
              <w:rPr>
                <w:rFonts w:eastAsia="Calibri"/>
                <w:sz w:val="20"/>
                <w:szCs w:val="20"/>
              </w:rPr>
              <w:t> </w:t>
            </w:r>
            <w:r w:rsidRPr="00F73BC3">
              <w:rPr>
                <w:rFonts w:eastAsia="Calibri"/>
                <w:sz w:val="20"/>
                <w:szCs w:val="20"/>
              </w:rPr>
              <w:t> </w:t>
            </w:r>
            <w:r w:rsidRPr="00F73BC3">
              <w:rPr>
                <w:rFonts w:eastAsia="Calibri"/>
                <w:sz w:val="20"/>
                <w:szCs w:val="20"/>
              </w:rPr>
              <w:t> </w:t>
            </w:r>
            <w:r w:rsidRPr="00F73BC3">
              <w:rPr>
                <w:rFonts w:eastAsia="Calibri"/>
                <w:sz w:val="20"/>
                <w:szCs w:val="20"/>
              </w:rPr>
              <w:t> </w:t>
            </w:r>
            <w:r w:rsidRPr="00F73BC3">
              <w:rPr>
                <w:rFonts w:eastAsia="Calibri"/>
                <w:sz w:val="20"/>
                <w:szCs w:val="20"/>
              </w:rPr>
              <w:t> </w:t>
            </w:r>
            <w:r w:rsidRPr="00F73BC3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</w:tbl>
    <w:p w14:paraId="14E11F5C" w14:textId="77777777" w:rsidR="00F73BC3" w:rsidRPr="00F73BC3" w:rsidRDefault="00F73BC3" w:rsidP="00F73BC3">
      <w:pPr>
        <w:rPr>
          <w:b/>
          <w:bCs/>
          <w:i/>
          <w:iCs/>
          <w:sz w:val="20"/>
          <w:szCs w:val="20"/>
        </w:rPr>
      </w:pPr>
    </w:p>
    <w:p w14:paraId="1B7CCFA3" w14:textId="77777777" w:rsidR="00F73BC3" w:rsidRPr="00F73BC3" w:rsidRDefault="00F73BC3" w:rsidP="00F73BC3">
      <w:pPr>
        <w:rPr>
          <w:b/>
          <w:bCs/>
          <w:i/>
          <w:iCs/>
          <w:sz w:val="20"/>
          <w:szCs w:val="20"/>
        </w:rPr>
      </w:pPr>
    </w:p>
    <w:p w14:paraId="1E365112" w14:textId="77777777" w:rsidR="00F73BC3" w:rsidRPr="00F73BC3" w:rsidRDefault="00F73BC3" w:rsidP="00F73BC3">
      <w:pPr>
        <w:numPr>
          <w:ilvl w:val="3"/>
          <w:numId w:val="42"/>
        </w:numPr>
        <w:spacing w:after="200" w:line="276" w:lineRule="auto"/>
        <w:jc w:val="both"/>
        <w:rPr>
          <w:b/>
          <w:bCs/>
          <w:i/>
          <w:iCs/>
          <w:sz w:val="20"/>
          <w:szCs w:val="20"/>
        </w:rPr>
      </w:pPr>
      <w:r w:rsidRPr="00F73BC3">
        <w:rPr>
          <w:b/>
          <w:bCs/>
          <w:i/>
          <w:iCs/>
          <w:sz w:val="20"/>
          <w:szCs w:val="20"/>
        </w:rPr>
        <w:t>Osebe, ki so članice upravnega, vodstvenega ali nadzornega organa gospodarskega subjekta ali ki imajo pooblastila za njegovo zastopanje ali odločanje ali nadzor v njem</w:t>
      </w:r>
    </w:p>
    <w:p w14:paraId="24D0E380" w14:textId="77777777" w:rsidR="00F73BC3" w:rsidRPr="00F73BC3" w:rsidRDefault="00F73BC3" w:rsidP="00F73BC3">
      <w:pPr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3119"/>
        <w:gridCol w:w="2549"/>
        <w:gridCol w:w="2406"/>
      </w:tblGrid>
      <w:tr w:rsidR="00F73BC3" w:rsidRPr="00F73BC3" w14:paraId="64862903" w14:textId="77777777" w:rsidTr="00315216">
        <w:trPr>
          <w:trHeight w:val="439"/>
        </w:trPr>
        <w:tc>
          <w:tcPr>
            <w:tcW w:w="880" w:type="dxa"/>
            <w:vAlign w:val="center"/>
          </w:tcPr>
          <w:p w14:paraId="7CB475AB" w14:textId="77777777" w:rsidR="00F73BC3" w:rsidRPr="00F73BC3" w:rsidRDefault="00F73BC3" w:rsidP="00F73BC3">
            <w:pPr>
              <w:rPr>
                <w:rFonts w:eastAsia="Calibri"/>
                <w:b/>
                <w:sz w:val="20"/>
                <w:szCs w:val="20"/>
              </w:rPr>
            </w:pPr>
            <w:proofErr w:type="spellStart"/>
            <w:r w:rsidRPr="00F73BC3">
              <w:rPr>
                <w:rFonts w:eastAsia="Calibri"/>
                <w:b/>
                <w:sz w:val="20"/>
                <w:szCs w:val="20"/>
              </w:rPr>
              <w:t>Zap</w:t>
            </w:r>
            <w:proofErr w:type="spellEnd"/>
            <w:r w:rsidRPr="00F73BC3">
              <w:rPr>
                <w:rFonts w:eastAsia="Calibri"/>
                <w:b/>
                <w:sz w:val="20"/>
                <w:szCs w:val="20"/>
              </w:rPr>
              <w:t>. št.</w:t>
            </w:r>
          </w:p>
        </w:tc>
        <w:tc>
          <w:tcPr>
            <w:tcW w:w="3123" w:type="dxa"/>
            <w:vAlign w:val="center"/>
          </w:tcPr>
          <w:p w14:paraId="32132EF6" w14:textId="77777777" w:rsidR="00F73BC3" w:rsidRPr="00F73BC3" w:rsidRDefault="00F73BC3" w:rsidP="00F73BC3">
            <w:pPr>
              <w:rPr>
                <w:rFonts w:eastAsia="Calibri"/>
                <w:b/>
                <w:sz w:val="20"/>
                <w:szCs w:val="20"/>
              </w:rPr>
            </w:pPr>
            <w:r w:rsidRPr="00F73BC3">
              <w:rPr>
                <w:rFonts w:eastAsia="Calibri"/>
                <w:b/>
                <w:sz w:val="20"/>
                <w:szCs w:val="20"/>
              </w:rPr>
              <w:t>Ime in priimek</w:t>
            </w:r>
          </w:p>
        </w:tc>
        <w:tc>
          <w:tcPr>
            <w:tcW w:w="2552" w:type="dxa"/>
            <w:vAlign w:val="center"/>
          </w:tcPr>
          <w:p w14:paraId="24FD675D" w14:textId="77777777" w:rsidR="00F73BC3" w:rsidRPr="00F73BC3" w:rsidRDefault="00F73BC3" w:rsidP="00F73BC3">
            <w:pPr>
              <w:rPr>
                <w:rFonts w:eastAsia="Calibri"/>
                <w:b/>
                <w:sz w:val="20"/>
                <w:szCs w:val="20"/>
              </w:rPr>
            </w:pPr>
            <w:r w:rsidRPr="00F73BC3">
              <w:rPr>
                <w:rFonts w:eastAsia="Calibri"/>
                <w:b/>
                <w:sz w:val="20"/>
                <w:szCs w:val="20"/>
              </w:rPr>
              <w:t>Naslov</w:t>
            </w:r>
          </w:p>
        </w:tc>
        <w:tc>
          <w:tcPr>
            <w:tcW w:w="2409" w:type="dxa"/>
            <w:vAlign w:val="center"/>
          </w:tcPr>
          <w:p w14:paraId="28732604" w14:textId="77777777" w:rsidR="00F73BC3" w:rsidRPr="00F73BC3" w:rsidRDefault="00F73BC3" w:rsidP="00F73BC3">
            <w:pPr>
              <w:rPr>
                <w:rFonts w:eastAsia="Calibri"/>
                <w:b/>
                <w:sz w:val="20"/>
                <w:szCs w:val="20"/>
              </w:rPr>
            </w:pPr>
            <w:r w:rsidRPr="00F73BC3">
              <w:rPr>
                <w:rFonts w:eastAsia="Calibri"/>
                <w:b/>
                <w:sz w:val="20"/>
                <w:szCs w:val="20"/>
              </w:rPr>
              <w:t>Funkcija</w:t>
            </w:r>
          </w:p>
        </w:tc>
      </w:tr>
      <w:tr w:rsidR="00F73BC3" w:rsidRPr="00F73BC3" w14:paraId="5026CDC0" w14:textId="77777777" w:rsidTr="00315216">
        <w:trPr>
          <w:trHeight w:val="396"/>
        </w:trPr>
        <w:tc>
          <w:tcPr>
            <w:tcW w:w="880" w:type="dxa"/>
            <w:vAlign w:val="center"/>
          </w:tcPr>
          <w:p w14:paraId="09E055D3" w14:textId="77777777" w:rsidR="00F73BC3" w:rsidRPr="00F73BC3" w:rsidRDefault="00F73BC3" w:rsidP="00F73BC3">
            <w:pPr>
              <w:rPr>
                <w:rFonts w:eastAsia="Calibri"/>
                <w:sz w:val="20"/>
                <w:szCs w:val="20"/>
              </w:rPr>
            </w:pPr>
            <w:r w:rsidRPr="00F73BC3">
              <w:rPr>
                <w:rFonts w:eastAsia="Calibri"/>
                <w:sz w:val="20"/>
                <w:szCs w:val="20"/>
              </w:rPr>
              <w:t>1.</w:t>
            </w:r>
          </w:p>
        </w:tc>
        <w:tc>
          <w:tcPr>
            <w:tcW w:w="3123" w:type="dxa"/>
            <w:vAlign w:val="center"/>
          </w:tcPr>
          <w:p w14:paraId="7E492B2F" w14:textId="77777777" w:rsidR="00F73BC3" w:rsidRPr="00F73BC3" w:rsidRDefault="00F73BC3" w:rsidP="00F73BC3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580A985E" w14:textId="77777777" w:rsidR="00F73BC3" w:rsidRPr="00F73BC3" w:rsidRDefault="00F73BC3" w:rsidP="00F73BC3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29843660" w14:textId="77777777" w:rsidR="00F73BC3" w:rsidRPr="00F73BC3" w:rsidRDefault="00F73BC3" w:rsidP="00F73BC3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F73BC3" w:rsidRPr="00F73BC3" w14:paraId="4C399D9C" w14:textId="77777777" w:rsidTr="00315216">
        <w:trPr>
          <w:trHeight w:val="396"/>
        </w:trPr>
        <w:tc>
          <w:tcPr>
            <w:tcW w:w="880" w:type="dxa"/>
            <w:vAlign w:val="center"/>
          </w:tcPr>
          <w:p w14:paraId="7BB02686" w14:textId="77777777" w:rsidR="00F73BC3" w:rsidRPr="00F73BC3" w:rsidRDefault="00F73BC3" w:rsidP="00F73BC3">
            <w:pPr>
              <w:rPr>
                <w:rFonts w:eastAsia="Calibri"/>
                <w:sz w:val="20"/>
                <w:szCs w:val="20"/>
              </w:rPr>
            </w:pPr>
            <w:r w:rsidRPr="00F73BC3">
              <w:rPr>
                <w:rFonts w:eastAsia="Calibri"/>
                <w:sz w:val="20"/>
                <w:szCs w:val="20"/>
              </w:rPr>
              <w:t>2.</w:t>
            </w:r>
          </w:p>
        </w:tc>
        <w:tc>
          <w:tcPr>
            <w:tcW w:w="3123" w:type="dxa"/>
            <w:vAlign w:val="center"/>
          </w:tcPr>
          <w:p w14:paraId="2FC2D279" w14:textId="77777777" w:rsidR="00F73BC3" w:rsidRPr="00F73BC3" w:rsidRDefault="00F73BC3" w:rsidP="00F73BC3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60114618" w14:textId="77777777" w:rsidR="00F73BC3" w:rsidRPr="00F73BC3" w:rsidRDefault="00F73BC3" w:rsidP="00F73BC3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11BAF444" w14:textId="77777777" w:rsidR="00F73BC3" w:rsidRPr="00F73BC3" w:rsidRDefault="00F73BC3" w:rsidP="00F73BC3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F73BC3" w:rsidRPr="00F73BC3" w14:paraId="4E238ED5" w14:textId="77777777" w:rsidTr="00315216">
        <w:trPr>
          <w:trHeight w:val="396"/>
        </w:trPr>
        <w:tc>
          <w:tcPr>
            <w:tcW w:w="880" w:type="dxa"/>
            <w:vAlign w:val="center"/>
          </w:tcPr>
          <w:p w14:paraId="59603965" w14:textId="77777777" w:rsidR="00F73BC3" w:rsidRPr="00F73BC3" w:rsidRDefault="00F73BC3" w:rsidP="00F73BC3">
            <w:pPr>
              <w:rPr>
                <w:rFonts w:eastAsia="Calibri"/>
                <w:sz w:val="20"/>
                <w:szCs w:val="20"/>
              </w:rPr>
            </w:pPr>
            <w:r w:rsidRPr="00F73BC3">
              <w:rPr>
                <w:rFonts w:eastAsia="Calibri"/>
                <w:sz w:val="20"/>
                <w:szCs w:val="20"/>
              </w:rPr>
              <w:t>3.</w:t>
            </w:r>
          </w:p>
        </w:tc>
        <w:tc>
          <w:tcPr>
            <w:tcW w:w="3123" w:type="dxa"/>
            <w:vAlign w:val="center"/>
          </w:tcPr>
          <w:p w14:paraId="5B86BBB8" w14:textId="77777777" w:rsidR="00F73BC3" w:rsidRPr="00F73BC3" w:rsidRDefault="00F73BC3" w:rsidP="00F73BC3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5ADC6E7D" w14:textId="77777777" w:rsidR="00F73BC3" w:rsidRPr="00F73BC3" w:rsidRDefault="00F73BC3" w:rsidP="00F73BC3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558799C9" w14:textId="77777777" w:rsidR="00F73BC3" w:rsidRPr="00F73BC3" w:rsidRDefault="00F73BC3" w:rsidP="00F73BC3">
            <w:pPr>
              <w:rPr>
                <w:rFonts w:eastAsia="Calibri"/>
                <w:sz w:val="20"/>
                <w:szCs w:val="20"/>
              </w:rPr>
            </w:pPr>
          </w:p>
        </w:tc>
      </w:tr>
    </w:tbl>
    <w:p w14:paraId="452B60EA" w14:textId="77777777" w:rsidR="00F73BC3" w:rsidRPr="00F73BC3" w:rsidRDefault="00F73BC3" w:rsidP="00F73BC3"/>
    <w:p w14:paraId="412F2AE7" w14:textId="77777777" w:rsidR="00DC5C04" w:rsidRDefault="00DC5C04" w:rsidP="00001085">
      <w:pPr>
        <w:rPr>
          <w:sz w:val="20"/>
          <w:szCs w:val="20"/>
        </w:rPr>
      </w:pPr>
    </w:p>
    <w:p w14:paraId="4716930E" w14:textId="77777777" w:rsidR="00AA7E87" w:rsidRDefault="00AA7E87" w:rsidP="00001085">
      <w:pPr>
        <w:rPr>
          <w:sz w:val="20"/>
          <w:szCs w:val="20"/>
        </w:rPr>
      </w:pPr>
    </w:p>
    <w:p w14:paraId="1086E797" w14:textId="77777777" w:rsidR="00AA7E87" w:rsidRDefault="00AA7E87" w:rsidP="00001085">
      <w:pPr>
        <w:rPr>
          <w:sz w:val="20"/>
          <w:szCs w:val="20"/>
        </w:rPr>
      </w:pPr>
    </w:p>
    <w:p w14:paraId="421E7AF1" w14:textId="77777777" w:rsidR="00AA7E87" w:rsidRDefault="00AA7E87" w:rsidP="00001085">
      <w:pPr>
        <w:rPr>
          <w:sz w:val="20"/>
          <w:szCs w:val="20"/>
        </w:rPr>
      </w:pPr>
    </w:p>
    <w:p w14:paraId="52B935D8" w14:textId="77777777" w:rsidR="00AA7E87" w:rsidRDefault="00AA7E87" w:rsidP="00001085">
      <w:pPr>
        <w:rPr>
          <w:sz w:val="20"/>
          <w:szCs w:val="20"/>
        </w:rPr>
      </w:pPr>
    </w:p>
    <w:p w14:paraId="38E4E1DC" w14:textId="77777777" w:rsidR="00AA7E87" w:rsidRDefault="00AA7E87" w:rsidP="00001085">
      <w:pPr>
        <w:rPr>
          <w:sz w:val="20"/>
          <w:szCs w:val="20"/>
        </w:rPr>
      </w:pPr>
    </w:p>
    <w:p w14:paraId="70866E90" w14:textId="77777777" w:rsidR="00AA7E87" w:rsidRDefault="00AA7E87" w:rsidP="00001085">
      <w:pPr>
        <w:rPr>
          <w:sz w:val="20"/>
          <w:szCs w:val="20"/>
        </w:rPr>
      </w:pPr>
    </w:p>
    <w:p w14:paraId="7F2D1652" w14:textId="77777777" w:rsidR="00AA7E87" w:rsidRDefault="00AA7E87" w:rsidP="00001085">
      <w:pPr>
        <w:rPr>
          <w:sz w:val="20"/>
          <w:szCs w:val="20"/>
        </w:rPr>
      </w:pPr>
    </w:p>
    <w:p w14:paraId="1D0250FE" w14:textId="77777777" w:rsidR="00AA7E87" w:rsidRDefault="00AA7E87" w:rsidP="00001085">
      <w:pPr>
        <w:rPr>
          <w:sz w:val="20"/>
          <w:szCs w:val="20"/>
        </w:rPr>
      </w:pPr>
    </w:p>
    <w:p w14:paraId="7BE9A564" w14:textId="77777777" w:rsidR="0091673E" w:rsidRDefault="0091673E" w:rsidP="00001085">
      <w:pPr>
        <w:rPr>
          <w:sz w:val="20"/>
          <w:szCs w:val="20"/>
        </w:rPr>
      </w:pPr>
    </w:p>
    <w:p w14:paraId="7A77F92C" w14:textId="3118F32D" w:rsidR="00546558" w:rsidRPr="00546558" w:rsidRDefault="0091673E" w:rsidP="00546558">
      <w:pPr>
        <w:pStyle w:val="Naslov1"/>
        <w:numPr>
          <w:ilvl w:val="0"/>
          <w:numId w:val="5"/>
        </w:numPr>
        <w:ind w:left="284" w:hanging="284"/>
        <w:rPr>
          <w:sz w:val="24"/>
          <w:szCs w:val="24"/>
        </w:rPr>
      </w:pPr>
      <w:r>
        <w:rPr>
          <w:sz w:val="24"/>
          <w:szCs w:val="24"/>
        </w:rPr>
        <w:t>IZPOLNJEVANJE POGOJ</w:t>
      </w:r>
      <w:r w:rsidR="0023445F">
        <w:rPr>
          <w:sz w:val="24"/>
          <w:szCs w:val="24"/>
        </w:rPr>
        <w:t>EV</w:t>
      </w:r>
      <w:r>
        <w:rPr>
          <w:sz w:val="24"/>
          <w:szCs w:val="24"/>
        </w:rPr>
        <w:t xml:space="preserve"> IZ TOČKE 9.2</w:t>
      </w:r>
      <w:r w:rsidR="0023445F">
        <w:rPr>
          <w:sz w:val="24"/>
          <w:szCs w:val="24"/>
        </w:rPr>
        <w:t xml:space="preserve"> IN 9.3</w:t>
      </w:r>
    </w:p>
    <w:p w14:paraId="4BC0AEB0" w14:textId="77777777" w:rsidR="0091673E" w:rsidRDefault="0091673E" w:rsidP="00001085">
      <w:pPr>
        <w:rPr>
          <w:sz w:val="20"/>
          <w:szCs w:val="20"/>
        </w:rPr>
      </w:pPr>
    </w:p>
    <w:p w14:paraId="27BFFE97" w14:textId="2CCF45BA" w:rsidR="0023445F" w:rsidRPr="0088355C" w:rsidRDefault="0088355C" w:rsidP="0088355C">
      <w:pPr>
        <w:pStyle w:val="Odstavekseznama"/>
        <w:keepNext/>
        <w:numPr>
          <w:ilvl w:val="1"/>
          <w:numId w:val="44"/>
        </w:numPr>
        <w:spacing w:before="120" w:after="120" w:line="276" w:lineRule="auto"/>
        <w:jc w:val="both"/>
        <w:outlineLvl w:val="1"/>
        <w:rPr>
          <w:b/>
          <w:bCs/>
          <w:iCs/>
        </w:rPr>
      </w:pPr>
      <w:r>
        <w:rPr>
          <w:b/>
          <w:bCs/>
          <w:iCs/>
        </w:rPr>
        <w:t>TEHNIČNI POGOJ</w:t>
      </w:r>
      <w:r w:rsidR="00343BE4">
        <w:rPr>
          <w:b/>
          <w:bCs/>
          <w:iCs/>
        </w:rPr>
        <w:t xml:space="preserve"> IZ TOČKE 9.2</w:t>
      </w:r>
    </w:p>
    <w:p w14:paraId="02BB4768" w14:textId="77777777" w:rsidR="00343BE4" w:rsidRDefault="00343BE4" w:rsidP="00001085">
      <w:pPr>
        <w:rPr>
          <w:sz w:val="20"/>
          <w:szCs w:val="20"/>
        </w:rPr>
      </w:pPr>
    </w:p>
    <w:tbl>
      <w:tblPr>
        <w:tblW w:w="10728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07"/>
        <w:gridCol w:w="2551"/>
        <w:gridCol w:w="1559"/>
        <w:gridCol w:w="709"/>
        <w:gridCol w:w="709"/>
        <w:gridCol w:w="709"/>
        <w:gridCol w:w="708"/>
        <w:gridCol w:w="709"/>
      </w:tblGrid>
      <w:tr w:rsidR="00343BE4" w:rsidRPr="00F73BC3" w14:paraId="68B76CBB" w14:textId="77777777" w:rsidTr="00803E3C">
        <w:trPr>
          <w:trHeight w:val="439"/>
        </w:trPr>
        <w:tc>
          <w:tcPr>
            <w:tcW w:w="567" w:type="dxa"/>
            <w:vMerge w:val="restart"/>
            <w:vAlign w:val="center"/>
          </w:tcPr>
          <w:p w14:paraId="33861450" w14:textId="77777777" w:rsidR="00343BE4" w:rsidRPr="00F73BC3" w:rsidRDefault="00343BE4" w:rsidP="00803E3C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Š</w:t>
            </w:r>
            <w:r w:rsidRPr="00F73BC3">
              <w:rPr>
                <w:rFonts w:eastAsia="Calibri"/>
                <w:b/>
                <w:sz w:val="20"/>
                <w:szCs w:val="20"/>
              </w:rPr>
              <w:t>t.</w:t>
            </w:r>
          </w:p>
        </w:tc>
        <w:tc>
          <w:tcPr>
            <w:tcW w:w="2507" w:type="dxa"/>
            <w:vMerge w:val="restart"/>
            <w:vAlign w:val="center"/>
          </w:tcPr>
          <w:p w14:paraId="39C62013" w14:textId="7EA24702" w:rsidR="00343BE4" w:rsidRDefault="00343BE4" w:rsidP="00803E3C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Podatki o naročniku</w:t>
            </w:r>
            <w:r w:rsidR="00A2486D">
              <w:rPr>
                <w:rFonts w:eastAsia="Calibri"/>
                <w:b/>
                <w:sz w:val="20"/>
                <w:szCs w:val="20"/>
              </w:rPr>
              <w:t xml:space="preserve"> referenčnega projekta</w:t>
            </w:r>
          </w:p>
          <w:p w14:paraId="00C938AC" w14:textId="77777777" w:rsidR="00343BE4" w:rsidRDefault="00343BE4" w:rsidP="00803E3C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(kontaktna oseba, e-mail ali telefonska številka)</w:t>
            </w:r>
          </w:p>
        </w:tc>
        <w:tc>
          <w:tcPr>
            <w:tcW w:w="2551" w:type="dxa"/>
            <w:vMerge w:val="restart"/>
            <w:vAlign w:val="center"/>
          </w:tcPr>
          <w:p w14:paraId="428FC1B3" w14:textId="7E568515" w:rsidR="00343BE4" w:rsidRPr="00F73BC3" w:rsidRDefault="00343BE4" w:rsidP="00803E3C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Naslov </w:t>
            </w:r>
            <w:r w:rsidR="00A2486D">
              <w:rPr>
                <w:rFonts w:eastAsia="Calibri"/>
                <w:b/>
                <w:sz w:val="20"/>
                <w:szCs w:val="20"/>
              </w:rPr>
              <w:t xml:space="preserve">referenčnega </w:t>
            </w:r>
            <w:r>
              <w:rPr>
                <w:rFonts w:eastAsia="Calibri"/>
                <w:b/>
                <w:sz w:val="20"/>
                <w:szCs w:val="20"/>
              </w:rPr>
              <w:t>projekta</w:t>
            </w:r>
          </w:p>
        </w:tc>
        <w:tc>
          <w:tcPr>
            <w:tcW w:w="1559" w:type="dxa"/>
            <w:vMerge w:val="restart"/>
            <w:vAlign w:val="center"/>
          </w:tcPr>
          <w:p w14:paraId="2006D81B" w14:textId="77777777" w:rsidR="00343BE4" w:rsidRPr="00F73BC3" w:rsidRDefault="00343BE4" w:rsidP="00803E3C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Obdobje trajanja</w:t>
            </w:r>
          </w:p>
        </w:tc>
        <w:tc>
          <w:tcPr>
            <w:tcW w:w="3544" w:type="dxa"/>
            <w:gridSpan w:val="5"/>
            <w:vAlign w:val="center"/>
          </w:tcPr>
          <w:p w14:paraId="419D4E36" w14:textId="77777777" w:rsidR="00343BE4" w:rsidRPr="00803E3C" w:rsidRDefault="00343BE4" w:rsidP="00803E3C">
            <w:pPr>
              <w:jc w:val="center"/>
              <w:rPr>
                <w:rFonts w:eastAsia="Calibri"/>
                <w:b/>
                <w:sz w:val="18"/>
                <w:szCs w:val="18"/>
              </w:rPr>
            </w:pPr>
            <w:r w:rsidRPr="00803E3C">
              <w:rPr>
                <w:rFonts w:eastAsia="Calibri"/>
                <w:b/>
                <w:sz w:val="18"/>
                <w:szCs w:val="18"/>
              </w:rPr>
              <w:t>Projekt izpolnjuje naslednje kriterije iz točke 9.2</w:t>
            </w:r>
          </w:p>
          <w:p w14:paraId="4ACE559E" w14:textId="77777777" w:rsidR="00343BE4" w:rsidRPr="00F73BC3" w:rsidRDefault="00343BE4" w:rsidP="00803E3C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03E3C">
              <w:rPr>
                <w:rFonts w:eastAsia="Calibri"/>
                <w:b/>
                <w:sz w:val="18"/>
                <w:szCs w:val="18"/>
              </w:rPr>
              <w:t>(označite ustrezni stolpec)</w:t>
            </w:r>
          </w:p>
        </w:tc>
      </w:tr>
      <w:tr w:rsidR="00343BE4" w:rsidRPr="00F73BC3" w14:paraId="170FCF3A" w14:textId="77777777" w:rsidTr="00803E3C">
        <w:trPr>
          <w:trHeight w:val="439"/>
        </w:trPr>
        <w:tc>
          <w:tcPr>
            <w:tcW w:w="567" w:type="dxa"/>
            <w:vMerge/>
            <w:vAlign w:val="center"/>
          </w:tcPr>
          <w:p w14:paraId="5FD33612" w14:textId="77777777" w:rsidR="00343BE4" w:rsidRPr="00F73BC3" w:rsidRDefault="00343BE4" w:rsidP="00803E3C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2507" w:type="dxa"/>
            <w:vMerge/>
          </w:tcPr>
          <w:p w14:paraId="44CE3F35" w14:textId="77777777" w:rsidR="00343BE4" w:rsidRDefault="00343BE4" w:rsidP="00803E3C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2551" w:type="dxa"/>
            <w:vMerge/>
            <w:vAlign w:val="center"/>
          </w:tcPr>
          <w:p w14:paraId="375BB8F5" w14:textId="77777777" w:rsidR="00343BE4" w:rsidRDefault="00343BE4" w:rsidP="00803E3C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54D36DA3" w14:textId="77777777" w:rsidR="00343BE4" w:rsidRDefault="00343BE4" w:rsidP="00803E3C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E21EFDD" w14:textId="77777777" w:rsidR="00343BE4" w:rsidRPr="00803E3C" w:rsidRDefault="00343BE4" w:rsidP="00803E3C">
            <w:pPr>
              <w:jc w:val="center"/>
              <w:rPr>
                <w:rFonts w:eastAsia="Calibri"/>
                <w:b/>
                <w:sz w:val="14"/>
                <w:szCs w:val="14"/>
              </w:rPr>
            </w:pPr>
            <w:r>
              <w:rPr>
                <w:rFonts w:eastAsia="Calibri"/>
                <w:b/>
                <w:sz w:val="14"/>
                <w:szCs w:val="14"/>
              </w:rPr>
              <w:t>k</w:t>
            </w:r>
            <w:r w:rsidRPr="00803E3C">
              <w:rPr>
                <w:rFonts w:eastAsia="Calibri"/>
                <w:b/>
                <w:sz w:val="14"/>
                <w:szCs w:val="14"/>
              </w:rPr>
              <w:t>riterij 1</w:t>
            </w:r>
          </w:p>
        </w:tc>
        <w:tc>
          <w:tcPr>
            <w:tcW w:w="709" w:type="dxa"/>
            <w:vAlign w:val="center"/>
          </w:tcPr>
          <w:p w14:paraId="06FBCF79" w14:textId="77777777" w:rsidR="00343BE4" w:rsidRPr="00803E3C" w:rsidRDefault="00343BE4" w:rsidP="00803E3C">
            <w:pPr>
              <w:jc w:val="center"/>
              <w:rPr>
                <w:rFonts w:eastAsia="Calibri"/>
                <w:b/>
                <w:sz w:val="14"/>
                <w:szCs w:val="14"/>
              </w:rPr>
            </w:pPr>
            <w:r>
              <w:rPr>
                <w:rFonts w:eastAsia="Calibri"/>
                <w:b/>
                <w:sz w:val="14"/>
                <w:szCs w:val="14"/>
              </w:rPr>
              <w:t>k</w:t>
            </w:r>
            <w:r w:rsidRPr="00B51CD1">
              <w:rPr>
                <w:rFonts w:eastAsia="Calibri"/>
                <w:b/>
                <w:sz w:val="14"/>
                <w:szCs w:val="14"/>
              </w:rPr>
              <w:t xml:space="preserve">riterij </w:t>
            </w:r>
            <w:r>
              <w:rPr>
                <w:rFonts w:eastAsia="Calibri"/>
                <w:b/>
                <w:sz w:val="14"/>
                <w:szCs w:val="14"/>
              </w:rPr>
              <w:t>2</w:t>
            </w:r>
          </w:p>
        </w:tc>
        <w:tc>
          <w:tcPr>
            <w:tcW w:w="709" w:type="dxa"/>
            <w:vAlign w:val="center"/>
          </w:tcPr>
          <w:p w14:paraId="055314CD" w14:textId="77777777" w:rsidR="00343BE4" w:rsidRPr="00803E3C" w:rsidRDefault="00343BE4" w:rsidP="00803E3C">
            <w:pPr>
              <w:jc w:val="center"/>
              <w:rPr>
                <w:rFonts w:eastAsia="Calibri"/>
                <w:b/>
                <w:sz w:val="14"/>
                <w:szCs w:val="14"/>
              </w:rPr>
            </w:pPr>
            <w:r>
              <w:rPr>
                <w:rFonts w:eastAsia="Calibri"/>
                <w:b/>
                <w:sz w:val="14"/>
                <w:szCs w:val="14"/>
              </w:rPr>
              <w:t>k</w:t>
            </w:r>
            <w:r w:rsidRPr="00B51CD1">
              <w:rPr>
                <w:rFonts w:eastAsia="Calibri"/>
                <w:b/>
                <w:sz w:val="14"/>
                <w:szCs w:val="14"/>
              </w:rPr>
              <w:t xml:space="preserve">riterij </w:t>
            </w:r>
            <w:r>
              <w:rPr>
                <w:rFonts w:eastAsia="Calibri"/>
                <w:b/>
                <w:sz w:val="14"/>
                <w:szCs w:val="14"/>
              </w:rPr>
              <w:t>3</w:t>
            </w:r>
          </w:p>
        </w:tc>
        <w:tc>
          <w:tcPr>
            <w:tcW w:w="708" w:type="dxa"/>
            <w:vAlign w:val="center"/>
          </w:tcPr>
          <w:p w14:paraId="5F51A6A8" w14:textId="77777777" w:rsidR="00343BE4" w:rsidRPr="00803E3C" w:rsidRDefault="00343BE4" w:rsidP="00803E3C">
            <w:pPr>
              <w:jc w:val="center"/>
              <w:rPr>
                <w:rFonts w:eastAsia="Calibri"/>
                <w:b/>
                <w:sz w:val="14"/>
                <w:szCs w:val="14"/>
              </w:rPr>
            </w:pPr>
            <w:r>
              <w:rPr>
                <w:rFonts w:eastAsia="Calibri"/>
                <w:b/>
                <w:sz w:val="14"/>
                <w:szCs w:val="14"/>
              </w:rPr>
              <w:t>k</w:t>
            </w:r>
            <w:r w:rsidRPr="00B51CD1">
              <w:rPr>
                <w:rFonts w:eastAsia="Calibri"/>
                <w:b/>
                <w:sz w:val="14"/>
                <w:szCs w:val="14"/>
              </w:rPr>
              <w:t xml:space="preserve">riterij </w:t>
            </w:r>
            <w:r>
              <w:rPr>
                <w:rFonts w:eastAsia="Calibri"/>
                <w:b/>
                <w:sz w:val="14"/>
                <w:szCs w:val="14"/>
              </w:rPr>
              <w:t>4</w:t>
            </w:r>
          </w:p>
        </w:tc>
        <w:tc>
          <w:tcPr>
            <w:tcW w:w="709" w:type="dxa"/>
            <w:vAlign w:val="center"/>
          </w:tcPr>
          <w:p w14:paraId="5A735EFC" w14:textId="77777777" w:rsidR="00343BE4" w:rsidRPr="00803E3C" w:rsidRDefault="00343BE4" w:rsidP="00803E3C">
            <w:pPr>
              <w:jc w:val="center"/>
              <w:rPr>
                <w:rFonts w:eastAsia="Calibri"/>
                <w:b/>
                <w:sz w:val="14"/>
                <w:szCs w:val="14"/>
              </w:rPr>
            </w:pPr>
            <w:r>
              <w:rPr>
                <w:rFonts w:eastAsia="Calibri"/>
                <w:b/>
                <w:sz w:val="14"/>
                <w:szCs w:val="14"/>
              </w:rPr>
              <w:t>k</w:t>
            </w:r>
            <w:r w:rsidRPr="00B51CD1">
              <w:rPr>
                <w:rFonts w:eastAsia="Calibri"/>
                <w:b/>
                <w:sz w:val="14"/>
                <w:szCs w:val="14"/>
              </w:rPr>
              <w:t xml:space="preserve">riterij </w:t>
            </w:r>
            <w:r>
              <w:rPr>
                <w:rFonts w:eastAsia="Calibri"/>
                <w:b/>
                <w:sz w:val="14"/>
                <w:szCs w:val="14"/>
              </w:rPr>
              <w:t>5</w:t>
            </w:r>
          </w:p>
        </w:tc>
      </w:tr>
      <w:tr w:rsidR="00343BE4" w:rsidRPr="00E20655" w14:paraId="420D3649" w14:textId="77777777" w:rsidTr="00803E3C">
        <w:trPr>
          <w:trHeight w:val="396"/>
        </w:trPr>
        <w:tc>
          <w:tcPr>
            <w:tcW w:w="567" w:type="dxa"/>
            <w:vAlign w:val="center"/>
          </w:tcPr>
          <w:p w14:paraId="548DAA34" w14:textId="77777777" w:rsidR="00343BE4" w:rsidRPr="00E20655" w:rsidRDefault="00343BE4" w:rsidP="00803E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E20655">
              <w:rPr>
                <w:rFonts w:eastAsia="Calibri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2507" w:type="dxa"/>
          </w:tcPr>
          <w:p w14:paraId="59C76754" w14:textId="4056ED46" w:rsidR="00343BE4" w:rsidRPr="00984D0B" w:rsidRDefault="00343BE4" w:rsidP="00803E3C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51D3E492" w14:textId="54D6E0D0" w:rsidR="00343BE4" w:rsidRPr="00984D0B" w:rsidRDefault="00343BE4" w:rsidP="00803E3C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8F493D3" w14:textId="77777777" w:rsidR="00343BE4" w:rsidRPr="00984D0B" w:rsidRDefault="00343BE4" w:rsidP="00803E3C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9D7D6DF" w14:textId="5815BBEA" w:rsidR="00343BE4" w:rsidRPr="00984D0B" w:rsidRDefault="00343BE4" w:rsidP="00803E3C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85B2552" w14:textId="0D939925" w:rsidR="00343BE4" w:rsidRPr="00984D0B" w:rsidRDefault="00343BE4" w:rsidP="00803E3C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7BB37B60" w14:textId="6EC52F50" w:rsidR="00343BE4" w:rsidRPr="00984D0B" w:rsidRDefault="00343BE4" w:rsidP="00803E3C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F9101BF" w14:textId="47ED1ED8" w:rsidR="00343BE4" w:rsidRPr="00984D0B" w:rsidRDefault="00343BE4" w:rsidP="00803E3C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8FCB734" w14:textId="2E21209E" w:rsidR="00343BE4" w:rsidRPr="00984D0B" w:rsidRDefault="00343BE4" w:rsidP="00803E3C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343BE4" w:rsidRPr="00506BC0" w14:paraId="2D143F49" w14:textId="77777777" w:rsidTr="00803E3C">
        <w:trPr>
          <w:trHeight w:val="396"/>
        </w:trPr>
        <w:tc>
          <w:tcPr>
            <w:tcW w:w="3074" w:type="dxa"/>
            <w:gridSpan w:val="2"/>
            <w:vAlign w:val="center"/>
          </w:tcPr>
          <w:p w14:paraId="0FE853AE" w14:textId="77777777" w:rsidR="00343BE4" w:rsidRPr="00506BC0" w:rsidRDefault="00343BE4" w:rsidP="00803E3C">
            <w:pPr>
              <w:rPr>
                <w:rFonts w:eastAsia="Calibri"/>
                <w:sz w:val="20"/>
                <w:szCs w:val="20"/>
              </w:rPr>
            </w:pPr>
            <w:r w:rsidRPr="00506BC0">
              <w:rPr>
                <w:rFonts w:eastAsia="Calibri"/>
                <w:sz w:val="20"/>
                <w:szCs w:val="20"/>
              </w:rPr>
              <w:t>Kratek opis</w:t>
            </w:r>
            <w:r>
              <w:rPr>
                <w:rFonts w:eastAsia="Calibri"/>
                <w:sz w:val="20"/>
                <w:szCs w:val="20"/>
              </w:rPr>
              <w:t xml:space="preserve"> (do 100 besed)</w:t>
            </w:r>
            <w:r w:rsidRPr="00506BC0">
              <w:rPr>
                <w:rFonts w:eastAsia="Calibri"/>
                <w:sz w:val="20"/>
                <w:szCs w:val="20"/>
              </w:rPr>
              <w:t xml:space="preserve">, iz katerega izhaja izpolnjevanje </w:t>
            </w:r>
            <w:r>
              <w:rPr>
                <w:rFonts w:eastAsia="Calibri"/>
                <w:sz w:val="20"/>
                <w:szCs w:val="20"/>
              </w:rPr>
              <w:t>označenih kriterijev</w:t>
            </w:r>
            <w:r w:rsidRPr="00803E3C">
              <w:rPr>
                <w:rFonts w:eastAsia="Calibri"/>
                <w:sz w:val="20"/>
                <w:szCs w:val="20"/>
              </w:rPr>
              <w:t>:</w:t>
            </w:r>
          </w:p>
        </w:tc>
        <w:tc>
          <w:tcPr>
            <w:tcW w:w="7654" w:type="dxa"/>
            <w:gridSpan w:val="7"/>
            <w:vAlign w:val="center"/>
          </w:tcPr>
          <w:p w14:paraId="5EDF06C9" w14:textId="6EB70898" w:rsidR="00343BE4" w:rsidRPr="00506BC0" w:rsidRDefault="00343BE4" w:rsidP="00803E3C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343BE4" w:rsidRPr="00E20655" w14:paraId="7DFDCB73" w14:textId="77777777" w:rsidTr="00803E3C">
        <w:trPr>
          <w:trHeight w:val="396"/>
        </w:trPr>
        <w:tc>
          <w:tcPr>
            <w:tcW w:w="567" w:type="dxa"/>
            <w:vAlign w:val="center"/>
          </w:tcPr>
          <w:p w14:paraId="7CCCAD6E" w14:textId="77777777" w:rsidR="00343BE4" w:rsidRPr="00E20655" w:rsidRDefault="00343BE4" w:rsidP="00803E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E20655">
              <w:rPr>
                <w:rFonts w:eastAsia="Calibri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507" w:type="dxa"/>
          </w:tcPr>
          <w:p w14:paraId="532653F7" w14:textId="77777777" w:rsidR="00343BE4" w:rsidRPr="00984D0B" w:rsidRDefault="00343BE4" w:rsidP="00803E3C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00700014" w14:textId="77777777" w:rsidR="00343BE4" w:rsidRPr="00984D0B" w:rsidRDefault="00343BE4" w:rsidP="00803E3C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3BFAE78" w14:textId="77777777" w:rsidR="00343BE4" w:rsidRPr="00984D0B" w:rsidRDefault="00343BE4" w:rsidP="00803E3C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4B951C11" w14:textId="77777777" w:rsidR="00343BE4" w:rsidRPr="00984D0B" w:rsidRDefault="00343BE4" w:rsidP="00803E3C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3262A1C0" w14:textId="77777777" w:rsidR="00343BE4" w:rsidRPr="00984D0B" w:rsidRDefault="00343BE4" w:rsidP="00803E3C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CE419F8" w14:textId="527B7F7A" w:rsidR="00343BE4" w:rsidRPr="00984D0B" w:rsidRDefault="00343BE4" w:rsidP="00803E3C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25C5030E" w14:textId="77777777" w:rsidR="00343BE4" w:rsidRPr="00984D0B" w:rsidRDefault="00343BE4" w:rsidP="00803E3C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12130043" w14:textId="77777777" w:rsidR="00343BE4" w:rsidRPr="00984D0B" w:rsidRDefault="00343BE4" w:rsidP="00803E3C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343BE4" w:rsidRPr="00506BC0" w14:paraId="1FF13D97" w14:textId="77777777" w:rsidTr="00803E3C">
        <w:trPr>
          <w:trHeight w:val="396"/>
        </w:trPr>
        <w:tc>
          <w:tcPr>
            <w:tcW w:w="3074" w:type="dxa"/>
            <w:gridSpan w:val="2"/>
            <w:vAlign w:val="center"/>
          </w:tcPr>
          <w:p w14:paraId="0C72F510" w14:textId="77777777" w:rsidR="00343BE4" w:rsidRPr="00803E3C" w:rsidRDefault="00343BE4" w:rsidP="00803E3C">
            <w:pPr>
              <w:rPr>
                <w:rFonts w:eastAsia="Calibri"/>
                <w:sz w:val="20"/>
                <w:szCs w:val="20"/>
              </w:rPr>
            </w:pPr>
            <w:r w:rsidRPr="00506BC0">
              <w:rPr>
                <w:rFonts w:eastAsia="Calibri"/>
                <w:sz w:val="20"/>
                <w:szCs w:val="20"/>
              </w:rPr>
              <w:t>Kratek opis</w:t>
            </w:r>
            <w:r>
              <w:rPr>
                <w:rFonts w:eastAsia="Calibri"/>
                <w:sz w:val="20"/>
                <w:szCs w:val="20"/>
              </w:rPr>
              <w:t xml:space="preserve"> (do 100 besed)</w:t>
            </w:r>
            <w:r w:rsidRPr="00506BC0">
              <w:rPr>
                <w:rFonts w:eastAsia="Calibri"/>
                <w:sz w:val="20"/>
                <w:szCs w:val="20"/>
              </w:rPr>
              <w:t xml:space="preserve">, iz katerega izhaja izpolnjevanje </w:t>
            </w:r>
            <w:r>
              <w:rPr>
                <w:rFonts w:eastAsia="Calibri"/>
                <w:sz w:val="20"/>
                <w:szCs w:val="20"/>
              </w:rPr>
              <w:t>označenih kriterijev</w:t>
            </w:r>
            <w:r w:rsidRPr="00B51CD1">
              <w:rPr>
                <w:rFonts w:eastAsia="Calibri"/>
                <w:sz w:val="20"/>
                <w:szCs w:val="20"/>
              </w:rPr>
              <w:t>:</w:t>
            </w:r>
          </w:p>
        </w:tc>
        <w:tc>
          <w:tcPr>
            <w:tcW w:w="7654" w:type="dxa"/>
            <w:gridSpan w:val="7"/>
            <w:vAlign w:val="center"/>
          </w:tcPr>
          <w:p w14:paraId="31302B13" w14:textId="77777777" w:rsidR="00343BE4" w:rsidRPr="00506BC0" w:rsidRDefault="00343BE4" w:rsidP="00803E3C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343BE4" w:rsidRPr="00E20655" w14:paraId="3110A531" w14:textId="77777777" w:rsidTr="00803E3C">
        <w:trPr>
          <w:trHeight w:val="396"/>
        </w:trPr>
        <w:tc>
          <w:tcPr>
            <w:tcW w:w="567" w:type="dxa"/>
            <w:vAlign w:val="center"/>
          </w:tcPr>
          <w:p w14:paraId="04D47A7D" w14:textId="77777777" w:rsidR="00343BE4" w:rsidRPr="00E20655" w:rsidRDefault="00343BE4" w:rsidP="00803E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E20655">
              <w:rPr>
                <w:rFonts w:eastAsia="Calibri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507" w:type="dxa"/>
          </w:tcPr>
          <w:p w14:paraId="666BBC77" w14:textId="77777777" w:rsidR="00343BE4" w:rsidRPr="00984D0B" w:rsidRDefault="00343BE4" w:rsidP="00803E3C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4E29FDC4" w14:textId="77777777" w:rsidR="00343BE4" w:rsidRPr="00984D0B" w:rsidRDefault="00343BE4" w:rsidP="00803E3C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BF92E8E" w14:textId="77777777" w:rsidR="00343BE4" w:rsidRPr="00984D0B" w:rsidRDefault="00343BE4" w:rsidP="00803E3C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17BDC12" w14:textId="77777777" w:rsidR="00343BE4" w:rsidRPr="00984D0B" w:rsidRDefault="00343BE4" w:rsidP="00803E3C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7B67A40" w14:textId="66D64515" w:rsidR="00343BE4" w:rsidRPr="00984D0B" w:rsidRDefault="00343BE4" w:rsidP="00803E3C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5E7CCFAD" w14:textId="77777777" w:rsidR="00343BE4" w:rsidRPr="00984D0B" w:rsidRDefault="00343BE4" w:rsidP="00803E3C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538054C" w14:textId="77777777" w:rsidR="00343BE4" w:rsidRPr="00984D0B" w:rsidRDefault="00343BE4" w:rsidP="00803E3C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1303291" w14:textId="77777777" w:rsidR="00343BE4" w:rsidRPr="00984D0B" w:rsidRDefault="00343BE4" w:rsidP="00803E3C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343BE4" w:rsidRPr="00506BC0" w14:paraId="3E1B6BD4" w14:textId="77777777" w:rsidTr="00803E3C">
        <w:trPr>
          <w:trHeight w:val="396"/>
        </w:trPr>
        <w:tc>
          <w:tcPr>
            <w:tcW w:w="3074" w:type="dxa"/>
            <w:gridSpan w:val="2"/>
            <w:vAlign w:val="center"/>
          </w:tcPr>
          <w:p w14:paraId="669E0B56" w14:textId="77777777" w:rsidR="00343BE4" w:rsidRPr="00803E3C" w:rsidRDefault="00343BE4" w:rsidP="00803E3C">
            <w:pPr>
              <w:rPr>
                <w:rFonts w:eastAsia="Calibri"/>
                <w:sz w:val="20"/>
                <w:szCs w:val="20"/>
              </w:rPr>
            </w:pPr>
            <w:r w:rsidRPr="00506BC0">
              <w:rPr>
                <w:rFonts w:eastAsia="Calibri"/>
                <w:sz w:val="20"/>
                <w:szCs w:val="20"/>
              </w:rPr>
              <w:t>Kratek opis</w:t>
            </w:r>
            <w:r>
              <w:rPr>
                <w:rFonts w:eastAsia="Calibri"/>
                <w:sz w:val="20"/>
                <w:szCs w:val="20"/>
              </w:rPr>
              <w:t xml:space="preserve"> (do 100 besed)</w:t>
            </w:r>
            <w:r w:rsidRPr="00506BC0">
              <w:rPr>
                <w:rFonts w:eastAsia="Calibri"/>
                <w:sz w:val="20"/>
                <w:szCs w:val="20"/>
              </w:rPr>
              <w:t xml:space="preserve">, iz katerega izhaja izpolnjevanje </w:t>
            </w:r>
            <w:r>
              <w:rPr>
                <w:rFonts w:eastAsia="Calibri"/>
                <w:sz w:val="20"/>
                <w:szCs w:val="20"/>
              </w:rPr>
              <w:t>označenih kriterijev</w:t>
            </w:r>
            <w:r w:rsidRPr="00B51CD1">
              <w:rPr>
                <w:rFonts w:eastAsia="Calibri"/>
                <w:sz w:val="20"/>
                <w:szCs w:val="20"/>
              </w:rPr>
              <w:t>:</w:t>
            </w:r>
          </w:p>
        </w:tc>
        <w:tc>
          <w:tcPr>
            <w:tcW w:w="7654" w:type="dxa"/>
            <w:gridSpan w:val="7"/>
            <w:vAlign w:val="center"/>
          </w:tcPr>
          <w:p w14:paraId="5825D2F8" w14:textId="77777777" w:rsidR="00343BE4" w:rsidRPr="00506BC0" w:rsidRDefault="00343BE4" w:rsidP="00803E3C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343BE4" w:rsidRPr="00E20655" w14:paraId="3C3ADB60" w14:textId="77777777" w:rsidTr="00803E3C">
        <w:trPr>
          <w:trHeight w:val="396"/>
        </w:trPr>
        <w:tc>
          <w:tcPr>
            <w:tcW w:w="567" w:type="dxa"/>
            <w:vAlign w:val="center"/>
          </w:tcPr>
          <w:p w14:paraId="3D0487E5" w14:textId="77777777" w:rsidR="00343BE4" w:rsidRPr="00E20655" w:rsidRDefault="00343BE4" w:rsidP="00803E3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E20655">
              <w:rPr>
                <w:rFonts w:eastAsia="Calibri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2507" w:type="dxa"/>
          </w:tcPr>
          <w:p w14:paraId="71DE3AE6" w14:textId="77777777" w:rsidR="00343BE4" w:rsidRPr="00984D0B" w:rsidRDefault="00343BE4" w:rsidP="00803E3C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vAlign w:val="center"/>
          </w:tcPr>
          <w:p w14:paraId="75867A2B" w14:textId="77777777" w:rsidR="00343BE4" w:rsidRPr="00984D0B" w:rsidRDefault="00343BE4" w:rsidP="00803E3C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4309C420" w14:textId="77777777" w:rsidR="00343BE4" w:rsidRPr="00984D0B" w:rsidRDefault="00343BE4" w:rsidP="00803E3C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8B5C6E1" w14:textId="77777777" w:rsidR="00343BE4" w:rsidRPr="00984D0B" w:rsidRDefault="00343BE4" w:rsidP="00803E3C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209B9BFA" w14:textId="77777777" w:rsidR="00343BE4" w:rsidRPr="00984D0B" w:rsidRDefault="00343BE4" w:rsidP="00803E3C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0CBB916D" w14:textId="77777777" w:rsidR="00343BE4" w:rsidRPr="00984D0B" w:rsidRDefault="00343BE4" w:rsidP="00803E3C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12C6C0A4" w14:textId="77777777" w:rsidR="00343BE4" w:rsidRPr="00984D0B" w:rsidRDefault="00343BE4" w:rsidP="00803E3C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DD91656" w14:textId="452527B2" w:rsidR="00343BE4" w:rsidRPr="00984D0B" w:rsidRDefault="00343BE4" w:rsidP="00803E3C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343BE4" w:rsidRPr="00506BC0" w14:paraId="7DD2262E" w14:textId="77777777" w:rsidTr="00803E3C">
        <w:trPr>
          <w:trHeight w:val="396"/>
        </w:trPr>
        <w:tc>
          <w:tcPr>
            <w:tcW w:w="3074" w:type="dxa"/>
            <w:gridSpan w:val="2"/>
            <w:vAlign w:val="center"/>
          </w:tcPr>
          <w:p w14:paraId="38FECEB6" w14:textId="77777777" w:rsidR="00343BE4" w:rsidRPr="00803E3C" w:rsidRDefault="00343BE4" w:rsidP="00803E3C">
            <w:pPr>
              <w:rPr>
                <w:rFonts w:eastAsia="Calibri"/>
                <w:sz w:val="20"/>
                <w:szCs w:val="20"/>
              </w:rPr>
            </w:pPr>
            <w:r w:rsidRPr="00506BC0">
              <w:rPr>
                <w:rFonts w:eastAsia="Calibri"/>
                <w:sz w:val="20"/>
                <w:szCs w:val="20"/>
              </w:rPr>
              <w:t>Kratek opis</w:t>
            </w:r>
            <w:r>
              <w:rPr>
                <w:rFonts w:eastAsia="Calibri"/>
                <w:sz w:val="20"/>
                <w:szCs w:val="20"/>
              </w:rPr>
              <w:t xml:space="preserve"> (do 100 besed)</w:t>
            </w:r>
            <w:r w:rsidRPr="00506BC0">
              <w:rPr>
                <w:rFonts w:eastAsia="Calibri"/>
                <w:sz w:val="20"/>
                <w:szCs w:val="20"/>
              </w:rPr>
              <w:t xml:space="preserve">, iz katerega izhaja izpolnjevanje </w:t>
            </w:r>
            <w:r>
              <w:rPr>
                <w:rFonts w:eastAsia="Calibri"/>
                <w:sz w:val="20"/>
                <w:szCs w:val="20"/>
              </w:rPr>
              <w:t>označenih kriterijev</w:t>
            </w:r>
            <w:r w:rsidRPr="00B51CD1">
              <w:rPr>
                <w:rFonts w:eastAsia="Calibri"/>
                <w:sz w:val="20"/>
                <w:szCs w:val="20"/>
              </w:rPr>
              <w:t>:</w:t>
            </w:r>
          </w:p>
        </w:tc>
        <w:tc>
          <w:tcPr>
            <w:tcW w:w="7654" w:type="dxa"/>
            <w:gridSpan w:val="7"/>
            <w:vAlign w:val="center"/>
          </w:tcPr>
          <w:p w14:paraId="224CF7FB" w14:textId="77777777" w:rsidR="00343BE4" w:rsidRPr="00506BC0" w:rsidRDefault="00343BE4" w:rsidP="00803E3C">
            <w:pPr>
              <w:rPr>
                <w:rFonts w:eastAsia="Calibri"/>
                <w:sz w:val="20"/>
                <w:szCs w:val="20"/>
              </w:rPr>
            </w:pPr>
          </w:p>
        </w:tc>
      </w:tr>
    </w:tbl>
    <w:p w14:paraId="29D0837F" w14:textId="77777777" w:rsidR="00343BE4" w:rsidRDefault="00343BE4" w:rsidP="00001085">
      <w:pPr>
        <w:rPr>
          <w:sz w:val="20"/>
          <w:szCs w:val="20"/>
        </w:rPr>
      </w:pPr>
    </w:p>
    <w:p w14:paraId="797383A6" w14:textId="77777777" w:rsidR="000700E7" w:rsidRDefault="000700E7" w:rsidP="00001085">
      <w:pPr>
        <w:rPr>
          <w:sz w:val="20"/>
          <w:szCs w:val="20"/>
        </w:rPr>
      </w:pPr>
    </w:p>
    <w:p w14:paraId="0D659E21" w14:textId="77777777" w:rsidR="004C7F04" w:rsidRDefault="004C7F04" w:rsidP="00001085">
      <w:pPr>
        <w:rPr>
          <w:sz w:val="20"/>
          <w:szCs w:val="20"/>
        </w:rPr>
      </w:pPr>
    </w:p>
    <w:p w14:paraId="535E14A0" w14:textId="424A5FAB" w:rsidR="00343BE4" w:rsidRPr="0088355C" w:rsidRDefault="00343BE4" w:rsidP="00343BE4">
      <w:pPr>
        <w:pStyle w:val="Odstavekseznama"/>
        <w:keepNext/>
        <w:numPr>
          <w:ilvl w:val="1"/>
          <w:numId w:val="44"/>
        </w:numPr>
        <w:spacing w:before="120" w:after="120" w:line="276" w:lineRule="auto"/>
        <w:jc w:val="both"/>
        <w:outlineLvl w:val="1"/>
        <w:rPr>
          <w:b/>
          <w:bCs/>
          <w:iCs/>
        </w:rPr>
      </w:pPr>
      <w:r>
        <w:rPr>
          <w:b/>
          <w:bCs/>
          <w:iCs/>
        </w:rPr>
        <w:t>KADROVSKI POGOJ IZ TOČKE 9.3</w:t>
      </w:r>
    </w:p>
    <w:p w14:paraId="4A50D823" w14:textId="77777777" w:rsidR="00343BE4" w:rsidRDefault="00343BE4" w:rsidP="00001085">
      <w:pPr>
        <w:rPr>
          <w:sz w:val="20"/>
          <w:szCs w:val="20"/>
        </w:rPr>
      </w:pPr>
    </w:p>
    <w:tbl>
      <w:tblPr>
        <w:tblW w:w="1063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6946"/>
      </w:tblGrid>
      <w:tr w:rsidR="002A22E3" w:rsidRPr="00F73BC3" w14:paraId="156137A4" w14:textId="77777777" w:rsidTr="00803E3C">
        <w:trPr>
          <w:trHeight w:val="742"/>
        </w:trPr>
        <w:tc>
          <w:tcPr>
            <w:tcW w:w="10632" w:type="dxa"/>
            <w:gridSpan w:val="2"/>
            <w:shd w:val="clear" w:color="auto" w:fill="BFBFBF" w:themeFill="background1" w:themeFillShade="BF"/>
            <w:vAlign w:val="center"/>
          </w:tcPr>
          <w:p w14:paraId="12C3540D" w14:textId="77777777" w:rsidR="002A22E3" w:rsidRPr="00803E3C" w:rsidRDefault="002A22E3" w:rsidP="00803E3C">
            <w:pPr>
              <w:rPr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Pogoj 9.3.1:   </w:t>
            </w:r>
            <w:r w:rsidRPr="00803E3C">
              <w:rPr>
                <w:sz w:val="20"/>
                <w:szCs w:val="20"/>
              </w:rPr>
              <w:t>vsaj </w:t>
            </w:r>
            <w:r w:rsidRPr="00803E3C">
              <w:rPr>
                <w:b/>
                <w:bCs/>
                <w:sz w:val="20"/>
                <w:szCs w:val="20"/>
              </w:rPr>
              <w:t>1</w:t>
            </w:r>
            <w:r w:rsidRPr="00803E3C">
              <w:rPr>
                <w:sz w:val="20"/>
                <w:szCs w:val="20"/>
              </w:rPr>
              <w:t xml:space="preserve"> (</w:t>
            </w:r>
            <w:r w:rsidRPr="00803E3C">
              <w:rPr>
                <w:b/>
                <w:bCs/>
                <w:sz w:val="20"/>
                <w:szCs w:val="20"/>
              </w:rPr>
              <w:t>en) kader</w:t>
            </w:r>
            <w:r w:rsidRPr="00803E3C">
              <w:rPr>
                <w:sz w:val="20"/>
                <w:szCs w:val="20"/>
              </w:rPr>
              <w:t>, ki ima najmanj </w:t>
            </w:r>
            <w:r w:rsidRPr="00803E3C">
              <w:rPr>
                <w:b/>
                <w:bCs/>
                <w:sz w:val="20"/>
                <w:szCs w:val="20"/>
              </w:rPr>
              <w:t>5 (pet) let </w:t>
            </w:r>
            <w:r w:rsidRPr="00803E3C">
              <w:rPr>
                <w:sz w:val="20"/>
                <w:szCs w:val="20"/>
              </w:rPr>
              <w:t>delovnih izkušenj v vlogi vodje projektov </w:t>
            </w:r>
          </w:p>
          <w:p w14:paraId="6A7C313D" w14:textId="527C734E" w:rsidR="002A22E3" w:rsidRPr="00803E3C" w:rsidRDefault="009218EE" w:rsidP="00803E3C">
            <w:pPr>
              <w:ind w:left="116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2A22E3" w:rsidRPr="00803E3C">
              <w:rPr>
                <w:sz w:val="20"/>
                <w:szCs w:val="20"/>
              </w:rPr>
              <w:t xml:space="preserve">in </w:t>
            </w:r>
          </w:p>
          <w:p w14:paraId="3979EC0B" w14:textId="71CEAF35" w:rsidR="002A22E3" w:rsidRPr="002C5A4E" w:rsidRDefault="009218EE" w:rsidP="00803E3C">
            <w:pPr>
              <w:ind w:left="1168"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2A22E3" w:rsidRPr="00803E3C">
              <w:rPr>
                <w:sz w:val="20"/>
                <w:szCs w:val="20"/>
              </w:rPr>
              <w:t>ima izkušnje z vodenjem </w:t>
            </w:r>
            <w:r w:rsidR="002A22E3" w:rsidRPr="00803E3C">
              <w:rPr>
                <w:b/>
                <w:bCs/>
                <w:sz w:val="20"/>
                <w:szCs w:val="20"/>
              </w:rPr>
              <w:t>vsaj</w:t>
            </w:r>
            <w:r w:rsidR="002A22E3" w:rsidRPr="00803E3C">
              <w:rPr>
                <w:sz w:val="20"/>
                <w:szCs w:val="20"/>
              </w:rPr>
              <w:t> </w:t>
            </w:r>
            <w:r w:rsidR="002A22E3" w:rsidRPr="00803E3C">
              <w:rPr>
                <w:b/>
                <w:bCs/>
                <w:sz w:val="20"/>
                <w:szCs w:val="20"/>
              </w:rPr>
              <w:t>3 (treh) projektov</w:t>
            </w:r>
            <w:r w:rsidR="002A22E3" w:rsidRPr="00803E3C">
              <w:rPr>
                <w:sz w:val="20"/>
                <w:szCs w:val="20"/>
              </w:rPr>
              <w:t xml:space="preserve"> (ne nujno referenčnih projektov)</w:t>
            </w:r>
          </w:p>
        </w:tc>
      </w:tr>
      <w:tr w:rsidR="002A22E3" w:rsidRPr="0066573A" w14:paraId="58830B6C" w14:textId="77777777" w:rsidTr="00803E3C">
        <w:trPr>
          <w:trHeight w:val="396"/>
        </w:trPr>
        <w:tc>
          <w:tcPr>
            <w:tcW w:w="3686" w:type="dxa"/>
            <w:vAlign w:val="center"/>
          </w:tcPr>
          <w:p w14:paraId="4DA059A8" w14:textId="77777777" w:rsidR="002A22E3" w:rsidRPr="0066573A" w:rsidRDefault="002A22E3" w:rsidP="00803E3C">
            <w:pPr>
              <w:rPr>
                <w:rFonts w:eastAsia="Calibri"/>
                <w:b/>
                <w:sz w:val="20"/>
                <w:szCs w:val="20"/>
              </w:rPr>
            </w:pPr>
            <w:r w:rsidRPr="0066573A">
              <w:rPr>
                <w:rFonts w:eastAsia="Calibri"/>
                <w:b/>
                <w:sz w:val="20"/>
                <w:szCs w:val="20"/>
              </w:rPr>
              <w:t>Ime in priimek:</w:t>
            </w:r>
          </w:p>
        </w:tc>
        <w:tc>
          <w:tcPr>
            <w:tcW w:w="6946" w:type="dxa"/>
            <w:vAlign w:val="center"/>
          </w:tcPr>
          <w:p w14:paraId="1B9C5C06" w14:textId="2762BB6B" w:rsidR="002A22E3" w:rsidRPr="00984D0B" w:rsidRDefault="002A22E3" w:rsidP="00803E3C">
            <w:pPr>
              <w:rPr>
                <w:rFonts w:eastAsia="Calibri"/>
                <w:b/>
                <w:sz w:val="20"/>
                <w:szCs w:val="20"/>
              </w:rPr>
            </w:pPr>
          </w:p>
        </w:tc>
      </w:tr>
      <w:tr w:rsidR="002A22E3" w:rsidRPr="0066573A" w14:paraId="7493B77E" w14:textId="77777777" w:rsidTr="00803E3C">
        <w:trPr>
          <w:trHeight w:val="396"/>
        </w:trPr>
        <w:tc>
          <w:tcPr>
            <w:tcW w:w="3686" w:type="dxa"/>
            <w:vAlign w:val="center"/>
          </w:tcPr>
          <w:p w14:paraId="365A25BF" w14:textId="77777777" w:rsidR="002A22E3" w:rsidRPr="0066573A" w:rsidRDefault="002A22E3" w:rsidP="00803E3C">
            <w:pPr>
              <w:rPr>
                <w:rFonts w:eastAsia="Calibri"/>
                <w:b/>
                <w:sz w:val="20"/>
                <w:szCs w:val="20"/>
              </w:rPr>
            </w:pPr>
            <w:r w:rsidRPr="0066573A">
              <w:rPr>
                <w:rFonts w:eastAsia="Calibri"/>
                <w:b/>
                <w:sz w:val="20"/>
                <w:szCs w:val="20"/>
              </w:rPr>
              <w:t>Število let delovnih izkušenj:</w:t>
            </w:r>
          </w:p>
        </w:tc>
        <w:tc>
          <w:tcPr>
            <w:tcW w:w="6946" w:type="dxa"/>
            <w:vAlign w:val="center"/>
          </w:tcPr>
          <w:p w14:paraId="3B66DF5D" w14:textId="11BCC5A6" w:rsidR="002A22E3" w:rsidRPr="00984D0B" w:rsidRDefault="002A22E3" w:rsidP="00803E3C">
            <w:pPr>
              <w:rPr>
                <w:rFonts w:eastAsia="Calibri"/>
                <w:b/>
                <w:sz w:val="20"/>
                <w:szCs w:val="20"/>
              </w:rPr>
            </w:pPr>
          </w:p>
        </w:tc>
      </w:tr>
      <w:tr w:rsidR="002A22E3" w:rsidRPr="00F73BC3" w14:paraId="4DC1B155" w14:textId="77777777" w:rsidTr="00803E3C">
        <w:trPr>
          <w:trHeight w:val="413"/>
        </w:trPr>
        <w:tc>
          <w:tcPr>
            <w:tcW w:w="10632" w:type="dxa"/>
            <w:gridSpan w:val="2"/>
            <w:shd w:val="clear" w:color="auto" w:fill="ECECEC"/>
            <w:vAlign w:val="center"/>
          </w:tcPr>
          <w:p w14:paraId="61F34C44" w14:textId="77777777" w:rsidR="002A22E3" w:rsidRDefault="002A22E3" w:rsidP="00803E3C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PROJEKT ŠT. 1</w:t>
            </w:r>
          </w:p>
        </w:tc>
      </w:tr>
      <w:tr w:rsidR="002A22E3" w:rsidRPr="00F73BC3" w14:paraId="20F05210" w14:textId="77777777" w:rsidTr="00803E3C">
        <w:trPr>
          <w:trHeight w:val="396"/>
        </w:trPr>
        <w:tc>
          <w:tcPr>
            <w:tcW w:w="3686" w:type="dxa"/>
            <w:vAlign w:val="center"/>
          </w:tcPr>
          <w:p w14:paraId="1ABCE18C" w14:textId="34AEF620" w:rsidR="002A22E3" w:rsidRDefault="002A22E3" w:rsidP="00803E3C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Podatki o naročniku</w:t>
            </w:r>
            <w:r w:rsidR="00B4212C">
              <w:rPr>
                <w:rFonts w:eastAsia="Calibri"/>
                <w:b/>
                <w:sz w:val="20"/>
                <w:szCs w:val="20"/>
              </w:rPr>
              <w:t xml:space="preserve"> projekta</w:t>
            </w:r>
          </w:p>
          <w:p w14:paraId="5B257F44" w14:textId="77777777" w:rsidR="002A22E3" w:rsidRPr="00B51CD1" w:rsidRDefault="002A22E3" w:rsidP="00803E3C">
            <w:pPr>
              <w:rPr>
                <w:rFonts w:eastAsia="Calibri"/>
                <w:bCs/>
                <w:sz w:val="20"/>
                <w:szCs w:val="20"/>
              </w:rPr>
            </w:pPr>
            <w:r w:rsidRPr="00B51CD1">
              <w:rPr>
                <w:rFonts w:eastAsia="Calibri"/>
                <w:bCs/>
                <w:sz w:val="20"/>
                <w:szCs w:val="20"/>
              </w:rPr>
              <w:t>(ime in priimek kontaktne osebe,</w:t>
            </w:r>
          </w:p>
          <w:p w14:paraId="48903183" w14:textId="7E700602" w:rsidR="002A22E3" w:rsidRPr="00B51CD1" w:rsidRDefault="002A22E3" w:rsidP="00803E3C">
            <w:pPr>
              <w:rPr>
                <w:rFonts w:eastAsia="Calibri"/>
                <w:bCs/>
                <w:sz w:val="20"/>
                <w:szCs w:val="20"/>
              </w:rPr>
            </w:pPr>
            <w:r w:rsidRPr="00B51CD1">
              <w:rPr>
                <w:rFonts w:eastAsia="Calibri"/>
                <w:bCs/>
                <w:sz w:val="20"/>
                <w:szCs w:val="20"/>
              </w:rPr>
              <w:t xml:space="preserve"> elektronski naslov</w:t>
            </w:r>
            <w:r w:rsidR="00A36391">
              <w:rPr>
                <w:rFonts w:eastAsia="Calibri"/>
                <w:bCs/>
                <w:sz w:val="20"/>
                <w:szCs w:val="20"/>
              </w:rPr>
              <w:t>,</w:t>
            </w:r>
          </w:p>
          <w:p w14:paraId="5EC85850" w14:textId="77777777" w:rsidR="002A22E3" w:rsidRPr="00F73BC3" w:rsidRDefault="002A22E3" w:rsidP="00803E3C">
            <w:pPr>
              <w:rPr>
                <w:rFonts w:eastAsia="Calibri"/>
                <w:sz w:val="20"/>
                <w:szCs w:val="20"/>
              </w:rPr>
            </w:pPr>
            <w:r w:rsidRPr="00B51CD1">
              <w:rPr>
                <w:rFonts w:eastAsia="Calibri"/>
                <w:bCs/>
                <w:sz w:val="20"/>
                <w:szCs w:val="20"/>
              </w:rPr>
              <w:t>telefonska številka)</w:t>
            </w:r>
          </w:p>
        </w:tc>
        <w:tc>
          <w:tcPr>
            <w:tcW w:w="6946" w:type="dxa"/>
            <w:vAlign w:val="center"/>
          </w:tcPr>
          <w:p w14:paraId="46F0DA37" w14:textId="77777777" w:rsidR="002A22E3" w:rsidRPr="00F73BC3" w:rsidRDefault="002A22E3" w:rsidP="00803E3C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2A22E3" w:rsidRPr="00F73BC3" w14:paraId="4F6B3301" w14:textId="77777777" w:rsidTr="00803E3C">
        <w:trPr>
          <w:trHeight w:val="396"/>
        </w:trPr>
        <w:tc>
          <w:tcPr>
            <w:tcW w:w="3686" w:type="dxa"/>
            <w:vAlign w:val="center"/>
          </w:tcPr>
          <w:p w14:paraId="3E8900BC" w14:textId="77777777" w:rsidR="002A22E3" w:rsidRDefault="002A22E3" w:rsidP="00803E3C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Naslov projekta</w:t>
            </w:r>
          </w:p>
        </w:tc>
        <w:tc>
          <w:tcPr>
            <w:tcW w:w="6946" w:type="dxa"/>
            <w:vAlign w:val="center"/>
          </w:tcPr>
          <w:p w14:paraId="28EE0CBB" w14:textId="77777777" w:rsidR="002A22E3" w:rsidRPr="00F73BC3" w:rsidRDefault="002A22E3" w:rsidP="00803E3C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2A22E3" w:rsidRPr="00F73BC3" w14:paraId="34496EBF" w14:textId="77777777" w:rsidTr="00803E3C">
        <w:trPr>
          <w:trHeight w:val="396"/>
        </w:trPr>
        <w:tc>
          <w:tcPr>
            <w:tcW w:w="3686" w:type="dxa"/>
            <w:vAlign w:val="center"/>
          </w:tcPr>
          <w:p w14:paraId="5E909BBB" w14:textId="2982DB01" w:rsidR="002A22E3" w:rsidRDefault="002A22E3" w:rsidP="00803E3C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Kratek opis</w:t>
            </w:r>
            <w:r w:rsidR="0066573A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="0066573A" w:rsidRPr="00984D0B">
              <w:rPr>
                <w:rFonts w:eastAsia="Calibri"/>
                <w:bCs/>
                <w:sz w:val="20"/>
                <w:szCs w:val="20"/>
              </w:rPr>
              <w:t>(do 100 besed)</w:t>
            </w:r>
            <w:r>
              <w:rPr>
                <w:rFonts w:eastAsia="Calibri"/>
                <w:b/>
                <w:sz w:val="20"/>
                <w:szCs w:val="20"/>
              </w:rPr>
              <w:t xml:space="preserve"> vloge na projektu, </w:t>
            </w:r>
            <w:r w:rsidRPr="00B51CD1">
              <w:rPr>
                <w:rFonts w:eastAsia="Calibri"/>
                <w:bCs/>
                <w:sz w:val="20"/>
                <w:szCs w:val="20"/>
              </w:rPr>
              <w:t xml:space="preserve">iz katerega so razvidne zahtevane izkušnje </w:t>
            </w:r>
          </w:p>
        </w:tc>
        <w:tc>
          <w:tcPr>
            <w:tcW w:w="6946" w:type="dxa"/>
            <w:vAlign w:val="center"/>
          </w:tcPr>
          <w:p w14:paraId="6CB34420" w14:textId="77777777" w:rsidR="002A22E3" w:rsidRPr="00F73BC3" w:rsidRDefault="002A22E3" w:rsidP="00803E3C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2A22E3" w:rsidRPr="00B51CD1" w14:paraId="7361FF20" w14:textId="77777777" w:rsidTr="00803E3C">
        <w:trPr>
          <w:trHeight w:val="413"/>
        </w:trPr>
        <w:tc>
          <w:tcPr>
            <w:tcW w:w="10632" w:type="dxa"/>
            <w:gridSpan w:val="2"/>
            <w:shd w:val="clear" w:color="auto" w:fill="F2F2F2" w:themeFill="background1" w:themeFillShade="F2"/>
            <w:vAlign w:val="center"/>
          </w:tcPr>
          <w:p w14:paraId="002A5741" w14:textId="77777777" w:rsidR="002A22E3" w:rsidRDefault="002A22E3" w:rsidP="00803E3C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PROJEKT ŠT. 2</w:t>
            </w:r>
          </w:p>
        </w:tc>
      </w:tr>
      <w:tr w:rsidR="002A22E3" w:rsidRPr="00F73BC3" w14:paraId="086880FE" w14:textId="77777777" w:rsidTr="00803E3C">
        <w:trPr>
          <w:trHeight w:val="396"/>
        </w:trPr>
        <w:tc>
          <w:tcPr>
            <w:tcW w:w="3686" w:type="dxa"/>
            <w:vAlign w:val="center"/>
          </w:tcPr>
          <w:p w14:paraId="11855668" w14:textId="1EC354CB" w:rsidR="002A22E3" w:rsidRDefault="002A22E3" w:rsidP="00803E3C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Podatki o naročniku</w:t>
            </w:r>
            <w:r w:rsidR="00B4212C">
              <w:rPr>
                <w:rFonts w:eastAsia="Calibri"/>
                <w:b/>
                <w:sz w:val="20"/>
                <w:szCs w:val="20"/>
              </w:rPr>
              <w:t xml:space="preserve"> projekta</w:t>
            </w:r>
          </w:p>
          <w:p w14:paraId="4350854F" w14:textId="77777777" w:rsidR="002A22E3" w:rsidRPr="00B51CD1" w:rsidRDefault="002A22E3" w:rsidP="00803E3C">
            <w:pPr>
              <w:rPr>
                <w:rFonts w:eastAsia="Calibri"/>
                <w:bCs/>
                <w:sz w:val="20"/>
                <w:szCs w:val="20"/>
              </w:rPr>
            </w:pPr>
            <w:r w:rsidRPr="00B51CD1">
              <w:rPr>
                <w:rFonts w:eastAsia="Calibri"/>
                <w:bCs/>
                <w:sz w:val="20"/>
                <w:szCs w:val="20"/>
              </w:rPr>
              <w:t>(ime in priimek kontaktne osebe,</w:t>
            </w:r>
          </w:p>
          <w:p w14:paraId="03170404" w14:textId="666081BA" w:rsidR="002A22E3" w:rsidRPr="00B51CD1" w:rsidRDefault="002A22E3" w:rsidP="00803E3C">
            <w:pPr>
              <w:rPr>
                <w:rFonts w:eastAsia="Calibri"/>
                <w:bCs/>
                <w:sz w:val="20"/>
                <w:szCs w:val="20"/>
              </w:rPr>
            </w:pPr>
            <w:r w:rsidRPr="00B51CD1">
              <w:rPr>
                <w:rFonts w:eastAsia="Calibri"/>
                <w:bCs/>
                <w:sz w:val="20"/>
                <w:szCs w:val="20"/>
              </w:rPr>
              <w:t xml:space="preserve"> elektronski naslov</w:t>
            </w:r>
            <w:r w:rsidR="00A36391">
              <w:rPr>
                <w:rFonts w:eastAsia="Calibri"/>
                <w:bCs/>
                <w:sz w:val="20"/>
                <w:szCs w:val="20"/>
              </w:rPr>
              <w:t>,</w:t>
            </w:r>
          </w:p>
          <w:p w14:paraId="2501B88A" w14:textId="77777777" w:rsidR="002A22E3" w:rsidRPr="00F73BC3" w:rsidRDefault="002A22E3" w:rsidP="00803E3C">
            <w:pPr>
              <w:rPr>
                <w:rFonts w:eastAsia="Calibri"/>
                <w:sz w:val="20"/>
                <w:szCs w:val="20"/>
              </w:rPr>
            </w:pPr>
            <w:r w:rsidRPr="00B51CD1">
              <w:rPr>
                <w:rFonts w:eastAsia="Calibri"/>
                <w:bCs/>
                <w:sz w:val="20"/>
                <w:szCs w:val="20"/>
              </w:rPr>
              <w:t>telefonska številka)</w:t>
            </w:r>
          </w:p>
        </w:tc>
        <w:tc>
          <w:tcPr>
            <w:tcW w:w="6946" w:type="dxa"/>
            <w:vAlign w:val="center"/>
          </w:tcPr>
          <w:p w14:paraId="4E114A9E" w14:textId="77777777" w:rsidR="002A22E3" w:rsidRPr="00F73BC3" w:rsidRDefault="002A22E3" w:rsidP="00803E3C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2A22E3" w:rsidRPr="00F73BC3" w14:paraId="41354212" w14:textId="77777777" w:rsidTr="00803E3C">
        <w:trPr>
          <w:trHeight w:val="396"/>
        </w:trPr>
        <w:tc>
          <w:tcPr>
            <w:tcW w:w="3686" w:type="dxa"/>
            <w:vAlign w:val="center"/>
          </w:tcPr>
          <w:p w14:paraId="2C2951D6" w14:textId="77777777" w:rsidR="002A22E3" w:rsidRDefault="002A22E3" w:rsidP="00803E3C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Naslov projekta</w:t>
            </w:r>
          </w:p>
        </w:tc>
        <w:tc>
          <w:tcPr>
            <w:tcW w:w="6946" w:type="dxa"/>
            <w:vAlign w:val="center"/>
          </w:tcPr>
          <w:p w14:paraId="4835561C" w14:textId="77777777" w:rsidR="002A22E3" w:rsidRPr="00F73BC3" w:rsidRDefault="002A22E3" w:rsidP="00803E3C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2A22E3" w:rsidRPr="00F73BC3" w14:paraId="04E9D02B" w14:textId="77777777" w:rsidTr="00803E3C">
        <w:trPr>
          <w:trHeight w:val="396"/>
        </w:trPr>
        <w:tc>
          <w:tcPr>
            <w:tcW w:w="3686" w:type="dxa"/>
            <w:vAlign w:val="center"/>
          </w:tcPr>
          <w:p w14:paraId="33347479" w14:textId="2A502E16" w:rsidR="002A22E3" w:rsidRDefault="002A22E3" w:rsidP="00803E3C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Kratek opis </w:t>
            </w:r>
            <w:r w:rsidR="0066573A" w:rsidRPr="00803E3C">
              <w:rPr>
                <w:rFonts w:eastAsia="Calibri"/>
                <w:bCs/>
                <w:sz w:val="20"/>
                <w:szCs w:val="20"/>
              </w:rPr>
              <w:t>(do 100 besed)</w:t>
            </w:r>
            <w:r w:rsidR="0066573A">
              <w:rPr>
                <w:rFonts w:eastAsia="Calibri"/>
                <w:b/>
                <w:sz w:val="20"/>
                <w:szCs w:val="20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</w:rPr>
              <w:t xml:space="preserve">vloge na projektu, </w:t>
            </w:r>
            <w:r w:rsidRPr="00B51CD1">
              <w:rPr>
                <w:rFonts w:eastAsia="Calibri"/>
                <w:bCs/>
                <w:sz w:val="20"/>
                <w:szCs w:val="20"/>
              </w:rPr>
              <w:t>iz katerega so razvidne zahtevane izkušnje</w:t>
            </w:r>
          </w:p>
        </w:tc>
        <w:tc>
          <w:tcPr>
            <w:tcW w:w="6946" w:type="dxa"/>
            <w:vAlign w:val="center"/>
          </w:tcPr>
          <w:p w14:paraId="7E6507D1" w14:textId="77777777" w:rsidR="002A22E3" w:rsidRPr="00F73BC3" w:rsidRDefault="002A22E3" w:rsidP="00803E3C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2A22E3" w:rsidRPr="00B51CD1" w14:paraId="74C3B970" w14:textId="77777777" w:rsidTr="00803E3C">
        <w:trPr>
          <w:trHeight w:val="413"/>
        </w:trPr>
        <w:tc>
          <w:tcPr>
            <w:tcW w:w="10632" w:type="dxa"/>
            <w:gridSpan w:val="2"/>
            <w:shd w:val="clear" w:color="auto" w:fill="F2F2F2" w:themeFill="background1" w:themeFillShade="F2"/>
            <w:vAlign w:val="center"/>
          </w:tcPr>
          <w:p w14:paraId="18E3C330" w14:textId="77777777" w:rsidR="002A22E3" w:rsidRDefault="002A22E3" w:rsidP="00803E3C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PROJEKT ŠT. 3</w:t>
            </w:r>
          </w:p>
        </w:tc>
      </w:tr>
      <w:tr w:rsidR="002A22E3" w:rsidRPr="00F73BC3" w14:paraId="5D27743D" w14:textId="77777777" w:rsidTr="00803E3C">
        <w:trPr>
          <w:trHeight w:val="396"/>
        </w:trPr>
        <w:tc>
          <w:tcPr>
            <w:tcW w:w="3686" w:type="dxa"/>
            <w:vAlign w:val="center"/>
          </w:tcPr>
          <w:p w14:paraId="13ADF5F3" w14:textId="2313D310" w:rsidR="002A22E3" w:rsidRDefault="002A22E3" w:rsidP="00803E3C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Podatki o naročniku</w:t>
            </w:r>
            <w:r w:rsidR="00B4212C">
              <w:rPr>
                <w:rFonts w:eastAsia="Calibri"/>
                <w:b/>
                <w:sz w:val="20"/>
                <w:szCs w:val="20"/>
              </w:rPr>
              <w:t xml:space="preserve"> projekta</w:t>
            </w:r>
          </w:p>
          <w:p w14:paraId="13C13349" w14:textId="77777777" w:rsidR="002A22E3" w:rsidRPr="00B51CD1" w:rsidRDefault="002A22E3" w:rsidP="00803E3C">
            <w:pPr>
              <w:rPr>
                <w:rFonts w:eastAsia="Calibri"/>
                <w:bCs/>
                <w:sz w:val="20"/>
                <w:szCs w:val="20"/>
              </w:rPr>
            </w:pPr>
            <w:r w:rsidRPr="00B51CD1">
              <w:rPr>
                <w:rFonts w:eastAsia="Calibri"/>
                <w:bCs/>
                <w:sz w:val="20"/>
                <w:szCs w:val="20"/>
              </w:rPr>
              <w:t>(ime in priimek kontaktne osebe,</w:t>
            </w:r>
          </w:p>
          <w:p w14:paraId="75D94059" w14:textId="65F3BD3D" w:rsidR="002A22E3" w:rsidRPr="00B51CD1" w:rsidRDefault="002A22E3" w:rsidP="00803E3C">
            <w:pPr>
              <w:rPr>
                <w:rFonts w:eastAsia="Calibri"/>
                <w:bCs/>
                <w:sz w:val="20"/>
                <w:szCs w:val="20"/>
              </w:rPr>
            </w:pPr>
            <w:r w:rsidRPr="00B51CD1">
              <w:rPr>
                <w:rFonts w:eastAsia="Calibri"/>
                <w:bCs/>
                <w:sz w:val="20"/>
                <w:szCs w:val="20"/>
              </w:rPr>
              <w:t xml:space="preserve"> elektronski naslov</w:t>
            </w:r>
            <w:r w:rsidR="00A36391">
              <w:rPr>
                <w:rFonts w:eastAsia="Calibri"/>
                <w:bCs/>
                <w:sz w:val="20"/>
                <w:szCs w:val="20"/>
              </w:rPr>
              <w:t>,</w:t>
            </w:r>
          </w:p>
          <w:p w14:paraId="2A868574" w14:textId="77777777" w:rsidR="002A22E3" w:rsidRPr="00F73BC3" w:rsidRDefault="002A22E3" w:rsidP="00803E3C">
            <w:pPr>
              <w:rPr>
                <w:rFonts w:eastAsia="Calibri"/>
                <w:sz w:val="20"/>
                <w:szCs w:val="20"/>
              </w:rPr>
            </w:pPr>
            <w:r w:rsidRPr="00B51CD1">
              <w:rPr>
                <w:rFonts w:eastAsia="Calibri"/>
                <w:bCs/>
                <w:sz w:val="20"/>
                <w:szCs w:val="20"/>
              </w:rPr>
              <w:t>telefonska številka)</w:t>
            </w:r>
          </w:p>
        </w:tc>
        <w:tc>
          <w:tcPr>
            <w:tcW w:w="6946" w:type="dxa"/>
            <w:vAlign w:val="center"/>
          </w:tcPr>
          <w:p w14:paraId="05BA7502" w14:textId="77777777" w:rsidR="002A22E3" w:rsidRPr="00F73BC3" w:rsidRDefault="002A22E3" w:rsidP="00803E3C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2A22E3" w:rsidRPr="00F73BC3" w14:paraId="382D2E8A" w14:textId="77777777" w:rsidTr="00803E3C">
        <w:trPr>
          <w:trHeight w:val="396"/>
        </w:trPr>
        <w:tc>
          <w:tcPr>
            <w:tcW w:w="3686" w:type="dxa"/>
            <w:vAlign w:val="center"/>
          </w:tcPr>
          <w:p w14:paraId="4DA32FEF" w14:textId="77777777" w:rsidR="002A22E3" w:rsidRDefault="002A22E3" w:rsidP="00803E3C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Naslov projekta</w:t>
            </w:r>
          </w:p>
        </w:tc>
        <w:tc>
          <w:tcPr>
            <w:tcW w:w="6946" w:type="dxa"/>
            <w:vAlign w:val="center"/>
          </w:tcPr>
          <w:p w14:paraId="0872D39F" w14:textId="77777777" w:rsidR="002A22E3" w:rsidRPr="00F73BC3" w:rsidRDefault="002A22E3" w:rsidP="00803E3C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2A22E3" w:rsidRPr="00F73BC3" w14:paraId="40A70B9A" w14:textId="77777777" w:rsidTr="00803E3C">
        <w:trPr>
          <w:trHeight w:val="396"/>
        </w:trPr>
        <w:tc>
          <w:tcPr>
            <w:tcW w:w="3686" w:type="dxa"/>
            <w:vAlign w:val="center"/>
          </w:tcPr>
          <w:p w14:paraId="385F2B51" w14:textId="50B0B688" w:rsidR="002A22E3" w:rsidRDefault="002A22E3" w:rsidP="00803E3C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Kratek opis </w:t>
            </w:r>
            <w:r w:rsidR="0066573A" w:rsidRPr="00803E3C">
              <w:rPr>
                <w:rFonts w:eastAsia="Calibri"/>
                <w:bCs/>
                <w:sz w:val="20"/>
                <w:szCs w:val="20"/>
              </w:rPr>
              <w:t>(do 100 besed)</w:t>
            </w:r>
            <w:r w:rsidR="0066573A">
              <w:rPr>
                <w:rFonts w:eastAsia="Calibri"/>
                <w:b/>
                <w:sz w:val="20"/>
                <w:szCs w:val="20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</w:rPr>
              <w:t xml:space="preserve">vloge na projektu, </w:t>
            </w:r>
            <w:r w:rsidRPr="00B51CD1">
              <w:rPr>
                <w:rFonts w:eastAsia="Calibri"/>
                <w:bCs/>
                <w:sz w:val="20"/>
                <w:szCs w:val="20"/>
              </w:rPr>
              <w:t>iz katerega so razvidne zahtevane izkušnje</w:t>
            </w:r>
          </w:p>
        </w:tc>
        <w:tc>
          <w:tcPr>
            <w:tcW w:w="6946" w:type="dxa"/>
            <w:vAlign w:val="center"/>
          </w:tcPr>
          <w:p w14:paraId="360D8B55" w14:textId="77777777" w:rsidR="002A22E3" w:rsidRPr="00F73BC3" w:rsidRDefault="002A22E3" w:rsidP="00803E3C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2A22E3" w:rsidRPr="00F73BC3" w14:paraId="6BD21CD1" w14:textId="77777777" w:rsidTr="00803E3C">
        <w:trPr>
          <w:trHeight w:val="396"/>
        </w:trPr>
        <w:tc>
          <w:tcPr>
            <w:tcW w:w="10632" w:type="dxa"/>
            <w:gridSpan w:val="2"/>
            <w:shd w:val="clear" w:color="auto" w:fill="D9D9D9" w:themeFill="background1" w:themeFillShade="D9"/>
            <w:vAlign w:val="center"/>
          </w:tcPr>
          <w:p w14:paraId="6374F6F9" w14:textId="77777777" w:rsidR="002A22E3" w:rsidRDefault="002A22E3" w:rsidP="00803E3C">
            <w:pPr>
              <w:rPr>
                <w:rFonts w:eastAsia="Calibri"/>
                <w:b/>
                <w:i/>
                <w:iCs/>
                <w:sz w:val="20"/>
                <w:szCs w:val="20"/>
              </w:rPr>
            </w:pPr>
            <w:r>
              <w:rPr>
                <w:rFonts w:eastAsia="Calibri"/>
                <w:b/>
                <w:i/>
                <w:iCs/>
                <w:sz w:val="20"/>
                <w:szCs w:val="20"/>
              </w:rPr>
              <w:t>V primeru dodatnih kadrov se doda nova tabela.</w:t>
            </w:r>
          </w:p>
          <w:p w14:paraId="19339B1B" w14:textId="7CD49C2F" w:rsidR="002A22E3" w:rsidRPr="00B51CD1" w:rsidRDefault="002A22E3" w:rsidP="00803E3C">
            <w:pPr>
              <w:rPr>
                <w:rFonts w:eastAsia="Calibri"/>
                <w:i/>
                <w:iCs/>
                <w:sz w:val="20"/>
                <w:szCs w:val="20"/>
              </w:rPr>
            </w:pPr>
            <w:r w:rsidRPr="00B51CD1">
              <w:rPr>
                <w:rFonts w:eastAsia="Calibri"/>
                <w:b/>
                <w:i/>
                <w:iCs/>
                <w:sz w:val="20"/>
                <w:szCs w:val="20"/>
              </w:rPr>
              <w:t>V primeru dodatnih projektov</w:t>
            </w:r>
            <w:r>
              <w:rPr>
                <w:rFonts w:eastAsia="Calibri"/>
                <w:b/>
                <w:i/>
                <w:iCs/>
                <w:sz w:val="20"/>
                <w:szCs w:val="20"/>
              </w:rPr>
              <w:t xml:space="preserve"> pri posameznem kadru</w:t>
            </w:r>
            <w:r w:rsidRPr="00B51CD1">
              <w:rPr>
                <w:rFonts w:eastAsia="Calibri"/>
                <w:b/>
                <w:i/>
                <w:iCs/>
                <w:sz w:val="20"/>
                <w:szCs w:val="20"/>
              </w:rPr>
              <w:t xml:space="preserve"> se dodajo nove vrstice</w:t>
            </w:r>
            <w:r>
              <w:rPr>
                <w:rFonts w:eastAsia="Calibri"/>
                <w:b/>
                <w:i/>
                <w:iCs/>
                <w:sz w:val="20"/>
                <w:szCs w:val="20"/>
              </w:rPr>
              <w:t xml:space="preserve"> za posamezni projekt z vsemi relevantnimi atributi.</w:t>
            </w:r>
          </w:p>
        </w:tc>
      </w:tr>
    </w:tbl>
    <w:p w14:paraId="3BDD83A2" w14:textId="77777777" w:rsidR="000700E7" w:rsidRDefault="000700E7" w:rsidP="00001085">
      <w:pPr>
        <w:rPr>
          <w:sz w:val="20"/>
          <w:szCs w:val="20"/>
        </w:rPr>
      </w:pPr>
    </w:p>
    <w:p w14:paraId="6D75A52A" w14:textId="77777777" w:rsidR="00C01C04" w:rsidRDefault="00C01C04" w:rsidP="00001085">
      <w:pPr>
        <w:rPr>
          <w:sz w:val="20"/>
          <w:szCs w:val="20"/>
        </w:rPr>
      </w:pPr>
    </w:p>
    <w:tbl>
      <w:tblPr>
        <w:tblW w:w="1063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6946"/>
      </w:tblGrid>
      <w:tr w:rsidR="00C01C04" w:rsidRPr="002C5A4E" w14:paraId="729C3AFF" w14:textId="77777777" w:rsidTr="00803E3C">
        <w:trPr>
          <w:trHeight w:val="742"/>
        </w:trPr>
        <w:tc>
          <w:tcPr>
            <w:tcW w:w="10632" w:type="dxa"/>
            <w:gridSpan w:val="2"/>
            <w:shd w:val="clear" w:color="auto" w:fill="BFBFBF" w:themeFill="background1" w:themeFillShade="BF"/>
            <w:vAlign w:val="center"/>
          </w:tcPr>
          <w:p w14:paraId="5DCAC248" w14:textId="527E1739" w:rsidR="00C01C04" w:rsidRPr="00537FC5" w:rsidRDefault="00C01C04" w:rsidP="00803E3C">
            <w:pPr>
              <w:ind w:left="33"/>
              <w:rPr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Pogoj 9.3.2:  </w:t>
            </w:r>
            <w:r w:rsidR="00707365">
              <w:rPr>
                <w:rFonts w:eastAsia="Calibri"/>
                <w:b/>
                <w:sz w:val="20"/>
                <w:szCs w:val="20"/>
              </w:rPr>
              <w:t>vsaj</w:t>
            </w:r>
            <w:r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803E3C">
              <w:rPr>
                <w:b/>
                <w:bCs/>
                <w:sz w:val="20"/>
                <w:szCs w:val="20"/>
              </w:rPr>
              <w:t>2</w:t>
            </w:r>
            <w:r w:rsidRPr="00803E3C">
              <w:rPr>
                <w:sz w:val="20"/>
                <w:szCs w:val="20"/>
              </w:rPr>
              <w:t xml:space="preserve"> (</w:t>
            </w:r>
            <w:r w:rsidRPr="00803E3C">
              <w:rPr>
                <w:b/>
                <w:bCs/>
                <w:sz w:val="20"/>
                <w:szCs w:val="20"/>
              </w:rPr>
              <w:t>dva) kadra</w:t>
            </w:r>
            <w:r w:rsidRPr="00803E3C">
              <w:rPr>
                <w:sz w:val="20"/>
                <w:szCs w:val="20"/>
              </w:rPr>
              <w:t xml:space="preserve">, ki imata  </w:t>
            </w:r>
            <w:r w:rsidRPr="00803E3C">
              <w:rPr>
                <w:b/>
                <w:bCs/>
                <w:sz w:val="20"/>
                <w:szCs w:val="20"/>
              </w:rPr>
              <w:t>najmanj 2 (dve) leti</w:t>
            </w:r>
            <w:r w:rsidRPr="00803E3C">
              <w:rPr>
                <w:sz w:val="20"/>
                <w:szCs w:val="20"/>
              </w:rPr>
              <w:t>  delovnih izkušenj z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803E3C">
              <w:rPr>
                <w:b/>
                <w:bCs/>
                <w:sz w:val="20"/>
                <w:szCs w:val="20"/>
              </w:rPr>
              <w:t>moderiranjem</w:t>
            </w:r>
            <w:proofErr w:type="spellEnd"/>
            <w:r w:rsidRPr="00803E3C">
              <w:rPr>
                <w:b/>
                <w:bCs/>
                <w:sz w:val="20"/>
                <w:szCs w:val="20"/>
              </w:rPr>
              <w:t xml:space="preserve"> oziroma </w:t>
            </w:r>
          </w:p>
          <w:p w14:paraId="468C1E85" w14:textId="766DAE9A" w:rsidR="00C01C04" w:rsidRPr="00803E3C" w:rsidRDefault="009218EE" w:rsidP="00803E3C">
            <w:pPr>
              <w:ind w:left="1168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</w:t>
            </w:r>
            <w:proofErr w:type="spellStart"/>
            <w:r w:rsidR="00EA6733" w:rsidRPr="00803E3C">
              <w:rPr>
                <w:b/>
                <w:bCs/>
                <w:sz w:val="20"/>
                <w:szCs w:val="20"/>
              </w:rPr>
              <w:t>facilitiranjem</w:t>
            </w:r>
            <w:proofErr w:type="spellEnd"/>
            <w:r w:rsidR="00EA6733">
              <w:rPr>
                <w:sz w:val="20"/>
                <w:szCs w:val="20"/>
              </w:rPr>
              <w:t xml:space="preserve"> </w:t>
            </w:r>
            <w:proofErr w:type="spellStart"/>
            <w:r w:rsidR="00C01C04" w:rsidRPr="00803E3C">
              <w:rPr>
                <w:b/>
                <w:bCs/>
                <w:sz w:val="20"/>
                <w:szCs w:val="20"/>
              </w:rPr>
              <w:t>večdeležniških</w:t>
            </w:r>
            <w:proofErr w:type="spellEnd"/>
            <w:r w:rsidR="00C01C04" w:rsidRPr="00803E3C">
              <w:rPr>
                <w:b/>
                <w:bCs/>
                <w:sz w:val="20"/>
                <w:szCs w:val="20"/>
              </w:rPr>
              <w:t xml:space="preserve"> procesov</w:t>
            </w:r>
          </w:p>
          <w:p w14:paraId="087BB068" w14:textId="29CE1E8E" w:rsidR="00C01C04" w:rsidRPr="00B51CD1" w:rsidRDefault="009218EE" w:rsidP="00803E3C">
            <w:pPr>
              <w:ind w:left="116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C01C04" w:rsidRPr="00B51CD1">
              <w:rPr>
                <w:sz w:val="20"/>
                <w:szCs w:val="20"/>
              </w:rPr>
              <w:t xml:space="preserve">in </w:t>
            </w:r>
          </w:p>
          <w:p w14:paraId="0C2B4254" w14:textId="0161A8EB" w:rsidR="00C01C04" w:rsidRPr="002C5A4E" w:rsidRDefault="009218EE" w:rsidP="00803E3C">
            <w:pPr>
              <w:ind w:left="1168"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C01C04">
              <w:rPr>
                <w:sz w:val="20"/>
                <w:szCs w:val="20"/>
              </w:rPr>
              <w:t>sta nastopila v tej vlogi pri</w:t>
            </w:r>
            <w:r w:rsidR="00C01C04" w:rsidRPr="00B51CD1">
              <w:rPr>
                <w:sz w:val="20"/>
                <w:szCs w:val="20"/>
              </w:rPr>
              <w:t> </w:t>
            </w:r>
            <w:r w:rsidR="00C01C04" w:rsidRPr="00B51CD1">
              <w:rPr>
                <w:b/>
                <w:bCs/>
                <w:sz w:val="20"/>
                <w:szCs w:val="20"/>
              </w:rPr>
              <w:t>vsaj</w:t>
            </w:r>
            <w:r w:rsidR="00C01C04" w:rsidRPr="00B51CD1">
              <w:rPr>
                <w:sz w:val="20"/>
                <w:szCs w:val="20"/>
              </w:rPr>
              <w:t> </w:t>
            </w:r>
            <w:r w:rsidR="00C01C04" w:rsidRPr="00B51CD1">
              <w:rPr>
                <w:b/>
                <w:bCs/>
                <w:sz w:val="20"/>
                <w:szCs w:val="20"/>
              </w:rPr>
              <w:t>3 (treh) projekt</w:t>
            </w:r>
            <w:r w:rsidR="00C01C04">
              <w:rPr>
                <w:b/>
                <w:bCs/>
                <w:sz w:val="20"/>
                <w:szCs w:val="20"/>
              </w:rPr>
              <w:t>ih</w:t>
            </w:r>
          </w:p>
        </w:tc>
      </w:tr>
      <w:tr w:rsidR="00C01C04" w14:paraId="3038D293" w14:textId="77777777" w:rsidTr="00803E3C">
        <w:trPr>
          <w:trHeight w:val="207"/>
        </w:trPr>
        <w:tc>
          <w:tcPr>
            <w:tcW w:w="10632" w:type="dxa"/>
            <w:gridSpan w:val="2"/>
            <w:vAlign w:val="center"/>
          </w:tcPr>
          <w:p w14:paraId="6E904876" w14:textId="77777777" w:rsidR="00C01C04" w:rsidRDefault="00C01C04" w:rsidP="00803E3C">
            <w:pPr>
              <w:ind w:left="33"/>
              <w:rPr>
                <w:rFonts w:eastAsia="Calibri"/>
                <w:b/>
                <w:sz w:val="20"/>
                <w:szCs w:val="20"/>
              </w:rPr>
            </w:pPr>
          </w:p>
        </w:tc>
      </w:tr>
      <w:tr w:rsidR="00C01C04" w:rsidRPr="00803E3C" w14:paraId="212DC271" w14:textId="77777777" w:rsidTr="00803E3C">
        <w:trPr>
          <w:trHeight w:val="349"/>
        </w:trPr>
        <w:tc>
          <w:tcPr>
            <w:tcW w:w="10632" w:type="dxa"/>
            <w:gridSpan w:val="2"/>
            <w:shd w:val="clear" w:color="auto" w:fill="BFBFBF" w:themeFill="background1" w:themeFillShade="BF"/>
            <w:vAlign w:val="center"/>
          </w:tcPr>
          <w:p w14:paraId="0EF3270C" w14:textId="77777777" w:rsidR="00C01C04" w:rsidRPr="00803E3C" w:rsidRDefault="00C01C04" w:rsidP="00C01C04">
            <w:pPr>
              <w:pStyle w:val="Odstavekseznama"/>
              <w:numPr>
                <w:ilvl w:val="0"/>
                <w:numId w:val="45"/>
              </w:num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372985">
              <w:rPr>
                <w:rFonts w:eastAsia="Calibri"/>
                <w:b/>
                <w:sz w:val="20"/>
                <w:szCs w:val="20"/>
              </w:rPr>
              <w:t>KADER</w:t>
            </w:r>
          </w:p>
        </w:tc>
      </w:tr>
      <w:tr w:rsidR="00C01C04" w:rsidRPr="0036459A" w14:paraId="0ED171A8" w14:textId="77777777" w:rsidTr="00803E3C">
        <w:trPr>
          <w:trHeight w:val="396"/>
        </w:trPr>
        <w:tc>
          <w:tcPr>
            <w:tcW w:w="3686" w:type="dxa"/>
            <w:vAlign w:val="center"/>
          </w:tcPr>
          <w:p w14:paraId="73891CAC" w14:textId="77777777" w:rsidR="00C01C04" w:rsidRPr="0036459A" w:rsidRDefault="00C01C04" w:rsidP="00803E3C">
            <w:pPr>
              <w:rPr>
                <w:rFonts w:eastAsia="Calibri"/>
                <w:b/>
                <w:sz w:val="20"/>
                <w:szCs w:val="20"/>
              </w:rPr>
            </w:pPr>
            <w:r w:rsidRPr="0036459A">
              <w:rPr>
                <w:rFonts w:eastAsia="Calibri"/>
                <w:b/>
                <w:sz w:val="20"/>
                <w:szCs w:val="20"/>
              </w:rPr>
              <w:t>Ime in priimek:</w:t>
            </w:r>
          </w:p>
        </w:tc>
        <w:tc>
          <w:tcPr>
            <w:tcW w:w="6946" w:type="dxa"/>
            <w:vAlign w:val="center"/>
          </w:tcPr>
          <w:p w14:paraId="6E1DF874" w14:textId="77777777" w:rsidR="00C01C04" w:rsidRPr="00984D0B" w:rsidRDefault="00C01C04" w:rsidP="00803E3C">
            <w:pPr>
              <w:rPr>
                <w:rFonts w:eastAsia="Calibri"/>
                <w:b/>
                <w:sz w:val="20"/>
                <w:szCs w:val="20"/>
              </w:rPr>
            </w:pPr>
          </w:p>
        </w:tc>
      </w:tr>
      <w:tr w:rsidR="00C01C04" w:rsidRPr="0036459A" w14:paraId="2E1371B1" w14:textId="77777777" w:rsidTr="00803E3C">
        <w:trPr>
          <w:trHeight w:val="396"/>
        </w:trPr>
        <w:tc>
          <w:tcPr>
            <w:tcW w:w="3686" w:type="dxa"/>
            <w:vAlign w:val="center"/>
          </w:tcPr>
          <w:p w14:paraId="1401E2B8" w14:textId="77777777" w:rsidR="00C01C04" w:rsidRPr="0036459A" w:rsidRDefault="00C01C04" w:rsidP="00803E3C">
            <w:pPr>
              <w:rPr>
                <w:rFonts w:eastAsia="Calibri"/>
                <w:b/>
                <w:sz w:val="20"/>
                <w:szCs w:val="20"/>
              </w:rPr>
            </w:pPr>
            <w:r w:rsidRPr="0036459A">
              <w:rPr>
                <w:rFonts w:eastAsia="Calibri"/>
                <w:b/>
                <w:sz w:val="20"/>
                <w:szCs w:val="20"/>
              </w:rPr>
              <w:t>Število let delovnih izkušenj:</w:t>
            </w:r>
          </w:p>
        </w:tc>
        <w:tc>
          <w:tcPr>
            <w:tcW w:w="6946" w:type="dxa"/>
            <w:vAlign w:val="center"/>
          </w:tcPr>
          <w:p w14:paraId="27637886" w14:textId="77777777" w:rsidR="00C01C04" w:rsidRPr="00984D0B" w:rsidRDefault="00C01C04" w:rsidP="00803E3C">
            <w:pPr>
              <w:rPr>
                <w:rFonts w:eastAsia="Calibri"/>
                <w:b/>
                <w:sz w:val="20"/>
                <w:szCs w:val="20"/>
              </w:rPr>
            </w:pPr>
          </w:p>
        </w:tc>
      </w:tr>
      <w:tr w:rsidR="00C01C04" w14:paraId="233D5EB3" w14:textId="77777777" w:rsidTr="00803E3C">
        <w:trPr>
          <w:trHeight w:val="413"/>
        </w:trPr>
        <w:tc>
          <w:tcPr>
            <w:tcW w:w="10632" w:type="dxa"/>
            <w:gridSpan w:val="2"/>
            <w:shd w:val="clear" w:color="auto" w:fill="ECECEC"/>
            <w:vAlign w:val="center"/>
          </w:tcPr>
          <w:p w14:paraId="3AFD51F1" w14:textId="77777777" w:rsidR="00C01C04" w:rsidRDefault="00C01C04" w:rsidP="00803E3C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PROJEKT ŠT. 1</w:t>
            </w:r>
          </w:p>
        </w:tc>
      </w:tr>
      <w:tr w:rsidR="00C01C04" w:rsidRPr="00F73BC3" w14:paraId="4C30EA25" w14:textId="77777777" w:rsidTr="00803E3C">
        <w:trPr>
          <w:trHeight w:val="396"/>
        </w:trPr>
        <w:tc>
          <w:tcPr>
            <w:tcW w:w="3686" w:type="dxa"/>
            <w:vAlign w:val="center"/>
          </w:tcPr>
          <w:p w14:paraId="0466ABD5" w14:textId="2B1BAF83" w:rsidR="00C01C04" w:rsidRDefault="00C01C04" w:rsidP="00803E3C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Podatki o naročniku</w:t>
            </w:r>
            <w:r w:rsidR="002561B9">
              <w:rPr>
                <w:rFonts w:eastAsia="Calibri"/>
                <w:b/>
                <w:sz w:val="20"/>
                <w:szCs w:val="20"/>
              </w:rPr>
              <w:t xml:space="preserve"> projekta</w:t>
            </w:r>
          </w:p>
          <w:p w14:paraId="71DAC3B2" w14:textId="77777777" w:rsidR="00C01C04" w:rsidRPr="00B51CD1" w:rsidRDefault="00C01C04" w:rsidP="00803E3C">
            <w:pPr>
              <w:rPr>
                <w:rFonts w:eastAsia="Calibri"/>
                <w:bCs/>
                <w:sz w:val="20"/>
                <w:szCs w:val="20"/>
              </w:rPr>
            </w:pPr>
            <w:r w:rsidRPr="00B51CD1">
              <w:rPr>
                <w:rFonts w:eastAsia="Calibri"/>
                <w:bCs/>
                <w:sz w:val="20"/>
                <w:szCs w:val="20"/>
              </w:rPr>
              <w:t>(ime in priimek kontaktne osebe,</w:t>
            </w:r>
          </w:p>
          <w:p w14:paraId="70928224" w14:textId="6BF2B753" w:rsidR="00C01C04" w:rsidRPr="00B51CD1" w:rsidRDefault="00C01C04" w:rsidP="00803E3C">
            <w:pPr>
              <w:rPr>
                <w:rFonts w:eastAsia="Calibri"/>
                <w:bCs/>
                <w:sz w:val="20"/>
                <w:szCs w:val="20"/>
              </w:rPr>
            </w:pPr>
            <w:r w:rsidRPr="00B51CD1">
              <w:rPr>
                <w:rFonts w:eastAsia="Calibri"/>
                <w:bCs/>
                <w:sz w:val="20"/>
                <w:szCs w:val="20"/>
              </w:rPr>
              <w:t xml:space="preserve"> elektronski naslov</w:t>
            </w:r>
            <w:r w:rsidR="00A36391">
              <w:rPr>
                <w:rFonts w:eastAsia="Calibri"/>
                <w:bCs/>
                <w:sz w:val="20"/>
                <w:szCs w:val="20"/>
              </w:rPr>
              <w:t>,</w:t>
            </w:r>
          </w:p>
          <w:p w14:paraId="3F97904C" w14:textId="77777777" w:rsidR="00C01C04" w:rsidRPr="00F73BC3" w:rsidRDefault="00C01C04" w:rsidP="00803E3C">
            <w:pPr>
              <w:rPr>
                <w:rFonts w:eastAsia="Calibri"/>
                <w:sz w:val="20"/>
                <w:szCs w:val="20"/>
              </w:rPr>
            </w:pPr>
            <w:r w:rsidRPr="00B51CD1">
              <w:rPr>
                <w:rFonts w:eastAsia="Calibri"/>
                <w:bCs/>
                <w:sz w:val="20"/>
                <w:szCs w:val="20"/>
              </w:rPr>
              <w:t>telefonska številka)</w:t>
            </w:r>
          </w:p>
        </w:tc>
        <w:tc>
          <w:tcPr>
            <w:tcW w:w="6946" w:type="dxa"/>
            <w:vAlign w:val="center"/>
          </w:tcPr>
          <w:p w14:paraId="348778C5" w14:textId="77777777" w:rsidR="00C01C04" w:rsidRPr="00F73BC3" w:rsidRDefault="00C01C04" w:rsidP="00803E3C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C01C04" w:rsidRPr="00F73BC3" w14:paraId="175FDCBF" w14:textId="77777777" w:rsidTr="00803E3C">
        <w:trPr>
          <w:trHeight w:val="396"/>
        </w:trPr>
        <w:tc>
          <w:tcPr>
            <w:tcW w:w="3686" w:type="dxa"/>
            <w:vAlign w:val="center"/>
          </w:tcPr>
          <w:p w14:paraId="0B935959" w14:textId="77777777" w:rsidR="00C01C04" w:rsidRDefault="00C01C04" w:rsidP="00803E3C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Naslov projekta</w:t>
            </w:r>
          </w:p>
        </w:tc>
        <w:tc>
          <w:tcPr>
            <w:tcW w:w="6946" w:type="dxa"/>
            <w:vAlign w:val="center"/>
          </w:tcPr>
          <w:p w14:paraId="2ED75EE2" w14:textId="77777777" w:rsidR="00C01C04" w:rsidRPr="00F73BC3" w:rsidRDefault="00C01C04" w:rsidP="00803E3C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C01C04" w:rsidRPr="00F73BC3" w14:paraId="354ED610" w14:textId="77777777" w:rsidTr="00803E3C">
        <w:trPr>
          <w:trHeight w:val="396"/>
        </w:trPr>
        <w:tc>
          <w:tcPr>
            <w:tcW w:w="3686" w:type="dxa"/>
            <w:vAlign w:val="center"/>
          </w:tcPr>
          <w:p w14:paraId="53A43A4A" w14:textId="50C138B6" w:rsidR="00C01C04" w:rsidRDefault="00C01C04" w:rsidP="00803E3C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Kratek opis </w:t>
            </w:r>
            <w:r w:rsidR="00347B17" w:rsidRPr="00803E3C">
              <w:rPr>
                <w:rFonts w:eastAsia="Calibri"/>
                <w:bCs/>
                <w:sz w:val="20"/>
                <w:szCs w:val="20"/>
              </w:rPr>
              <w:t>(do 100 besed)</w:t>
            </w:r>
            <w:r w:rsidR="00347B17">
              <w:rPr>
                <w:rFonts w:eastAsia="Calibri"/>
                <w:b/>
                <w:sz w:val="20"/>
                <w:szCs w:val="20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</w:rPr>
              <w:t xml:space="preserve">vloge na projektu, </w:t>
            </w:r>
            <w:r w:rsidRPr="00B51CD1">
              <w:rPr>
                <w:rFonts w:eastAsia="Calibri"/>
                <w:bCs/>
                <w:sz w:val="20"/>
                <w:szCs w:val="20"/>
              </w:rPr>
              <w:t xml:space="preserve">iz katerega so razvidne zahtevane izkušnje </w:t>
            </w:r>
          </w:p>
        </w:tc>
        <w:tc>
          <w:tcPr>
            <w:tcW w:w="6946" w:type="dxa"/>
            <w:vAlign w:val="center"/>
          </w:tcPr>
          <w:p w14:paraId="5E5D1DD8" w14:textId="77777777" w:rsidR="00C01C04" w:rsidRPr="00F73BC3" w:rsidRDefault="00C01C04" w:rsidP="00803E3C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C01C04" w14:paraId="6C833A9D" w14:textId="77777777" w:rsidTr="00803E3C">
        <w:trPr>
          <w:trHeight w:val="413"/>
        </w:trPr>
        <w:tc>
          <w:tcPr>
            <w:tcW w:w="10632" w:type="dxa"/>
            <w:gridSpan w:val="2"/>
            <w:shd w:val="clear" w:color="auto" w:fill="F2F2F2" w:themeFill="background1" w:themeFillShade="F2"/>
            <w:vAlign w:val="center"/>
          </w:tcPr>
          <w:p w14:paraId="2C77018D" w14:textId="77777777" w:rsidR="00C01C04" w:rsidRDefault="00C01C04" w:rsidP="00803E3C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PROJEKT ŠT. 2</w:t>
            </w:r>
          </w:p>
        </w:tc>
      </w:tr>
      <w:tr w:rsidR="00C01C04" w:rsidRPr="00F73BC3" w14:paraId="785EC5BE" w14:textId="77777777" w:rsidTr="00803E3C">
        <w:trPr>
          <w:trHeight w:val="396"/>
        </w:trPr>
        <w:tc>
          <w:tcPr>
            <w:tcW w:w="3686" w:type="dxa"/>
            <w:vAlign w:val="center"/>
          </w:tcPr>
          <w:p w14:paraId="016C8250" w14:textId="75F0348A" w:rsidR="00C01C04" w:rsidRDefault="00C01C04" w:rsidP="00803E3C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Podatki o naročniku</w:t>
            </w:r>
            <w:r w:rsidR="002561B9">
              <w:rPr>
                <w:rFonts w:eastAsia="Calibri"/>
                <w:b/>
                <w:sz w:val="20"/>
                <w:szCs w:val="20"/>
              </w:rPr>
              <w:t xml:space="preserve"> projekta</w:t>
            </w:r>
          </w:p>
          <w:p w14:paraId="3ACFF27B" w14:textId="77777777" w:rsidR="00C01C04" w:rsidRPr="00B51CD1" w:rsidRDefault="00C01C04" w:rsidP="00803E3C">
            <w:pPr>
              <w:rPr>
                <w:rFonts w:eastAsia="Calibri"/>
                <w:bCs/>
                <w:sz w:val="20"/>
                <w:szCs w:val="20"/>
              </w:rPr>
            </w:pPr>
            <w:r w:rsidRPr="00B51CD1">
              <w:rPr>
                <w:rFonts w:eastAsia="Calibri"/>
                <w:bCs/>
                <w:sz w:val="20"/>
                <w:szCs w:val="20"/>
              </w:rPr>
              <w:t>(ime in priimek kontaktne osebe,</w:t>
            </w:r>
          </w:p>
          <w:p w14:paraId="56963419" w14:textId="51A8E603" w:rsidR="00C01C04" w:rsidRPr="00B51CD1" w:rsidRDefault="00C01C04" w:rsidP="00803E3C">
            <w:pPr>
              <w:rPr>
                <w:rFonts w:eastAsia="Calibri"/>
                <w:bCs/>
                <w:sz w:val="20"/>
                <w:szCs w:val="20"/>
              </w:rPr>
            </w:pPr>
            <w:r w:rsidRPr="00B51CD1">
              <w:rPr>
                <w:rFonts w:eastAsia="Calibri"/>
                <w:bCs/>
                <w:sz w:val="20"/>
                <w:szCs w:val="20"/>
              </w:rPr>
              <w:t xml:space="preserve"> elektronski naslov</w:t>
            </w:r>
            <w:r w:rsidR="00A36391">
              <w:rPr>
                <w:rFonts w:eastAsia="Calibri"/>
                <w:bCs/>
                <w:sz w:val="20"/>
                <w:szCs w:val="20"/>
              </w:rPr>
              <w:t>,</w:t>
            </w:r>
          </w:p>
          <w:p w14:paraId="5B597919" w14:textId="77777777" w:rsidR="00C01C04" w:rsidRPr="00F73BC3" w:rsidRDefault="00C01C04" w:rsidP="00803E3C">
            <w:pPr>
              <w:rPr>
                <w:rFonts w:eastAsia="Calibri"/>
                <w:sz w:val="20"/>
                <w:szCs w:val="20"/>
              </w:rPr>
            </w:pPr>
            <w:r w:rsidRPr="00B51CD1">
              <w:rPr>
                <w:rFonts w:eastAsia="Calibri"/>
                <w:bCs/>
                <w:sz w:val="20"/>
                <w:szCs w:val="20"/>
              </w:rPr>
              <w:t>telefonska številka)</w:t>
            </w:r>
          </w:p>
        </w:tc>
        <w:tc>
          <w:tcPr>
            <w:tcW w:w="6946" w:type="dxa"/>
            <w:vAlign w:val="center"/>
          </w:tcPr>
          <w:p w14:paraId="1287A201" w14:textId="77777777" w:rsidR="00C01C04" w:rsidRPr="00F73BC3" w:rsidRDefault="00C01C04" w:rsidP="00803E3C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C01C04" w:rsidRPr="00F73BC3" w14:paraId="0EFD7722" w14:textId="77777777" w:rsidTr="00803E3C">
        <w:trPr>
          <w:trHeight w:val="396"/>
        </w:trPr>
        <w:tc>
          <w:tcPr>
            <w:tcW w:w="3686" w:type="dxa"/>
            <w:vAlign w:val="center"/>
          </w:tcPr>
          <w:p w14:paraId="66D511DE" w14:textId="77777777" w:rsidR="00C01C04" w:rsidRDefault="00C01C04" w:rsidP="00803E3C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Naslov projekta</w:t>
            </w:r>
          </w:p>
        </w:tc>
        <w:tc>
          <w:tcPr>
            <w:tcW w:w="6946" w:type="dxa"/>
            <w:vAlign w:val="center"/>
          </w:tcPr>
          <w:p w14:paraId="171B57A1" w14:textId="77777777" w:rsidR="00C01C04" w:rsidRPr="00F73BC3" w:rsidRDefault="00C01C04" w:rsidP="00803E3C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C01C04" w:rsidRPr="00F73BC3" w14:paraId="10E48487" w14:textId="77777777" w:rsidTr="00803E3C">
        <w:trPr>
          <w:trHeight w:val="396"/>
        </w:trPr>
        <w:tc>
          <w:tcPr>
            <w:tcW w:w="3686" w:type="dxa"/>
            <w:vAlign w:val="center"/>
          </w:tcPr>
          <w:p w14:paraId="2CD01D4F" w14:textId="3A5A814C" w:rsidR="00C01C04" w:rsidRDefault="00C01C04" w:rsidP="00803E3C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Kratek opis </w:t>
            </w:r>
            <w:r w:rsidR="00347B17" w:rsidRPr="00803E3C">
              <w:rPr>
                <w:rFonts w:eastAsia="Calibri"/>
                <w:bCs/>
                <w:sz w:val="20"/>
                <w:szCs w:val="20"/>
              </w:rPr>
              <w:t>(do 100 besed)</w:t>
            </w:r>
            <w:r w:rsidR="00347B17">
              <w:rPr>
                <w:rFonts w:eastAsia="Calibri"/>
                <w:b/>
                <w:sz w:val="20"/>
                <w:szCs w:val="20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</w:rPr>
              <w:t xml:space="preserve">vloge na projektu, </w:t>
            </w:r>
            <w:r w:rsidRPr="00B51CD1">
              <w:rPr>
                <w:rFonts w:eastAsia="Calibri"/>
                <w:bCs/>
                <w:sz w:val="20"/>
                <w:szCs w:val="20"/>
              </w:rPr>
              <w:t>iz katerega so razvidne zahtevane izkušnje</w:t>
            </w:r>
          </w:p>
        </w:tc>
        <w:tc>
          <w:tcPr>
            <w:tcW w:w="6946" w:type="dxa"/>
            <w:vAlign w:val="center"/>
          </w:tcPr>
          <w:p w14:paraId="47011DE4" w14:textId="77777777" w:rsidR="00C01C04" w:rsidRPr="00F73BC3" w:rsidRDefault="00C01C04" w:rsidP="00803E3C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C01C04" w14:paraId="51E59079" w14:textId="77777777" w:rsidTr="00803E3C">
        <w:trPr>
          <w:trHeight w:val="413"/>
        </w:trPr>
        <w:tc>
          <w:tcPr>
            <w:tcW w:w="10632" w:type="dxa"/>
            <w:gridSpan w:val="2"/>
            <w:shd w:val="clear" w:color="auto" w:fill="F2F2F2" w:themeFill="background1" w:themeFillShade="F2"/>
            <w:vAlign w:val="center"/>
          </w:tcPr>
          <w:p w14:paraId="29BCFA93" w14:textId="77777777" w:rsidR="00C01C04" w:rsidRDefault="00C01C04" w:rsidP="00803E3C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PROJEKT ŠT. 3</w:t>
            </w:r>
          </w:p>
        </w:tc>
      </w:tr>
      <w:tr w:rsidR="00C01C04" w:rsidRPr="00F73BC3" w14:paraId="41C9F1D6" w14:textId="77777777" w:rsidTr="00803E3C">
        <w:trPr>
          <w:trHeight w:val="396"/>
        </w:trPr>
        <w:tc>
          <w:tcPr>
            <w:tcW w:w="3686" w:type="dxa"/>
            <w:vAlign w:val="center"/>
          </w:tcPr>
          <w:p w14:paraId="6EE45F33" w14:textId="4711F60C" w:rsidR="00C01C04" w:rsidRDefault="00C01C04" w:rsidP="00803E3C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Podatki o naročniku</w:t>
            </w:r>
            <w:r w:rsidR="002561B9">
              <w:rPr>
                <w:rFonts w:eastAsia="Calibri"/>
                <w:b/>
                <w:sz w:val="20"/>
                <w:szCs w:val="20"/>
              </w:rPr>
              <w:t xml:space="preserve"> projekta</w:t>
            </w:r>
          </w:p>
          <w:p w14:paraId="4A252149" w14:textId="77777777" w:rsidR="00C01C04" w:rsidRPr="00B51CD1" w:rsidRDefault="00C01C04" w:rsidP="00803E3C">
            <w:pPr>
              <w:rPr>
                <w:rFonts w:eastAsia="Calibri"/>
                <w:bCs/>
                <w:sz w:val="20"/>
                <w:szCs w:val="20"/>
              </w:rPr>
            </w:pPr>
            <w:r w:rsidRPr="00B51CD1">
              <w:rPr>
                <w:rFonts w:eastAsia="Calibri"/>
                <w:bCs/>
                <w:sz w:val="20"/>
                <w:szCs w:val="20"/>
              </w:rPr>
              <w:t>(ime in priimek kontaktne osebe,</w:t>
            </w:r>
          </w:p>
          <w:p w14:paraId="0D7ACDCE" w14:textId="6EBD47E2" w:rsidR="00C01C04" w:rsidRPr="00B51CD1" w:rsidRDefault="00C01C04" w:rsidP="00803E3C">
            <w:pPr>
              <w:rPr>
                <w:rFonts w:eastAsia="Calibri"/>
                <w:bCs/>
                <w:sz w:val="20"/>
                <w:szCs w:val="20"/>
              </w:rPr>
            </w:pPr>
            <w:r w:rsidRPr="00B51CD1">
              <w:rPr>
                <w:rFonts w:eastAsia="Calibri"/>
                <w:bCs/>
                <w:sz w:val="20"/>
                <w:szCs w:val="20"/>
              </w:rPr>
              <w:t xml:space="preserve"> elektronski naslov</w:t>
            </w:r>
            <w:r w:rsidR="00A36391">
              <w:rPr>
                <w:rFonts w:eastAsia="Calibri"/>
                <w:bCs/>
                <w:sz w:val="20"/>
                <w:szCs w:val="20"/>
              </w:rPr>
              <w:t>,</w:t>
            </w:r>
          </w:p>
          <w:p w14:paraId="3B361AF9" w14:textId="77777777" w:rsidR="00C01C04" w:rsidRPr="00F73BC3" w:rsidRDefault="00C01C04" w:rsidP="00803E3C">
            <w:pPr>
              <w:rPr>
                <w:rFonts w:eastAsia="Calibri"/>
                <w:sz w:val="20"/>
                <w:szCs w:val="20"/>
              </w:rPr>
            </w:pPr>
            <w:r w:rsidRPr="00B51CD1">
              <w:rPr>
                <w:rFonts w:eastAsia="Calibri"/>
                <w:bCs/>
                <w:sz w:val="20"/>
                <w:szCs w:val="20"/>
              </w:rPr>
              <w:t>telefonska številka)</w:t>
            </w:r>
          </w:p>
        </w:tc>
        <w:tc>
          <w:tcPr>
            <w:tcW w:w="6946" w:type="dxa"/>
            <w:vAlign w:val="center"/>
          </w:tcPr>
          <w:p w14:paraId="25B592B5" w14:textId="77777777" w:rsidR="00C01C04" w:rsidRPr="00F73BC3" w:rsidRDefault="00C01C04" w:rsidP="00803E3C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C01C04" w:rsidRPr="00F73BC3" w14:paraId="7A8FCD83" w14:textId="77777777" w:rsidTr="00803E3C">
        <w:trPr>
          <w:trHeight w:val="396"/>
        </w:trPr>
        <w:tc>
          <w:tcPr>
            <w:tcW w:w="3686" w:type="dxa"/>
            <w:vAlign w:val="center"/>
          </w:tcPr>
          <w:p w14:paraId="7B4F6E8A" w14:textId="77777777" w:rsidR="00C01C04" w:rsidRDefault="00C01C04" w:rsidP="00803E3C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Naslov projekta</w:t>
            </w:r>
          </w:p>
        </w:tc>
        <w:tc>
          <w:tcPr>
            <w:tcW w:w="6946" w:type="dxa"/>
            <w:vAlign w:val="center"/>
          </w:tcPr>
          <w:p w14:paraId="31508F22" w14:textId="77777777" w:rsidR="00C01C04" w:rsidRPr="00F73BC3" w:rsidRDefault="00C01C04" w:rsidP="00803E3C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C01C04" w:rsidRPr="00F73BC3" w14:paraId="4740BD4D" w14:textId="77777777" w:rsidTr="00803E3C">
        <w:trPr>
          <w:trHeight w:val="396"/>
        </w:trPr>
        <w:tc>
          <w:tcPr>
            <w:tcW w:w="3686" w:type="dxa"/>
            <w:vAlign w:val="center"/>
          </w:tcPr>
          <w:p w14:paraId="79CC0356" w14:textId="70E4ED67" w:rsidR="00C01C04" w:rsidRDefault="00C01C04" w:rsidP="00803E3C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Kratek opis </w:t>
            </w:r>
            <w:r w:rsidR="00347B17" w:rsidRPr="00803E3C">
              <w:rPr>
                <w:rFonts w:eastAsia="Calibri"/>
                <w:bCs/>
                <w:sz w:val="20"/>
                <w:szCs w:val="20"/>
              </w:rPr>
              <w:t>(do 100 besed)</w:t>
            </w:r>
            <w:r w:rsidR="00347B17">
              <w:rPr>
                <w:rFonts w:eastAsia="Calibri"/>
                <w:b/>
                <w:sz w:val="20"/>
                <w:szCs w:val="20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</w:rPr>
              <w:t xml:space="preserve">vloge na projektu, </w:t>
            </w:r>
            <w:r w:rsidRPr="00B51CD1">
              <w:rPr>
                <w:rFonts w:eastAsia="Calibri"/>
                <w:bCs/>
                <w:sz w:val="20"/>
                <w:szCs w:val="20"/>
              </w:rPr>
              <w:t>iz katerega so razvidne zahtevane izkušnje</w:t>
            </w:r>
          </w:p>
        </w:tc>
        <w:tc>
          <w:tcPr>
            <w:tcW w:w="6946" w:type="dxa"/>
            <w:vAlign w:val="center"/>
          </w:tcPr>
          <w:p w14:paraId="22A8F80D" w14:textId="77777777" w:rsidR="00C01C04" w:rsidRPr="00F73BC3" w:rsidRDefault="00C01C04" w:rsidP="00803E3C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C01C04" w:rsidRPr="00F73BC3" w14:paraId="4FD5933A" w14:textId="77777777" w:rsidTr="00803E3C">
        <w:trPr>
          <w:trHeight w:val="153"/>
        </w:trPr>
        <w:tc>
          <w:tcPr>
            <w:tcW w:w="10632" w:type="dxa"/>
            <w:gridSpan w:val="2"/>
            <w:vAlign w:val="center"/>
          </w:tcPr>
          <w:p w14:paraId="3FD2E024" w14:textId="77777777" w:rsidR="00C01C04" w:rsidRDefault="00C01C04" w:rsidP="00803E3C">
            <w:pPr>
              <w:rPr>
                <w:rFonts w:eastAsia="Calibri"/>
                <w:sz w:val="20"/>
                <w:szCs w:val="20"/>
              </w:rPr>
            </w:pPr>
          </w:p>
          <w:p w14:paraId="0269D14C" w14:textId="77777777" w:rsidR="000750A5" w:rsidRDefault="000750A5" w:rsidP="00803E3C">
            <w:pPr>
              <w:rPr>
                <w:rFonts w:eastAsia="Calibri"/>
                <w:sz w:val="20"/>
                <w:szCs w:val="20"/>
              </w:rPr>
            </w:pPr>
          </w:p>
          <w:p w14:paraId="296F961E" w14:textId="77777777" w:rsidR="000750A5" w:rsidRDefault="000750A5" w:rsidP="00803E3C">
            <w:pPr>
              <w:rPr>
                <w:rFonts w:eastAsia="Calibri"/>
                <w:sz w:val="20"/>
                <w:szCs w:val="20"/>
              </w:rPr>
            </w:pPr>
          </w:p>
          <w:p w14:paraId="6CFA2068" w14:textId="77777777" w:rsidR="000750A5" w:rsidRDefault="000750A5" w:rsidP="00803E3C">
            <w:pPr>
              <w:rPr>
                <w:rFonts w:eastAsia="Calibri"/>
                <w:sz w:val="20"/>
                <w:szCs w:val="20"/>
              </w:rPr>
            </w:pPr>
          </w:p>
          <w:p w14:paraId="6C733DB9" w14:textId="77777777" w:rsidR="00EA6733" w:rsidRDefault="00EA6733" w:rsidP="00803E3C">
            <w:pPr>
              <w:rPr>
                <w:rFonts w:eastAsia="Calibri"/>
                <w:sz w:val="20"/>
                <w:szCs w:val="20"/>
              </w:rPr>
            </w:pPr>
          </w:p>
          <w:p w14:paraId="19AAFDC1" w14:textId="77777777" w:rsidR="000750A5" w:rsidRPr="00F73BC3" w:rsidRDefault="000750A5" w:rsidP="00803E3C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C01C04" w:rsidRPr="00803E3C" w14:paraId="310C02E8" w14:textId="77777777" w:rsidTr="00803E3C">
        <w:trPr>
          <w:trHeight w:val="349"/>
        </w:trPr>
        <w:tc>
          <w:tcPr>
            <w:tcW w:w="10632" w:type="dxa"/>
            <w:gridSpan w:val="2"/>
            <w:shd w:val="clear" w:color="auto" w:fill="BFBFBF" w:themeFill="background1" w:themeFillShade="BF"/>
            <w:vAlign w:val="center"/>
          </w:tcPr>
          <w:p w14:paraId="4F7E082A" w14:textId="3BDAA293" w:rsidR="00C01C04" w:rsidRPr="00803E3C" w:rsidRDefault="00C01C04" w:rsidP="00C01C04">
            <w:pPr>
              <w:pStyle w:val="Odstavekseznama"/>
              <w:numPr>
                <w:ilvl w:val="0"/>
                <w:numId w:val="45"/>
              </w:num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803E3C">
              <w:rPr>
                <w:rFonts w:eastAsia="Calibri"/>
                <w:b/>
                <w:sz w:val="20"/>
                <w:szCs w:val="20"/>
              </w:rPr>
              <w:t>KADER</w:t>
            </w:r>
          </w:p>
        </w:tc>
      </w:tr>
      <w:tr w:rsidR="00C01C04" w:rsidRPr="0036459A" w14:paraId="6CB56983" w14:textId="77777777" w:rsidTr="00803E3C">
        <w:trPr>
          <w:trHeight w:val="396"/>
        </w:trPr>
        <w:tc>
          <w:tcPr>
            <w:tcW w:w="3686" w:type="dxa"/>
            <w:vAlign w:val="center"/>
          </w:tcPr>
          <w:p w14:paraId="34D85B58" w14:textId="77777777" w:rsidR="00C01C04" w:rsidRPr="0036459A" w:rsidRDefault="00C01C04" w:rsidP="00803E3C">
            <w:pPr>
              <w:rPr>
                <w:rFonts w:eastAsia="Calibri"/>
                <w:b/>
                <w:sz w:val="20"/>
                <w:szCs w:val="20"/>
              </w:rPr>
            </w:pPr>
            <w:r w:rsidRPr="0036459A">
              <w:rPr>
                <w:rFonts w:eastAsia="Calibri"/>
                <w:b/>
                <w:sz w:val="20"/>
                <w:szCs w:val="20"/>
              </w:rPr>
              <w:t>Ime in priimek:</w:t>
            </w:r>
          </w:p>
        </w:tc>
        <w:tc>
          <w:tcPr>
            <w:tcW w:w="6946" w:type="dxa"/>
            <w:vAlign w:val="center"/>
          </w:tcPr>
          <w:p w14:paraId="6B35095F" w14:textId="77777777" w:rsidR="00C01C04" w:rsidRPr="00984D0B" w:rsidRDefault="00C01C04" w:rsidP="00803E3C">
            <w:pPr>
              <w:rPr>
                <w:rFonts w:eastAsia="Calibri"/>
                <w:b/>
                <w:sz w:val="20"/>
                <w:szCs w:val="20"/>
              </w:rPr>
            </w:pPr>
          </w:p>
        </w:tc>
      </w:tr>
      <w:tr w:rsidR="00C01C04" w:rsidRPr="0036459A" w14:paraId="179E6A8E" w14:textId="77777777" w:rsidTr="00803E3C">
        <w:trPr>
          <w:trHeight w:val="396"/>
        </w:trPr>
        <w:tc>
          <w:tcPr>
            <w:tcW w:w="3686" w:type="dxa"/>
            <w:vAlign w:val="center"/>
          </w:tcPr>
          <w:p w14:paraId="069DA4EE" w14:textId="77777777" w:rsidR="00C01C04" w:rsidRPr="0036459A" w:rsidRDefault="00C01C04" w:rsidP="00803E3C">
            <w:pPr>
              <w:rPr>
                <w:rFonts w:eastAsia="Calibri"/>
                <w:b/>
                <w:sz w:val="20"/>
                <w:szCs w:val="20"/>
              </w:rPr>
            </w:pPr>
            <w:r w:rsidRPr="0036459A">
              <w:rPr>
                <w:rFonts w:eastAsia="Calibri"/>
                <w:b/>
                <w:sz w:val="20"/>
                <w:szCs w:val="20"/>
              </w:rPr>
              <w:t>Število let delovnih izkušenj:</w:t>
            </w:r>
          </w:p>
        </w:tc>
        <w:tc>
          <w:tcPr>
            <w:tcW w:w="6946" w:type="dxa"/>
            <w:vAlign w:val="center"/>
          </w:tcPr>
          <w:p w14:paraId="68CCE5F2" w14:textId="77777777" w:rsidR="00C01C04" w:rsidRPr="00984D0B" w:rsidRDefault="00C01C04" w:rsidP="00803E3C">
            <w:pPr>
              <w:rPr>
                <w:rFonts w:eastAsia="Calibri"/>
                <w:b/>
                <w:sz w:val="20"/>
                <w:szCs w:val="20"/>
              </w:rPr>
            </w:pPr>
          </w:p>
        </w:tc>
      </w:tr>
      <w:tr w:rsidR="00C01C04" w14:paraId="184F54D9" w14:textId="77777777" w:rsidTr="00803E3C">
        <w:trPr>
          <w:trHeight w:val="413"/>
        </w:trPr>
        <w:tc>
          <w:tcPr>
            <w:tcW w:w="10632" w:type="dxa"/>
            <w:gridSpan w:val="2"/>
            <w:shd w:val="clear" w:color="auto" w:fill="ECECEC"/>
            <w:vAlign w:val="center"/>
          </w:tcPr>
          <w:p w14:paraId="336A83CE" w14:textId="77777777" w:rsidR="00C01C04" w:rsidRDefault="00C01C04" w:rsidP="00803E3C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PROJEKT ŠT. 1</w:t>
            </w:r>
          </w:p>
        </w:tc>
      </w:tr>
      <w:tr w:rsidR="00C01C04" w:rsidRPr="00F73BC3" w14:paraId="69C72ACC" w14:textId="77777777" w:rsidTr="00803E3C">
        <w:trPr>
          <w:trHeight w:val="396"/>
        </w:trPr>
        <w:tc>
          <w:tcPr>
            <w:tcW w:w="3686" w:type="dxa"/>
            <w:vAlign w:val="center"/>
          </w:tcPr>
          <w:p w14:paraId="3676C899" w14:textId="77777777" w:rsidR="00C01C04" w:rsidRDefault="00C01C04" w:rsidP="00803E3C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Podatki o naročniku</w:t>
            </w:r>
          </w:p>
          <w:p w14:paraId="05FA5F2A" w14:textId="77777777" w:rsidR="00C01C04" w:rsidRPr="00B51CD1" w:rsidRDefault="00C01C04" w:rsidP="00803E3C">
            <w:pPr>
              <w:rPr>
                <w:rFonts w:eastAsia="Calibri"/>
                <w:bCs/>
                <w:sz w:val="20"/>
                <w:szCs w:val="20"/>
              </w:rPr>
            </w:pPr>
            <w:r w:rsidRPr="00B51CD1">
              <w:rPr>
                <w:rFonts w:eastAsia="Calibri"/>
                <w:bCs/>
                <w:sz w:val="20"/>
                <w:szCs w:val="20"/>
              </w:rPr>
              <w:t>(ime in priimek kontaktne osebe,</w:t>
            </w:r>
          </w:p>
          <w:p w14:paraId="71218FF8" w14:textId="70FE4B2D" w:rsidR="00C01C04" w:rsidRPr="00B51CD1" w:rsidRDefault="00C01C04" w:rsidP="00803E3C">
            <w:pPr>
              <w:rPr>
                <w:rFonts w:eastAsia="Calibri"/>
                <w:bCs/>
                <w:sz w:val="20"/>
                <w:szCs w:val="20"/>
              </w:rPr>
            </w:pPr>
            <w:r w:rsidRPr="00B51CD1">
              <w:rPr>
                <w:rFonts w:eastAsia="Calibri"/>
                <w:bCs/>
                <w:sz w:val="20"/>
                <w:szCs w:val="20"/>
              </w:rPr>
              <w:t xml:space="preserve"> elektronski naslov</w:t>
            </w:r>
            <w:r w:rsidR="00A36391">
              <w:rPr>
                <w:rFonts w:eastAsia="Calibri"/>
                <w:bCs/>
                <w:sz w:val="20"/>
                <w:szCs w:val="20"/>
              </w:rPr>
              <w:t>,</w:t>
            </w:r>
          </w:p>
          <w:p w14:paraId="2F9D0266" w14:textId="77777777" w:rsidR="00C01C04" w:rsidRPr="00F73BC3" w:rsidRDefault="00C01C04" w:rsidP="00803E3C">
            <w:pPr>
              <w:rPr>
                <w:rFonts w:eastAsia="Calibri"/>
                <w:sz w:val="20"/>
                <w:szCs w:val="20"/>
              </w:rPr>
            </w:pPr>
            <w:r w:rsidRPr="00B51CD1">
              <w:rPr>
                <w:rFonts w:eastAsia="Calibri"/>
                <w:bCs/>
                <w:sz w:val="20"/>
                <w:szCs w:val="20"/>
              </w:rPr>
              <w:t>telefonska številka)</w:t>
            </w:r>
          </w:p>
        </w:tc>
        <w:tc>
          <w:tcPr>
            <w:tcW w:w="6946" w:type="dxa"/>
            <w:vAlign w:val="center"/>
          </w:tcPr>
          <w:p w14:paraId="3571CCB6" w14:textId="77777777" w:rsidR="00C01C04" w:rsidRPr="00F73BC3" w:rsidRDefault="00C01C04" w:rsidP="00803E3C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C01C04" w:rsidRPr="00F73BC3" w14:paraId="019410F5" w14:textId="77777777" w:rsidTr="00803E3C">
        <w:trPr>
          <w:trHeight w:val="396"/>
        </w:trPr>
        <w:tc>
          <w:tcPr>
            <w:tcW w:w="3686" w:type="dxa"/>
            <w:vAlign w:val="center"/>
          </w:tcPr>
          <w:p w14:paraId="18C1B54B" w14:textId="77777777" w:rsidR="00C01C04" w:rsidRDefault="00C01C04" w:rsidP="00803E3C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Naslov projekta</w:t>
            </w:r>
          </w:p>
        </w:tc>
        <w:tc>
          <w:tcPr>
            <w:tcW w:w="6946" w:type="dxa"/>
            <w:vAlign w:val="center"/>
          </w:tcPr>
          <w:p w14:paraId="5A54C846" w14:textId="77777777" w:rsidR="00C01C04" w:rsidRPr="00F73BC3" w:rsidRDefault="00C01C04" w:rsidP="00803E3C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C01C04" w:rsidRPr="00F73BC3" w14:paraId="29B81B4E" w14:textId="77777777" w:rsidTr="00803E3C">
        <w:trPr>
          <w:trHeight w:val="396"/>
        </w:trPr>
        <w:tc>
          <w:tcPr>
            <w:tcW w:w="3686" w:type="dxa"/>
            <w:vAlign w:val="center"/>
          </w:tcPr>
          <w:p w14:paraId="285B2D38" w14:textId="7556F5C3" w:rsidR="00C01C04" w:rsidRDefault="00C01C04" w:rsidP="00803E3C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Kratek opis </w:t>
            </w:r>
            <w:r w:rsidR="0036459A" w:rsidRPr="00803E3C">
              <w:rPr>
                <w:rFonts w:eastAsia="Calibri"/>
                <w:bCs/>
                <w:sz w:val="20"/>
                <w:szCs w:val="20"/>
              </w:rPr>
              <w:t>(do 100 besed)</w:t>
            </w:r>
            <w:r w:rsidR="0036459A">
              <w:rPr>
                <w:rFonts w:eastAsia="Calibri"/>
                <w:b/>
                <w:sz w:val="20"/>
                <w:szCs w:val="20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</w:rPr>
              <w:t xml:space="preserve">vloge na projektu, </w:t>
            </w:r>
            <w:r w:rsidRPr="00B51CD1">
              <w:rPr>
                <w:rFonts w:eastAsia="Calibri"/>
                <w:bCs/>
                <w:sz w:val="20"/>
                <w:szCs w:val="20"/>
              </w:rPr>
              <w:t xml:space="preserve">iz katerega so razvidne zahtevane izkušnje </w:t>
            </w:r>
          </w:p>
        </w:tc>
        <w:tc>
          <w:tcPr>
            <w:tcW w:w="6946" w:type="dxa"/>
            <w:vAlign w:val="center"/>
          </w:tcPr>
          <w:p w14:paraId="4CE2893F" w14:textId="77777777" w:rsidR="00C01C04" w:rsidRPr="00F73BC3" w:rsidRDefault="00C01C04" w:rsidP="00803E3C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C01C04" w14:paraId="6638B015" w14:textId="77777777" w:rsidTr="00803E3C">
        <w:trPr>
          <w:trHeight w:val="413"/>
        </w:trPr>
        <w:tc>
          <w:tcPr>
            <w:tcW w:w="10632" w:type="dxa"/>
            <w:gridSpan w:val="2"/>
            <w:shd w:val="clear" w:color="auto" w:fill="F2F2F2" w:themeFill="background1" w:themeFillShade="F2"/>
            <w:vAlign w:val="center"/>
          </w:tcPr>
          <w:p w14:paraId="16FC403A" w14:textId="77777777" w:rsidR="00C01C04" w:rsidRDefault="00C01C04" w:rsidP="00803E3C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PROJEKT ŠT. 2</w:t>
            </w:r>
          </w:p>
        </w:tc>
      </w:tr>
      <w:tr w:rsidR="00C01C04" w:rsidRPr="00F73BC3" w14:paraId="444471B4" w14:textId="77777777" w:rsidTr="00803E3C">
        <w:trPr>
          <w:trHeight w:val="396"/>
        </w:trPr>
        <w:tc>
          <w:tcPr>
            <w:tcW w:w="3686" w:type="dxa"/>
            <w:vAlign w:val="center"/>
          </w:tcPr>
          <w:p w14:paraId="27C80C9E" w14:textId="77777777" w:rsidR="00C01C04" w:rsidRDefault="00C01C04" w:rsidP="00803E3C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Podatki o naročniku</w:t>
            </w:r>
          </w:p>
          <w:p w14:paraId="4098CDF5" w14:textId="77777777" w:rsidR="00C01C04" w:rsidRPr="00B51CD1" w:rsidRDefault="00C01C04" w:rsidP="00803E3C">
            <w:pPr>
              <w:rPr>
                <w:rFonts w:eastAsia="Calibri"/>
                <w:bCs/>
                <w:sz w:val="20"/>
                <w:szCs w:val="20"/>
              </w:rPr>
            </w:pPr>
            <w:r w:rsidRPr="00B51CD1">
              <w:rPr>
                <w:rFonts w:eastAsia="Calibri"/>
                <w:bCs/>
                <w:sz w:val="20"/>
                <w:szCs w:val="20"/>
              </w:rPr>
              <w:t>(ime in priimek kontaktne osebe,</w:t>
            </w:r>
          </w:p>
          <w:p w14:paraId="41221190" w14:textId="0F2CC460" w:rsidR="00C01C04" w:rsidRPr="00B51CD1" w:rsidRDefault="00C01C04" w:rsidP="00803E3C">
            <w:pPr>
              <w:rPr>
                <w:rFonts w:eastAsia="Calibri"/>
                <w:bCs/>
                <w:sz w:val="20"/>
                <w:szCs w:val="20"/>
              </w:rPr>
            </w:pPr>
            <w:r w:rsidRPr="00B51CD1">
              <w:rPr>
                <w:rFonts w:eastAsia="Calibri"/>
                <w:bCs/>
                <w:sz w:val="20"/>
                <w:szCs w:val="20"/>
              </w:rPr>
              <w:t xml:space="preserve"> elektronski naslov</w:t>
            </w:r>
            <w:r w:rsidR="00A36391">
              <w:rPr>
                <w:rFonts w:eastAsia="Calibri"/>
                <w:bCs/>
                <w:sz w:val="20"/>
                <w:szCs w:val="20"/>
              </w:rPr>
              <w:t>,</w:t>
            </w:r>
          </w:p>
          <w:p w14:paraId="530887D2" w14:textId="5857C11A" w:rsidR="00C01C04" w:rsidRPr="00F73BC3" w:rsidRDefault="00C01C04" w:rsidP="00803E3C">
            <w:pPr>
              <w:rPr>
                <w:rFonts w:eastAsia="Calibri"/>
                <w:sz w:val="20"/>
                <w:szCs w:val="20"/>
              </w:rPr>
            </w:pPr>
            <w:r w:rsidRPr="00B51CD1">
              <w:rPr>
                <w:rFonts w:eastAsia="Calibri"/>
                <w:bCs/>
                <w:sz w:val="20"/>
                <w:szCs w:val="20"/>
              </w:rPr>
              <w:t>telefonska številka)</w:t>
            </w:r>
          </w:p>
        </w:tc>
        <w:tc>
          <w:tcPr>
            <w:tcW w:w="6946" w:type="dxa"/>
            <w:vAlign w:val="center"/>
          </w:tcPr>
          <w:p w14:paraId="094F5A36" w14:textId="77777777" w:rsidR="00C01C04" w:rsidRPr="00F73BC3" w:rsidRDefault="00C01C04" w:rsidP="00803E3C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C01C04" w:rsidRPr="00F73BC3" w14:paraId="72B6CE3F" w14:textId="77777777" w:rsidTr="00803E3C">
        <w:trPr>
          <w:trHeight w:val="396"/>
        </w:trPr>
        <w:tc>
          <w:tcPr>
            <w:tcW w:w="3686" w:type="dxa"/>
            <w:vAlign w:val="center"/>
          </w:tcPr>
          <w:p w14:paraId="10CAE70D" w14:textId="77777777" w:rsidR="00C01C04" w:rsidRDefault="00C01C04" w:rsidP="00803E3C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Naslov projekta</w:t>
            </w:r>
          </w:p>
        </w:tc>
        <w:tc>
          <w:tcPr>
            <w:tcW w:w="6946" w:type="dxa"/>
            <w:vAlign w:val="center"/>
          </w:tcPr>
          <w:p w14:paraId="530E9D56" w14:textId="77777777" w:rsidR="00C01C04" w:rsidRPr="00F73BC3" w:rsidRDefault="00C01C04" w:rsidP="00803E3C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C01C04" w:rsidRPr="00F73BC3" w14:paraId="054F87FD" w14:textId="77777777" w:rsidTr="00803E3C">
        <w:trPr>
          <w:trHeight w:val="396"/>
        </w:trPr>
        <w:tc>
          <w:tcPr>
            <w:tcW w:w="3686" w:type="dxa"/>
            <w:vAlign w:val="center"/>
          </w:tcPr>
          <w:p w14:paraId="6A133734" w14:textId="46B04C30" w:rsidR="00C01C04" w:rsidRDefault="00C01C04" w:rsidP="00803E3C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Kratek opis </w:t>
            </w:r>
            <w:r w:rsidR="0036459A" w:rsidRPr="00803E3C">
              <w:rPr>
                <w:rFonts w:eastAsia="Calibri"/>
                <w:bCs/>
                <w:sz w:val="20"/>
                <w:szCs w:val="20"/>
              </w:rPr>
              <w:t>(do 100 besed)</w:t>
            </w:r>
            <w:r w:rsidR="0036459A">
              <w:rPr>
                <w:rFonts w:eastAsia="Calibri"/>
                <w:b/>
                <w:sz w:val="20"/>
                <w:szCs w:val="20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</w:rPr>
              <w:t xml:space="preserve">vloge na projektu, </w:t>
            </w:r>
            <w:r w:rsidRPr="00B51CD1">
              <w:rPr>
                <w:rFonts w:eastAsia="Calibri"/>
                <w:bCs/>
                <w:sz w:val="20"/>
                <w:szCs w:val="20"/>
              </w:rPr>
              <w:t>iz katerega so razvidne zahtevane izkušnje</w:t>
            </w:r>
          </w:p>
        </w:tc>
        <w:tc>
          <w:tcPr>
            <w:tcW w:w="6946" w:type="dxa"/>
            <w:vAlign w:val="center"/>
          </w:tcPr>
          <w:p w14:paraId="7E39AA84" w14:textId="77777777" w:rsidR="00C01C04" w:rsidRPr="00F73BC3" w:rsidRDefault="00C01C04" w:rsidP="00803E3C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C01C04" w14:paraId="182B4F32" w14:textId="77777777" w:rsidTr="00803E3C">
        <w:trPr>
          <w:trHeight w:val="413"/>
        </w:trPr>
        <w:tc>
          <w:tcPr>
            <w:tcW w:w="10632" w:type="dxa"/>
            <w:gridSpan w:val="2"/>
            <w:shd w:val="clear" w:color="auto" w:fill="F2F2F2" w:themeFill="background1" w:themeFillShade="F2"/>
            <w:vAlign w:val="center"/>
          </w:tcPr>
          <w:p w14:paraId="5720961A" w14:textId="77777777" w:rsidR="00C01C04" w:rsidRDefault="00C01C04" w:rsidP="00803E3C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PROJEKT ŠT. 3</w:t>
            </w:r>
          </w:p>
        </w:tc>
      </w:tr>
      <w:tr w:rsidR="00C01C04" w:rsidRPr="00F73BC3" w14:paraId="1523B94B" w14:textId="77777777" w:rsidTr="00803E3C">
        <w:trPr>
          <w:trHeight w:val="396"/>
        </w:trPr>
        <w:tc>
          <w:tcPr>
            <w:tcW w:w="3686" w:type="dxa"/>
            <w:vAlign w:val="center"/>
          </w:tcPr>
          <w:p w14:paraId="5089EC48" w14:textId="77777777" w:rsidR="00C01C04" w:rsidRDefault="00C01C04" w:rsidP="00803E3C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Podatki o naročniku</w:t>
            </w:r>
          </w:p>
          <w:p w14:paraId="563A6C0F" w14:textId="77777777" w:rsidR="00C01C04" w:rsidRPr="00B51CD1" w:rsidRDefault="00C01C04" w:rsidP="00803E3C">
            <w:pPr>
              <w:rPr>
                <w:rFonts w:eastAsia="Calibri"/>
                <w:bCs/>
                <w:sz w:val="20"/>
                <w:szCs w:val="20"/>
              </w:rPr>
            </w:pPr>
            <w:r w:rsidRPr="00B51CD1">
              <w:rPr>
                <w:rFonts w:eastAsia="Calibri"/>
                <w:bCs/>
                <w:sz w:val="20"/>
                <w:szCs w:val="20"/>
              </w:rPr>
              <w:t>(ime in priimek kontaktne osebe,</w:t>
            </w:r>
          </w:p>
          <w:p w14:paraId="1A50567D" w14:textId="6CB2A667" w:rsidR="00C01C04" w:rsidRPr="00B51CD1" w:rsidRDefault="00C01C04" w:rsidP="00803E3C">
            <w:pPr>
              <w:rPr>
                <w:rFonts w:eastAsia="Calibri"/>
                <w:bCs/>
                <w:sz w:val="20"/>
                <w:szCs w:val="20"/>
              </w:rPr>
            </w:pPr>
            <w:r w:rsidRPr="00B51CD1">
              <w:rPr>
                <w:rFonts w:eastAsia="Calibri"/>
                <w:bCs/>
                <w:sz w:val="20"/>
                <w:szCs w:val="20"/>
              </w:rPr>
              <w:t xml:space="preserve"> elektronski naslov</w:t>
            </w:r>
            <w:r w:rsidR="006C279E">
              <w:rPr>
                <w:rFonts w:eastAsia="Calibri"/>
                <w:bCs/>
                <w:sz w:val="20"/>
                <w:szCs w:val="20"/>
              </w:rPr>
              <w:t>,</w:t>
            </w:r>
          </w:p>
          <w:p w14:paraId="1712C77D" w14:textId="77777777" w:rsidR="00C01C04" w:rsidRPr="00F73BC3" w:rsidRDefault="00C01C04" w:rsidP="00803E3C">
            <w:pPr>
              <w:rPr>
                <w:rFonts w:eastAsia="Calibri"/>
                <w:sz w:val="20"/>
                <w:szCs w:val="20"/>
              </w:rPr>
            </w:pPr>
            <w:r w:rsidRPr="00B51CD1">
              <w:rPr>
                <w:rFonts w:eastAsia="Calibri"/>
                <w:bCs/>
                <w:sz w:val="20"/>
                <w:szCs w:val="20"/>
              </w:rPr>
              <w:t>telefonska številka)</w:t>
            </w:r>
          </w:p>
        </w:tc>
        <w:tc>
          <w:tcPr>
            <w:tcW w:w="6946" w:type="dxa"/>
            <w:vAlign w:val="center"/>
          </w:tcPr>
          <w:p w14:paraId="467BC43A" w14:textId="77777777" w:rsidR="00C01C04" w:rsidRPr="00F73BC3" w:rsidRDefault="00C01C04" w:rsidP="00803E3C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C01C04" w:rsidRPr="00F73BC3" w14:paraId="7BB57EF1" w14:textId="77777777" w:rsidTr="00803E3C">
        <w:trPr>
          <w:trHeight w:val="396"/>
        </w:trPr>
        <w:tc>
          <w:tcPr>
            <w:tcW w:w="3686" w:type="dxa"/>
            <w:vAlign w:val="center"/>
          </w:tcPr>
          <w:p w14:paraId="16882C05" w14:textId="77777777" w:rsidR="00C01C04" w:rsidRDefault="00C01C04" w:rsidP="00803E3C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Naslov projekta</w:t>
            </w:r>
          </w:p>
        </w:tc>
        <w:tc>
          <w:tcPr>
            <w:tcW w:w="6946" w:type="dxa"/>
            <w:vAlign w:val="center"/>
          </w:tcPr>
          <w:p w14:paraId="010D7105" w14:textId="77777777" w:rsidR="00C01C04" w:rsidRPr="00F73BC3" w:rsidRDefault="00C01C04" w:rsidP="00803E3C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C01C04" w:rsidRPr="00F73BC3" w14:paraId="15215D94" w14:textId="77777777" w:rsidTr="00803E3C">
        <w:trPr>
          <w:trHeight w:val="396"/>
        </w:trPr>
        <w:tc>
          <w:tcPr>
            <w:tcW w:w="3686" w:type="dxa"/>
            <w:vAlign w:val="center"/>
          </w:tcPr>
          <w:p w14:paraId="7CD3D13E" w14:textId="5FD8649A" w:rsidR="00C01C04" w:rsidRDefault="00C01C04" w:rsidP="00803E3C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Kratek opis </w:t>
            </w:r>
            <w:r w:rsidR="0036459A" w:rsidRPr="00803E3C">
              <w:rPr>
                <w:rFonts w:eastAsia="Calibri"/>
                <w:bCs/>
                <w:sz w:val="20"/>
                <w:szCs w:val="20"/>
              </w:rPr>
              <w:t>(do 100 besed)</w:t>
            </w:r>
            <w:r w:rsidR="0036459A">
              <w:rPr>
                <w:rFonts w:eastAsia="Calibri"/>
                <w:b/>
                <w:sz w:val="20"/>
                <w:szCs w:val="20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</w:rPr>
              <w:t xml:space="preserve">vloge na projektu, </w:t>
            </w:r>
            <w:r w:rsidRPr="00B51CD1">
              <w:rPr>
                <w:rFonts w:eastAsia="Calibri"/>
                <w:bCs/>
                <w:sz w:val="20"/>
                <w:szCs w:val="20"/>
              </w:rPr>
              <w:t>iz katerega so razvidne zahtevane izkušnje</w:t>
            </w:r>
          </w:p>
        </w:tc>
        <w:tc>
          <w:tcPr>
            <w:tcW w:w="6946" w:type="dxa"/>
            <w:vAlign w:val="center"/>
          </w:tcPr>
          <w:p w14:paraId="650F4044" w14:textId="77777777" w:rsidR="00C01C04" w:rsidRPr="00F73BC3" w:rsidRDefault="00C01C04" w:rsidP="00803E3C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0750A5" w:rsidRPr="00F73BC3" w14:paraId="7C58DBD0" w14:textId="77777777" w:rsidTr="00984D0B">
        <w:trPr>
          <w:trHeight w:val="225"/>
        </w:trPr>
        <w:tc>
          <w:tcPr>
            <w:tcW w:w="10632" w:type="dxa"/>
            <w:gridSpan w:val="2"/>
            <w:vAlign w:val="center"/>
          </w:tcPr>
          <w:p w14:paraId="3F92C33D" w14:textId="77777777" w:rsidR="000750A5" w:rsidRPr="00F73BC3" w:rsidRDefault="000750A5" w:rsidP="00803E3C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C01C04" w:rsidRPr="00B51CD1" w14:paraId="6574C6FF" w14:textId="77777777" w:rsidTr="00803E3C">
        <w:trPr>
          <w:trHeight w:val="396"/>
        </w:trPr>
        <w:tc>
          <w:tcPr>
            <w:tcW w:w="10632" w:type="dxa"/>
            <w:gridSpan w:val="2"/>
            <w:shd w:val="clear" w:color="auto" w:fill="D9D9D9" w:themeFill="background1" w:themeFillShade="D9"/>
            <w:vAlign w:val="center"/>
          </w:tcPr>
          <w:p w14:paraId="77F5C6E6" w14:textId="77777777" w:rsidR="00C01C04" w:rsidRDefault="00C01C04" w:rsidP="00803E3C">
            <w:pPr>
              <w:rPr>
                <w:rFonts w:eastAsia="Calibri"/>
                <w:b/>
                <w:i/>
                <w:iCs/>
                <w:sz w:val="20"/>
                <w:szCs w:val="20"/>
              </w:rPr>
            </w:pPr>
            <w:r>
              <w:rPr>
                <w:rFonts w:eastAsia="Calibri"/>
                <w:b/>
                <w:i/>
                <w:iCs/>
                <w:sz w:val="20"/>
                <w:szCs w:val="20"/>
              </w:rPr>
              <w:t>V primeru dodatnih kadrov se doda nova tabela.</w:t>
            </w:r>
          </w:p>
          <w:p w14:paraId="2ADC6E00" w14:textId="51DDB770" w:rsidR="00C01C04" w:rsidRPr="00B51CD1" w:rsidRDefault="00C01C04" w:rsidP="00803E3C">
            <w:pPr>
              <w:rPr>
                <w:rFonts w:eastAsia="Calibri"/>
                <w:i/>
                <w:iCs/>
                <w:sz w:val="20"/>
                <w:szCs w:val="20"/>
              </w:rPr>
            </w:pPr>
            <w:r w:rsidRPr="00B51CD1">
              <w:rPr>
                <w:rFonts w:eastAsia="Calibri"/>
                <w:b/>
                <w:i/>
                <w:iCs/>
                <w:sz w:val="20"/>
                <w:szCs w:val="20"/>
              </w:rPr>
              <w:t>V primeru dodatnih projektov</w:t>
            </w:r>
            <w:r>
              <w:rPr>
                <w:rFonts w:eastAsia="Calibri"/>
                <w:b/>
                <w:i/>
                <w:iCs/>
                <w:sz w:val="20"/>
                <w:szCs w:val="20"/>
              </w:rPr>
              <w:t xml:space="preserve"> pri posameznem kadru</w:t>
            </w:r>
            <w:r w:rsidRPr="00B51CD1">
              <w:rPr>
                <w:rFonts w:eastAsia="Calibri"/>
                <w:b/>
                <w:i/>
                <w:iCs/>
                <w:sz w:val="20"/>
                <w:szCs w:val="20"/>
              </w:rPr>
              <w:t xml:space="preserve"> se dodajo nove vrstice</w:t>
            </w:r>
            <w:r>
              <w:rPr>
                <w:rFonts w:eastAsia="Calibri"/>
                <w:b/>
                <w:i/>
                <w:iCs/>
                <w:sz w:val="20"/>
                <w:szCs w:val="20"/>
              </w:rPr>
              <w:t xml:space="preserve"> za posamezni projekt z vsemi relevantnimi atributi.</w:t>
            </w:r>
          </w:p>
        </w:tc>
      </w:tr>
    </w:tbl>
    <w:p w14:paraId="575DD22E" w14:textId="77777777" w:rsidR="00C01C04" w:rsidRDefault="00C01C04" w:rsidP="00001085">
      <w:pPr>
        <w:rPr>
          <w:sz w:val="20"/>
          <w:szCs w:val="20"/>
        </w:rPr>
      </w:pPr>
    </w:p>
    <w:p w14:paraId="73CC9806" w14:textId="77777777" w:rsidR="000750A5" w:rsidRDefault="000750A5" w:rsidP="00001085">
      <w:pPr>
        <w:rPr>
          <w:sz w:val="20"/>
          <w:szCs w:val="20"/>
        </w:rPr>
      </w:pPr>
    </w:p>
    <w:p w14:paraId="44163415" w14:textId="77777777" w:rsidR="00137055" w:rsidRDefault="00137055" w:rsidP="00001085">
      <w:pPr>
        <w:rPr>
          <w:sz w:val="20"/>
          <w:szCs w:val="20"/>
        </w:rPr>
      </w:pPr>
    </w:p>
    <w:p w14:paraId="05737B0E" w14:textId="77777777" w:rsidR="00137055" w:rsidRDefault="00137055" w:rsidP="00001085">
      <w:pPr>
        <w:rPr>
          <w:sz w:val="20"/>
          <w:szCs w:val="20"/>
        </w:rPr>
      </w:pPr>
    </w:p>
    <w:p w14:paraId="4F802F44" w14:textId="77777777" w:rsidR="00137055" w:rsidRDefault="00137055" w:rsidP="00001085">
      <w:pPr>
        <w:rPr>
          <w:sz w:val="20"/>
          <w:szCs w:val="20"/>
        </w:rPr>
      </w:pPr>
    </w:p>
    <w:p w14:paraId="7D597575" w14:textId="77777777" w:rsidR="00137055" w:rsidRDefault="00137055" w:rsidP="00001085">
      <w:pPr>
        <w:rPr>
          <w:sz w:val="20"/>
          <w:szCs w:val="20"/>
        </w:rPr>
      </w:pPr>
    </w:p>
    <w:p w14:paraId="1DFA8A66" w14:textId="77777777" w:rsidR="00137055" w:rsidRDefault="00137055" w:rsidP="00001085">
      <w:pPr>
        <w:rPr>
          <w:sz w:val="20"/>
          <w:szCs w:val="20"/>
        </w:rPr>
      </w:pPr>
    </w:p>
    <w:p w14:paraId="5504D306" w14:textId="77777777" w:rsidR="00137055" w:rsidRDefault="00137055" w:rsidP="00001085">
      <w:pPr>
        <w:rPr>
          <w:sz w:val="20"/>
          <w:szCs w:val="20"/>
        </w:rPr>
      </w:pPr>
    </w:p>
    <w:p w14:paraId="1278E369" w14:textId="77777777" w:rsidR="00137055" w:rsidRDefault="00137055" w:rsidP="00001085">
      <w:pPr>
        <w:rPr>
          <w:sz w:val="20"/>
          <w:szCs w:val="20"/>
        </w:rPr>
      </w:pPr>
    </w:p>
    <w:p w14:paraId="10E116C7" w14:textId="77777777" w:rsidR="00137055" w:rsidRDefault="00137055" w:rsidP="00001085">
      <w:pPr>
        <w:rPr>
          <w:sz w:val="20"/>
          <w:szCs w:val="20"/>
        </w:rPr>
      </w:pPr>
    </w:p>
    <w:p w14:paraId="3BD3B2F6" w14:textId="77777777" w:rsidR="00137055" w:rsidRDefault="00137055" w:rsidP="00001085">
      <w:pPr>
        <w:rPr>
          <w:sz w:val="20"/>
          <w:szCs w:val="20"/>
        </w:rPr>
      </w:pPr>
    </w:p>
    <w:p w14:paraId="04A4CD45" w14:textId="77777777" w:rsidR="00137055" w:rsidRDefault="00137055" w:rsidP="00001085">
      <w:pPr>
        <w:rPr>
          <w:sz w:val="20"/>
          <w:szCs w:val="20"/>
        </w:rPr>
      </w:pPr>
    </w:p>
    <w:p w14:paraId="0F242F48" w14:textId="77777777" w:rsidR="00137055" w:rsidRDefault="00137055" w:rsidP="00001085">
      <w:pPr>
        <w:rPr>
          <w:sz w:val="20"/>
          <w:szCs w:val="20"/>
        </w:rPr>
      </w:pPr>
    </w:p>
    <w:p w14:paraId="60ED83E2" w14:textId="77777777" w:rsidR="00137055" w:rsidRDefault="00137055" w:rsidP="00001085">
      <w:pPr>
        <w:rPr>
          <w:sz w:val="20"/>
          <w:szCs w:val="20"/>
        </w:rPr>
      </w:pPr>
    </w:p>
    <w:p w14:paraId="01B728ED" w14:textId="77777777" w:rsidR="00137055" w:rsidRDefault="00137055" w:rsidP="00001085">
      <w:pPr>
        <w:rPr>
          <w:sz w:val="20"/>
          <w:szCs w:val="20"/>
        </w:rPr>
      </w:pPr>
    </w:p>
    <w:p w14:paraId="1DE01229" w14:textId="77777777" w:rsidR="00137055" w:rsidRDefault="00137055" w:rsidP="00001085">
      <w:pPr>
        <w:rPr>
          <w:sz w:val="20"/>
          <w:szCs w:val="20"/>
        </w:rPr>
      </w:pPr>
    </w:p>
    <w:p w14:paraId="3EEE97B9" w14:textId="77777777" w:rsidR="00137055" w:rsidRDefault="00137055" w:rsidP="00001085">
      <w:pPr>
        <w:rPr>
          <w:sz w:val="20"/>
          <w:szCs w:val="20"/>
        </w:rPr>
      </w:pPr>
    </w:p>
    <w:p w14:paraId="56D2780F" w14:textId="77777777" w:rsidR="00137055" w:rsidRDefault="00137055" w:rsidP="00001085">
      <w:pPr>
        <w:rPr>
          <w:sz w:val="20"/>
          <w:szCs w:val="20"/>
        </w:rPr>
      </w:pPr>
    </w:p>
    <w:p w14:paraId="10217167" w14:textId="77777777" w:rsidR="00137055" w:rsidRDefault="00137055" w:rsidP="00001085">
      <w:pPr>
        <w:rPr>
          <w:sz w:val="20"/>
          <w:szCs w:val="20"/>
        </w:rPr>
      </w:pPr>
    </w:p>
    <w:p w14:paraId="180D7330" w14:textId="77777777" w:rsidR="00137055" w:rsidRDefault="00137055" w:rsidP="00001085">
      <w:pPr>
        <w:rPr>
          <w:sz w:val="20"/>
          <w:szCs w:val="20"/>
        </w:rPr>
      </w:pPr>
    </w:p>
    <w:p w14:paraId="7E0EE302" w14:textId="77777777" w:rsidR="00137055" w:rsidRDefault="00137055" w:rsidP="00001085">
      <w:pPr>
        <w:rPr>
          <w:sz w:val="20"/>
          <w:szCs w:val="20"/>
        </w:rPr>
      </w:pPr>
    </w:p>
    <w:p w14:paraId="7EF78331" w14:textId="77777777" w:rsidR="00137055" w:rsidRDefault="00137055" w:rsidP="00001085">
      <w:pPr>
        <w:rPr>
          <w:sz w:val="20"/>
          <w:szCs w:val="20"/>
        </w:rPr>
      </w:pPr>
    </w:p>
    <w:p w14:paraId="56AB39BD" w14:textId="77777777" w:rsidR="00137055" w:rsidRDefault="00137055" w:rsidP="00001085">
      <w:pPr>
        <w:rPr>
          <w:sz w:val="20"/>
          <w:szCs w:val="20"/>
        </w:rPr>
      </w:pPr>
    </w:p>
    <w:p w14:paraId="1D191B8F" w14:textId="77777777" w:rsidR="00137055" w:rsidRDefault="00137055" w:rsidP="00001085">
      <w:pPr>
        <w:rPr>
          <w:sz w:val="20"/>
          <w:szCs w:val="20"/>
        </w:rPr>
      </w:pPr>
    </w:p>
    <w:tbl>
      <w:tblPr>
        <w:tblW w:w="1063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6946"/>
      </w:tblGrid>
      <w:tr w:rsidR="00547CC3" w:rsidRPr="00F73BC3" w14:paraId="0F14EE4B" w14:textId="77777777" w:rsidTr="00803E3C">
        <w:trPr>
          <w:trHeight w:val="742"/>
        </w:trPr>
        <w:tc>
          <w:tcPr>
            <w:tcW w:w="10632" w:type="dxa"/>
            <w:gridSpan w:val="2"/>
            <w:shd w:val="clear" w:color="auto" w:fill="BFBFBF" w:themeFill="background1" w:themeFillShade="BF"/>
            <w:vAlign w:val="center"/>
          </w:tcPr>
          <w:p w14:paraId="5C4BDAE7" w14:textId="47F76EBC" w:rsidR="00547CC3" w:rsidRPr="00803E3C" w:rsidRDefault="00547CC3" w:rsidP="00803E3C">
            <w:pPr>
              <w:rPr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Pogoj 9.3.3:   </w:t>
            </w:r>
            <w:r w:rsidRPr="00B51CD1">
              <w:rPr>
                <w:sz w:val="20"/>
                <w:szCs w:val="20"/>
              </w:rPr>
              <w:t>vsaj </w:t>
            </w:r>
            <w:r w:rsidRPr="00B51CD1">
              <w:rPr>
                <w:b/>
                <w:bCs/>
                <w:sz w:val="20"/>
                <w:szCs w:val="20"/>
              </w:rPr>
              <w:t>1</w:t>
            </w:r>
            <w:r w:rsidRPr="00B51CD1">
              <w:rPr>
                <w:sz w:val="20"/>
                <w:szCs w:val="20"/>
              </w:rPr>
              <w:t xml:space="preserve"> (</w:t>
            </w:r>
            <w:r w:rsidRPr="00B51CD1">
              <w:rPr>
                <w:b/>
                <w:bCs/>
                <w:sz w:val="20"/>
                <w:szCs w:val="20"/>
              </w:rPr>
              <w:t>en) kader</w:t>
            </w:r>
            <w:r w:rsidRPr="00B51CD1">
              <w:rPr>
                <w:sz w:val="20"/>
                <w:szCs w:val="20"/>
              </w:rPr>
              <w:t>, ki ima najmanj </w:t>
            </w:r>
            <w:r>
              <w:rPr>
                <w:b/>
                <w:bCs/>
                <w:sz w:val="20"/>
                <w:szCs w:val="20"/>
              </w:rPr>
              <w:t>3</w:t>
            </w:r>
            <w:r w:rsidRPr="00B51CD1">
              <w:rPr>
                <w:b/>
                <w:bCs/>
                <w:sz w:val="20"/>
                <w:szCs w:val="20"/>
              </w:rPr>
              <w:t> (</w:t>
            </w:r>
            <w:r>
              <w:rPr>
                <w:b/>
                <w:bCs/>
                <w:sz w:val="20"/>
                <w:szCs w:val="20"/>
              </w:rPr>
              <w:t>tri</w:t>
            </w:r>
            <w:r w:rsidRPr="00B51CD1">
              <w:rPr>
                <w:b/>
                <w:bCs/>
                <w:sz w:val="20"/>
                <w:szCs w:val="20"/>
              </w:rPr>
              <w:t>) let</w:t>
            </w:r>
            <w:r>
              <w:rPr>
                <w:b/>
                <w:bCs/>
                <w:sz w:val="20"/>
                <w:szCs w:val="20"/>
              </w:rPr>
              <w:t>a</w:t>
            </w:r>
            <w:r w:rsidRPr="00B51CD1">
              <w:rPr>
                <w:b/>
                <w:bCs/>
                <w:sz w:val="20"/>
                <w:szCs w:val="20"/>
              </w:rPr>
              <w:t> </w:t>
            </w:r>
            <w:r w:rsidRPr="00B51CD1">
              <w:rPr>
                <w:sz w:val="20"/>
                <w:szCs w:val="20"/>
              </w:rPr>
              <w:t xml:space="preserve">delovnih izkušenj </w:t>
            </w:r>
            <w:r w:rsidRPr="00803E3C">
              <w:rPr>
                <w:b/>
                <w:bCs/>
                <w:sz w:val="20"/>
                <w:szCs w:val="20"/>
              </w:rPr>
              <w:t xml:space="preserve">v vlogi storitvenega oblikovalca </w:t>
            </w:r>
          </w:p>
          <w:p w14:paraId="6519C21B" w14:textId="1E0763E2" w:rsidR="00547CC3" w:rsidRPr="00803E3C" w:rsidRDefault="00EC739A" w:rsidP="00803E3C">
            <w:pPr>
              <w:ind w:left="1168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5A249F">
              <w:rPr>
                <w:b/>
                <w:bCs/>
                <w:sz w:val="20"/>
                <w:szCs w:val="20"/>
              </w:rPr>
              <w:t xml:space="preserve"> </w:t>
            </w:r>
            <w:r w:rsidR="00BA1972" w:rsidRPr="00803E3C">
              <w:rPr>
                <w:b/>
                <w:bCs/>
                <w:sz w:val="20"/>
                <w:szCs w:val="20"/>
              </w:rPr>
              <w:t>oziroma </w:t>
            </w:r>
            <w:r w:rsidR="00BA1972">
              <w:rPr>
                <w:b/>
                <w:bCs/>
                <w:sz w:val="20"/>
                <w:szCs w:val="20"/>
              </w:rPr>
              <w:t xml:space="preserve"> </w:t>
            </w:r>
            <w:r w:rsidR="00547CC3">
              <w:rPr>
                <w:b/>
                <w:bCs/>
                <w:sz w:val="20"/>
                <w:szCs w:val="20"/>
              </w:rPr>
              <w:t>r</w:t>
            </w:r>
            <w:r w:rsidR="00547CC3" w:rsidRPr="00803E3C">
              <w:rPr>
                <w:b/>
                <w:bCs/>
                <w:sz w:val="20"/>
                <w:szCs w:val="20"/>
              </w:rPr>
              <w:t>aziskovalca uporabniške izkušnje digitalnih storitev</w:t>
            </w:r>
          </w:p>
          <w:p w14:paraId="28387F1F" w14:textId="514265C5" w:rsidR="00547CC3" w:rsidRPr="00B51CD1" w:rsidRDefault="005A249F" w:rsidP="00803E3C">
            <w:pPr>
              <w:ind w:left="116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EC739A">
              <w:rPr>
                <w:sz w:val="20"/>
                <w:szCs w:val="20"/>
              </w:rPr>
              <w:t xml:space="preserve"> </w:t>
            </w:r>
            <w:r w:rsidR="00547CC3" w:rsidRPr="00B51CD1">
              <w:rPr>
                <w:sz w:val="20"/>
                <w:szCs w:val="20"/>
              </w:rPr>
              <w:t xml:space="preserve">in </w:t>
            </w:r>
          </w:p>
          <w:p w14:paraId="1A717EAA" w14:textId="4F2C1F70" w:rsidR="00547CC3" w:rsidRPr="002C5A4E" w:rsidRDefault="005A249F" w:rsidP="00803E3C">
            <w:pPr>
              <w:ind w:left="1168"/>
              <w:jc w:val="both"/>
              <w:rPr>
                <w:rFonts w:eastAsia="Calibri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EC739A">
              <w:rPr>
                <w:sz w:val="20"/>
                <w:szCs w:val="20"/>
              </w:rPr>
              <w:t xml:space="preserve"> </w:t>
            </w:r>
            <w:r w:rsidR="00547CC3">
              <w:rPr>
                <w:sz w:val="20"/>
                <w:szCs w:val="20"/>
              </w:rPr>
              <w:t xml:space="preserve">je v tej vlogi sodeloval na </w:t>
            </w:r>
            <w:r w:rsidR="00547CC3" w:rsidRPr="00B51CD1">
              <w:rPr>
                <w:b/>
                <w:bCs/>
                <w:sz w:val="20"/>
                <w:szCs w:val="20"/>
              </w:rPr>
              <w:t>vsaj</w:t>
            </w:r>
            <w:r w:rsidR="00547CC3" w:rsidRPr="00B51CD1">
              <w:rPr>
                <w:sz w:val="20"/>
                <w:szCs w:val="20"/>
              </w:rPr>
              <w:t> </w:t>
            </w:r>
            <w:r w:rsidR="00547CC3" w:rsidRPr="00B51CD1">
              <w:rPr>
                <w:b/>
                <w:bCs/>
                <w:sz w:val="20"/>
                <w:szCs w:val="20"/>
              </w:rPr>
              <w:t>3 (treh) projekt</w:t>
            </w:r>
            <w:r w:rsidR="00547CC3">
              <w:rPr>
                <w:b/>
                <w:bCs/>
                <w:sz w:val="20"/>
                <w:szCs w:val="20"/>
              </w:rPr>
              <w:t>ih</w:t>
            </w:r>
          </w:p>
        </w:tc>
      </w:tr>
      <w:tr w:rsidR="00547CC3" w:rsidRPr="0036459A" w14:paraId="70642E63" w14:textId="77777777" w:rsidTr="00803E3C">
        <w:trPr>
          <w:trHeight w:val="396"/>
        </w:trPr>
        <w:tc>
          <w:tcPr>
            <w:tcW w:w="3686" w:type="dxa"/>
            <w:vAlign w:val="center"/>
          </w:tcPr>
          <w:p w14:paraId="31065F01" w14:textId="77777777" w:rsidR="00547CC3" w:rsidRPr="0036459A" w:rsidRDefault="00547CC3" w:rsidP="00803E3C">
            <w:pPr>
              <w:rPr>
                <w:rFonts w:eastAsia="Calibri"/>
                <w:b/>
                <w:sz w:val="20"/>
                <w:szCs w:val="20"/>
              </w:rPr>
            </w:pPr>
            <w:r w:rsidRPr="0036459A">
              <w:rPr>
                <w:rFonts w:eastAsia="Calibri"/>
                <w:b/>
                <w:sz w:val="20"/>
                <w:szCs w:val="20"/>
              </w:rPr>
              <w:t>Ime in priimek:</w:t>
            </w:r>
          </w:p>
        </w:tc>
        <w:tc>
          <w:tcPr>
            <w:tcW w:w="6946" w:type="dxa"/>
            <w:vAlign w:val="center"/>
          </w:tcPr>
          <w:p w14:paraId="5C778633" w14:textId="77777777" w:rsidR="00547CC3" w:rsidRPr="00984D0B" w:rsidRDefault="00547CC3" w:rsidP="00803E3C">
            <w:pPr>
              <w:rPr>
                <w:rFonts w:eastAsia="Calibri"/>
                <w:b/>
                <w:sz w:val="20"/>
                <w:szCs w:val="20"/>
              </w:rPr>
            </w:pPr>
          </w:p>
        </w:tc>
      </w:tr>
      <w:tr w:rsidR="00547CC3" w:rsidRPr="0036459A" w14:paraId="1D54DEC9" w14:textId="77777777" w:rsidTr="00803E3C">
        <w:trPr>
          <w:trHeight w:val="396"/>
        </w:trPr>
        <w:tc>
          <w:tcPr>
            <w:tcW w:w="3686" w:type="dxa"/>
            <w:vAlign w:val="center"/>
          </w:tcPr>
          <w:p w14:paraId="4E548054" w14:textId="77777777" w:rsidR="00547CC3" w:rsidRPr="0036459A" w:rsidRDefault="00547CC3" w:rsidP="00803E3C">
            <w:pPr>
              <w:rPr>
                <w:rFonts w:eastAsia="Calibri"/>
                <w:b/>
                <w:sz w:val="20"/>
                <w:szCs w:val="20"/>
              </w:rPr>
            </w:pPr>
            <w:r w:rsidRPr="0036459A">
              <w:rPr>
                <w:rFonts w:eastAsia="Calibri"/>
                <w:b/>
                <w:sz w:val="20"/>
                <w:szCs w:val="20"/>
              </w:rPr>
              <w:t>Število let delovnih izkušenj:</w:t>
            </w:r>
          </w:p>
        </w:tc>
        <w:tc>
          <w:tcPr>
            <w:tcW w:w="6946" w:type="dxa"/>
            <w:vAlign w:val="center"/>
          </w:tcPr>
          <w:p w14:paraId="1ACBF3CE" w14:textId="77777777" w:rsidR="00547CC3" w:rsidRPr="00984D0B" w:rsidRDefault="00547CC3" w:rsidP="00803E3C">
            <w:pPr>
              <w:rPr>
                <w:rFonts w:eastAsia="Calibri"/>
                <w:b/>
                <w:sz w:val="20"/>
                <w:szCs w:val="20"/>
              </w:rPr>
            </w:pPr>
          </w:p>
        </w:tc>
      </w:tr>
      <w:tr w:rsidR="00547CC3" w:rsidRPr="00F73BC3" w14:paraId="26A76EB5" w14:textId="77777777" w:rsidTr="00803E3C">
        <w:trPr>
          <w:trHeight w:val="413"/>
        </w:trPr>
        <w:tc>
          <w:tcPr>
            <w:tcW w:w="10632" w:type="dxa"/>
            <w:gridSpan w:val="2"/>
            <w:shd w:val="clear" w:color="auto" w:fill="ECECEC"/>
            <w:vAlign w:val="center"/>
          </w:tcPr>
          <w:p w14:paraId="5BF37A4B" w14:textId="77777777" w:rsidR="00547CC3" w:rsidRDefault="00547CC3" w:rsidP="00803E3C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PROJEKT ŠT. 1</w:t>
            </w:r>
          </w:p>
        </w:tc>
      </w:tr>
      <w:tr w:rsidR="00547CC3" w:rsidRPr="00F73BC3" w14:paraId="4A292BBF" w14:textId="77777777" w:rsidTr="00803E3C">
        <w:trPr>
          <w:trHeight w:val="396"/>
        </w:trPr>
        <w:tc>
          <w:tcPr>
            <w:tcW w:w="3686" w:type="dxa"/>
            <w:vAlign w:val="center"/>
          </w:tcPr>
          <w:p w14:paraId="004ED8F8" w14:textId="6677CE60" w:rsidR="00547CC3" w:rsidRDefault="00547CC3" w:rsidP="00803E3C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Podatki o naročniku</w:t>
            </w:r>
            <w:r w:rsidR="00BA1972" w:rsidRPr="00803E3C">
              <w:rPr>
                <w:b/>
                <w:bCs/>
                <w:sz w:val="20"/>
                <w:szCs w:val="20"/>
              </w:rPr>
              <w:t xml:space="preserve"> </w:t>
            </w:r>
            <w:r w:rsidR="00BA1972">
              <w:rPr>
                <w:b/>
                <w:bCs/>
                <w:sz w:val="20"/>
                <w:szCs w:val="20"/>
              </w:rPr>
              <w:t>projekta</w:t>
            </w:r>
            <w:r w:rsidR="00BA1972" w:rsidRPr="00803E3C">
              <w:rPr>
                <w:b/>
                <w:bCs/>
                <w:sz w:val="20"/>
                <w:szCs w:val="20"/>
              </w:rPr>
              <w:t> </w:t>
            </w:r>
          </w:p>
          <w:p w14:paraId="6BE652F2" w14:textId="77777777" w:rsidR="00547CC3" w:rsidRPr="00B51CD1" w:rsidRDefault="00547CC3" w:rsidP="00803E3C">
            <w:pPr>
              <w:rPr>
                <w:rFonts w:eastAsia="Calibri"/>
                <w:bCs/>
                <w:sz w:val="20"/>
                <w:szCs w:val="20"/>
              </w:rPr>
            </w:pPr>
            <w:r w:rsidRPr="00B51CD1">
              <w:rPr>
                <w:rFonts w:eastAsia="Calibri"/>
                <w:bCs/>
                <w:sz w:val="20"/>
                <w:szCs w:val="20"/>
              </w:rPr>
              <w:t>(ime in priimek kontaktne osebe,</w:t>
            </w:r>
          </w:p>
          <w:p w14:paraId="7E08F83C" w14:textId="6A778B44" w:rsidR="00547CC3" w:rsidRPr="00B51CD1" w:rsidRDefault="00547CC3" w:rsidP="00803E3C">
            <w:pPr>
              <w:rPr>
                <w:rFonts w:eastAsia="Calibri"/>
                <w:bCs/>
                <w:sz w:val="20"/>
                <w:szCs w:val="20"/>
              </w:rPr>
            </w:pPr>
            <w:r w:rsidRPr="00B51CD1">
              <w:rPr>
                <w:rFonts w:eastAsia="Calibri"/>
                <w:bCs/>
                <w:sz w:val="20"/>
                <w:szCs w:val="20"/>
              </w:rPr>
              <w:t xml:space="preserve"> elektronski naslov</w:t>
            </w:r>
            <w:r w:rsidR="006C279E">
              <w:rPr>
                <w:rFonts w:eastAsia="Calibri"/>
                <w:bCs/>
                <w:sz w:val="20"/>
                <w:szCs w:val="20"/>
              </w:rPr>
              <w:t>,</w:t>
            </w:r>
          </w:p>
          <w:p w14:paraId="39281ACC" w14:textId="77777777" w:rsidR="00547CC3" w:rsidRPr="00F73BC3" w:rsidRDefault="00547CC3" w:rsidP="00803E3C">
            <w:pPr>
              <w:rPr>
                <w:rFonts w:eastAsia="Calibri"/>
                <w:sz w:val="20"/>
                <w:szCs w:val="20"/>
              </w:rPr>
            </w:pPr>
            <w:r w:rsidRPr="00B51CD1">
              <w:rPr>
                <w:rFonts w:eastAsia="Calibri"/>
                <w:bCs/>
                <w:sz w:val="20"/>
                <w:szCs w:val="20"/>
              </w:rPr>
              <w:t>telefonska številka)</w:t>
            </w:r>
          </w:p>
        </w:tc>
        <w:tc>
          <w:tcPr>
            <w:tcW w:w="6946" w:type="dxa"/>
            <w:vAlign w:val="center"/>
          </w:tcPr>
          <w:p w14:paraId="5298C778" w14:textId="77777777" w:rsidR="00547CC3" w:rsidRPr="00F73BC3" w:rsidRDefault="00547CC3" w:rsidP="00803E3C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547CC3" w:rsidRPr="00F73BC3" w14:paraId="4BD1E463" w14:textId="77777777" w:rsidTr="00803E3C">
        <w:trPr>
          <w:trHeight w:val="396"/>
        </w:trPr>
        <w:tc>
          <w:tcPr>
            <w:tcW w:w="3686" w:type="dxa"/>
            <w:vAlign w:val="center"/>
          </w:tcPr>
          <w:p w14:paraId="28802078" w14:textId="77777777" w:rsidR="00547CC3" w:rsidRDefault="00547CC3" w:rsidP="00803E3C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Naslov projekta</w:t>
            </w:r>
          </w:p>
        </w:tc>
        <w:tc>
          <w:tcPr>
            <w:tcW w:w="6946" w:type="dxa"/>
            <w:vAlign w:val="center"/>
          </w:tcPr>
          <w:p w14:paraId="566A6C84" w14:textId="77777777" w:rsidR="00547CC3" w:rsidRPr="00F73BC3" w:rsidRDefault="00547CC3" w:rsidP="00803E3C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547CC3" w:rsidRPr="00F73BC3" w14:paraId="3B19BA69" w14:textId="77777777" w:rsidTr="00803E3C">
        <w:trPr>
          <w:trHeight w:val="396"/>
        </w:trPr>
        <w:tc>
          <w:tcPr>
            <w:tcW w:w="3686" w:type="dxa"/>
            <w:vAlign w:val="center"/>
          </w:tcPr>
          <w:p w14:paraId="4E337B09" w14:textId="31144922" w:rsidR="00547CC3" w:rsidRDefault="00547CC3" w:rsidP="00803E3C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Kratek opis</w:t>
            </w:r>
            <w:r w:rsidR="0036459A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="0036459A" w:rsidRPr="00803E3C">
              <w:rPr>
                <w:rFonts w:eastAsia="Calibri"/>
                <w:bCs/>
                <w:sz w:val="20"/>
                <w:szCs w:val="20"/>
              </w:rPr>
              <w:t>(do 100 besed)</w:t>
            </w:r>
            <w:r w:rsidR="0036459A">
              <w:rPr>
                <w:rFonts w:eastAsia="Calibri"/>
                <w:b/>
                <w:sz w:val="20"/>
                <w:szCs w:val="20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</w:rPr>
              <w:t xml:space="preserve">vloge na projektu, </w:t>
            </w:r>
            <w:r w:rsidRPr="00B51CD1">
              <w:rPr>
                <w:rFonts w:eastAsia="Calibri"/>
                <w:bCs/>
                <w:sz w:val="20"/>
                <w:szCs w:val="20"/>
              </w:rPr>
              <w:t xml:space="preserve">iz katerega so razvidne zahtevane izkušnje </w:t>
            </w:r>
          </w:p>
        </w:tc>
        <w:tc>
          <w:tcPr>
            <w:tcW w:w="6946" w:type="dxa"/>
            <w:vAlign w:val="center"/>
          </w:tcPr>
          <w:p w14:paraId="2803F6A4" w14:textId="77777777" w:rsidR="00547CC3" w:rsidRPr="00F73BC3" w:rsidRDefault="00547CC3" w:rsidP="00803E3C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547CC3" w:rsidRPr="00B51CD1" w14:paraId="5BA85DB4" w14:textId="77777777" w:rsidTr="00803E3C">
        <w:trPr>
          <w:trHeight w:val="413"/>
        </w:trPr>
        <w:tc>
          <w:tcPr>
            <w:tcW w:w="10632" w:type="dxa"/>
            <w:gridSpan w:val="2"/>
            <w:shd w:val="clear" w:color="auto" w:fill="F2F2F2" w:themeFill="background1" w:themeFillShade="F2"/>
            <w:vAlign w:val="center"/>
          </w:tcPr>
          <w:p w14:paraId="651116E6" w14:textId="77777777" w:rsidR="00547CC3" w:rsidRDefault="00547CC3" w:rsidP="00803E3C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PROJEKT ŠT. 2</w:t>
            </w:r>
          </w:p>
        </w:tc>
      </w:tr>
      <w:tr w:rsidR="00547CC3" w:rsidRPr="00F73BC3" w14:paraId="6FB9369C" w14:textId="77777777" w:rsidTr="00803E3C">
        <w:trPr>
          <w:trHeight w:val="396"/>
        </w:trPr>
        <w:tc>
          <w:tcPr>
            <w:tcW w:w="3686" w:type="dxa"/>
            <w:vAlign w:val="center"/>
          </w:tcPr>
          <w:p w14:paraId="651FAEA9" w14:textId="62C01995" w:rsidR="00547CC3" w:rsidRDefault="00547CC3" w:rsidP="00803E3C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Podatki o naročniku</w:t>
            </w:r>
            <w:r w:rsidR="00BA1972">
              <w:rPr>
                <w:b/>
                <w:bCs/>
                <w:sz w:val="20"/>
                <w:szCs w:val="20"/>
              </w:rPr>
              <w:t xml:space="preserve"> projekta</w:t>
            </w:r>
            <w:r w:rsidR="00BA1972" w:rsidRPr="00803E3C">
              <w:rPr>
                <w:b/>
                <w:bCs/>
                <w:sz w:val="20"/>
                <w:szCs w:val="20"/>
              </w:rPr>
              <w:t> </w:t>
            </w:r>
          </w:p>
          <w:p w14:paraId="0B7C754B" w14:textId="77777777" w:rsidR="00547CC3" w:rsidRPr="00B51CD1" w:rsidRDefault="00547CC3" w:rsidP="00803E3C">
            <w:pPr>
              <w:rPr>
                <w:rFonts w:eastAsia="Calibri"/>
                <w:bCs/>
                <w:sz w:val="20"/>
                <w:szCs w:val="20"/>
              </w:rPr>
            </w:pPr>
            <w:r w:rsidRPr="00B51CD1">
              <w:rPr>
                <w:rFonts w:eastAsia="Calibri"/>
                <w:bCs/>
                <w:sz w:val="20"/>
                <w:szCs w:val="20"/>
              </w:rPr>
              <w:t>(ime in priimek kontaktne osebe,</w:t>
            </w:r>
          </w:p>
          <w:p w14:paraId="40AC874D" w14:textId="100CD5E4" w:rsidR="00547CC3" w:rsidRPr="00B51CD1" w:rsidRDefault="00547CC3" w:rsidP="00803E3C">
            <w:pPr>
              <w:rPr>
                <w:rFonts w:eastAsia="Calibri"/>
                <w:bCs/>
                <w:sz w:val="20"/>
                <w:szCs w:val="20"/>
              </w:rPr>
            </w:pPr>
            <w:r w:rsidRPr="00B51CD1">
              <w:rPr>
                <w:rFonts w:eastAsia="Calibri"/>
                <w:bCs/>
                <w:sz w:val="20"/>
                <w:szCs w:val="20"/>
              </w:rPr>
              <w:t xml:space="preserve"> elektronski naslov</w:t>
            </w:r>
            <w:r w:rsidR="006C279E">
              <w:rPr>
                <w:rFonts w:eastAsia="Calibri"/>
                <w:bCs/>
                <w:sz w:val="20"/>
                <w:szCs w:val="20"/>
              </w:rPr>
              <w:t>,</w:t>
            </w:r>
          </w:p>
          <w:p w14:paraId="35CF72A2" w14:textId="77777777" w:rsidR="00547CC3" w:rsidRPr="00F73BC3" w:rsidRDefault="00547CC3" w:rsidP="00803E3C">
            <w:pPr>
              <w:rPr>
                <w:rFonts w:eastAsia="Calibri"/>
                <w:sz w:val="20"/>
                <w:szCs w:val="20"/>
              </w:rPr>
            </w:pPr>
            <w:r w:rsidRPr="00B51CD1">
              <w:rPr>
                <w:rFonts w:eastAsia="Calibri"/>
                <w:bCs/>
                <w:sz w:val="20"/>
                <w:szCs w:val="20"/>
              </w:rPr>
              <w:t>telefonska številka)</w:t>
            </w:r>
          </w:p>
        </w:tc>
        <w:tc>
          <w:tcPr>
            <w:tcW w:w="6946" w:type="dxa"/>
            <w:vAlign w:val="center"/>
          </w:tcPr>
          <w:p w14:paraId="726D8CA3" w14:textId="77777777" w:rsidR="00547CC3" w:rsidRPr="00F73BC3" w:rsidRDefault="00547CC3" w:rsidP="00803E3C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547CC3" w:rsidRPr="00F73BC3" w14:paraId="11887FAB" w14:textId="77777777" w:rsidTr="00803E3C">
        <w:trPr>
          <w:trHeight w:val="396"/>
        </w:trPr>
        <w:tc>
          <w:tcPr>
            <w:tcW w:w="3686" w:type="dxa"/>
            <w:vAlign w:val="center"/>
          </w:tcPr>
          <w:p w14:paraId="2F70E001" w14:textId="77777777" w:rsidR="00547CC3" w:rsidRDefault="00547CC3" w:rsidP="00803E3C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Naslov projekta</w:t>
            </w:r>
          </w:p>
        </w:tc>
        <w:tc>
          <w:tcPr>
            <w:tcW w:w="6946" w:type="dxa"/>
            <w:vAlign w:val="center"/>
          </w:tcPr>
          <w:p w14:paraId="184E5E68" w14:textId="77777777" w:rsidR="00547CC3" w:rsidRPr="00F73BC3" w:rsidRDefault="00547CC3" w:rsidP="00803E3C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547CC3" w:rsidRPr="00F73BC3" w14:paraId="6271944B" w14:textId="77777777" w:rsidTr="00803E3C">
        <w:trPr>
          <w:trHeight w:val="396"/>
        </w:trPr>
        <w:tc>
          <w:tcPr>
            <w:tcW w:w="3686" w:type="dxa"/>
            <w:vAlign w:val="center"/>
          </w:tcPr>
          <w:p w14:paraId="3C968C54" w14:textId="72EEEDDC" w:rsidR="00547CC3" w:rsidRDefault="00547CC3" w:rsidP="00803E3C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Kratek opis</w:t>
            </w:r>
            <w:r w:rsidR="00347B17"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="00347B17" w:rsidRPr="00803E3C">
              <w:rPr>
                <w:rFonts w:eastAsia="Calibri"/>
                <w:bCs/>
                <w:sz w:val="20"/>
                <w:szCs w:val="20"/>
              </w:rPr>
              <w:t>(do 100 besed)</w:t>
            </w:r>
            <w:r w:rsidR="00347B17">
              <w:rPr>
                <w:rFonts w:eastAsia="Calibri"/>
                <w:b/>
                <w:sz w:val="20"/>
                <w:szCs w:val="20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</w:rPr>
              <w:t xml:space="preserve">vloge na projektu, </w:t>
            </w:r>
            <w:r w:rsidRPr="00B51CD1">
              <w:rPr>
                <w:rFonts w:eastAsia="Calibri"/>
                <w:bCs/>
                <w:sz w:val="20"/>
                <w:szCs w:val="20"/>
              </w:rPr>
              <w:t>iz katerega so razvidne zahtevane izkušnje</w:t>
            </w:r>
          </w:p>
        </w:tc>
        <w:tc>
          <w:tcPr>
            <w:tcW w:w="6946" w:type="dxa"/>
            <w:vAlign w:val="center"/>
          </w:tcPr>
          <w:p w14:paraId="769237BF" w14:textId="77777777" w:rsidR="00547CC3" w:rsidRPr="00F73BC3" w:rsidRDefault="00547CC3" w:rsidP="00803E3C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547CC3" w:rsidRPr="00B51CD1" w14:paraId="1AB9897D" w14:textId="77777777" w:rsidTr="00803E3C">
        <w:trPr>
          <w:trHeight w:val="413"/>
        </w:trPr>
        <w:tc>
          <w:tcPr>
            <w:tcW w:w="10632" w:type="dxa"/>
            <w:gridSpan w:val="2"/>
            <w:shd w:val="clear" w:color="auto" w:fill="F2F2F2" w:themeFill="background1" w:themeFillShade="F2"/>
            <w:vAlign w:val="center"/>
          </w:tcPr>
          <w:p w14:paraId="3A52EF77" w14:textId="77777777" w:rsidR="00547CC3" w:rsidRDefault="00547CC3" w:rsidP="00803E3C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PROJEKT ŠT. 3</w:t>
            </w:r>
          </w:p>
        </w:tc>
      </w:tr>
      <w:tr w:rsidR="00547CC3" w:rsidRPr="00F73BC3" w14:paraId="05FFAB4C" w14:textId="77777777" w:rsidTr="00803E3C">
        <w:trPr>
          <w:trHeight w:val="396"/>
        </w:trPr>
        <w:tc>
          <w:tcPr>
            <w:tcW w:w="3686" w:type="dxa"/>
            <w:vAlign w:val="center"/>
          </w:tcPr>
          <w:p w14:paraId="5ADC5168" w14:textId="25918DAD" w:rsidR="00547CC3" w:rsidRDefault="00547CC3" w:rsidP="00803E3C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Podatki o naročniku</w:t>
            </w:r>
            <w:r w:rsidR="00BA1972">
              <w:rPr>
                <w:b/>
                <w:bCs/>
                <w:sz w:val="20"/>
                <w:szCs w:val="20"/>
              </w:rPr>
              <w:t xml:space="preserve"> projekta</w:t>
            </w:r>
            <w:r w:rsidR="00BA1972" w:rsidRPr="00803E3C">
              <w:rPr>
                <w:b/>
                <w:bCs/>
                <w:sz w:val="20"/>
                <w:szCs w:val="20"/>
              </w:rPr>
              <w:t> </w:t>
            </w:r>
          </w:p>
          <w:p w14:paraId="512BEA2E" w14:textId="77777777" w:rsidR="00547CC3" w:rsidRPr="00B51CD1" w:rsidRDefault="00547CC3" w:rsidP="00803E3C">
            <w:pPr>
              <w:rPr>
                <w:rFonts w:eastAsia="Calibri"/>
                <w:bCs/>
                <w:sz w:val="20"/>
                <w:szCs w:val="20"/>
              </w:rPr>
            </w:pPr>
            <w:r w:rsidRPr="00B51CD1">
              <w:rPr>
                <w:rFonts w:eastAsia="Calibri"/>
                <w:bCs/>
                <w:sz w:val="20"/>
                <w:szCs w:val="20"/>
              </w:rPr>
              <w:t>(ime in priimek kontaktne osebe,</w:t>
            </w:r>
          </w:p>
          <w:p w14:paraId="1CC3DA07" w14:textId="31616F72" w:rsidR="00547CC3" w:rsidRPr="00B51CD1" w:rsidRDefault="00547CC3" w:rsidP="00803E3C">
            <w:pPr>
              <w:rPr>
                <w:rFonts w:eastAsia="Calibri"/>
                <w:bCs/>
                <w:sz w:val="20"/>
                <w:szCs w:val="20"/>
              </w:rPr>
            </w:pPr>
            <w:r w:rsidRPr="00B51CD1">
              <w:rPr>
                <w:rFonts w:eastAsia="Calibri"/>
                <w:bCs/>
                <w:sz w:val="20"/>
                <w:szCs w:val="20"/>
              </w:rPr>
              <w:t xml:space="preserve"> elektronski naslov</w:t>
            </w:r>
            <w:r w:rsidR="006C279E">
              <w:rPr>
                <w:rFonts w:eastAsia="Calibri"/>
                <w:bCs/>
                <w:sz w:val="20"/>
                <w:szCs w:val="20"/>
              </w:rPr>
              <w:t>,</w:t>
            </w:r>
          </w:p>
          <w:p w14:paraId="209006ED" w14:textId="77777777" w:rsidR="00547CC3" w:rsidRPr="00F73BC3" w:rsidRDefault="00547CC3" w:rsidP="00803E3C">
            <w:pPr>
              <w:rPr>
                <w:rFonts w:eastAsia="Calibri"/>
                <w:sz w:val="20"/>
                <w:szCs w:val="20"/>
              </w:rPr>
            </w:pPr>
            <w:r w:rsidRPr="00B51CD1">
              <w:rPr>
                <w:rFonts w:eastAsia="Calibri"/>
                <w:bCs/>
                <w:sz w:val="20"/>
                <w:szCs w:val="20"/>
              </w:rPr>
              <w:t>telefonska številka)</w:t>
            </w:r>
          </w:p>
        </w:tc>
        <w:tc>
          <w:tcPr>
            <w:tcW w:w="6946" w:type="dxa"/>
            <w:vAlign w:val="center"/>
          </w:tcPr>
          <w:p w14:paraId="50667768" w14:textId="77777777" w:rsidR="00547CC3" w:rsidRPr="00F73BC3" w:rsidRDefault="00547CC3" w:rsidP="00803E3C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547CC3" w:rsidRPr="00F73BC3" w14:paraId="64339A87" w14:textId="77777777" w:rsidTr="00803E3C">
        <w:trPr>
          <w:trHeight w:val="396"/>
        </w:trPr>
        <w:tc>
          <w:tcPr>
            <w:tcW w:w="3686" w:type="dxa"/>
            <w:vAlign w:val="center"/>
          </w:tcPr>
          <w:p w14:paraId="3C5B4645" w14:textId="77777777" w:rsidR="00547CC3" w:rsidRDefault="00547CC3" w:rsidP="00803E3C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Naslov projekta</w:t>
            </w:r>
          </w:p>
        </w:tc>
        <w:tc>
          <w:tcPr>
            <w:tcW w:w="6946" w:type="dxa"/>
            <w:vAlign w:val="center"/>
          </w:tcPr>
          <w:p w14:paraId="14A39FBC" w14:textId="77777777" w:rsidR="00547CC3" w:rsidRPr="00F73BC3" w:rsidRDefault="00547CC3" w:rsidP="00803E3C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547CC3" w:rsidRPr="00F73BC3" w14:paraId="28C1A32A" w14:textId="77777777" w:rsidTr="00803E3C">
        <w:trPr>
          <w:trHeight w:val="396"/>
        </w:trPr>
        <w:tc>
          <w:tcPr>
            <w:tcW w:w="3686" w:type="dxa"/>
            <w:vAlign w:val="center"/>
          </w:tcPr>
          <w:p w14:paraId="2ABC25D4" w14:textId="06AF8CF6" w:rsidR="00547CC3" w:rsidRDefault="00547CC3" w:rsidP="00803E3C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Kratek opis </w:t>
            </w:r>
            <w:r w:rsidR="00347B17" w:rsidRPr="00803E3C">
              <w:rPr>
                <w:rFonts w:eastAsia="Calibri"/>
                <w:bCs/>
                <w:sz w:val="20"/>
                <w:szCs w:val="20"/>
              </w:rPr>
              <w:t>(do 100 besed)</w:t>
            </w:r>
            <w:r w:rsidR="00347B17">
              <w:rPr>
                <w:rFonts w:eastAsia="Calibri"/>
                <w:b/>
                <w:sz w:val="20"/>
                <w:szCs w:val="20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</w:rPr>
              <w:t xml:space="preserve">vloge na projektu, </w:t>
            </w:r>
            <w:r w:rsidRPr="00B51CD1">
              <w:rPr>
                <w:rFonts w:eastAsia="Calibri"/>
                <w:bCs/>
                <w:sz w:val="20"/>
                <w:szCs w:val="20"/>
              </w:rPr>
              <w:t>iz katerega so razvidne zahtevane izkušnje</w:t>
            </w:r>
          </w:p>
        </w:tc>
        <w:tc>
          <w:tcPr>
            <w:tcW w:w="6946" w:type="dxa"/>
            <w:vAlign w:val="center"/>
          </w:tcPr>
          <w:p w14:paraId="0F04085D" w14:textId="77777777" w:rsidR="00547CC3" w:rsidRPr="00F73BC3" w:rsidRDefault="00547CC3" w:rsidP="00803E3C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547CC3" w:rsidRPr="00F73BC3" w14:paraId="5F123C97" w14:textId="77777777" w:rsidTr="00803E3C">
        <w:trPr>
          <w:trHeight w:val="396"/>
        </w:trPr>
        <w:tc>
          <w:tcPr>
            <w:tcW w:w="10632" w:type="dxa"/>
            <w:gridSpan w:val="2"/>
            <w:shd w:val="clear" w:color="auto" w:fill="D9D9D9" w:themeFill="background1" w:themeFillShade="D9"/>
            <w:vAlign w:val="center"/>
          </w:tcPr>
          <w:p w14:paraId="279D51C2" w14:textId="77777777" w:rsidR="00547CC3" w:rsidRDefault="00547CC3" w:rsidP="00803E3C">
            <w:pPr>
              <w:rPr>
                <w:rFonts w:eastAsia="Calibri"/>
                <w:b/>
                <w:i/>
                <w:iCs/>
                <w:sz w:val="20"/>
                <w:szCs w:val="20"/>
              </w:rPr>
            </w:pPr>
            <w:r>
              <w:rPr>
                <w:rFonts w:eastAsia="Calibri"/>
                <w:b/>
                <w:i/>
                <w:iCs/>
                <w:sz w:val="20"/>
                <w:szCs w:val="20"/>
              </w:rPr>
              <w:t>V primeru dodatnih kadrov se doda nova tabela.</w:t>
            </w:r>
          </w:p>
          <w:p w14:paraId="59564E9A" w14:textId="5ECD3C48" w:rsidR="00547CC3" w:rsidRPr="00B51CD1" w:rsidRDefault="00547CC3" w:rsidP="00803E3C">
            <w:pPr>
              <w:rPr>
                <w:rFonts w:eastAsia="Calibri"/>
                <w:i/>
                <w:iCs/>
                <w:sz w:val="20"/>
                <w:szCs w:val="20"/>
              </w:rPr>
            </w:pPr>
            <w:r w:rsidRPr="00B51CD1">
              <w:rPr>
                <w:rFonts w:eastAsia="Calibri"/>
                <w:b/>
                <w:i/>
                <w:iCs/>
                <w:sz w:val="20"/>
                <w:szCs w:val="20"/>
              </w:rPr>
              <w:t>V primeru dodatnih projektov</w:t>
            </w:r>
            <w:r>
              <w:rPr>
                <w:rFonts w:eastAsia="Calibri"/>
                <w:b/>
                <w:i/>
                <w:iCs/>
                <w:sz w:val="20"/>
                <w:szCs w:val="20"/>
              </w:rPr>
              <w:t xml:space="preserve"> pri posameznem kadru</w:t>
            </w:r>
            <w:r w:rsidRPr="00B51CD1">
              <w:rPr>
                <w:rFonts w:eastAsia="Calibri"/>
                <w:b/>
                <w:i/>
                <w:iCs/>
                <w:sz w:val="20"/>
                <w:szCs w:val="20"/>
              </w:rPr>
              <w:t xml:space="preserve"> se dodajo nove vrstice</w:t>
            </w:r>
            <w:r>
              <w:rPr>
                <w:rFonts w:eastAsia="Calibri"/>
                <w:b/>
                <w:i/>
                <w:iCs/>
                <w:sz w:val="20"/>
                <w:szCs w:val="20"/>
              </w:rPr>
              <w:t xml:space="preserve"> za projekt.</w:t>
            </w:r>
          </w:p>
        </w:tc>
      </w:tr>
    </w:tbl>
    <w:p w14:paraId="62C050F1" w14:textId="77777777" w:rsidR="00547CC3" w:rsidRDefault="00547CC3" w:rsidP="00001085">
      <w:pPr>
        <w:rPr>
          <w:sz w:val="20"/>
          <w:szCs w:val="20"/>
        </w:rPr>
      </w:pPr>
    </w:p>
    <w:p w14:paraId="63F83E5B" w14:textId="77777777" w:rsidR="000700E7" w:rsidRDefault="000700E7" w:rsidP="00001085">
      <w:pPr>
        <w:rPr>
          <w:sz w:val="20"/>
          <w:szCs w:val="20"/>
        </w:rPr>
      </w:pPr>
    </w:p>
    <w:p w14:paraId="3636449A" w14:textId="77777777" w:rsidR="0091673E" w:rsidRDefault="0091673E" w:rsidP="00001085">
      <w:pPr>
        <w:rPr>
          <w:sz w:val="20"/>
          <w:szCs w:val="20"/>
        </w:rPr>
      </w:pPr>
    </w:p>
    <w:p w14:paraId="4E52992B" w14:textId="77777777" w:rsidR="00137055" w:rsidRDefault="00137055" w:rsidP="00001085">
      <w:pPr>
        <w:rPr>
          <w:sz w:val="20"/>
          <w:szCs w:val="20"/>
        </w:rPr>
      </w:pPr>
    </w:p>
    <w:p w14:paraId="6D5199F6" w14:textId="77777777" w:rsidR="00137055" w:rsidRDefault="00137055" w:rsidP="00001085">
      <w:pPr>
        <w:rPr>
          <w:sz w:val="20"/>
          <w:szCs w:val="20"/>
        </w:rPr>
      </w:pPr>
    </w:p>
    <w:p w14:paraId="515FC4C1" w14:textId="77777777" w:rsidR="00137055" w:rsidRDefault="00137055" w:rsidP="00001085">
      <w:pPr>
        <w:rPr>
          <w:sz w:val="20"/>
          <w:szCs w:val="20"/>
        </w:rPr>
      </w:pPr>
    </w:p>
    <w:p w14:paraId="6FC9EB81" w14:textId="77777777" w:rsidR="00137055" w:rsidRDefault="00137055" w:rsidP="00001085">
      <w:pPr>
        <w:rPr>
          <w:sz w:val="20"/>
          <w:szCs w:val="20"/>
        </w:rPr>
      </w:pPr>
    </w:p>
    <w:p w14:paraId="51446627" w14:textId="77777777" w:rsidR="00137055" w:rsidRDefault="00137055" w:rsidP="00001085">
      <w:pPr>
        <w:rPr>
          <w:sz w:val="20"/>
          <w:szCs w:val="20"/>
        </w:rPr>
      </w:pPr>
    </w:p>
    <w:p w14:paraId="3A03A27C" w14:textId="77777777" w:rsidR="00137055" w:rsidRDefault="00137055" w:rsidP="00001085">
      <w:pPr>
        <w:rPr>
          <w:sz w:val="20"/>
          <w:szCs w:val="20"/>
        </w:rPr>
      </w:pPr>
    </w:p>
    <w:p w14:paraId="31D630AA" w14:textId="77777777" w:rsidR="00137055" w:rsidRDefault="00137055" w:rsidP="00001085">
      <w:pPr>
        <w:rPr>
          <w:sz w:val="20"/>
          <w:szCs w:val="20"/>
        </w:rPr>
      </w:pPr>
    </w:p>
    <w:p w14:paraId="6D1AEC98" w14:textId="77777777" w:rsidR="00137055" w:rsidRDefault="00137055" w:rsidP="00001085">
      <w:pPr>
        <w:rPr>
          <w:sz w:val="20"/>
          <w:szCs w:val="20"/>
        </w:rPr>
      </w:pPr>
    </w:p>
    <w:p w14:paraId="0044D60F" w14:textId="77777777" w:rsidR="00137055" w:rsidRDefault="00137055" w:rsidP="00001085">
      <w:pPr>
        <w:rPr>
          <w:sz w:val="20"/>
          <w:szCs w:val="20"/>
        </w:rPr>
      </w:pPr>
    </w:p>
    <w:p w14:paraId="70116F0A" w14:textId="77777777" w:rsidR="00137055" w:rsidRDefault="00137055" w:rsidP="00001085">
      <w:pPr>
        <w:rPr>
          <w:sz w:val="20"/>
          <w:szCs w:val="20"/>
        </w:rPr>
      </w:pPr>
    </w:p>
    <w:p w14:paraId="4FED1319" w14:textId="77777777" w:rsidR="00137055" w:rsidRDefault="00137055" w:rsidP="00001085">
      <w:pPr>
        <w:rPr>
          <w:sz w:val="20"/>
          <w:szCs w:val="20"/>
        </w:rPr>
      </w:pPr>
    </w:p>
    <w:p w14:paraId="791A75CF" w14:textId="77777777" w:rsidR="00137055" w:rsidRDefault="00137055" w:rsidP="00001085">
      <w:pPr>
        <w:rPr>
          <w:sz w:val="20"/>
          <w:szCs w:val="20"/>
        </w:rPr>
      </w:pPr>
    </w:p>
    <w:p w14:paraId="69229CC2" w14:textId="77777777" w:rsidR="00137055" w:rsidRDefault="00137055" w:rsidP="00001085">
      <w:pPr>
        <w:rPr>
          <w:sz w:val="20"/>
          <w:szCs w:val="20"/>
        </w:rPr>
      </w:pPr>
    </w:p>
    <w:p w14:paraId="3F5E43FE" w14:textId="77777777" w:rsidR="00137055" w:rsidRDefault="00137055" w:rsidP="00001085">
      <w:pPr>
        <w:rPr>
          <w:sz w:val="20"/>
          <w:szCs w:val="20"/>
        </w:rPr>
      </w:pPr>
    </w:p>
    <w:p w14:paraId="0323D70E" w14:textId="77777777" w:rsidR="00137055" w:rsidRDefault="00137055" w:rsidP="00001085">
      <w:pPr>
        <w:rPr>
          <w:sz w:val="20"/>
          <w:szCs w:val="20"/>
        </w:rPr>
      </w:pPr>
    </w:p>
    <w:p w14:paraId="25A840A5" w14:textId="77777777" w:rsidR="00137055" w:rsidRDefault="00137055" w:rsidP="00001085">
      <w:pPr>
        <w:rPr>
          <w:sz w:val="20"/>
          <w:szCs w:val="20"/>
        </w:rPr>
      </w:pPr>
    </w:p>
    <w:p w14:paraId="1DEF8A3A" w14:textId="77777777" w:rsidR="00137055" w:rsidRDefault="00137055" w:rsidP="00001085">
      <w:pPr>
        <w:rPr>
          <w:sz w:val="20"/>
          <w:szCs w:val="20"/>
        </w:rPr>
      </w:pPr>
    </w:p>
    <w:p w14:paraId="192BEC63" w14:textId="77777777" w:rsidR="00137055" w:rsidRDefault="00137055" w:rsidP="00001085">
      <w:pPr>
        <w:rPr>
          <w:sz w:val="20"/>
          <w:szCs w:val="20"/>
        </w:rPr>
      </w:pPr>
    </w:p>
    <w:p w14:paraId="584041F1" w14:textId="77777777" w:rsidR="00137055" w:rsidRPr="00001085" w:rsidRDefault="00137055" w:rsidP="00001085">
      <w:pPr>
        <w:rPr>
          <w:sz w:val="20"/>
          <w:szCs w:val="20"/>
        </w:rPr>
      </w:pPr>
    </w:p>
    <w:bookmarkEnd w:id="0"/>
    <w:p w14:paraId="75EB86B4" w14:textId="349767A3" w:rsidR="00547CC3" w:rsidRDefault="00BB6DD3" w:rsidP="00B37A1B">
      <w:pPr>
        <w:pStyle w:val="Naslov1"/>
        <w:numPr>
          <w:ilvl w:val="0"/>
          <w:numId w:val="5"/>
        </w:numPr>
        <w:ind w:left="284" w:hanging="284"/>
        <w:rPr>
          <w:sz w:val="24"/>
          <w:szCs w:val="24"/>
        </w:rPr>
      </w:pPr>
      <w:r>
        <w:rPr>
          <w:sz w:val="24"/>
          <w:szCs w:val="24"/>
        </w:rPr>
        <w:t>IZPOLNJEVANJE MERIL IZ TOČKE 10</w:t>
      </w:r>
    </w:p>
    <w:p w14:paraId="31AE639C" w14:textId="77777777" w:rsidR="00BB6DD3" w:rsidRDefault="00BB6DD3" w:rsidP="00BB6DD3"/>
    <w:tbl>
      <w:tblPr>
        <w:tblW w:w="1063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6946"/>
      </w:tblGrid>
      <w:tr w:rsidR="00946BD6" w:rsidRPr="00F73BC3" w14:paraId="7CE75814" w14:textId="77777777" w:rsidTr="00803E3C">
        <w:trPr>
          <w:trHeight w:val="742"/>
        </w:trPr>
        <w:tc>
          <w:tcPr>
            <w:tcW w:w="10632" w:type="dxa"/>
            <w:gridSpan w:val="2"/>
            <w:shd w:val="clear" w:color="auto" w:fill="BFBFBF" w:themeFill="background1" w:themeFillShade="BF"/>
            <w:vAlign w:val="center"/>
          </w:tcPr>
          <w:p w14:paraId="124B632B" w14:textId="69A65BB7" w:rsidR="00A8360D" w:rsidRDefault="00946BD6" w:rsidP="004A4DD8">
            <w:pPr>
              <w:spacing w:line="259" w:lineRule="auto"/>
              <w:contextualSpacing/>
              <w:rPr>
                <w:rFonts w:eastAsia="Calibri"/>
                <w:b/>
                <w:sz w:val="20"/>
                <w:szCs w:val="20"/>
              </w:rPr>
            </w:pPr>
            <w:r w:rsidRPr="004A4DD8">
              <w:rPr>
                <w:rFonts w:eastAsia="Calibri"/>
                <w:b/>
                <w:sz w:val="20"/>
                <w:szCs w:val="20"/>
              </w:rPr>
              <w:t>Mer1:</w:t>
            </w:r>
          </w:p>
          <w:p w14:paraId="265177DA" w14:textId="77777777" w:rsidR="00A8360D" w:rsidRDefault="00A8360D" w:rsidP="004A4DD8">
            <w:pPr>
              <w:spacing w:line="259" w:lineRule="auto"/>
              <w:contextualSpacing/>
              <w:rPr>
                <w:rFonts w:eastAsia="Calibri"/>
                <w:b/>
                <w:sz w:val="20"/>
                <w:szCs w:val="20"/>
              </w:rPr>
            </w:pPr>
          </w:p>
          <w:p w14:paraId="27BC4672" w14:textId="09B2AADC" w:rsidR="00946BD6" w:rsidRPr="002C5A4E" w:rsidRDefault="004A4DD8" w:rsidP="00984D0B">
            <w:pPr>
              <w:spacing w:line="259" w:lineRule="auto"/>
              <w:contextualSpacing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»</w:t>
            </w:r>
            <w:r>
              <w:t xml:space="preserve">se je v </w:t>
            </w:r>
            <w:r w:rsidRPr="004A4DD8">
              <w:rPr>
                <w:b/>
                <w:bCs/>
              </w:rPr>
              <w:t>zadnjih</w:t>
            </w:r>
            <w:r>
              <w:t xml:space="preserve"> </w:t>
            </w:r>
            <w:r w:rsidRPr="004A4DD8">
              <w:rPr>
                <w:b/>
                <w:bCs/>
              </w:rPr>
              <w:t>petih (5) letih</w:t>
            </w:r>
            <w:r>
              <w:t xml:space="preserve"> pri </w:t>
            </w:r>
            <w:r w:rsidRPr="004A4DD8">
              <w:rPr>
                <w:b/>
                <w:bCs/>
              </w:rPr>
              <w:t>vsaj enem (1) projektu</w:t>
            </w:r>
            <w:r>
              <w:t xml:space="preserve"> ukvarjal s storitvenim oblikovanjem, </w:t>
            </w:r>
            <w:r w:rsidR="00A8360D">
              <w:t xml:space="preserve">          </w:t>
            </w:r>
            <w:r>
              <w:t xml:space="preserve">soustvarjanjem, uporabniško usmerjenim načrtovanjem storitev ali prenovo procesov </w:t>
            </w:r>
            <w:r w:rsidRPr="004A4DD8">
              <w:rPr>
                <w:b/>
                <w:bCs/>
              </w:rPr>
              <w:t>specifično v javni upravi</w:t>
            </w:r>
            <w:r>
              <w:rPr>
                <w:b/>
                <w:bCs/>
              </w:rPr>
              <w:t>«</w:t>
            </w:r>
          </w:p>
        </w:tc>
      </w:tr>
      <w:tr w:rsidR="00E55A55" w:rsidRPr="00AD5253" w14:paraId="0E637664" w14:textId="77777777" w:rsidTr="00803E3C">
        <w:trPr>
          <w:trHeight w:val="396"/>
        </w:trPr>
        <w:tc>
          <w:tcPr>
            <w:tcW w:w="3686" w:type="dxa"/>
            <w:vAlign w:val="center"/>
          </w:tcPr>
          <w:p w14:paraId="06F48839" w14:textId="77777777" w:rsidR="00E55A55" w:rsidRPr="00AD5253" w:rsidRDefault="00E55A55" w:rsidP="00803E3C">
            <w:pPr>
              <w:rPr>
                <w:rFonts w:eastAsia="Calibri"/>
                <w:b/>
                <w:sz w:val="20"/>
                <w:szCs w:val="20"/>
              </w:rPr>
            </w:pPr>
            <w:r w:rsidRPr="00AD5253">
              <w:rPr>
                <w:rFonts w:eastAsia="Calibri"/>
                <w:b/>
                <w:sz w:val="20"/>
                <w:szCs w:val="20"/>
              </w:rPr>
              <w:t>Ime in priimek:</w:t>
            </w:r>
          </w:p>
        </w:tc>
        <w:tc>
          <w:tcPr>
            <w:tcW w:w="6946" w:type="dxa"/>
            <w:vAlign w:val="center"/>
          </w:tcPr>
          <w:p w14:paraId="6E1A9F70" w14:textId="77777777" w:rsidR="00E55A55" w:rsidRPr="00984D0B" w:rsidRDefault="00E55A55" w:rsidP="00803E3C">
            <w:pPr>
              <w:rPr>
                <w:rFonts w:eastAsia="Calibri"/>
                <w:b/>
                <w:sz w:val="20"/>
                <w:szCs w:val="20"/>
              </w:rPr>
            </w:pPr>
          </w:p>
        </w:tc>
      </w:tr>
      <w:tr w:rsidR="00946BD6" w:rsidRPr="00F73BC3" w14:paraId="56DA3787" w14:textId="77777777" w:rsidTr="00803E3C">
        <w:trPr>
          <w:trHeight w:val="413"/>
        </w:trPr>
        <w:tc>
          <w:tcPr>
            <w:tcW w:w="10632" w:type="dxa"/>
            <w:gridSpan w:val="2"/>
            <w:shd w:val="clear" w:color="auto" w:fill="ECECEC"/>
            <w:vAlign w:val="center"/>
          </w:tcPr>
          <w:p w14:paraId="522B0135" w14:textId="77777777" w:rsidR="00946BD6" w:rsidRDefault="00946BD6" w:rsidP="00803E3C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PROJEKT ŠT. 1</w:t>
            </w:r>
          </w:p>
        </w:tc>
      </w:tr>
      <w:tr w:rsidR="00946BD6" w:rsidRPr="00F73BC3" w14:paraId="66DF1268" w14:textId="77777777" w:rsidTr="00803E3C">
        <w:trPr>
          <w:trHeight w:val="396"/>
        </w:trPr>
        <w:tc>
          <w:tcPr>
            <w:tcW w:w="3686" w:type="dxa"/>
            <w:vAlign w:val="center"/>
          </w:tcPr>
          <w:p w14:paraId="0C9117C1" w14:textId="279D1886" w:rsidR="00946BD6" w:rsidRDefault="00946BD6" w:rsidP="00803E3C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Podatki o naročniku</w:t>
            </w:r>
            <w:r w:rsidR="00A8360D">
              <w:rPr>
                <w:rFonts w:eastAsia="Calibri"/>
                <w:b/>
                <w:sz w:val="20"/>
                <w:szCs w:val="20"/>
              </w:rPr>
              <w:t xml:space="preserve"> projekta</w:t>
            </w:r>
          </w:p>
          <w:p w14:paraId="3548F532" w14:textId="77777777" w:rsidR="00946BD6" w:rsidRPr="00803E3C" w:rsidRDefault="00946BD6" w:rsidP="00803E3C">
            <w:pPr>
              <w:rPr>
                <w:rFonts w:eastAsia="Calibri"/>
                <w:bCs/>
                <w:sz w:val="20"/>
                <w:szCs w:val="20"/>
              </w:rPr>
            </w:pPr>
            <w:r w:rsidRPr="00803E3C">
              <w:rPr>
                <w:rFonts w:eastAsia="Calibri"/>
                <w:bCs/>
                <w:sz w:val="20"/>
                <w:szCs w:val="20"/>
              </w:rPr>
              <w:t>(ime in priimek kontaktne osebe,</w:t>
            </w:r>
          </w:p>
          <w:p w14:paraId="4AF34DD7" w14:textId="41238960" w:rsidR="00946BD6" w:rsidRPr="00803E3C" w:rsidRDefault="00946BD6" w:rsidP="00803E3C">
            <w:pPr>
              <w:rPr>
                <w:rFonts w:eastAsia="Calibri"/>
                <w:bCs/>
                <w:sz w:val="20"/>
                <w:szCs w:val="20"/>
              </w:rPr>
            </w:pPr>
            <w:r w:rsidRPr="00803E3C">
              <w:rPr>
                <w:rFonts w:eastAsia="Calibri"/>
                <w:bCs/>
                <w:sz w:val="20"/>
                <w:szCs w:val="20"/>
              </w:rPr>
              <w:t xml:space="preserve"> elektronski naslov</w:t>
            </w:r>
            <w:r w:rsidR="006C279E">
              <w:rPr>
                <w:rFonts w:eastAsia="Calibri"/>
                <w:bCs/>
                <w:sz w:val="20"/>
                <w:szCs w:val="20"/>
              </w:rPr>
              <w:t>,</w:t>
            </w:r>
          </w:p>
          <w:p w14:paraId="72FE004D" w14:textId="77777777" w:rsidR="00946BD6" w:rsidRPr="00F73BC3" w:rsidRDefault="00946BD6" w:rsidP="00803E3C">
            <w:pPr>
              <w:rPr>
                <w:rFonts w:eastAsia="Calibri"/>
                <w:sz w:val="20"/>
                <w:szCs w:val="20"/>
              </w:rPr>
            </w:pPr>
            <w:r w:rsidRPr="00803E3C">
              <w:rPr>
                <w:rFonts w:eastAsia="Calibri"/>
                <w:bCs/>
                <w:sz w:val="20"/>
                <w:szCs w:val="20"/>
              </w:rPr>
              <w:t>telefonska številka)</w:t>
            </w:r>
          </w:p>
        </w:tc>
        <w:tc>
          <w:tcPr>
            <w:tcW w:w="6946" w:type="dxa"/>
            <w:vAlign w:val="center"/>
          </w:tcPr>
          <w:p w14:paraId="155E89F4" w14:textId="77777777" w:rsidR="00946BD6" w:rsidRPr="00F73BC3" w:rsidRDefault="00946BD6" w:rsidP="00803E3C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946BD6" w:rsidRPr="00AD5253" w14:paraId="1C58B255" w14:textId="77777777" w:rsidTr="00803E3C">
        <w:trPr>
          <w:trHeight w:val="396"/>
        </w:trPr>
        <w:tc>
          <w:tcPr>
            <w:tcW w:w="3686" w:type="dxa"/>
            <w:vAlign w:val="center"/>
          </w:tcPr>
          <w:p w14:paraId="16D20589" w14:textId="77777777" w:rsidR="00946BD6" w:rsidRPr="00AD5253" w:rsidRDefault="00946BD6" w:rsidP="00803E3C">
            <w:pPr>
              <w:rPr>
                <w:rFonts w:eastAsia="Calibri"/>
                <w:b/>
                <w:sz w:val="20"/>
                <w:szCs w:val="20"/>
              </w:rPr>
            </w:pPr>
            <w:r w:rsidRPr="00AD5253">
              <w:rPr>
                <w:rFonts w:eastAsia="Calibri"/>
                <w:b/>
                <w:sz w:val="20"/>
                <w:szCs w:val="20"/>
              </w:rPr>
              <w:t>Naslov projekta</w:t>
            </w:r>
          </w:p>
        </w:tc>
        <w:tc>
          <w:tcPr>
            <w:tcW w:w="6946" w:type="dxa"/>
            <w:vAlign w:val="center"/>
          </w:tcPr>
          <w:p w14:paraId="122B25E0" w14:textId="77777777" w:rsidR="00946BD6" w:rsidRPr="00984D0B" w:rsidRDefault="00946BD6" w:rsidP="00803E3C">
            <w:pPr>
              <w:rPr>
                <w:rFonts w:eastAsia="Calibri"/>
                <w:b/>
                <w:sz w:val="20"/>
                <w:szCs w:val="20"/>
              </w:rPr>
            </w:pPr>
          </w:p>
        </w:tc>
      </w:tr>
      <w:tr w:rsidR="00B950DF" w:rsidRPr="00AD5253" w14:paraId="4D3DFED7" w14:textId="77777777" w:rsidTr="00803E3C">
        <w:trPr>
          <w:trHeight w:val="396"/>
        </w:trPr>
        <w:tc>
          <w:tcPr>
            <w:tcW w:w="3686" w:type="dxa"/>
            <w:vAlign w:val="center"/>
          </w:tcPr>
          <w:p w14:paraId="4F7B5DCC" w14:textId="77777777" w:rsidR="00B950DF" w:rsidRPr="00AD5253" w:rsidRDefault="00B950DF" w:rsidP="00803E3C">
            <w:pPr>
              <w:rPr>
                <w:rFonts w:eastAsia="Calibri"/>
                <w:b/>
                <w:sz w:val="20"/>
                <w:szCs w:val="20"/>
              </w:rPr>
            </w:pPr>
            <w:r w:rsidRPr="00AD5253">
              <w:rPr>
                <w:rFonts w:eastAsia="Calibri"/>
                <w:b/>
                <w:sz w:val="20"/>
                <w:szCs w:val="20"/>
              </w:rPr>
              <w:t>Obdobje izvajanja projekta</w:t>
            </w:r>
          </w:p>
        </w:tc>
        <w:tc>
          <w:tcPr>
            <w:tcW w:w="6946" w:type="dxa"/>
            <w:vAlign w:val="center"/>
          </w:tcPr>
          <w:p w14:paraId="4ACA4821" w14:textId="77777777" w:rsidR="00B950DF" w:rsidRPr="00984D0B" w:rsidRDefault="00B950DF" w:rsidP="00803E3C">
            <w:pPr>
              <w:rPr>
                <w:rFonts w:eastAsia="Calibri"/>
                <w:b/>
                <w:sz w:val="20"/>
                <w:szCs w:val="20"/>
              </w:rPr>
            </w:pPr>
          </w:p>
        </w:tc>
      </w:tr>
      <w:tr w:rsidR="00946BD6" w:rsidRPr="00F73BC3" w14:paraId="31A65F54" w14:textId="77777777" w:rsidTr="00803E3C">
        <w:trPr>
          <w:trHeight w:val="396"/>
        </w:trPr>
        <w:tc>
          <w:tcPr>
            <w:tcW w:w="3686" w:type="dxa"/>
            <w:vAlign w:val="center"/>
          </w:tcPr>
          <w:p w14:paraId="11BE23F3" w14:textId="7E592EE7" w:rsidR="00946BD6" w:rsidRDefault="00AD5253" w:rsidP="00803E3C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Kratek opis </w:t>
            </w:r>
            <w:r w:rsidRPr="00803E3C">
              <w:rPr>
                <w:rFonts w:eastAsia="Calibri"/>
                <w:bCs/>
                <w:sz w:val="20"/>
                <w:szCs w:val="20"/>
              </w:rPr>
              <w:t>(do 100 besed)</w:t>
            </w:r>
            <w:r>
              <w:rPr>
                <w:rFonts w:eastAsia="Calibri"/>
                <w:bCs/>
                <w:sz w:val="20"/>
                <w:szCs w:val="20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</w:rPr>
              <w:t xml:space="preserve">vloge na projektu, </w:t>
            </w:r>
            <w:r w:rsidRPr="00B51CD1">
              <w:rPr>
                <w:rFonts w:eastAsia="Calibri"/>
                <w:bCs/>
                <w:sz w:val="20"/>
                <w:szCs w:val="20"/>
              </w:rPr>
              <w:t xml:space="preserve">iz katerega </w:t>
            </w:r>
            <w:r>
              <w:rPr>
                <w:rFonts w:eastAsia="Calibri"/>
                <w:bCs/>
                <w:sz w:val="20"/>
                <w:szCs w:val="20"/>
              </w:rPr>
              <w:t>je razvidno izpolnjevanje merila</w:t>
            </w:r>
          </w:p>
        </w:tc>
        <w:tc>
          <w:tcPr>
            <w:tcW w:w="6946" w:type="dxa"/>
            <w:vAlign w:val="center"/>
          </w:tcPr>
          <w:p w14:paraId="4675D62D" w14:textId="77777777" w:rsidR="00946BD6" w:rsidRPr="00F73BC3" w:rsidRDefault="00946BD6" w:rsidP="00803E3C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946BD6" w:rsidRPr="004251C0" w14:paraId="6A6E1F38" w14:textId="77777777" w:rsidTr="00803E3C">
        <w:trPr>
          <w:trHeight w:val="413"/>
        </w:trPr>
        <w:tc>
          <w:tcPr>
            <w:tcW w:w="10632" w:type="dxa"/>
            <w:gridSpan w:val="2"/>
            <w:shd w:val="clear" w:color="auto" w:fill="F2F2F2" w:themeFill="background1" w:themeFillShade="F2"/>
            <w:vAlign w:val="center"/>
          </w:tcPr>
          <w:p w14:paraId="56A3F155" w14:textId="77777777" w:rsidR="00946BD6" w:rsidRDefault="00946BD6" w:rsidP="00803E3C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PROJEKT ŠT. 2</w:t>
            </w:r>
          </w:p>
        </w:tc>
      </w:tr>
      <w:tr w:rsidR="00946BD6" w:rsidRPr="00F73BC3" w14:paraId="6354FBF2" w14:textId="77777777" w:rsidTr="00803E3C">
        <w:trPr>
          <w:trHeight w:val="396"/>
        </w:trPr>
        <w:tc>
          <w:tcPr>
            <w:tcW w:w="3686" w:type="dxa"/>
            <w:vAlign w:val="center"/>
          </w:tcPr>
          <w:p w14:paraId="1DB0A347" w14:textId="73D1062D" w:rsidR="00946BD6" w:rsidRDefault="00946BD6" w:rsidP="00803E3C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Podatki o naročniku</w:t>
            </w:r>
            <w:r w:rsidR="00A8360D">
              <w:rPr>
                <w:rFonts w:eastAsia="Calibri"/>
                <w:b/>
                <w:sz w:val="20"/>
                <w:szCs w:val="20"/>
              </w:rPr>
              <w:t xml:space="preserve"> projekta</w:t>
            </w:r>
          </w:p>
          <w:p w14:paraId="1C749EE8" w14:textId="77777777" w:rsidR="00946BD6" w:rsidRPr="00B51CD1" w:rsidRDefault="00946BD6" w:rsidP="00803E3C">
            <w:pPr>
              <w:rPr>
                <w:rFonts w:eastAsia="Calibri"/>
                <w:bCs/>
                <w:sz w:val="20"/>
                <w:szCs w:val="20"/>
              </w:rPr>
            </w:pPr>
            <w:r w:rsidRPr="00B51CD1">
              <w:rPr>
                <w:rFonts w:eastAsia="Calibri"/>
                <w:bCs/>
                <w:sz w:val="20"/>
                <w:szCs w:val="20"/>
              </w:rPr>
              <w:t>(ime in priimek kontaktne osebe,</w:t>
            </w:r>
          </w:p>
          <w:p w14:paraId="4100E207" w14:textId="06B64308" w:rsidR="00946BD6" w:rsidRPr="00B51CD1" w:rsidRDefault="00946BD6" w:rsidP="00803E3C">
            <w:pPr>
              <w:rPr>
                <w:rFonts w:eastAsia="Calibri"/>
                <w:bCs/>
                <w:sz w:val="20"/>
                <w:szCs w:val="20"/>
              </w:rPr>
            </w:pPr>
            <w:r w:rsidRPr="00B51CD1">
              <w:rPr>
                <w:rFonts w:eastAsia="Calibri"/>
                <w:bCs/>
                <w:sz w:val="20"/>
                <w:szCs w:val="20"/>
              </w:rPr>
              <w:t xml:space="preserve"> elektronski naslov</w:t>
            </w:r>
            <w:r w:rsidR="006C279E">
              <w:rPr>
                <w:rFonts w:eastAsia="Calibri"/>
                <w:bCs/>
                <w:sz w:val="20"/>
                <w:szCs w:val="20"/>
              </w:rPr>
              <w:t>,</w:t>
            </w:r>
          </w:p>
          <w:p w14:paraId="59EC05C7" w14:textId="77777777" w:rsidR="00946BD6" w:rsidRPr="00F73BC3" w:rsidRDefault="00946BD6" w:rsidP="00803E3C">
            <w:pPr>
              <w:rPr>
                <w:rFonts w:eastAsia="Calibri"/>
                <w:sz w:val="20"/>
                <w:szCs w:val="20"/>
              </w:rPr>
            </w:pPr>
            <w:r w:rsidRPr="00B51CD1">
              <w:rPr>
                <w:rFonts w:eastAsia="Calibri"/>
                <w:bCs/>
                <w:sz w:val="20"/>
                <w:szCs w:val="20"/>
              </w:rPr>
              <w:t>telefonska številka)</w:t>
            </w:r>
          </w:p>
        </w:tc>
        <w:tc>
          <w:tcPr>
            <w:tcW w:w="6946" w:type="dxa"/>
            <w:vAlign w:val="center"/>
          </w:tcPr>
          <w:p w14:paraId="4EA677F6" w14:textId="77777777" w:rsidR="00946BD6" w:rsidRPr="00F73BC3" w:rsidRDefault="00946BD6" w:rsidP="00803E3C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946BD6" w:rsidRPr="00AD5253" w14:paraId="6E7F18FE" w14:textId="77777777" w:rsidTr="00803E3C">
        <w:trPr>
          <w:trHeight w:val="396"/>
        </w:trPr>
        <w:tc>
          <w:tcPr>
            <w:tcW w:w="3686" w:type="dxa"/>
            <w:vAlign w:val="center"/>
          </w:tcPr>
          <w:p w14:paraId="4E525C1D" w14:textId="77777777" w:rsidR="00946BD6" w:rsidRPr="00AD5253" w:rsidRDefault="00946BD6" w:rsidP="00803E3C">
            <w:pPr>
              <w:rPr>
                <w:rFonts w:eastAsia="Calibri"/>
                <w:b/>
                <w:sz w:val="20"/>
                <w:szCs w:val="20"/>
              </w:rPr>
            </w:pPr>
            <w:r w:rsidRPr="00AD5253">
              <w:rPr>
                <w:rFonts w:eastAsia="Calibri"/>
                <w:b/>
                <w:sz w:val="20"/>
                <w:szCs w:val="20"/>
              </w:rPr>
              <w:t>Naslov projekta</w:t>
            </w:r>
          </w:p>
        </w:tc>
        <w:tc>
          <w:tcPr>
            <w:tcW w:w="6946" w:type="dxa"/>
            <w:vAlign w:val="center"/>
          </w:tcPr>
          <w:p w14:paraId="48A49F46" w14:textId="77777777" w:rsidR="00946BD6" w:rsidRPr="00984D0B" w:rsidRDefault="00946BD6" w:rsidP="00803E3C">
            <w:pPr>
              <w:rPr>
                <w:rFonts w:eastAsia="Calibri"/>
                <w:b/>
                <w:sz w:val="20"/>
                <w:szCs w:val="20"/>
              </w:rPr>
            </w:pPr>
          </w:p>
        </w:tc>
      </w:tr>
      <w:tr w:rsidR="00B950DF" w:rsidRPr="00AD5253" w14:paraId="351D5610" w14:textId="77777777" w:rsidTr="00803E3C">
        <w:trPr>
          <w:trHeight w:val="396"/>
        </w:trPr>
        <w:tc>
          <w:tcPr>
            <w:tcW w:w="3686" w:type="dxa"/>
            <w:vAlign w:val="center"/>
          </w:tcPr>
          <w:p w14:paraId="1D78B11A" w14:textId="77777777" w:rsidR="00B950DF" w:rsidRPr="00AD5253" w:rsidRDefault="00B950DF" w:rsidP="00803E3C">
            <w:pPr>
              <w:rPr>
                <w:rFonts w:eastAsia="Calibri"/>
                <w:b/>
                <w:sz w:val="20"/>
                <w:szCs w:val="20"/>
              </w:rPr>
            </w:pPr>
            <w:r w:rsidRPr="00AD5253">
              <w:rPr>
                <w:rFonts w:eastAsia="Calibri"/>
                <w:b/>
                <w:sz w:val="20"/>
                <w:szCs w:val="20"/>
              </w:rPr>
              <w:t>Obdobje izvajanja projekta</w:t>
            </w:r>
          </w:p>
        </w:tc>
        <w:tc>
          <w:tcPr>
            <w:tcW w:w="6946" w:type="dxa"/>
            <w:vAlign w:val="center"/>
          </w:tcPr>
          <w:p w14:paraId="3A2EEBEA" w14:textId="77777777" w:rsidR="00B950DF" w:rsidRPr="00984D0B" w:rsidRDefault="00B950DF" w:rsidP="00803E3C">
            <w:pPr>
              <w:rPr>
                <w:rFonts w:eastAsia="Calibri"/>
                <w:b/>
                <w:sz w:val="20"/>
                <w:szCs w:val="20"/>
              </w:rPr>
            </w:pPr>
          </w:p>
        </w:tc>
      </w:tr>
      <w:tr w:rsidR="00946BD6" w:rsidRPr="00F73BC3" w14:paraId="75FF335E" w14:textId="77777777" w:rsidTr="00803E3C">
        <w:trPr>
          <w:trHeight w:val="396"/>
        </w:trPr>
        <w:tc>
          <w:tcPr>
            <w:tcW w:w="3686" w:type="dxa"/>
            <w:vAlign w:val="center"/>
          </w:tcPr>
          <w:p w14:paraId="1CEEBCF0" w14:textId="0CD79FB4" w:rsidR="00946BD6" w:rsidRDefault="00946BD6" w:rsidP="00803E3C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Kratek opis </w:t>
            </w:r>
            <w:r w:rsidR="00A8360D" w:rsidRPr="00803E3C">
              <w:rPr>
                <w:rFonts w:eastAsia="Calibri"/>
                <w:bCs/>
                <w:sz w:val="20"/>
                <w:szCs w:val="20"/>
              </w:rPr>
              <w:t>(do 100 besed)</w:t>
            </w:r>
            <w:r w:rsidR="00A8360D">
              <w:rPr>
                <w:rFonts w:eastAsia="Calibri"/>
                <w:bCs/>
                <w:sz w:val="20"/>
                <w:szCs w:val="20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</w:rPr>
              <w:t xml:space="preserve">vloge na projektu, </w:t>
            </w:r>
            <w:r w:rsidRPr="00B51CD1">
              <w:rPr>
                <w:rFonts w:eastAsia="Calibri"/>
                <w:bCs/>
                <w:sz w:val="20"/>
                <w:szCs w:val="20"/>
              </w:rPr>
              <w:t xml:space="preserve">iz katerega </w:t>
            </w:r>
            <w:r w:rsidR="00AD5253">
              <w:rPr>
                <w:rFonts w:eastAsia="Calibri"/>
                <w:bCs/>
                <w:sz w:val="20"/>
                <w:szCs w:val="20"/>
              </w:rPr>
              <w:t>je razvidno izpolnjevanje merila</w:t>
            </w:r>
          </w:p>
        </w:tc>
        <w:tc>
          <w:tcPr>
            <w:tcW w:w="6946" w:type="dxa"/>
            <w:vAlign w:val="center"/>
          </w:tcPr>
          <w:p w14:paraId="0DD315FD" w14:textId="77777777" w:rsidR="00946BD6" w:rsidRPr="00F73BC3" w:rsidRDefault="00946BD6" w:rsidP="00803E3C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946BD6" w:rsidRPr="00F73BC3" w14:paraId="14B9D1C1" w14:textId="77777777" w:rsidTr="00803E3C">
        <w:trPr>
          <w:trHeight w:val="396"/>
        </w:trPr>
        <w:tc>
          <w:tcPr>
            <w:tcW w:w="10632" w:type="dxa"/>
            <w:gridSpan w:val="2"/>
            <w:shd w:val="clear" w:color="auto" w:fill="D9D9D9" w:themeFill="background1" w:themeFillShade="D9"/>
            <w:vAlign w:val="center"/>
          </w:tcPr>
          <w:p w14:paraId="5A62A0A5" w14:textId="5C33022B" w:rsidR="00946BD6" w:rsidRPr="00803E3C" w:rsidRDefault="00946BD6" w:rsidP="00803E3C">
            <w:pPr>
              <w:rPr>
                <w:rFonts w:eastAsia="Calibri"/>
                <w:i/>
                <w:iCs/>
                <w:sz w:val="20"/>
                <w:szCs w:val="20"/>
              </w:rPr>
            </w:pPr>
            <w:r w:rsidRPr="00803E3C">
              <w:rPr>
                <w:rFonts w:eastAsia="Calibri"/>
                <w:b/>
                <w:i/>
                <w:iCs/>
                <w:sz w:val="20"/>
                <w:szCs w:val="20"/>
              </w:rPr>
              <w:t>V primeru dodatnih projektov se dodajo nove vrstice</w:t>
            </w:r>
            <w:r>
              <w:rPr>
                <w:rFonts w:eastAsia="Calibri"/>
                <w:b/>
                <w:i/>
                <w:iCs/>
                <w:sz w:val="20"/>
                <w:szCs w:val="20"/>
              </w:rPr>
              <w:t>.</w:t>
            </w:r>
          </w:p>
        </w:tc>
      </w:tr>
      <w:tr w:rsidR="00946BD6" w:rsidRPr="0083013E" w14:paraId="0D9AD12C" w14:textId="77777777" w:rsidTr="00803E3C">
        <w:trPr>
          <w:trHeight w:val="396"/>
        </w:trPr>
        <w:tc>
          <w:tcPr>
            <w:tcW w:w="10632" w:type="dxa"/>
            <w:gridSpan w:val="2"/>
            <w:shd w:val="clear" w:color="auto" w:fill="D9D9D9" w:themeFill="background1" w:themeFillShade="D9"/>
            <w:vAlign w:val="center"/>
          </w:tcPr>
          <w:p w14:paraId="37B09D99" w14:textId="77777777" w:rsidR="00946BD6" w:rsidRPr="00803E3C" w:rsidRDefault="00946BD6" w:rsidP="00803E3C">
            <w:pPr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  <w:r w:rsidRPr="00803E3C">
              <w:rPr>
                <w:rFonts w:eastAsia="Calibri"/>
                <w:b/>
                <w:bCs/>
                <w:sz w:val="20"/>
                <w:szCs w:val="20"/>
              </w:rPr>
              <w:t>Skupaj točk: 14</w:t>
            </w:r>
          </w:p>
        </w:tc>
      </w:tr>
    </w:tbl>
    <w:p w14:paraId="52BA2B1C" w14:textId="77777777" w:rsidR="00BB6DD3" w:rsidRDefault="00BB6DD3" w:rsidP="00BB6DD3"/>
    <w:tbl>
      <w:tblPr>
        <w:tblW w:w="1063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6946"/>
      </w:tblGrid>
      <w:tr w:rsidR="00546EDF" w:rsidRPr="00F73BC3" w14:paraId="0F46640C" w14:textId="77777777" w:rsidTr="00803E3C">
        <w:trPr>
          <w:trHeight w:val="742"/>
        </w:trPr>
        <w:tc>
          <w:tcPr>
            <w:tcW w:w="10632" w:type="dxa"/>
            <w:gridSpan w:val="2"/>
            <w:shd w:val="clear" w:color="auto" w:fill="BFBFBF" w:themeFill="background1" w:themeFillShade="BF"/>
            <w:vAlign w:val="center"/>
          </w:tcPr>
          <w:p w14:paraId="03EB4B47" w14:textId="3D85928D" w:rsidR="00546EDF" w:rsidRDefault="00546EDF" w:rsidP="00803E3C">
            <w:pPr>
              <w:spacing w:line="259" w:lineRule="auto"/>
              <w:contextualSpacing/>
              <w:rPr>
                <w:rFonts w:eastAsia="Calibri"/>
                <w:b/>
                <w:sz w:val="20"/>
                <w:szCs w:val="20"/>
              </w:rPr>
            </w:pPr>
            <w:r w:rsidRPr="004A4DD8">
              <w:rPr>
                <w:rFonts w:eastAsia="Calibri"/>
                <w:b/>
                <w:sz w:val="20"/>
                <w:szCs w:val="20"/>
              </w:rPr>
              <w:t>Mer2:</w:t>
            </w:r>
          </w:p>
          <w:p w14:paraId="74B38E19" w14:textId="77777777" w:rsidR="00546EDF" w:rsidRDefault="00546EDF" w:rsidP="00803E3C">
            <w:pPr>
              <w:spacing w:line="259" w:lineRule="auto"/>
              <w:contextualSpacing/>
              <w:rPr>
                <w:rFonts w:eastAsia="Calibri"/>
                <w:b/>
                <w:sz w:val="20"/>
                <w:szCs w:val="20"/>
              </w:rPr>
            </w:pPr>
          </w:p>
          <w:p w14:paraId="275F54D6" w14:textId="644F7E7D" w:rsidR="00546EDF" w:rsidRPr="00984D0B" w:rsidRDefault="00834F5B" w:rsidP="00834F5B">
            <w:pPr>
              <w:spacing w:line="259" w:lineRule="auto"/>
              <w:contextualSpacing/>
              <w:rPr>
                <w:b/>
              </w:rPr>
            </w:pPr>
            <w:r>
              <w:t>»</w:t>
            </w:r>
            <w:r w:rsidR="005C4C10">
              <w:t xml:space="preserve">je v </w:t>
            </w:r>
            <w:r w:rsidR="005C4C10" w:rsidRPr="00834F5B">
              <w:rPr>
                <w:b/>
                <w:bCs/>
              </w:rPr>
              <w:t>zadnjih petih (5) letih</w:t>
            </w:r>
            <w:r w:rsidR="005C4C10">
              <w:t xml:space="preserve"> pri </w:t>
            </w:r>
            <w:r w:rsidR="005C4C10" w:rsidRPr="00834F5B">
              <w:rPr>
                <w:b/>
                <w:bCs/>
              </w:rPr>
              <w:t>vsaj enem (1) projektu</w:t>
            </w:r>
            <w:r w:rsidR="005C4C10">
              <w:t xml:space="preserve"> </w:t>
            </w:r>
            <w:r w:rsidR="005C4C10" w:rsidRPr="00834F5B">
              <w:rPr>
                <w:u w:val="single"/>
              </w:rPr>
              <w:t>aktivno</w:t>
            </w:r>
            <w:r w:rsidR="005C4C10">
              <w:t xml:space="preserve"> sodeloval pri pripravi standardov, smernic, metodologij ali drugih sistemskih rešitev, pri čemer so bile rešitve uporabljene v več kot 1 organizaciji</w:t>
            </w:r>
            <w:r>
              <w:t>«</w:t>
            </w:r>
          </w:p>
        </w:tc>
      </w:tr>
      <w:tr w:rsidR="00546EDF" w:rsidRPr="00803E3C" w14:paraId="21A09249" w14:textId="77777777" w:rsidTr="00803E3C">
        <w:trPr>
          <w:trHeight w:val="396"/>
        </w:trPr>
        <w:tc>
          <w:tcPr>
            <w:tcW w:w="3686" w:type="dxa"/>
            <w:vAlign w:val="center"/>
          </w:tcPr>
          <w:p w14:paraId="1A78CCB8" w14:textId="77777777" w:rsidR="00546EDF" w:rsidRPr="00AD5253" w:rsidRDefault="00546EDF" w:rsidP="00803E3C">
            <w:pPr>
              <w:rPr>
                <w:rFonts w:eastAsia="Calibri"/>
                <w:b/>
                <w:sz w:val="20"/>
                <w:szCs w:val="20"/>
              </w:rPr>
            </w:pPr>
            <w:r w:rsidRPr="00AD5253">
              <w:rPr>
                <w:rFonts w:eastAsia="Calibri"/>
                <w:b/>
                <w:sz w:val="20"/>
                <w:szCs w:val="20"/>
              </w:rPr>
              <w:t>Ime in priimek:</w:t>
            </w:r>
          </w:p>
        </w:tc>
        <w:tc>
          <w:tcPr>
            <w:tcW w:w="6946" w:type="dxa"/>
            <w:vAlign w:val="center"/>
          </w:tcPr>
          <w:p w14:paraId="275276B4" w14:textId="77777777" w:rsidR="00546EDF" w:rsidRPr="00803E3C" w:rsidRDefault="00546EDF" w:rsidP="00803E3C">
            <w:pPr>
              <w:rPr>
                <w:rFonts w:eastAsia="Calibri"/>
                <w:b/>
                <w:sz w:val="20"/>
                <w:szCs w:val="20"/>
              </w:rPr>
            </w:pPr>
          </w:p>
        </w:tc>
      </w:tr>
      <w:tr w:rsidR="00546EDF" w:rsidRPr="00F73BC3" w14:paraId="5A446E5A" w14:textId="77777777" w:rsidTr="00803E3C">
        <w:trPr>
          <w:trHeight w:val="413"/>
        </w:trPr>
        <w:tc>
          <w:tcPr>
            <w:tcW w:w="10632" w:type="dxa"/>
            <w:gridSpan w:val="2"/>
            <w:shd w:val="clear" w:color="auto" w:fill="ECECEC"/>
            <w:vAlign w:val="center"/>
          </w:tcPr>
          <w:p w14:paraId="2818CB85" w14:textId="77777777" w:rsidR="00546EDF" w:rsidRDefault="00546EDF" w:rsidP="00803E3C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PROJEKT ŠT. 1</w:t>
            </w:r>
          </w:p>
        </w:tc>
      </w:tr>
      <w:tr w:rsidR="00546EDF" w:rsidRPr="00F73BC3" w14:paraId="1E484807" w14:textId="77777777" w:rsidTr="00803E3C">
        <w:trPr>
          <w:trHeight w:val="396"/>
        </w:trPr>
        <w:tc>
          <w:tcPr>
            <w:tcW w:w="3686" w:type="dxa"/>
            <w:vAlign w:val="center"/>
          </w:tcPr>
          <w:p w14:paraId="0E4A6603" w14:textId="77777777" w:rsidR="00546EDF" w:rsidRDefault="00546EDF" w:rsidP="00803E3C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Podatki o naročniku projekta</w:t>
            </w:r>
          </w:p>
          <w:p w14:paraId="57384978" w14:textId="77777777" w:rsidR="00546EDF" w:rsidRPr="00803E3C" w:rsidRDefault="00546EDF" w:rsidP="00803E3C">
            <w:pPr>
              <w:rPr>
                <w:rFonts w:eastAsia="Calibri"/>
                <w:bCs/>
                <w:sz w:val="20"/>
                <w:szCs w:val="20"/>
              </w:rPr>
            </w:pPr>
            <w:r w:rsidRPr="00803E3C">
              <w:rPr>
                <w:rFonts w:eastAsia="Calibri"/>
                <w:bCs/>
                <w:sz w:val="20"/>
                <w:szCs w:val="20"/>
              </w:rPr>
              <w:t>(ime in priimek kontaktne osebe,</w:t>
            </w:r>
          </w:p>
          <w:p w14:paraId="25676C45" w14:textId="79E48658" w:rsidR="00546EDF" w:rsidRPr="00803E3C" w:rsidRDefault="00546EDF" w:rsidP="00803E3C">
            <w:pPr>
              <w:rPr>
                <w:rFonts w:eastAsia="Calibri"/>
                <w:bCs/>
                <w:sz w:val="20"/>
                <w:szCs w:val="20"/>
              </w:rPr>
            </w:pPr>
            <w:r w:rsidRPr="00803E3C">
              <w:rPr>
                <w:rFonts w:eastAsia="Calibri"/>
                <w:bCs/>
                <w:sz w:val="20"/>
                <w:szCs w:val="20"/>
              </w:rPr>
              <w:t xml:space="preserve"> elektronski naslov</w:t>
            </w:r>
            <w:r w:rsidR="006C279E">
              <w:rPr>
                <w:rFonts w:eastAsia="Calibri"/>
                <w:bCs/>
                <w:sz w:val="20"/>
                <w:szCs w:val="20"/>
              </w:rPr>
              <w:t>,</w:t>
            </w:r>
          </w:p>
          <w:p w14:paraId="0BB14738" w14:textId="77777777" w:rsidR="00546EDF" w:rsidRPr="00F73BC3" w:rsidRDefault="00546EDF" w:rsidP="00803E3C">
            <w:pPr>
              <w:rPr>
                <w:rFonts w:eastAsia="Calibri"/>
                <w:sz w:val="20"/>
                <w:szCs w:val="20"/>
              </w:rPr>
            </w:pPr>
            <w:r w:rsidRPr="00803E3C">
              <w:rPr>
                <w:rFonts w:eastAsia="Calibri"/>
                <w:bCs/>
                <w:sz w:val="20"/>
                <w:szCs w:val="20"/>
              </w:rPr>
              <w:t>telefonska številka)</w:t>
            </w:r>
          </w:p>
        </w:tc>
        <w:tc>
          <w:tcPr>
            <w:tcW w:w="6946" w:type="dxa"/>
            <w:vAlign w:val="center"/>
          </w:tcPr>
          <w:p w14:paraId="2B05F301" w14:textId="77777777" w:rsidR="00546EDF" w:rsidRPr="00F73BC3" w:rsidRDefault="00546EDF" w:rsidP="00803E3C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546EDF" w:rsidRPr="00803E3C" w14:paraId="295AB1D9" w14:textId="77777777" w:rsidTr="00803E3C">
        <w:trPr>
          <w:trHeight w:val="396"/>
        </w:trPr>
        <w:tc>
          <w:tcPr>
            <w:tcW w:w="3686" w:type="dxa"/>
            <w:vAlign w:val="center"/>
          </w:tcPr>
          <w:p w14:paraId="56000624" w14:textId="77777777" w:rsidR="00546EDF" w:rsidRPr="00AD5253" w:rsidRDefault="00546EDF" w:rsidP="00803E3C">
            <w:pPr>
              <w:rPr>
                <w:rFonts w:eastAsia="Calibri"/>
                <w:b/>
                <w:sz w:val="20"/>
                <w:szCs w:val="20"/>
              </w:rPr>
            </w:pPr>
            <w:r w:rsidRPr="00AD5253">
              <w:rPr>
                <w:rFonts w:eastAsia="Calibri"/>
                <w:b/>
                <w:sz w:val="20"/>
                <w:szCs w:val="20"/>
              </w:rPr>
              <w:t>Naslov projekta</w:t>
            </w:r>
          </w:p>
        </w:tc>
        <w:tc>
          <w:tcPr>
            <w:tcW w:w="6946" w:type="dxa"/>
            <w:vAlign w:val="center"/>
          </w:tcPr>
          <w:p w14:paraId="59F8657F" w14:textId="77777777" w:rsidR="00546EDF" w:rsidRPr="00803E3C" w:rsidRDefault="00546EDF" w:rsidP="00803E3C">
            <w:pPr>
              <w:rPr>
                <w:rFonts w:eastAsia="Calibri"/>
                <w:b/>
                <w:sz w:val="20"/>
                <w:szCs w:val="20"/>
              </w:rPr>
            </w:pPr>
          </w:p>
        </w:tc>
      </w:tr>
      <w:tr w:rsidR="00546EDF" w:rsidRPr="00803E3C" w14:paraId="12A47E07" w14:textId="77777777" w:rsidTr="00803E3C">
        <w:trPr>
          <w:trHeight w:val="396"/>
        </w:trPr>
        <w:tc>
          <w:tcPr>
            <w:tcW w:w="3686" w:type="dxa"/>
            <w:vAlign w:val="center"/>
          </w:tcPr>
          <w:p w14:paraId="17659D36" w14:textId="77777777" w:rsidR="00546EDF" w:rsidRPr="00AD5253" w:rsidRDefault="00546EDF" w:rsidP="00803E3C">
            <w:pPr>
              <w:rPr>
                <w:rFonts w:eastAsia="Calibri"/>
                <w:b/>
                <w:sz w:val="20"/>
                <w:szCs w:val="20"/>
              </w:rPr>
            </w:pPr>
            <w:r w:rsidRPr="00AD5253">
              <w:rPr>
                <w:rFonts w:eastAsia="Calibri"/>
                <w:b/>
                <w:sz w:val="20"/>
                <w:szCs w:val="20"/>
              </w:rPr>
              <w:t>Obdobje izvajanja projekta</w:t>
            </w:r>
          </w:p>
        </w:tc>
        <w:tc>
          <w:tcPr>
            <w:tcW w:w="6946" w:type="dxa"/>
            <w:vAlign w:val="center"/>
          </w:tcPr>
          <w:p w14:paraId="304CF01E" w14:textId="77777777" w:rsidR="00546EDF" w:rsidRPr="00803E3C" w:rsidRDefault="00546EDF" w:rsidP="00803E3C">
            <w:pPr>
              <w:rPr>
                <w:rFonts w:eastAsia="Calibri"/>
                <w:b/>
                <w:sz w:val="20"/>
                <w:szCs w:val="20"/>
              </w:rPr>
            </w:pPr>
          </w:p>
        </w:tc>
      </w:tr>
      <w:tr w:rsidR="00546EDF" w:rsidRPr="00F73BC3" w14:paraId="765DC24B" w14:textId="77777777" w:rsidTr="00803E3C">
        <w:trPr>
          <w:trHeight w:val="396"/>
        </w:trPr>
        <w:tc>
          <w:tcPr>
            <w:tcW w:w="3686" w:type="dxa"/>
            <w:vAlign w:val="center"/>
          </w:tcPr>
          <w:p w14:paraId="4B837ED3" w14:textId="77777777" w:rsidR="00546EDF" w:rsidRDefault="00546EDF" w:rsidP="00803E3C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Kratek opis </w:t>
            </w:r>
            <w:r w:rsidRPr="00803E3C">
              <w:rPr>
                <w:rFonts w:eastAsia="Calibri"/>
                <w:bCs/>
                <w:sz w:val="20"/>
                <w:szCs w:val="20"/>
              </w:rPr>
              <w:t>(do 100 besed)</w:t>
            </w:r>
            <w:r>
              <w:rPr>
                <w:rFonts w:eastAsia="Calibri"/>
                <w:bCs/>
                <w:sz w:val="20"/>
                <w:szCs w:val="20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</w:rPr>
              <w:t xml:space="preserve">vloge na projektu, </w:t>
            </w:r>
            <w:r w:rsidRPr="00B51CD1">
              <w:rPr>
                <w:rFonts w:eastAsia="Calibri"/>
                <w:bCs/>
                <w:sz w:val="20"/>
                <w:szCs w:val="20"/>
              </w:rPr>
              <w:t xml:space="preserve">iz katerega </w:t>
            </w:r>
            <w:r>
              <w:rPr>
                <w:rFonts w:eastAsia="Calibri"/>
                <w:bCs/>
                <w:sz w:val="20"/>
                <w:szCs w:val="20"/>
              </w:rPr>
              <w:t>je razvidno izpolnjevanje merila</w:t>
            </w:r>
          </w:p>
        </w:tc>
        <w:tc>
          <w:tcPr>
            <w:tcW w:w="6946" w:type="dxa"/>
            <w:vAlign w:val="center"/>
          </w:tcPr>
          <w:p w14:paraId="0EA54BE8" w14:textId="77777777" w:rsidR="00546EDF" w:rsidRPr="00F73BC3" w:rsidRDefault="00546EDF" w:rsidP="00803E3C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546EDF" w:rsidRPr="00F73BC3" w14:paraId="362714C2" w14:textId="77777777" w:rsidTr="00803E3C">
        <w:trPr>
          <w:trHeight w:val="396"/>
        </w:trPr>
        <w:tc>
          <w:tcPr>
            <w:tcW w:w="10632" w:type="dxa"/>
            <w:gridSpan w:val="2"/>
            <w:shd w:val="clear" w:color="auto" w:fill="D9D9D9" w:themeFill="background1" w:themeFillShade="D9"/>
            <w:vAlign w:val="center"/>
          </w:tcPr>
          <w:p w14:paraId="25046F1B" w14:textId="77777777" w:rsidR="00546EDF" w:rsidRPr="00803E3C" w:rsidRDefault="00546EDF" w:rsidP="00803E3C">
            <w:pPr>
              <w:rPr>
                <w:rFonts w:eastAsia="Calibri"/>
                <w:i/>
                <w:iCs/>
                <w:sz w:val="20"/>
                <w:szCs w:val="20"/>
              </w:rPr>
            </w:pPr>
            <w:r w:rsidRPr="00803E3C">
              <w:rPr>
                <w:rFonts w:eastAsia="Calibri"/>
                <w:b/>
                <w:i/>
                <w:iCs/>
                <w:sz w:val="20"/>
                <w:szCs w:val="20"/>
              </w:rPr>
              <w:t>V primeru dodatnih projektov se dodajo nove vrstice</w:t>
            </w:r>
            <w:r>
              <w:rPr>
                <w:rFonts w:eastAsia="Calibri"/>
                <w:b/>
                <w:i/>
                <w:iCs/>
                <w:sz w:val="20"/>
                <w:szCs w:val="20"/>
              </w:rPr>
              <w:t>.</w:t>
            </w:r>
          </w:p>
        </w:tc>
      </w:tr>
      <w:tr w:rsidR="00546EDF" w:rsidRPr="0083013E" w14:paraId="7B8C7394" w14:textId="77777777" w:rsidTr="00803E3C">
        <w:trPr>
          <w:trHeight w:val="396"/>
        </w:trPr>
        <w:tc>
          <w:tcPr>
            <w:tcW w:w="10632" w:type="dxa"/>
            <w:gridSpan w:val="2"/>
            <w:shd w:val="clear" w:color="auto" w:fill="D9D9D9" w:themeFill="background1" w:themeFillShade="D9"/>
            <w:vAlign w:val="center"/>
          </w:tcPr>
          <w:p w14:paraId="145427ED" w14:textId="77777777" w:rsidR="00546EDF" w:rsidRPr="00803E3C" w:rsidRDefault="00546EDF" w:rsidP="00803E3C">
            <w:pPr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  <w:r w:rsidRPr="00803E3C">
              <w:rPr>
                <w:rFonts w:eastAsia="Calibri"/>
                <w:b/>
                <w:bCs/>
                <w:sz w:val="20"/>
                <w:szCs w:val="20"/>
              </w:rPr>
              <w:t>Skupaj točk: 14</w:t>
            </w:r>
          </w:p>
        </w:tc>
      </w:tr>
    </w:tbl>
    <w:p w14:paraId="7173A8AF" w14:textId="77777777" w:rsidR="00546EDF" w:rsidRDefault="00546EDF" w:rsidP="00BB6DD3"/>
    <w:p w14:paraId="610CA87D" w14:textId="77777777" w:rsidR="00546EDF" w:rsidRDefault="00546EDF" w:rsidP="00BB6DD3"/>
    <w:p w14:paraId="562D14BE" w14:textId="77777777" w:rsidR="00546EDF" w:rsidRDefault="00546EDF" w:rsidP="00BB6DD3"/>
    <w:tbl>
      <w:tblPr>
        <w:tblW w:w="1063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6946"/>
      </w:tblGrid>
      <w:tr w:rsidR="00CC6CB8" w:rsidRPr="00F73BC3" w14:paraId="4F3D37D3" w14:textId="77777777" w:rsidTr="00803E3C">
        <w:trPr>
          <w:trHeight w:val="742"/>
        </w:trPr>
        <w:tc>
          <w:tcPr>
            <w:tcW w:w="10632" w:type="dxa"/>
            <w:gridSpan w:val="2"/>
            <w:shd w:val="clear" w:color="auto" w:fill="BFBFBF" w:themeFill="background1" w:themeFillShade="BF"/>
            <w:vAlign w:val="center"/>
          </w:tcPr>
          <w:p w14:paraId="753D7917" w14:textId="2BF93633" w:rsidR="00CC6CB8" w:rsidRDefault="00CC6CB8" w:rsidP="00803E3C">
            <w:pPr>
              <w:spacing w:line="259" w:lineRule="auto"/>
              <w:contextualSpacing/>
              <w:rPr>
                <w:rFonts w:eastAsia="Calibri"/>
                <w:b/>
                <w:sz w:val="20"/>
                <w:szCs w:val="20"/>
              </w:rPr>
            </w:pPr>
            <w:r w:rsidRPr="004A4DD8">
              <w:rPr>
                <w:rFonts w:eastAsia="Calibri"/>
                <w:b/>
                <w:sz w:val="20"/>
                <w:szCs w:val="20"/>
              </w:rPr>
              <w:t>Mer</w:t>
            </w:r>
            <w:r>
              <w:rPr>
                <w:rFonts w:eastAsia="Calibri"/>
                <w:b/>
                <w:sz w:val="20"/>
                <w:szCs w:val="20"/>
              </w:rPr>
              <w:t>3</w:t>
            </w:r>
            <w:r w:rsidRPr="004A4DD8">
              <w:rPr>
                <w:rFonts w:eastAsia="Calibri"/>
                <w:b/>
                <w:sz w:val="20"/>
                <w:szCs w:val="20"/>
              </w:rPr>
              <w:t>:</w:t>
            </w:r>
          </w:p>
          <w:p w14:paraId="525B5114" w14:textId="77777777" w:rsidR="00CC6CB8" w:rsidRDefault="00CC6CB8" w:rsidP="00803E3C">
            <w:pPr>
              <w:spacing w:line="259" w:lineRule="auto"/>
              <w:contextualSpacing/>
              <w:rPr>
                <w:rFonts w:eastAsia="Calibri"/>
                <w:b/>
                <w:sz w:val="20"/>
                <w:szCs w:val="20"/>
              </w:rPr>
            </w:pPr>
          </w:p>
          <w:p w14:paraId="1442517F" w14:textId="54CB0E84" w:rsidR="00CC6CB8" w:rsidRPr="00803E3C" w:rsidRDefault="00CC6CB8" w:rsidP="00EC247F">
            <w:pPr>
              <w:spacing w:line="259" w:lineRule="auto"/>
              <w:contextualSpacing/>
              <w:rPr>
                <w:b/>
              </w:rPr>
            </w:pPr>
            <w:r>
              <w:t>»</w:t>
            </w:r>
            <w:r w:rsidR="00EC247F">
              <w:t xml:space="preserve">je </w:t>
            </w:r>
            <w:r w:rsidR="00EC247F" w:rsidRPr="00EC247F">
              <w:rPr>
                <w:b/>
                <w:bCs/>
              </w:rPr>
              <w:t>v zadnjih petih (5) letih</w:t>
            </w:r>
            <w:r w:rsidR="00EC247F">
              <w:t xml:space="preserve"> pri </w:t>
            </w:r>
            <w:r w:rsidR="00EC247F" w:rsidRPr="00EC247F">
              <w:rPr>
                <w:b/>
                <w:bCs/>
              </w:rPr>
              <w:t>vsaj enem (1) projektu</w:t>
            </w:r>
            <w:r w:rsidR="00EC247F">
              <w:t xml:space="preserve"> izvajal uporabniške raziskave ali testiranja z uporabniki pri digitalnih storitvah </w:t>
            </w:r>
            <w:r w:rsidR="00EC247F" w:rsidRPr="00EC247F">
              <w:rPr>
                <w:b/>
                <w:bCs/>
              </w:rPr>
              <w:t>specifično v javni upravi</w:t>
            </w:r>
            <w:r>
              <w:t>«</w:t>
            </w:r>
          </w:p>
        </w:tc>
      </w:tr>
      <w:tr w:rsidR="00CC6CB8" w:rsidRPr="00803E3C" w14:paraId="1D0447D5" w14:textId="77777777" w:rsidTr="00803E3C">
        <w:trPr>
          <w:trHeight w:val="396"/>
        </w:trPr>
        <w:tc>
          <w:tcPr>
            <w:tcW w:w="3686" w:type="dxa"/>
            <w:vAlign w:val="center"/>
          </w:tcPr>
          <w:p w14:paraId="7A936673" w14:textId="77777777" w:rsidR="00CC6CB8" w:rsidRPr="00AD5253" w:rsidRDefault="00CC6CB8" w:rsidP="00803E3C">
            <w:pPr>
              <w:rPr>
                <w:rFonts w:eastAsia="Calibri"/>
                <w:b/>
                <w:sz w:val="20"/>
                <w:szCs w:val="20"/>
              </w:rPr>
            </w:pPr>
            <w:r w:rsidRPr="00AD5253">
              <w:rPr>
                <w:rFonts w:eastAsia="Calibri"/>
                <w:b/>
                <w:sz w:val="20"/>
                <w:szCs w:val="20"/>
              </w:rPr>
              <w:t>Ime in priimek:</w:t>
            </w:r>
          </w:p>
        </w:tc>
        <w:tc>
          <w:tcPr>
            <w:tcW w:w="6946" w:type="dxa"/>
            <w:vAlign w:val="center"/>
          </w:tcPr>
          <w:p w14:paraId="03CE50F4" w14:textId="77777777" w:rsidR="00CC6CB8" w:rsidRPr="00803E3C" w:rsidRDefault="00CC6CB8" w:rsidP="00803E3C">
            <w:pPr>
              <w:rPr>
                <w:rFonts w:eastAsia="Calibri"/>
                <w:b/>
                <w:sz w:val="20"/>
                <w:szCs w:val="20"/>
              </w:rPr>
            </w:pPr>
          </w:p>
        </w:tc>
      </w:tr>
      <w:tr w:rsidR="00CC6CB8" w:rsidRPr="00F73BC3" w14:paraId="039AE85D" w14:textId="77777777" w:rsidTr="00803E3C">
        <w:trPr>
          <w:trHeight w:val="413"/>
        </w:trPr>
        <w:tc>
          <w:tcPr>
            <w:tcW w:w="10632" w:type="dxa"/>
            <w:gridSpan w:val="2"/>
            <w:shd w:val="clear" w:color="auto" w:fill="ECECEC"/>
            <w:vAlign w:val="center"/>
          </w:tcPr>
          <w:p w14:paraId="484469C8" w14:textId="77777777" w:rsidR="00CC6CB8" w:rsidRDefault="00CC6CB8" w:rsidP="00803E3C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PROJEKT ŠT. 1</w:t>
            </w:r>
          </w:p>
        </w:tc>
      </w:tr>
      <w:tr w:rsidR="00CC6CB8" w:rsidRPr="00F73BC3" w14:paraId="19A7C473" w14:textId="77777777" w:rsidTr="00803E3C">
        <w:trPr>
          <w:trHeight w:val="396"/>
        </w:trPr>
        <w:tc>
          <w:tcPr>
            <w:tcW w:w="3686" w:type="dxa"/>
            <w:vAlign w:val="center"/>
          </w:tcPr>
          <w:p w14:paraId="68D0EEEE" w14:textId="77777777" w:rsidR="00CC6CB8" w:rsidRDefault="00CC6CB8" w:rsidP="00803E3C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Podatki o naročniku projekta</w:t>
            </w:r>
          </w:p>
          <w:p w14:paraId="326B14AD" w14:textId="77777777" w:rsidR="00CC6CB8" w:rsidRPr="00803E3C" w:rsidRDefault="00CC6CB8" w:rsidP="00803E3C">
            <w:pPr>
              <w:rPr>
                <w:rFonts w:eastAsia="Calibri"/>
                <w:bCs/>
                <w:sz w:val="20"/>
                <w:szCs w:val="20"/>
              </w:rPr>
            </w:pPr>
            <w:r w:rsidRPr="00803E3C">
              <w:rPr>
                <w:rFonts w:eastAsia="Calibri"/>
                <w:bCs/>
                <w:sz w:val="20"/>
                <w:szCs w:val="20"/>
              </w:rPr>
              <w:t>(ime in priimek kontaktne osebe,</w:t>
            </w:r>
          </w:p>
          <w:p w14:paraId="5105001F" w14:textId="03831A3B" w:rsidR="00CC6CB8" w:rsidRPr="00803E3C" w:rsidRDefault="00CC6CB8" w:rsidP="00803E3C">
            <w:pPr>
              <w:rPr>
                <w:rFonts w:eastAsia="Calibri"/>
                <w:bCs/>
                <w:sz w:val="20"/>
                <w:szCs w:val="20"/>
              </w:rPr>
            </w:pPr>
            <w:r w:rsidRPr="00803E3C">
              <w:rPr>
                <w:rFonts w:eastAsia="Calibri"/>
                <w:bCs/>
                <w:sz w:val="20"/>
                <w:szCs w:val="20"/>
              </w:rPr>
              <w:t xml:space="preserve"> elektronski naslov</w:t>
            </w:r>
            <w:r w:rsidR="006C279E">
              <w:rPr>
                <w:rFonts w:eastAsia="Calibri"/>
                <w:bCs/>
                <w:sz w:val="20"/>
                <w:szCs w:val="20"/>
              </w:rPr>
              <w:t>,</w:t>
            </w:r>
          </w:p>
          <w:p w14:paraId="47E285D8" w14:textId="77777777" w:rsidR="00CC6CB8" w:rsidRPr="00F73BC3" w:rsidRDefault="00CC6CB8" w:rsidP="00803E3C">
            <w:pPr>
              <w:rPr>
                <w:rFonts w:eastAsia="Calibri"/>
                <w:sz w:val="20"/>
                <w:szCs w:val="20"/>
              </w:rPr>
            </w:pPr>
            <w:r w:rsidRPr="00803E3C">
              <w:rPr>
                <w:rFonts w:eastAsia="Calibri"/>
                <w:bCs/>
                <w:sz w:val="20"/>
                <w:szCs w:val="20"/>
              </w:rPr>
              <w:t>telefonska številka)</w:t>
            </w:r>
          </w:p>
        </w:tc>
        <w:tc>
          <w:tcPr>
            <w:tcW w:w="6946" w:type="dxa"/>
            <w:vAlign w:val="center"/>
          </w:tcPr>
          <w:p w14:paraId="58358E7A" w14:textId="77777777" w:rsidR="00CC6CB8" w:rsidRPr="00F73BC3" w:rsidRDefault="00CC6CB8" w:rsidP="00803E3C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CC6CB8" w:rsidRPr="00803E3C" w14:paraId="31023DA8" w14:textId="77777777" w:rsidTr="00803E3C">
        <w:trPr>
          <w:trHeight w:val="396"/>
        </w:trPr>
        <w:tc>
          <w:tcPr>
            <w:tcW w:w="3686" w:type="dxa"/>
            <w:vAlign w:val="center"/>
          </w:tcPr>
          <w:p w14:paraId="5428395B" w14:textId="77777777" w:rsidR="00CC6CB8" w:rsidRPr="00AD5253" w:rsidRDefault="00CC6CB8" w:rsidP="00803E3C">
            <w:pPr>
              <w:rPr>
                <w:rFonts w:eastAsia="Calibri"/>
                <w:b/>
                <w:sz w:val="20"/>
                <w:szCs w:val="20"/>
              </w:rPr>
            </w:pPr>
            <w:r w:rsidRPr="00AD5253">
              <w:rPr>
                <w:rFonts w:eastAsia="Calibri"/>
                <w:b/>
                <w:sz w:val="20"/>
                <w:szCs w:val="20"/>
              </w:rPr>
              <w:t>Naslov projekta</w:t>
            </w:r>
          </w:p>
        </w:tc>
        <w:tc>
          <w:tcPr>
            <w:tcW w:w="6946" w:type="dxa"/>
            <w:vAlign w:val="center"/>
          </w:tcPr>
          <w:p w14:paraId="262D4023" w14:textId="77777777" w:rsidR="00CC6CB8" w:rsidRPr="00803E3C" w:rsidRDefault="00CC6CB8" w:rsidP="00803E3C">
            <w:pPr>
              <w:rPr>
                <w:rFonts w:eastAsia="Calibri"/>
                <w:b/>
                <w:sz w:val="20"/>
                <w:szCs w:val="20"/>
              </w:rPr>
            </w:pPr>
          </w:p>
        </w:tc>
      </w:tr>
      <w:tr w:rsidR="00CC6CB8" w:rsidRPr="00803E3C" w14:paraId="256D6D95" w14:textId="77777777" w:rsidTr="00803E3C">
        <w:trPr>
          <w:trHeight w:val="396"/>
        </w:trPr>
        <w:tc>
          <w:tcPr>
            <w:tcW w:w="3686" w:type="dxa"/>
            <w:vAlign w:val="center"/>
          </w:tcPr>
          <w:p w14:paraId="3E041FB0" w14:textId="77777777" w:rsidR="00CC6CB8" w:rsidRPr="00AD5253" w:rsidRDefault="00CC6CB8" w:rsidP="00803E3C">
            <w:pPr>
              <w:rPr>
                <w:rFonts w:eastAsia="Calibri"/>
                <w:b/>
                <w:sz w:val="20"/>
                <w:szCs w:val="20"/>
              </w:rPr>
            </w:pPr>
            <w:r w:rsidRPr="00AD5253">
              <w:rPr>
                <w:rFonts w:eastAsia="Calibri"/>
                <w:b/>
                <w:sz w:val="20"/>
                <w:szCs w:val="20"/>
              </w:rPr>
              <w:t>Obdobje izvajanja projekta</w:t>
            </w:r>
          </w:p>
        </w:tc>
        <w:tc>
          <w:tcPr>
            <w:tcW w:w="6946" w:type="dxa"/>
            <w:vAlign w:val="center"/>
          </w:tcPr>
          <w:p w14:paraId="3F406B9E" w14:textId="77777777" w:rsidR="00CC6CB8" w:rsidRPr="00803E3C" w:rsidRDefault="00CC6CB8" w:rsidP="00803E3C">
            <w:pPr>
              <w:rPr>
                <w:rFonts w:eastAsia="Calibri"/>
                <w:b/>
                <w:sz w:val="20"/>
                <w:szCs w:val="20"/>
              </w:rPr>
            </w:pPr>
          </w:p>
        </w:tc>
      </w:tr>
      <w:tr w:rsidR="00CC6CB8" w:rsidRPr="00F73BC3" w14:paraId="6CAD96BC" w14:textId="77777777" w:rsidTr="00803E3C">
        <w:trPr>
          <w:trHeight w:val="396"/>
        </w:trPr>
        <w:tc>
          <w:tcPr>
            <w:tcW w:w="3686" w:type="dxa"/>
            <w:vAlign w:val="center"/>
          </w:tcPr>
          <w:p w14:paraId="7211B728" w14:textId="77777777" w:rsidR="00CC6CB8" w:rsidRDefault="00CC6CB8" w:rsidP="00803E3C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Kratek opis </w:t>
            </w:r>
            <w:r w:rsidRPr="00803E3C">
              <w:rPr>
                <w:rFonts w:eastAsia="Calibri"/>
                <w:bCs/>
                <w:sz w:val="20"/>
                <w:szCs w:val="20"/>
              </w:rPr>
              <w:t>(do 100 besed)</w:t>
            </w:r>
            <w:r>
              <w:rPr>
                <w:rFonts w:eastAsia="Calibri"/>
                <w:bCs/>
                <w:sz w:val="20"/>
                <w:szCs w:val="20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</w:rPr>
              <w:t xml:space="preserve">vloge na projektu, </w:t>
            </w:r>
            <w:r w:rsidRPr="00B51CD1">
              <w:rPr>
                <w:rFonts w:eastAsia="Calibri"/>
                <w:bCs/>
                <w:sz w:val="20"/>
                <w:szCs w:val="20"/>
              </w:rPr>
              <w:t xml:space="preserve">iz katerega </w:t>
            </w:r>
            <w:r>
              <w:rPr>
                <w:rFonts w:eastAsia="Calibri"/>
                <w:bCs/>
                <w:sz w:val="20"/>
                <w:szCs w:val="20"/>
              </w:rPr>
              <w:t>je razvidno izpolnjevanje merila</w:t>
            </w:r>
          </w:p>
        </w:tc>
        <w:tc>
          <w:tcPr>
            <w:tcW w:w="6946" w:type="dxa"/>
            <w:vAlign w:val="center"/>
          </w:tcPr>
          <w:p w14:paraId="2CAC650E" w14:textId="77777777" w:rsidR="00CC6CB8" w:rsidRPr="00F73BC3" w:rsidRDefault="00CC6CB8" w:rsidP="00803E3C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CC6CB8" w:rsidRPr="00F73BC3" w14:paraId="7A9A6E59" w14:textId="77777777" w:rsidTr="00803E3C">
        <w:trPr>
          <w:trHeight w:val="396"/>
        </w:trPr>
        <w:tc>
          <w:tcPr>
            <w:tcW w:w="10632" w:type="dxa"/>
            <w:gridSpan w:val="2"/>
            <w:shd w:val="clear" w:color="auto" w:fill="D9D9D9" w:themeFill="background1" w:themeFillShade="D9"/>
            <w:vAlign w:val="center"/>
          </w:tcPr>
          <w:p w14:paraId="5A7CA388" w14:textId="77777777" w:rsidR="00CC6CB8" w:rsidRPr="00803E3C" w:rsidRDefault="00CC6CB8" w:rsidP="00803E3C">
            <w:pPr>
              <w:rPr>
                <w:rFonts w:eastAsia="Calibri"/>
                <w:i/>
                <w:iCs/>
                <w:sz w:val="20"/>
                <w:szCs w:val="20"/>
              </w:rPr>
            </w:pPr>
            <w:r w:rsidRPr="00803E3C">
              <w:rPr>
                <w:rFonts w:eastAsia="Calibri"/>
                <w:b/>
                <w:i/>
                <w:iCs/>
                <w:sz w:val="20"/>
                <w:szCs w:val="20"/>
              </w:rPr>
              <w:t>V primeru dodatnih projektov se dodajo nove vrstice</w:t>
            </w:r>
            <w:r>
              <w:rPr>
                <w:rFonts w:eastAsia="Calibri"/>
                <w:b/>
                <w:i/>
                <w:iCs/>
                <w:sz w:val="20"/>
                <w:szCs w:val="20"/>
              </w:rPr>
              <w:t>.</w:t>
            </w:r>
          </w:p>
        </w:tc>
      </w:tr>
      <w:tr w:rsidR="00CC6CB8" w:rsidRPr="0083013E" w14:paraId="3124412D" w14:textId="77777777" w:rsidTr="00803E3C">
        <w:trPr>
          <w:trHeight w:val="396"/>
        </w:trPr>
        <w:tc>
          <w:tcPr>
            <w:tcW w:w="10632" w:type="dxa"/>
            <w:gridSpan w:val="2"/>
            <w:shd w:val="clear" w:color="auto" w:fill="D9D9D9" w:themeFill="background1" w:themeFillShade="D9"/>
            <w:vAlign w:val="center"/>
          </w:tcPr>
          <w:p w14:paraId="11883349" w14:textId="747C55E0" w:rsidR="00CC6CB8" w:rsidRPr="00803E3C" w:rsidRDefault="00CC6CB8" w:rsidP="00803E3C">
            <w:pPr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  <w:r w:rsidRPr="00803E3C">
              <w:rPr>
                <w:rFonts w:eastAsia="Calibri"/>
                <w:b/>
                <w:bCs/>
                <w:sz w:val="20"/>
                <w:szCs w:val="20"/>
              </w:rPr>
              <w:t xml:space="preserve">Skupaj točk: </w:t>
            </w:r>
            <w:r w:rsidR="00EC247F">
              <w:rPr>
                <w:rFonts w:eastAsia="Calibri"/>
                <w:b/>
                <w:bCs/>
                <w:sz w:val="20"/>
                <w:szCs w:val="20"/>
              </w:rPr>
              <w:t>8</w:t>
            </w:r>
          </w:p>
        </w:tc>
      </w:tr>
    </w:tbl>
    <w:p w14:paraId="0A092FF9" w14:textId="77777777" w:rsidR="00CC6CB8" w:rsidRDefault="00CC6CB8" w:rsidP="00BB6DD3"/>
    <w:tbl>
      <w:tblPr>
        <w:tblW w:w="1063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6946"/>
      </w:tblGrid>
      <w:tr w:rsidR="002F026B" w:rsidRPr="00F73BC3" w14:paraId="0FE646D8" w14:textId="77777777" w:rsidTr="00803E3C">
        <w:trPr>
          <w:trHeight w:val="742"/>
        </w:trPr>
        <w:tc>
          <w:tcPr>
            <w:tcW w:w="10632" w:type="dxa"/>
            <w:gridSpan w:val="2"/>
            <w:shd w:val="clear" w:color="auto" w:fill="BFBFBF" w:themeFill="background1" w:themeFillShade="BF"/>
            <w:vAlign w:val="center"/>
          </w:tcPr>
          <w:p w14:paraId="2568042A" w14:textId="45F3B7C6" w:rsidR="002F026B" w:rsidRDefault="002F026B" w:rsidP="00803E3C">
            <w:pPr>
              <w:spacing w:line="259" w:lineRule="auto"/>
              <w:contextualSpacing/>
              <w:rPr>
                <w:rFonts w:eastAsia="Calibri"/>
                <w:b/>
                <w:sz w:val="20"/>
                <w:szCs w:val="20"/>
              </w:rPr>
            </w:pPr>
            <w:r w:rsidRPr="004A4DD8">
              <w:rPr>
                <w:rFonts w:eastAsia="Calibri"/>
                <w:b/>
                <w:sz w:val="20"/>
                <w:szCs w:val="20"/>
              </w:rPr>
              <w:t>Mer</w:t>
            </w:r>
            <w:r>
              <w:rPr>
                <w:rFonts w:eastAsia="Calibri"/>
                <w:b/>
                <w:sz w:val="20"/>
                <w:szCs w:val="20"/>
              </w:rPr>
              <w:t>4</w:t>
            </w:r>
            <w:r w:rsidRPr="004A4DD8">
              <w:rPr>
                <w:rFonts w:eastAsia="Calibri"/>
                <w:b/>
                <w:sz w:val="20"/>
                <w:szCs w:val="20"/>
              </w:rPr>
              <w:t>:</w:t>
            </w:r>
          </w:p>
          <w:p w14:paraId="22748B2A" w14:textId="77777777" w:rsidR="002F026B" w:rsidRDefault="002F026B" w:rsidP="00803E3C">
            <w:pPr>
              <w:spacing w:line="259" w:lineRule="auto"/>
              <w:contextualSpacing/>
              <w:rPr>
                <w:rFonts w:eastAsia="Calibri"/>
                <w:b/>
                <w:sz w:val="20"/>
                <w:szCs w:val="20"/>
              </w:rPr>
            </w:pPr>
          </w:p>
          <w:p w14:paraId="6C0B7DCE" w14:textId="3F914F87" w:rsidR="002F026B" w:rsidRPr="002C5A4E" w:rsidRDefault="002F026B" w:rsidP="007B48FA">
            <w:pPr>
              <w:spacing w:line="259" w:lineRule="auto"/>
              <w:contextualSpacing/>
              <w:rPr>
                <w:rFonts w:eastAsia="Calibri"/>
                <w:b/>
                <w:sz w:val="20"/>
                <w:szCs w:val="20"/>
              </w:rPr>
            </w:pPr>
            <w:r w:rsidRPr="007B48FA">
              <w:rPr>
                <w:rFonts w:eastAsia="Calibri"/>
                <w:b/>
                <w:sz w:val="20"/>
                <w:szCs w:val="20"/>
              </w:rPr>
              <w:t>»</w:t>
            </w:r>
            <w:r w:rsidR="007B48FA">
              <w:t xml:space="preserve">je v </w:t>
            </w:r>
            <w:r w:rsidR="007B48FA" w:rsidRPr="007B48FA">
              <w:rPr>
                <w:b/>
                <w:bCs/>
              </w:rPr>
              <w:t>zadnjih petih (5) letih</w:t>
            </w:r>
            <w:r w:rsidR="007B48FA">
              <w:t xml:space="preserve"> pri </w:t>
            </w:r>
            <w:r w:rsidR="007B48FA" w:rsidRPr="007B48FA">
              <w:rPr>
                <w:b/>
                <w:bCs/>
              </w:rPr>
              <w:t>vsaj enem (1) projektu</w:t>
            </w:r>
            <w:r w:rsidR="007B48FA">
              <w:t xml:space="preserve"> pripravljal interaktivne prototipe za namen testiranja storitev</w:t>
            </w:r>
            <w:r>
              <w:rPr>
                <w:b/>
                <w:bCs/>
              </w:rPr>
              <w:t>«</w:t>
            </w:r>
          </w:p>
        </w:tc>
      </w:tr>
      <w:tr w:rsidR="002F026B" w:rsidRPr="00803E3C" w14:paraId="1FB3DA72" w14:textId="77777777" w:rsidTr="00803E3C">
        <w:trPr>
          <w:trHeight w:val="396"/>
        </w:trPr>
        <w:tc>
          <w:tcPr>
            <w:tcW w:w="3686" w:type="dxa"/>
            <w:vAlign w:val="center"/>
          </w:tcPr>
          <w:p w14:paraId="10387B74" w14:textId="77777777" w:rsidR="002F026B" w:rsidRPr="00AD5253" w:rsidRDefault="002F026B" w:rsidP="00803E3C">
            <w:pPr>
              <w:rPr>
                <w:rFonts w:eastAsia="Calibri"/>
                <w:b/>
                <w:sz w:val="20"/>
                <w:szCs w:val="20"/>
              </w:rPr>
            </w:pPr>
            <w:r w:rsidRPr="00AD5253">
              <w:rPr>
                <w:rFonts w:eastAsia="Calibri"/>
                <w:b/>
                <w:sz w:val="20"/>
                <w:szCs w:val="20"/>
              </w:rPr>
              <w:t>Ime in priimek:</w:t>
            </w:r>
          </w:p>
        </w:tc>
        <w:tc>
          <w:tcPr>
            <w:tcW w:w="6946" w:type="dxa"/>
            <w:vAlign w:val="center"/>
          </w:tcPr>
          <w:p w14:paraId="61E4C058" w14:textId="77777777" w:rsidR="002F026B" w:rsidRPr="00803E3C" w:rsidRDefault="002F026B" w:rsidP="00803E3C">
            <w:pPr>
              <w:rPr>
                <w:rFonts w:eastAsia="Calibri"/>
                <w:b/>
                <w:sz w:val="20"/>
                <w:szCs w:val="20"/>
              </w:rPr>
            </w:pPr>
          </w:p>
        </w:tc>
      </w:tr>
      <w:tr w:rsidR="002F026B" w:rsidRPr="00F73BC3" w14:paraId="337CA721" w14:textId="77777777" w:rsidTr="00803E3C">
        <w:trPr>
          <w:trHeight w:val="413"/>
        </w:trPr>
        <w:tc>
          <w:tcPr>
            <w:tcW w:w="10632" w:type="dxa"/>
            <w:gridSpan w:val="2"/>
            <w:shd w:val="clear" w:color="auto" w:fill="ECECEC"/>
            <w:vAlign w:val="center"/>
          </w:tcPr>
          <w:p w14:paraId="51CFFF29" w14:textId="77777777" w:rsidR="002F026B" w:rsidRDefault="002F026B" w:rsidP="00803E3C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PROJEKT ŠT. 1</w:t>
            </w:r>
          </w:p>
        </w:tc>
      </w:tr>
      <w:tr w:rsidR="002F026B" w:rsidRPr="00F73BC3" w14:paraId="6AE99EB9" w14:textId="77777777" w:rsidTr="00803E3C">
        <w:trPr>
          <w:trHeight w:val="396"/>
        </w:trPr>
        <w:tc>
          <w:tcPr>
            <w:tcW w:w="3686" w:type="dxa"/>
            <w:vAlign w:val="center"/>
          </w:tcPr>
          <w:p w14:paraId="502471A8" w14:textId="77777777" w:rsidR="002F026B" w:rsidRDefault="002F026B" w:rsidP="00803E3C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Podatki o naročniku projekta</w:t>
            </w:r>
          </w:p>
          <w:p w14:paraId="21291D9D" w14:textId="77777777" w:rsidR="002F026B" w:rsidRPr="00803E3C" w:rsidRDefault="002F026B" w:rsidP="00803E3C">
            <w:pPr>
              <w:rPr>
                <w:rFonts w:eastAsia="Calibri"/>
                <w:bCs/>
                <w:sz w:val="20"/>
                <w:szCs w:val="20"/>
              </w:rPr>
            </w:pPr>
            <w:r w:rsidRPr="00803E3C">
              <w:rPr>
                <w:rFonts w:eastAsia="Calibri"/>
                <w:bCs/>
                <w:sz w:val="20"/>
                <w:szCs w:val="20"/>
              </w:rPr>
              <w:t>(ime in priimek kontaktne osebe,</w:t>
            </w:r>
          </w:p>
          <w:p w14:paraId="4161D2DF" w14:textId="77777777" w:rsidR="002F026B" w:rsidRPr="00803E3C" w:rsidRDefault="002F026B" w:rsidP="00803E3C">
            <w:pPr>
              <w:rPr>
                <w:rFonts w:eastAsia="Calibri"/>
                <w:bCs/>
                <w:sz w:val="20"/>
                <w:szCs w:val="20"/>
              </w:rPr>
            </w:pPr>
            <w:r w:rsidRPr="00803E3C">
              <w:rPr>
                <w:rFonts w:eastAsia="Calibri"/>
                <w:bCs/>
                <w:sz w:val="20"/>
                <w:szCs w:val="20"/>
              </w:rPr>
              <w:t xml:space="preserve"> elektronski naslov</w:t>
            </w:r>
            <w:r>
              <w:rPr>
                <w:rFonts w:eastAsia="Calibri"/>
                <w:bCs/>
                <w:sz w:val="20"/>
                <w:szCs w:val="20"/>
              </w:rPr>
              <w:t>,</w:t>
            </w:r>
          </w:p>
          <w:p w14:paraId="60E38FC0" w14:textId="77777777" w:rsidR="002F026B" w:rsidRPr="00F73BC3" w:rsidRDefault="002F026B" w:rsidP="00803E3C">
            <w:pPr>
              <w:rPr>
                <w:rFonts w:eastAsia="Calibri"/>
                <w:sz w:val="20"/>
                <w:szCs w:val="20"/>
              </w:rPr>
            </w:pPr>
            <w:r w:rsidRPr="00803E3C">
              <w:rPr>
                <w:rFonts w:eastAsia="Calibri"/>
                <w:bCs/>
                <w:sz w:val="20"/>
                <w:szCs w:val="20"/>
              </w:rPr>
              <w:t>telefonska številka)</w:t>
            </w:r>
          </w:p>
        </w:tc>
        <w:tc>
          <w:tcPr>
            <w:tcW w:w="6946" w:type="dxa"/>
            <w:vAlign w:val="center"/>
          </w:tcPr>
          <w:p w14:paraId="150E9151" w14:textId="77777777" w:rsidR="002F026B" w:rsidRPr="00F73BC3" w:rsidRDefault="002F026B" w:rsidP="00803E3C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2F026B" w:rsidRPr="00803E3C" w14:paraId="03E66FB5" w14:textId="77777777" w:rsidTr="00803E3C">
        <w:trPr>
          <w:trHeight w:val="396"/>
        </w:trPr>
        <w:tc>
          <w:tcPr>
            <w:tcW w:w="3686" w:type="dxa"/>
            <w:vAlign w:val="center"/>
          </w:tcPr>
          <w:p w14:paraId="1F7B184B" w14:textId="77777777" w:rsidR="002F026B" w:rsidRPr="00AD5253" w:rsidRDefault="002F026B" w:rsidP="00803E3C">
            <w:pPr>
              <w:rPr>
                <w:rFonts w:eastAsia="Calibri"/>
                <w:b/>
                <w:sz w:val="20"/>
                <w:szCs w:val="20"/>
              </w:rPr>
            </w:pPr>
            <w:r w:rsidRPr="00AD5253">
              <w:rPr>
                <w:rFonts w:eastAsia="Calibri"/>
                <w:b/>
                <w:sz w:val="20"/>
                <w:szCs w:val="20"/>
              </w:rPr>
              <w:t>Naslov projekta</w:t>
            </w:r>
          </w:p>
        </w:tc>
        <w:tc>
          <w:tcPr>
            <w:tcW w:w="6946" w:type="dxa"/>
            <w:vAlign w:val="center"/>
          </w:tcPr>
          <w:p w14:paraId="505FBD1A" w14:textId="77777777" w:rsidR="002F026B" w:rsidRPr="00803E3C" w:rsidRDefault="002F026B" w:rsidP="00803E3C">
            <w:pPr>
              <w:rPr>
                <w:rFonts w:eastAsia="Calibri"/>
                <w:b/>
                <w:sz w:val="20"/>
                <w:szCs w:val="20"/>
              </w:rPr>
            </w:pPr>
          </w:p>
        </w:tc>
      </w:tr>
      <w:tr w:rsidR="002F026B" w:rsidRPr="00803E3C" w14:paraId="11D4511A" w14:textId="77777777" w:rsidTr="00803E3C">
        <w:trPr>
          <w:trHeight w:val="396"/>
        </w:trPr>
        <w:tc>
          <w:tcPr>
            <w:tcW w:w="3686" w:type="dxa"/>
            <w:vAlign w:val="center"/>
          </w:tcPr>
          <w:p w14:paraId="3A581D64" w14:textId="77777777" w:rsidR="002F026B" w:rsidRPr="00AD5253" w:rsidRDefault="002F026B" w:rsidP="00803E3C">
            <w:pPr>
              <w:rPr>
                <w:rFonts w:eastAsia="Calibri"/>
                <w:b/>
                <w:sz w:val="20"/>
                <w:szCs w:val="20"/>
              </w:rPr>
            </w:pPr>
            <w:r w:rsidRPr="00AD5253">
              <w:rPr>
                <w:rFonts w:eastAsia="Calibri"/>
                <w:b/>
                <w:sz w:val="20"/>
                <w:szCs w:val="20"/>
              </w:rPr>
              <w:t>Obdobje izvajanja projekta</w:t>
            </w:r>
          </w:p>
        </w:tc>
        <w:tc>
          <w:tcPr>
            <w:tcW w:w="6946" w:type="dxa"/>
            <w:vAlign w:val="center"/>
          </w:tcPr>
          <w:p w14:paraId="616C465D" w14:textId="77777777" w:rsidR="002F026B" w:rsidRPr="00803E3C" w:rsidRDefault="002F026B" w:rsidP="00803E3C">
            <w:pPr>
              <w:rPr>
                <w:rFonts w:eastAsia="Calibri"/>
                <w:b/>
                <w:sz w:val="20"/>
                <w:szCs w:val="20"/>
              </w:rPr>
            </w:pPr>
          </w:p>
        </w:tc>
      </w:tr>
      <w:tr w:rsidR="002F026B" w:rsidRPr="00F73BC3" w14:paraId="3501D6AB" w14:textId="77777777" w:rsidTr="00803E3C">
        <w:trPr>
          <w:trHeight w:val="396"/>
        </w:trPr>
        <w:tc>
          <w:tcPr>
            <w:tcW w:w="3686" w:type="dxa"/>
            <w:vAlign w:val="center"/>
          </w:tcPr>
          <w:p w14:paraId="19381AD4" w14:textId="77777777" w:rsidR="002F026B" w:rsidRDefault="002F026B" w:rsidP="00803E3C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Kratek opis </w:t>
            </w:r>
            <w:r w:rsidRPr="00803E3C">
              <w:rPr>
                <w:rFonts w:eastAsia="Calibri"/>
                <w:bCs/>
                <w:sz w:val="20"/>
                <w:szCs w:val="20"/>
              </w:rPr>
              <w:t>(do 100 besed)</w:t>
            </w:r>
            <w:r>
              <w:rPr>
                <w:rFonts w:eastAsia="Calibri"/>
                <w:bCs/>
                <w:sz w:val="20"/>
                <w:szCs w:val="20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</w:rPr>
              <w:t xml:space="preserve">vloge na projektu, </w:t>
            </w:r>
            <w:r w:rsidRPr="00B51CD1">
              <w:rPr>
                <w:rFonts w:eastAsia="Calibri"/>
                <w:bCs/>
                <w:sz w:val="20"/>
                <w:szCs w:val="20"/>
              </w:rPr>
              <w:t xml:space="preserve">iz katerega </w:t>
            </w:r>
            <w:r>
              <w:rPr>
                <w:rFonts w:eastAsia="Calibri"/>
                <w:bCs/>
                <w:sz w:val="20"/>
                <w:szCs w:val="20"/>
              </w:rPr>
              <w:t>je razvidno izpolnjevanje merila</w:t>
            </w:r>
          </w:p>
        </w:tc>
        <w:tc>
          <w:tcPr>
            <w:tcW w:w="6946" w:type="dxa"/>
            <w:vAlign w:val="center"/>
          </w:tcPr>
          <w:p w14:paraId="1869FC54" w14:textId="77777777" w:rsidR="002F026B" w:rsidRPr="00F73BC3" w:rsidRDefault="002F026B" w:rsidP="00803E3C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2F026B" w:rsidRPr="004251C0" w14:paraId="4E3DD052" w14:textId="77777777" w:rsidTr="00803E3C">
        <w:trPr>
          <w:trHeight w:val="413"/>
        </w:trPr>
        <w:tc>
          <w:tcPr>
            <w:tcW w:w="10632" w:type="dxa"/>
            <w:gridSpan w:val="2"/>
            <w:shd w:val="clear" w:color="auto" w:fill="F2F2F2" w:themeFill="background1" w:themeFillShade="F2"/>
            <w:vAlign w:val="center"/>
          </w:tcPr>
          <w:p w14:paraId="229521C9" w14:textId="77777777" w:rsidR="002F026B" w:rsidRDefault="002F026B" w:rsidP="00803E3C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PROJEKT ŠT. 2</w:t>
            </w:r>
          </w:p>
        </w:tc>
      </w:tr>
      <w:tr w:rsidR="002F026B" w:rsidRPr="00F73BC3" w14:paraId="4199273D" w14:textId="77777777" w:rsidTr="00803E3C">
        <w:trPr>
          <w:trHeight w:val="396"/>
        </w:trPr>
        <w:tc>
          <w:tcPr>
            <w:tcW w:w="3686" w:type="dxa"/>
            <w:vAlign w:val="center"/>
          </w:tcPr>
          <w:p w14:paraId="346DAB63" w14:textId="77777777" w:rsidR="002F026B" w:rsidRDefault="002F026B" w:rsidP="00803E3C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Podatki o naročniku projekta</w:t>
            </w:r>
          </w:p>
          <w:p w14:paraId="6E54C762" w14:textId="77777777" w:rsidR="002F026B" w:rsidRPr="00B51CD1" w:rsidRDefault="002F026B" w:rsidP="00803E3C">
            <w:pPr>
              <w:rPr>
                <w:rFonts w:eastAsia="Calibri"/>
                <w:bCs/>
                <w:sz w:val="20"/>
                <w:szCs w:val="20"/>
              </w:rPr>
            </w:pPr>
            <w:r w:rsidRPr="00B51CD1">
              <w:rPr>
                <w:rFonts w:eastAsia="Calibri"/>
                <w:bCs/>
                <w:sz w:val="20"/>
                <w:szCs w:val="20"/>
              </w:rPr>
              <w:t>(ime in priimek kontaktne osebe,</w:t>
            </w:r>
          </w:p>
          <w:p w14:paraId="4571F350" w14:textId="77777777" w:rsidR="002F026B" w:rsidRPr="00B51CD1" w:rsidRDefault="002F026B" w:rsidP="00803E3C">
            <w:pPr>
              <w:rPr>
                <w:rFonts w:eastAsia="Calibri"/>
                <w:bCs/>
                <w:sz w:val="20"/>
                <w:szCs w:val="20"/>
              </w:rPr>
            </w:pPr>
            <w:r w:rsidRPr="00B51CD1">
              <w:rPr>
                <w:rFonts w:eastAsia="Calibri"/>
                <w:bCs/>
                <w:sz w:val="20"/>
                <w:szCs w:val="20"/>
              </w:rPr>
              <w:t xml:space="preserve"> elektronski naslov</w:t>
            </w:r>
            <w:r>
              <w:rPr>
                <w:rFonts w:eastAsia="Calibri"/>
                <w:bCs/>
                <w:sz w:val="20"/>
                <w:szCs w:val="20"/>
              </w:rPr>
              <w:t>,</w:t>
            </w:r>
          </w:p>
          <w:p w14:paraId="3F900F84" w14:textId="77777777" w:rsidR="002F026B" w:rsidRPr="00F73BC3" w:rsidRDefault="002F026B" w:rsidP="00803E3C">
            <w:pPr>
              <w:rPr>
                <w:rFonts w:eastAsia="Calibri"/>
                <w:sz w:val="20"/>
                <w:szCs w:val="20"/>
              </w:rPr>
            </w:pPr>
            <w:r w:rsidRPr="00B51CD1">
              <w:rPr>
                <w:rFonts w:eastAsia="Calibri"/>
                <w:bCs/>
                <w:sz w:val="20"/>
                <w:szCs w:val="20"/>
              </w:rPr>
              <w:t>telefonska številka)</w:t>
            </w:r>
          </w:p>
        </w:tc>
        <w:tc>
          <w:tcPr>
            <w:tcW w:w="6946" w:type="dxa"/>
            <w:vAlign w:val="center"/>
          </w:tcPr>
          <w:p w14:paraId="14B0116C" w14:textId="77777777" w:rsidR="002F026B" w:rsidRPr="00F73BC3" w:rsidRDefault="002F026B" w:rsidP="00803E3C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2F026B" w:rsidRPr="00803E3C" w14:paraId="390D19D3" w14:textId="77777777" w:rsidTr="00803E3C">
        <w:trPr>
          <w:trHeight w:val="396"/>
        </w:trPr>
        <w:tc>
          <w:tcPr>
            <w:tcW w:w="3686" w:type="dxa"/>
            <w:vAlign w:val="center"/>
          </w:tcPr>
          <w:p w14:paraId="2B83222F" w14:textId="77777777" w:rsidR="002F026B" w:rsidRPr="00AD5253" w:rsidRDefault="002F026B" w:rsidP="00803E3C">
            <w:pPr>
              <w:rPr>
                <w:rFonts w:eastAsia="Calibri"/>
                <w:b/>
                <w:sz w:val="20"/>
                <w:szCs w:val="20"/>
              </w:rPr>
            </w:pPr>
            <w:r w:rsidRPr="00AD5253">
              <w:rPr>
                <w:rFonts w:eastAsia="Calibri"/>
                <w:b/>
                <w:sz w:val="20"/>
                <w:szCs w:val="20"/>
              </w:rPr>
              <w:t>Naslov projekta</w:t>
            </w:r>
          </w:p>
        </w:tc>
        <w:tc>
          <w:tcPr>
            <w:tcW w:w="6946" w:type="dxa"/>
            <w:vAlign w:val="center"/>
          </w:tcPr>
          <w:p w14:paraId="60C32270" w14:textId="77777777" w:rsidR="002F026B" w:rsidRPr="00803E3C" w:rsidRDefault="002F026B" w:rsidP="00803E3C">
            <w:pPr>
              <w:rPr>
                <w:rFonts w:eastAsia="Calibri"/>
                <w:b/>
                <w:sz w:val="20"/>
                <w:szCs w:val="20"/>
              </w:rPr>
            </w:pPr>
          </w:p>
        </w:tc>
      </w:tr>
      <w:tr w:rsidR="002F026B" w:rsidRPr="00803E3C" w14:paraId="198B2185" w14:textId="77777777" w:rsidTr="00803E3C">
        <w:trPr>
          <w:trHeight w:val="396"/>
        </w:trPr>
        <w:tc>
          <w:tcPr>
            <w:tcW w:w="3686" w:type="dxa"/>
            <w:vAlign w:val="center"/>
          </w:tcPr>
          <w:p w14:paraId="46A48626" w14:textId="77777777" w:rsidR="002F026B" w:rsidRPr="00AD5253" w:rsidRDefault="002F026B" w:rsidP="00803E3C">
            <w:pPr>
              <w:rPr>
                <w:rFonts w:eastAsia="Calibri"/>
                <w:b/>
                <w:sz w:val="20"/>
                <w:szCs w:val="20"/>
              </w:rPr>
            </w:pPr>
            <w:r w:rsidRPr="00AD5253">
              <w:rPr>
                <w:rFonts w:eastAsia="Calibri"/>
                <w:b/>
                <w:sz w:val="20"/>
                <w:szCs w:val="20"/>
              </w:rPr>
              <w:t>Obdobje izvajanja projekta</w:t>
            </w:r>
          </w:p>
        </w:tc>
        <w:tc>
          <w:tcPr>
            <w:tcW w:w="6946" w:type="dxa"/>
            <w:vAlign w:val="center"/>
          </w:tcPr>
          <w:p w14:paraId="30BB391F" w14:textId="77777777" w:rsidR="002F026B" w:rsidRPr="00803E3C" w:rsidRDefault="002F026B" w:rsidP="00803E3C">
            <w:pPr>
              <w:rPr>
                <w:rFonts w:eastAsia="Calibri"/>
                <w:b/>
                <w:sz w:val="20"/>
                <w:szCs w:val="20"/>
              </w:rPr>
            </w:pPr>
          </w:p>
        </w:tc>
      </w:tr>
      <w:tr w:rsidR="002F026B" w:rsidRPr="00F73BC3" w14:paraId="0E19DDD3" w14:textId="77777777" w:rsidTr="00803E3C">
        <w:trPr>
          <w:trHeight w:val="396"/>
        </w:trPr>
        <w:tc>
          <w:tcPr>
            <w:tcW w:w="3686" w:type="dxa"/>
            <w:vAlign w:val="center"/>
          </w:tcPr>
          <w:p w14:paraId="0991BB32" w14:textId="77777777" w:rsidR="002F026B" w:rsidRDefault="002F026B" w:rsidP="00803E3C">
            <w:pPr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Kratek opis </w:t>
            </w:r>
            <w:r w:rsidRPr="00803E3C">
              <w:rPr>
                <w:rFonts w:eastAsia="Calibri"/>
                <w:bCs/>
                <w:sz w:val="20"/>
                <w:szCs w:val="20"/>
              </w:rPr>
              <w:t>(do 100 besed)</w:t>
            </w:r>
            <w:r>
              <w:rPr>
                <w:rFonts w:eastAsia="Calibri"/>
                <w:bCs/>
                <w:sz w:val="20"/>
                <w:szCs w:val="20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</w:rPr>
              <w:t xml:space="preserve">vloge na projektu, </w:t>
            </w:r>
            <w:r w:rsidRPr="00B51CD1">
              <w:rPr>
                <w:rFonts w:eastAsia="Calibri"/>
                <w:bCs/>
                <w:sz w:val="20"/>
                <w:szCs w:val="20"/>
              </w:rPr>
              <w:t xml:space="preserve">iz katerega </w:t>
            </w:r>
            <w:r>
              <w:rPr>
                <w:rFonts w:eastAsia="Calibri"/>
                <w:bCs/>
                <w:sz w:val="20"/>
                <w:szCs w:val="20"/>
              </w:rPr>
              <w:t>je razvidno izpolnjevanje merila</w:t>
            </w:r>
          </w:p>
        </w:tc>
        <w:tc>
          <w:tcPr>
            <w:tcW w:w="6946" w:type="dxa"/>
            <w:vAlign w:val="center"/>
          </w:tcPr>
          <w:p w14:paraId="36C71268" w14:textId="77777777" w:rsidR="002F026B" w:rsidRPr="00F73BC3" w:rsidRDefault="002F026B" w:rsidP="00803E3C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2F026B" w:rsidRPr="00F73BC3" w14:paraId="1E197848" w14:textId="77777777" w:rsidTr="00803E3C">
        <w:trPr>
          <w:trHeight w:val="396"/>
        </w:trPr>
        <w:tc>
          <w:tcPr>
            <w:tcW w:w="10632" w:type="dxa"/>
            <w:gridSpan w:val="2"/>
            <w:shd w:val="clear" w:color="auto" w:fill="D9D9D9" w:themeFill="background1" w:themeFillShade="D9"/>
            <w:vAlign w:val="center"/>
          </w:tcPr>
          <w:p w14:paraId="115FAA6B" w14:textId="77777777" w:rsidR="002F026B" w:rsidRPr="00803E3C" w:rsidRDefault="002F026B" w:rsidP="00803E3C">
            <w:pPr>
              <w:rPr>
                <w:rFonts w:eastAsia="Calibri"/>
                <w:i/>
                <w:iCs/>
                <w:sz w:val="20"/>
                <w:szCs w:val="20"/>
              </w:rPr>
            </w:pPr>
            <w:r w:rsidRPr="00803E3C">
              <w:rPr>
                <w:rFonts w:eastAsia="Calibri"/>
                <w:b/>
                <w:i/>
                <w:iCs/>
                <w:sz w:val="20"/>
                <w:szCs w:val="20"/>
              </w:rPr>
              <w:t>V primeru dodatnih projektov se dodajo nove vrstice</w:t>
            </w:r>
            <w:r>
              <w:rPr>
                <w:rFonts w:eastAsia="Calibri"/>
                <w:b/>
                <w:i/>
                <w:iCs/>
                <w:sz w:val="20"/>
                <w:szCs w:val="20"/>
              </w:rPr>
              <w:t>.</w:t>
            </w:r>
          </w:p>
        </w:tc>
      </w:tr>
      <w:tr w:rsidR="002F026B" w:rsidRPr="0083013E" w14:paraId="673FF49B" w14:textId="77777777" w:rsidTr="00803E3C">
        <w:trPr>
          <w:trHeight w:val="396"/>
        </w:trPr>
        <w:tc>
          <w:tcPr>
            <w:tcW w:w="10632" w:type="dxa"/>
            <w:gridSpan w:val="2"/>
            <w:shd w:val="clear" w:color="auto" w:fill="D9D9D9" w:themeFill="background1" w:themeFillShade="D9"/>
            <w:vAlign w:val="center"/>
          </w:tcPr>
          <w:p w14:paraId="5228187A" w14:textId="49D2A18F" w:rsidR="002F026B" w:rsidRPr="00803E3C" w:rsidRDefault="002F026B" w:rsidP="00803E3C">
            <w:pPr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  <w:r w:rsidRPr="00803E3C">
              <w:rPr>
                <w:rFonts w:eastAsia="Calibri"/>
                <w:b/>
                <w:bCs/>
                <w:sz w:val="20"/>
                <w:szCs w:val="20"/>
              </w:rPr>
              <w:t>Skupaj točk: 4</w:t>
            </w:r>
          </w:p>
        </w:tc>
      </w:tr>
    </w:tbl>
    <w:p w14:paraId="072D18D5" w14:textId="77777777" w:rsidR="00CC6CB8" w:rsidRDefault="00CC6CB8" w:rsidP="00BB6DD3"/>
    <w:p w14:paraId="1DFE213D" w14:textId="77777777" w:rsidR="002F026B" w:rsidRDefault="002F026B" w:rsidP="00BB6DD3"/>
    <w:p w14:paraId="147E1ABC" w14:textId="77777777" w:rsidR="002F026B" w:rsidRDefault="002F026B" w:rsidP="00BB6DD3"/>
    <w:p w14:paraId="4DCD3B18" w14:textId="77777777" w:rsidR="00837F04" w:rsidRDefault="00837F04" w:rsidP="00BB6DD3"/>
    <w:p w14:paraId="27B0BA8E" w14:textId="77777777" w:rsidR="00F63972" w:rsidRDefault="00F63972" w:rsidP="00BB6DD3"/>
    <w:p w14:paraId="51CD9C4A" w14:textId="77777777" w:rsidR="00BB6DD3" w:rsidRDefault="00BB6DD3" w:rsidP="00BB6DD3"/>
    <w:p w14:paraId="63F9C1D1" w14:textId="75AC815B" w:rsidR="00B37A1B" w:rsidRPr="00A634FF" w:rsidRDefault="00B37A1B" w:rsidP="00B37A1B">
      <w:pPr>
        <w:pStyle w:val="Naslov1"/>
        <w:numPr>
          <w:ilvl w:val="0"/>
          <w:numId w:val="5"/>
        </w:numPr>
        <w:ind w:left="284" w:hanging="284"/>
        <w:rPr>
          <w:sz w:val="24"/>
          <w:szCs w:val="24"/>
        </w:rPr>
      </w:pPr>
      <w:r w:rsidRPr="00A634FF">
        <w:rPr>
          <w:sz w:val="24"/>
          <w:szCs w:val="24"/>
        </w:rPr>
        <w:t>SKRBNIK POGODBE NA STRANI GOSPODARSKEGA SUBJEKTA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B37A1B" w:rsidRPr="003E0883" w14:paraId="6209CDDE" w14:textId="77777777" w:rsidTr="005746F7">
        <w:trPr>
          <w:trHeight w:val="603"/>
          <w:tblHeader/>
        </w:trPr>
        <w:tc>
          <w:tcPr>
            <w:tcW w:w="3645" w:type="dxa"/>
            <w:vAlign w:val="center"/>
          </w:tcPr>
          <w:p w14:paraId="7F8D67A2" w14:textId="77777777" w:rsidR="00B37A1B" w:rsidRPr="003E0883" w:rsidRDefault="00B37A1B" w:rsidP="005746F7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3E0883">
              <w:rPr>
                <w:rFonts w:cs="Arial"/>
                <w:sz w:val="20"/>
              </w:rPr>
              <w:t xml:space="preserve">Skrbnik </w:t>
            </w:r>
            <w:r>
              <w:rPr>
                <w:rFonts w:cs="Arial"/>
                <w:sz w:val="20"/>
              </w:rPr>
              <w:t>pogodbe</w:t>
            </w:r>
            <w:r w:rsidRPr="003E0883">
              <w:rPr>
                <w:rFonts w:cs="Arial"/>
                <w:sz w:val="20"/>
              </w:rPr>
              <w:t>:</w:t>
            </w:r>
          </w:p>
        </w:tc>
        <w:tc>
          <w:tcPr>
            <w:tcW w:w="5427" w:type="dxa"/>
            <w:vAlign w:val="center"/>
          </w:tcPr>
          <w:p w14:paraId="6ECDA397" w14:textId="77777777" w:rsidR="00B37A1B" w:rsidRPr="003E0883" w:rsidRDefault="00B37A1B" w:rsidP="005746F7">
            <w:pPr>
              <w:ind w:right="-1492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</w:p>
        </w:tc>
      </w:tr>
      <w:tr w:rsidR="00B37A1B" w:rsidRPr="003E0883" w14:paraId="6742FA35" w14:textId="77777777" w:rsidTr="005746F7">
        <w:trPr>
          <w:trHeight w:val="603"/>
          <w:tblHeader/>
        </w:trPr>
        <w:tc>
          <w:tcPr>
            <w:tcW w:w="3645" w:type="dxa"/>
            <w:vAlign w:val="center"/>
          </w:tcPr>
          <w:p w14:paraId="2D2B9AC9" w14:textId="77777777" w:rsidR="00B37A1B" w:rsidRPr="003E0883" w:rsidRDefault="00B37A1B" w:rsidP="005746F7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Telefonska številka:</w:t>
            </w:r>
          </w:p>
        </w:tc>
        <w:tc>
          <w:tcPr>
            <w:tcW w:w="5427" w:type="dxa"/>
            <w:vAlign w:val="center"/>
          </w:tcPr>
          <w:p w14:paraId="7CDDE263" w14:textId="77777777" w:rsidR="00B37A1B" w:rsidRPr="003E0883" w:rsidRDefault="00B37A1B" w:rsidP="005746F7">
            <w:pPr>
              <w:ind w:right="-1492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</w:p>
        </w:tc>
      </w:tr>
      <w:tr w:rsidR="00B37A1B" w:rsidRPr="003E0883" w14:paraId="45C6E980" w14:textId="77777777" w:rsidTr="005746F7">
        <w:trPr>
          <w:trHeight w:val="603"/>
          <w:tblHeader/>
        </w:trPr>
        <w:tc>
          <w:tcPr>
            <w:tcW w:w="3645" w:type="dxa"/>
            <w:vAlign w:val="center"/>
          </w:tcPr>
          <w:p w14:paraId="0F85A20B" w14:textId="77777777" w:rsidR="00B37A1B" w:rsidRDefault="00B37A1B" w:rsidP="005746F7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Elektronski naslov:</w:t>
            </w:r>
          </w:p>
        </w:tc>
        <w:tc>
          <w:tcPr>
            <w:tcW w:w="5427" w:type="dxa"/>
            <w:vAlign w:val="center"/>
          </w:tcPr>
          <w:p w14:paraId="14A62ADC" w14:textId="77777777" w:rsidR="00B37A1B" w:rsidRPr="003E0883" w:rsidRDefault="00B37A1B" w:rsidP="005746F7">
            <w:pPr>
              <w:ind w:right="-1492"/>
              <w:rPr>
                <w:sz w:val="20"/>
                <w:szCs w:val="20"/>
              </w:rPr>
            </w:pPr>
            <w:r w:rsidRPr="003E0883">
              <w:rPr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3E0883">
              <w:rPr>
                <w:sz w:val="20"/>
                <w:szCs w:val="20"/>
              </w:rPr>
              <w:instrText xml:space="preserve"> FORMTEXT </w:instrText>
            </w:r>
            <w:r w:rsidRPr="003E0883">
              <w:rPr>
                <w:sz w:val="20"/>
                <w:szCs w:val="20"/>
              </w:rPr>
            </w:r>
            <w:r w:rsidRPr="003E0883">
              <w:rPr>
                <w:sz w:val="20"/>
                <w:szCs w:val="20"/>
              </w:rPr>
              <w:fldChar w:fldCharType="separate"/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noProof/>
                <w:sz w:val="20"/>
                <w:szCs w:val="20"/>
              </w:rPr>
              <w:t> </w:t>
            </w:r>
            <w:r w:rsidRPr="003E0883">
              <w:rPr>
                <w:sz w:val="20"/>
                <w:szCs w:val="20"/>
              </w:rPr>
              <w:fldChar w:fldCharType="end"/>
            </w:r>
          </w:p>
        </w:tc>
      </w:tr>
    </w:tbl>
    <w:p w14:paraId="7AF8BA73" w14:textId="77777777" w:rsidR="00B37A1B" w:rsidRDefault="00B37A1B" w:rsidP="00B37A1B">
      <w:pPr>
        <w:rPr>
          <w:sz w:val="20"/>
          <w:szCs w:val="20"/>
        </w:rPr>
      </w:pPr>
    </w:p>
    <w:p w14:paraId="3D0E1BCA" w14:textId="77777777" w:rsidR="00E37D08" w:rsidRDefault="00E37D08" w:rsidP="00B37A1B">
      <w:pPr>
        <w:rPr>
          <w:sz w:val="20"/>
          <w:szCs w:val="20"/>
        </w:rPr>
      </w:pPr>
    </w:p>
    <w:sectPr w:rsidR="00E37D08" w:rsidSect="007D09E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993" w:right="1416" w:bottom="567" w:left="1418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067184" w14:textId="77777777" w:rsidR="00E30D6F" w:rsidRDefault="00E30D6F">
      <w:r>
        <w:separator/>
      </w:r>
    </w:p>
  </w:endnote>
  <w:endnote w:type="continuationSeparator" w:id="0">
    <w:p w14:paraId="56D1A31F" w14:textId="77777777" w:rsidR="00E30D6F" w:rsidRDefault="00E30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EBA78" w14:textId="77777777" w:rsidR="0021139F" w:rsidRDefault="0021139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979CF" w14:textId="23AF0AFF" w:rsidR="00B05716" w:rsidRPr="00B05716" w:rsidRDefault="00E4003F" w:rsidP="00B05716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eastAsia="Calibri" w:cs="Times New Roman"/>
        <w:sz w:val="16"/>
        <w:szCs w:val="16"/>
        <w:lang w:eastAsia="en-US"/>
      </w:rPr>
    </w:pPr>
    <w:r>
      <w:rPr>
        <w:rFonts w:eastAsia="Calibri" w:cs="Times New Roman"/>
        <w:sz w:val="16"/>
        <w:szCs w:val="16"/>
        <w:lang w:eastAsia="en-US"/>
      </w:rPr>
      <w:t>JN-</w:t>
    </w:r>
    <w:r w:rsidR="00C319BA">
      <w:rPr>
        <w:rFonts w:eastAsia="Calibri" w:cs="Times New Roman"/>
        <w:sz w:val="16"/>
        <w:szCs w:val="16"/>
        <w:lang w:eastAsia="en-US"/>
      </w:rPr>
      <w:t>1</w:t>
    </w:r>
    <w:r>
      <w:rPr>
        <w:rFonts w:eastAsia="Calibri" w:cs="Times New Roman"/>
        <w:sz w:val="16"/>
        <w:szCs w:val="16"/>
        <w:lang w:eastAsia="en-US"/>
      </w:rPr>
      <w:t>/202</w:t>
    </w:r>
    <w:r w:rsidR="00BF1C4D">
      <w:rPr>
        <w:rFonts w:eastAsia="Calibri" w:cs="Times New Roman"/>
        <w:sz w:val="16"/>
        <w:szCs w:val="16"/>
        <w:lang w:eastAsia="en-US"/>
      </w:rPr>
      <w:t>6</w:t>
    </w:r>
    <w:r w:rsidR="00B05716" w:rsidRPr="00B05716">
      <w:rPr>
        <w:rFonts w:eastAsia="Calibri" w:cs="Times New Roman"/>
        <w:sz w:val="16"/>
        <w:szCs w:val="16"/>
        <w:lang w:eastAsia="en-US"/>
      </w:rPr>
      <w:tab/>
    </w:r>
    <w:r w:rsidR="00B05716" w:rsidRPr="00B05716">
      <w:rPr>
        <w:rFonts w:eastAsia="Calibri" w:cs="Times New Roman"/>
        <w:sz w:val="16"/>
        <w:szCs w:val="16"/>
        <w:lang w:eastAsia="en-US"/>
      </w:rPr>
      <w:tab/>
      <w:t xml:space="preserve">Stran </w:t>
    </w:r>
    <w:r w:rsidR="00B05716" w:rsidRPr="00B05716">
      <w:rPr>
        <w:rFonts w:eastAsia="Calibri" w:cs="Times New Roman"/>
        <w:sz w:val="16"/>
        <w:szCs w:val="16"/>
        <w:lang w:eastAsia="en-US"/>
      </w:rPr>
      <w:fldChar w:fldCharType="begin"/>
    </w:r>
    <w:r w:rsidR="00B05716" w:rsidRPr="00B05716">
      <w:rPr>
        <w:rFonts w:eastAsia="Calibri" w:cs="Times New Roman"/>
        <w:sz w:val="16"/>
        <w:szCs w:val="16"/>
        <w:lang w:eastAsia="en-US"/>
      </w:rPr>
      <w:instrText xml:space="preserve"> PAGE  \* Arabic  \* MERGEFORMAT </w:instrText>
    </w:r>
    <w:r w:rsidR="00B05716" w:rsidRPr="00B05716">
      <w:rPr>
        <w:rFonts w:eastAsia="Calibri" w:cs="Times New Roman"/>
        <w:sz w:val="16"/>
        <w:szCs w:val="16"/>
        <w:lang w:eastAsia="en-US"/>
      </w:rPr>
      <w:fldChar w:fldCharType="separate"/>
    </w:r>
    <w:r w:rsidR="00B05716" w:rsidRPr="00B05716">
      <w:rPr>
        <w:rFonts w:eastAsia="Calibri" w:cs="Times New Roman"/>
        <w:sz w:val="16"/>
        <w:szCs w:val="16"/>
        <w:lang w:eastAsia="en-US"/>
      </w:rPr>
      <w:t>8</w:t>
    </w:r>
    <w:r w:rsidR="00B05716" w:rsidRPr="00B05716">
      <w:rPr>
        <w:rFonts w:eastAsia="Calibri" w:cs="Times New Roman"/>
        <w:sz w:val="16"/>
        <w:szCs w:val="16"/>
        <w:lang w:eastAsia="en-US"/>
      </w:rPr>
      <w:fldChar w:fldCharType="end"/>
    </w:r>
    <w:r w:rsidR="00B05716" w:rsidRPr="00B05716">
      <w:rPr>
        <w:rFonts w:eastAsia="Calibri" w:cs="Times New Roman"/>
        <w:sz w:val="16"/>
        <w:szCs w:val="16"/>
        <w:lang w:eastAsia="en-US"/>
      </w:rPr>
      <w:t xml:space="preserve"> od </w:t>
    </w:r>
    <w:r w:rsidR="00B05716" w:rsidRPr="00B05716">
      <w:rPr>
        <w:rFonts w:eastAsia="Calibri" w:cs="Times New Roman"/>
        <w:sz w:val="16"/>
        <w:szCs w:val="16"/>
        <w:lang w:eastAsia="en-US"/>
      </w:rPr>
      <w:fldChar w:fldCharType="begin"/>
    </w:r>
    <w:r w:rsidR="00B05716" w:rsidRPr="00B05716">
      <w:rPr>
        <w:rFonts w:eastAsia="Calibri" w:cs="Times New Roman"/>
        <w:sz w:val="16"/>
        <w:szCs w:val="16"/>
        <w:lang w:eastAsia="en-US"/>
      </w:rPr>
      <w:instrText xml:space="preserve"> NUMPAGES  \* Arabic  \* MERGEFORMAT </w:instrText>
    </w:r>
    <w:r w:rsidR="00B05716" w:rsidRPr="00B05716">
      <w:rPr>
        <w:rFonts w:eastAsia="Calibri" w:cs="Times New Roman"/>
        <w:sz w:val="16"/>
        <w:szCs w:val="16"/>
        <w:lang w:eastAsia="en-US"/>
      </w:rPr>
      <w:fldChar w:fldCharType="separate"/>
    </w:r>
    <w:r w:rsidR="00B05716" w:rsidRPr="00B05716">
      <w:rPr>
        <w:rFonts w:eastAsia="Calibri" w:cs="Times New Roman"/>
        <w:sz w:val="16"/>
        <w:szCs w:val="16"/>
        <w:lang w:eastAsia="en-US"/>
      </w:rPr>
      <w:t>14</w:t>
    </w:r>
    <w:r w:rsidR="00B05716" w:rsidRPr="00B05716">
      <w:rPr>
        <w:rFonts w:eastAsia="Calibri" w:cs="Times New Roman"/>
        <w:sz w:val="16"/>
        <w:szCs w:val="16"/>
        <w:lang w:eastAsia="en-US"/>
      </w:rPr>
      <w:fldChar w:fldCharType="end"/>
    </w:r>
  </w:p>
  <w:p w14:paraId="2847C371" w14:textId="77777777" w:rsidR="001D48DE" w:rsidRPr="008C2127" w:rsidRDefault="001D48DE" w:rsidP="008C21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084A4" w14:textId="4649F60F" w:rsidR="00AF4F89" w:rsidRPr="00B05716" w:rsidRDefault="00E4003F" w:rsidP="00AF4F89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eastAsia="Calibri" w:cs="Times New Roman"/>
        <w:sz w:val="16"/>
        <w:szCs w:val="16"/>
        <w:lang w:eastAsia="en-US"/>
      </w:rPr>
    </w:pPr>
    <w:r>
      <w:rPr>
        <w:rFonts w:eastAsia="Calibri" w:cs="Times New Roman"/>
        <w:sz w:val="16"/>
        <w:szCs w:val="16"/>
        <w:lang w:eastAsia="en-US"/>
      </w:rPr>
      <w:t>JN-</w:t>
    </w:r>
    <w:r w:rsidR="00F73BC3">
      <w:rPr>
        <w:rFonts w:eastAsia="Calibri" w:cs="Times New Roman"/>
        <w:sz w:val="16"/>
        <w:szCs w:val="16"/>
        <w:lang w:eastAsia="en-US"/>
      </w:rPr>
      <w:t>1</w:t>
    </w:r>
    <w:r>
      <w:rPr>
        <w:rFonts w:eastAsia="Calibri" w:cs="Times New Roman"/>
        <w:sz w:val="16"/>
        <w:szCs w:val="16"/>
        <w:lang w:eastAsia="en-US"/>
      </w:rPr>
      <w:t>/202</w:t>
    </w:r>
    <w:r w:rsidR="00BF1C4D">
      <w:rPr>
        <w:rFonts w:eastAsia="Calibri" w:cs="Times New Roman"/>
        <w:sz w:val="16"/>
        <w:szCs w:val="16"/>
        <w:lang w:eastAsia="en-US"/>
      </w:rPr>
      <w:t>6</w:t>
    </w:r>
    <w:r w:rsidR="00AF4F89" w:rsidRPr="00B05716">
      <w:rPr>
        <w:rFonts w:eastAsia="Calibri" w:cs="Times New Roman"/>
        <w:sz w:val="16"/>
        <w:szCs w:val="16"/>
        <w:lang w:eastAsia="en-US"/>
      </w:rPr>
      <w:tab/>
    </w:r>
    <w:r w:rsidR="00AF4F89" w:rsidRPr="00B05716">
      <w:rPr>
        <w:rFonts w:eastAsia="Calibri" w:cs="Times New Roman"/>
        <w:sz w:val="16"/>
        <w:szCs w:val="16"/>
        <w:lang w:eastAsia="en-US"/>
      </w:rPr>
      <w:tab/>
      <w:t xml:space="preserve">Stran </w:t>
    </w:r>
    <w:r w:rsidR="00AF4F89" w:rsidRPr="00B05716">
      <w:rPr>
        <w:rFonts w:eastAsia="Calibri" w:cs="Times New Roman"/>
        <w:sz w:val="16"/>
        <w:szCs w:val="16"/>
        <w:lang w:eastAsia="en-US"/>
      </w:rPr>
      <w:fldChar w:fldCharType="begin"/>
    </w:r>
    <w:r w:rsidR="00AF4F89" w:rsidRPr="00B05716">
      <w:rPr>
        <w:rFonts w:eastAsia="Calibri" w:cs="Times New Roman"/>
        <w:sz w:val="16"/>
        <w:szCs w:val="16"/>
        <w:lang w:eastAsia="en-US"/>
      </w:rPr>
      <w:instrText xml:space="preserve"> PAGE  \* Arabic  \* MERGEFORMAT </w:instrText>
    </w:r>
    <w:r w:rsidR="00AF4F89" w:rsidRPr="00B05716">
      <w:rPr>
        <w:rFonts w:eastAsia="Calibri" w:cs="Times New Roman"/>
        <w:sz w:val="16"/>
        <w:szCs w:val="16"/>
        <w:lang w:eastAsia="en-US"/>
      </w:rPr>
      <w:fldChar w:fldCharType="separate"/>
    </w:r>
    <w:r w:rsidR="00AF4F89">
      <w:rPr>
        <w:rFonts w:eastAsia="Calibri" w:cs="Times New Roman"/>
        <w:sz w:val="16"/>
        <w:szCs w:val="16"/>
        <w:lang w:eastAsia="en-US"/>
      </w:rPr>
      <w:t>2</w:t>
    </w:r>
    <w:r w:rsidR="00AF4F89" w:rsidRPr="00B05716">
      <w:rPr>
        <w:rFonts w:eastAsia="Calibri" w:cs="Times New Roman"/>
        <w:sz w:val="16"/>
        <w:szCs w:val="16"/>
        <w:lang w:eastAsia="en-US"/>
      </w:rPr>
      <w:fldChar w:fldCharType="end"/>
    </w:r>
    <w:r w:rsidR="00AF4F89" w:rsidRPr="00B05716">
      <w:rPr>
        <w:rFonts w:eastAsia="Calibri" w:cs="Times New Roman"/>
        <w:sz w:val="16"/>
        <w:szCs w:val="16"/>
        <w:lang w:eastAsia="en-US"/>
      </w:rPr>
      <w:t xml:space="preserve"> od </w:t>
    </w:r>
    <w:r w:rsidR="00AF4F89" w:rsidRPr="00B05716">
      <w:rPr>
        <w:rFonts w:eastAsia="Calibri" w:cs="Times New Roman"/>
        <w:sz w:val="16"/>
        <w:szCs w:val="16"/>
        <w:lang w:eastAsia="en-US"/>
      </w:rPr>
      <w:fldChar w:fldCharType="begin"/>
    </w:r>
    <w:r w:rsidR="00AF4F89" w:rsidRPr="00B05716">
      <w:rPr>
        <w:rFonts w:eastAsia="Calibri" w:cs="Times New Roman"/>
        <w:sz w:val="16"/>
        <w:szCs w:val="16"/>
        <w:lang w:eastAsia="en-US"/>
      </w:rPr>
      <w:instrText xml:space="preserve"> NUMPAGES  \* Arabic  \* MERGEFORMAT </w:instrText>
    </w:r>
    <w:r w:rsidR="00AF4F89" w:rsidRPr="00B05716">
      <w:rPr>
        <w:rFonts w:eastAsia="Calibri" w:cs="Times New Roman"/>
        <w:sz w:val="16"/>
        <w:szCs w:val="16"/>
        <w:lang w:eastAsia="en-US"/>
      </w:rPr>
      <w:fldChar w:fldCharType="separate"/>
    </w:r>
    <w:r w:rsidR="00AF4F89">
      <w:rPr>
        <w:rFonts w:eastAsia="Calibri" w:cs="Times New Roman"/>
        <w:sz w:val="16"/>
        <w:szCs w:val="16"/>
        <w:lang w:eastAsia="en-US"/>
      </w:rPr>
      <w:t>8</w:t>
    </w:r>
    <w:r w:rsidR="00AF4F89" w:rsidRPr="00B05716">
      <w:rPr>
        <w:rFonts w:eastAsia="Calibri" w:cs="Times New Roman"/>
        <w:sz w:val="16"/>
        <w:szCs w:val="16"/>
        <w:lang w:eastAsia="en-US"/>
      </w:rPr>
      <w:fldChar w:fldCharType="end"/>
    </w:r>
  </w:p>
  <w:p w14:paraId="54308531" w14:textId="77777777" w:rsidR="00AF4F89" w:rsidRDefault="00AF4F8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CCD2A" w14:textId="77777777" w:rsidR="00E30D6F" w:rsidRDefault="00E30D6F">
      <w:r>
        <w:separator/>
      </w:r>
    </w:p>
  </w:footnote>
  <w:footnote w:type="continuationSeparator" w:id="0">
    <w:p w14:paraId="23E6FAD6" w14:textId="77777777" w:rsidR="00E30D6F" w:rsidRDefault="00E30D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073E9" w14:textId="77777777" w:rsidR="0021139F" w:rsidRDefault="0021139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362DC" w14:textId="0A89E899" w:rsidR="007512A5" w:rsidRDefault="007512A5" w:rsidP="007512A5">
    <w:pPr>
      <w:pStyle w:val="Glava"/>
      <w:pBdr>
        <w:bottom w:val="single" w:sz="4" w:space="1" w:color="auto"/>
      </w:pBdr>
      <w:jc w:val="right"/>
      <w:rPr>
        <w:sz w:val="16"/>
        <w:szCs w:val="16"/>
      </w:rPr>
    </w:pPr>
    <w:r w:rsidRPr="000433FE">
      <w:rPr>
        <w:noProof/>
        <w:sz w:val="16"/>
        <w:szCs w:val="16"/>
      </w:rPr>
      <w:t xml:space="preserve"> </w:t>
    </w:r>
  </w:p>
  <w:p w14:paraId="5149CF5B" w14:textId="1B187187" w:rsidR="00AF4F89" w:rsidRPr="007512A5" w:rsidRDefault="007512A5" w:rsidP="007512A5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>Obrazec »</w:t>
    </w:r>
    <w:r w:rsidRPr="00AC0CAA">
      <w:rPr>
        <w:sz w:val="16"/>
        <w:szCs w:val="16"/>
      </w:rPr>
      <w:t>Prijava</w:t>
    </w:r>
    <w:r>
      <w:rPr>
        <w:sz w:val="16"/>
        <w:szCs w:val="16"/>
      </w:rPr>
      <w:t xml:space="preserve">«                      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CD8F2" w14:textId="442F5929" w:rsidR="007D09E3" w:rsidRDefault="0021139F" w:rsidP="007D09E3">
    <w:pPr>
      <w:pStyle w:val="Glava"/>
      <w:pBdr>
        <w:bottom w:val="single" w:sz="4" w:space="1" w:color="auto"/>
      </w:pBdr>
      <w:jc w:val="right"/>
      <w:rPr>
        <w:sz w:val="16"/>
        <w:szCs w:val="16"/>
      </w:rPr>
    </w:pPr>
    <w:r>
      <w:rPr>
        <w:noProof/>
        <w:sz w:val="16"/>
        <w:szCs w:val="16"/>
      </w:rPr>
      <w:drawing>
        <wp:anchor distT="0" distB="0" distL="114300" distR="114300" simplePos="0" relativeHeight="251662336" behindDoc="0" locked="0" layoutInCell="1" allowOverlap="1" wp14:anchorId="2D6B4F2B" wp14:editId="38BBFCDB">
          <wp:simplePos x="0" y="0"/>
          <wp:positionH relativeFrom="column">
            <wp:posOffset>-348018</wp:posOffset>
          </wp:positionH>
          <wp:positionV relativeFrom="paragraph">
            <wp:posOffset>7848</wp:posOffset>
          </wp:positionV>
          <wp:extent cx="2731135" cy="274320"/>
          <wp:effectExtent l="0" t="0" r="0" b="0"/>
          <wp:wrapThrough wrapText="bothSides">
            <wp:wrapPolygon edited="0">
              <wp:start x="0" y="0"/>
              <wp:lineTo x="0" y="19500"/>
              <wp:lineTo x="21394" y="19500"/>
              <wp:lineTo x="21394" y="0"/>
              <wp:lineTo x="0" y="0"/>
            </wp:wrapPolygon>
          </wp:wrapThrough>
          <wp:docPr id="62696028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31135" cy="2743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Republika" w:hAnsi="Republika"/>
        <w:noProof/>
        <w:szCs w:val="20"/>
        <w:lang w:val="it-IT"/>
      </w:rPr>
      <w:drawing>
        <wp:anchor distT="0" distB="0" distL="114300" distR="114300" simplePos="0" relativeHeight="251659264" behindDoc="0" locked="0" layoutInCell="1" allowOverlap="1" wp14:anchorId="50DD49E8" wp14:editId="1E4E6C49">
          <wp:simplePos x="0" y="0"/>
          <wp:positionH relativeFrom="margin">
            <wp:posOffset>2586250</wp:posOffset>
          </wp:positionH>
          <wp:positionV relativeFrom="paragraph">
            <wp:posOffset>9506</wp:posOffset>
          </wp:positionV>
          <wp:extent cx="1012190" cy="506095"/>
          <wp:effectExtent l="0" t="0" r="0" b="8255"/>
          <wp:wrapThrough wrapText="bothSides">
            <wp:wrapPolygon edited="0">
              <wp:start x="0" y="0"/>
              <wp:lineTo x="0" y="19513"/>
              <wp:lineTo x="17074" y="21139"/>
              <wp:lineTo x="21139" y="21139"/>
              <wp:lineTo x="21139" y="13009"/>
              <wp:lineTo x="19513" y="0"/>
              <wp:lineTo x="0" y="0"/>
            </wp:wrapPolygon>
          </wp:wrapThrough>
          <wp:docPr id="1337951948" name="Slika 1" descr="Slika, ki vsebuje besede pisava, besedilo, posnetek zaslona, zelena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7951948" name="Slika 1" descr="Slika, ki vsebuje besede pisava, besedilo, posnetek zaslona, zelena&#10;&#10;Vsebina, ustvarjena z UI, morda ni pravilna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190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C319BA">
      <w:rPr>
        <w:rFonts w:ascii="Republika" w:hAnsi="Republika"/>
        <w:b/>
        <w:caps/>
        <w:noProof/>
        <w:szCs w:val="20"/>
        <w:lang w:val="it-IT"/>
      </w:rPr>
      <w:drawing>
        <wp:anchor distT="0" distB="0" distL="114300" distR="114300" simplePos="0" relativeHeight="251661312" behindDoc="0" locked="0" layoutInCell="1" allowOverlap="1" wp14:anchorId="3B476A21" wp14:editId="3999E1D1">
          <wp:simplePos x="0" y="0"/>
          <wp:positionH relativeFrom="margin">
            <wp:align>right</wp:align>
          </wp:positionH>
          <wp:positionV relativeFrom="paragraph">
            <wp:posOffset>35684</wp:posOffset>
          </wp:positionV>
          <wp:extent cx="2048510" cy="494030"/>
          <wp:effectExtent l="0" t="0" r="0" b="1270"/>
          <wp:wrapThrough wrapText="bothSides">
            <wp:wrapPolygon edited="0">
              <wp:start x="0" y="0"/>
              <wp:lineTo x="0" y="20823"/>
              <wp:lineTo x="7834" y="20823"/>
              <wp:lineTo x="14061" y="20823"/>
              <wp:lineTo x="19886" y="17491"/>
              <wp:lineTo x="19886" y="7496"/>
              <wp:lineTo x="15467" y="2499"/>
              <wp:lineTo x="7834" y="0"/>
              <wp:lineTo x="0" y="0"/>
            </wp:wrapPolygon>
          </wp:wrapThrough>
          <wp:docPr id="1082830246" name="Slika 2" descr="Slika, ki vsebuje besede posnetek zaslona, električno modra, pisava, maroška modra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2830246" name="Slika 2" descr="Slika, ki vsebuje besede posnetek zaslona, električno modra, pisava, maroška modra&#10;&#10;Vsebina, ustvarjena z UI, morda ni pravilna.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8510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7D09E3" w:rsidRPr="000433FE">
      <w:rPr>
        <w:noProof/>
        <w:sz w:val="16"/>
        <w:szCs w:val="16"/>
      </w:rPr>
      <w:t xml:space="preserve"> </w:t>
    </w:r>
  </w:p>
  <w:p w14:paraId="73D93E6D" w14:textId="48C83894" w:rsidR="00146823" w:rsidRDefault="00146823" w:rsidP="002402FA">
    <w:pPr>
      <w:pStyle w:val="Glava"/>
      <w:pBdr>
        <w:bottom w:val="single" w:sz="4" w:space="1" w:color="auto"/>
      </w:pBdr>
      <w:rPr>
        <w:sz w:val="16"/>
        <w:szCs w:val="16"/>
      </w:rPr>
    </w:pPr>
  </w:p>
  <w:p w14:paraId="6AA0AF98" w14:textId="27F29F15" w:rsidR="00146823" w:rsidRDefault="00146823" w:rsidP="002402FA">
    <w:pPr>
      <w:pStyle w:val="Glava"/>
      <w:pBdr>
        <w:bottom w:val="single" w:sz="4" w:space="1" w:color="auto"/>
      </w:pBdr>
      <w:rPr>
        <w:sz w:val="16"/>
        <w:szCs w:val="16"/>
      </w:rPr>
    </w:pPr>
  </w:p>
  <w:p w14:paraId="2CF7E177" w14:textId="77777777" w:rsidR="00146823" w:rsidRDefault="00146823" w:rsidP="002402FA">
    <w:pPr>
      <w:pStyle w:val="Glava"/>
      <w:pBdr>
        <w:bottom w:val="single" w:sz="4" w:space="1" w:color="auto"/>
      </w:pBdr>
      <w:rPr>
        <w:sz w:val="16"/>
        <w:szCs w:val="16"/>
      </w:rPr>
    </w:pPr>
  </w:p>
  <w:p w14:paraId="4BCE21E3" w14:textId="77777777" w:rsidR="007D09E3" w:rsidRDefault="007D09E3" w:rsidP="002402FA">
    <w:pPr>
      <w:pStyle w:val="Glava"/>
      <w:pBdr>
        <w:bottom w:val="single" w:sz="4" w:space="1" w:color="auto"/>
      </w:pBdr>
      <w:rPr>
        <w:sz w:val="16"/>
        <w:szCs w:val="16"/>
      </w:rPr>
    </w:pPr>
  </w:p>
  <w:p w14:paraId="77845091" w14:textId="5F696F5D" w:rsidR="001D48DE" w:rsidRPr="00AC0CAA" w:rsidRDefault="00AC0CAA" w:rsidP="002402F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>Obrazec »</w:t>
    </w:r>
    <w:r w:rsidR="001D48DE" w:rsidRPr="00AC0CAA">
      <w:rPr>
        <w:sz w:val="16"/>
        <w:szCs w:val="16"/>
      </w:rPr>
      <w:t>Prijava</w:t>
    </w:r>
    <w:r>
      <w:rPr>
        <w:sz w:val="16"/>
        <w:szCs w:val="16"/>
      </w:rPr>
      <w:t xml:space="preserve">«                                                                                                                                                               </w:t>
    </w:r>
  </w:p>
  <w:p w14:paraId="2A13D153" w14:textId="57FC1D00" w:rsidR="001D48DE" w:rsidRPr="002402FA" w:rsidRDefault="00AC0CAA" w:rsidP="00AC0CAA">
    <w:pPr>
      <w:pStyle w:val="Glava"/>
      <w:jc w:val="right"/>
    </w:pPr>
    <w:r>
      <w:t xml:space="preserve">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C6AFD"/>
    <w:multiLevelType w:val="hybridMultilevel"/>
    <w:tmpl w:val="749A9F6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40978"/>
    <w:multiLevelType w:val="hybridMultilevel"/>
    <w:tmpl w:val="69683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BC6C26"/>
    <w:multiLevelType w:val="hybridMultilevel"/>
    <w:tmpl w:val="7CD436CC"/>
    <w:lvl w:ilvl="0" w:tplc="37566E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D3E22"/>
    <w:multiLevelType w:val="hybridMultilevel"/>
    <w:tmpl w:val="871A7EB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A294C"/>
    <w:multiLevelType w:val="hybridMultilevel"/>
    <w:tmpl w:val="1CC875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192B84"/>
    <w:multiLevelType w:val="hybridMultilevel"/>
    <w:tmpl w:val="E5D4952C"/>
    <w:lvl w:ilvl="0" w:tplc="468CF3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8F5A45"/>
    <w:multiLevelType w:val="multilevel"/>
    <w:tmpl w:val="E63C22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0E00430D"/>
    <w:multiLevelType w:val="hybridMultilevel"/>
    <w:tmpl w:val="611AB052"/>
    <w:lvl w:ilvl="0" w:tplc="5C3287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165E37"/>
    <w:multiLevelType w:val="hybridMultilevel"/>
    <w:tmpl w:val="147A1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AE2476"/>
    <w:multiLevelType w:val="hybridMultilevel"/>
    <w:tmpl w:val="0916E7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8636C5"/>
    <w:multiLevelType w:val="multilevel"/>
    <w:tmpl w:val="460CBB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7857445"/>
    <w:multiLevelType w:val="hybridMultilevel"/>
    <w:tmpl w:val="81F4EFA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D916F7"/>
    <w:multiLevelType w:val="hybridMultilevel"/>
    <w:tmpl w:val="0E146902"/>
    <w:lvl w:ilvl="0" w:tplc="FFFFFFFF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5F1269"/>
    <w:multiLevelType w:val="hybridMultilevel"/>
    <w:tmpl w:val="D0DE504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0D1FE7"/>
    <w:multiLevelType w:val="multilevel"/>
    <w:tmpl w:val="2114831E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15" w15:restartNumberingAfterBreak="0">
    <w:nsid w:val="1F9A4FE9"/>
    <w:multiLevelType w:val="hybridMultilevel"/>
    <w:tmpl w:val="5F42BF8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71A6E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ED4EE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000E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3840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146D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8C9F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0A91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EA8B6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E420AD"/>
    <w:multiLevelType w:val="hybridMultilevel"/>
    <w:tmpl w:val="696834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A00F10"/>
    <w:multiLevelType w:val="hybridMultilevel"/>
    <w:tmpl w:val="5192E15E"/>
    <w:lvl w:ilvl="0" w:tplc="4EE65746">
      <w:start w:val="1"/>
      <w:numFmt w:val="decimal"/>
      <w:lvlText w:val="%1."/>
      <w:lvlJc w:val="center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AC3429"/>
    <w:multiLevelType w:val="hybridMultilevel"/>
    <w:tmpl w:val="9FE8F8E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0C4F90"/>
    <w:multiLevelType w:val="hybridMultilevel"/>
    <w:tmpl w:val="FA0C5E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1051D8"/>
    <w:multiLevelType w:val="hybridMultilevel"/>
    <w:tmpl w:val="1CC875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D24F08"/>
    <w:multiLevelType w:val="hybridMultilevel"/>
    <w:tmpl w:val="9FE8F8E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706CA9"/>
    <w:multiLevelType w:val="hybridMultilevel"/>
    <w:tmpl w:val="6686908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C40A56"/>
    <w:multiLevelType w:val="hybridMultilevel"/>
    <w:tmpl w:val="1CC875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5A4FA2"/>
    <w:multiLevelType w:val="hybridMultilevel"/>
    <w:tmpl w:val="13F2ADA4"/>
    <w:lvl w:ilvl="0" w:tplc="86329210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Arial" w:eastAsia="MS Mincho" w:hAnsi="Arial" w:cs="Arial" w:hint="default"/>
      </w:rPr>
    </w:lvl>
    <w:lvl w:ilvl="1" w:tplc="86329210">
      <w:numFmt w:val="bullet"/>
      <w:lvlText w:val="-"/>
      <w:lvlJc w:val="left"/>
      <w:pPr>
        <w:tabs>
          <w:tab w:val="num" w:pos="2496"/>
        </w:tabs>
        <w:ind w:left="2496" w:hanging="360"/>
      </w:pPr>
      <w:rPr>
        <w:rFonts w:ascii="Arial" w:eastAsia="MS Mincho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6" w15:restartNumberingAfterBreak="0">
    <w:nsid w:val="43BE1397"/>
    <w:multiLevelType w:val="hybridMultilevel"/>
    <w:tmpl w:val="9E268F48"/>
    <w:lvl w:ilvl="0" w:tplc="2542E1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97C4C9C"/>
    <w:multiLevelType w:val="multilevel"/>
    <w:tmpl w:val="6C7068D0"/>
    <w:lvl w:ilvl="0">
      <w:start w:val="3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FE847E9"/>
    <w:multiLevelType w:val="hybridMultilevel"/>
    <w:tmpl w:val="1CC875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704EC0"/>
    <w:multiLevelType w:val="hybridMultilevel"/>
    <w:tmpl w:val="1CC875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475B0B"/>
    <w:multiLevelType w:val="hybridMultilevel"/>
    <w:tmpl w:val="C9901A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086F80"/>
    <w:multiLevelType w:val="hybridMultilevel"/>
    <w:tmpl w:val="1CC8756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3" w15:restartNumberingAfterBreak="0">
    <w:nsid w:val="62CE31DE"/>
    <w:multiLevelType w:val="hybridMultilevel"/>
    <w:tmpl w:val="9A6CCB40"/>
    <w:lvl w:ilvl="0" w:tplc="891EB3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34E6EBB"/>
    <w:multiLevelType w:val="hybridMultilevel"/>
    <w:tmpl w:val="7FE025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EC03CE"/>
    <w:multiLevelType w:val="multilevel"/>
    <w:tmpl w:val="A87C34A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6" w15:restartNumberingAfterBreak="0">
    <w:nsid w:val="6CC47845"/>
    <w:multiLevelType w:val="hybridMultilevel"/>
    <w:tmpl w:val="01FEBD6C"/>
    <w:lvl w:ilvl="0" w:tplc="1570D0E8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113" w:hanging="360"/>
      </w:pPr>
    </w:lvl>
    <w:lvl w:ilvl="2" w:tplc="0424001B" w:tentative="1">
      <w:start w:val="1"/>
      <w:numFmt w:val="lowerRoman"/>
      <w:lvlText w:val="%3."/>
      <w:lvlJc w:val="right"/>
      <w:pPr>
        <w:ind w:left="1833" w:hanging="180"/>
      </w:pPr>
    </w:lvl>
    <w:lvl w:ilvl="3" w:tplc="0424000F" w:tentative="1">
      <w:start w:val="1"/>
      <w:numFmt w:val="decimal"/>
      <w:lvlText w:val="%4."/>
      <w:lvlJc w:val="left"/>
      <w:pPr>
        <w:ind w:left="2553" w:hanging="360"/>
      </w:pPr>
    </w:lvl>
    <w:lvl w:ilvl="4" w:tplc="04240019" w:tentative="1">
      <w:start w:val="1"/>
      <w:numFmt w:val="lowerLetter"/>
      <w:lvlText w:val="%5."/>
      <w:lvlJc w:val="left"/>
      <w:pPr>
        <w:ind w:left="3273" w:hanging="360"/>
      </w:pPr>
    </w:lvl>
    <w:lvl w:ilvl="5" w:tplc="0424001B" w:tentative="1">
      <w:start w:val="1"/>
      <w:numFmt w:val="lowerRoman"/>
      <w:lvlText w:val="%6."/>
      <w:lvlJc w:val="right"/>
      <w:pPr>
        <w:ind w:left="3993" w:hanging="180"/>
      </w:pPr>
    </w:lvl>
    <w:lvl w:ilvl="6" w:tplc="0424000F" w:tentative="1">
      <w:start w:val="1"/>
      <w:numFmt w:val="decimal"/>
      <w:lvlText w:val="%7."/>
      <w:lvlJc w:val="left"/>
      <w:pPr>
        <w:ind w:left="4713" w:hanging="360"/>
      </w:pPr>
    </w:lvl>
    <w:lvl w:ilvl="7" w:tplc="04240019" w:tentative="1">
      <w:start w:val="1"/>
      <w:numFmt w:val="lowerLetter"/>
      <w:lvlText w:val="%8."/>
      <w:lvlJc w:val="left"/>
      <w:pPr>
        <w:ind w:left="5433" w:hanging="360"/>
      </w:pPr>
    </w:lvl>
    <w:lvl w:ilvl="8" w:tplc="0424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6E77122E"/>
    <w:multiLevelType w:val="multilevel"/>
    <w:tmpl w:val="D5C09F5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9" w15:restartNumberingAfterBreak="0">
    <w:nsid w:val="70855D29"/>
    <w:multiLevelType w:val="multilevel"/>
    <w:tmpl w:val="460CBBD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139552C"/>
    <w:multiLevelType w:val="multilevel"/>
    <w:tmpl w:val="2B7A40FA"/>
    <w:lvl w:ilvl="0">
      <w:start w:val="1"/>
      <w:numFmt w:val="decimal"/>
      <w:pStyle w:val="Naslov1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739F609D"/>
    <w:multiLevelType w:val="hybridMultilevel"/>
    <w:tmpl w:val="05E460E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594D85"/>
    <w:multiLevelType w:val="multilevel"/>
    <w:tmpl w:val="460CBB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CD53CB8"/>
    <w:multiLevelType w:val="hybridMultilevel"/>
    <w:tmpl w:val="B726B9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255227"/>
    <w:multiLevelType w:val="hybridMultilevel"/>
    <w:tmpl w:val="C8CA75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4E5810"/>
    <w:multiLevelType w:val="multilevel"/>
    <w:tmpl w:val="9C607F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num w:numId="1" w16cid:durableId="1015037300">
    <w:abstractNumId w:val="40"/>
  </w:num>
  <w:num w:numId="2" w16cid:durableId="1903982168">
    <w:abstractNumId w:val="12"/>
  </w:num>
  <w:num w:numId="3" w16cid:durableId="1111166430">
    <w:abstractNumId w:val="22"/>
  </w:num>
  <w:num w:numId="4" w16cid:durableId="1330671383">
    <w:abstractNumId w:val="32"/>
  </w:num>
  <w:num w:numId="5" w16cid:durableId="695932263">
    <w:abstractNumId w:val="6"/>
  </w:num>
  <w:num w:numId="6" w16cid:durableId="520164346">
    <w:abstractNumId w:val="21"/>
  </w:num>
  <w:num w:numId="7" w16cid:durableId="1281910290">
    <w:abstractNumId w:val="18"/>
  </w:num>
  <w:num w:numId="8" w16cid:durableId="14355411">
    <w:abstractNumId w:val="38"/>
  </w:num>
  <w:num w:numId="9" w16cid:durableId="1269846508">
    <w:abstractNumId w:val="27"/>
  </w:num>
  <w:num w:numId="10" w16cid:durableId="1871529955">
    <w:abstractNumId w:val="45"/>
  </w:num>
  <w:num w:numId="11" w16cid:durableId="322583376">
    <w:abstractNumId w:val="35"/>
  </w:num>
  <w:num w:numId="12" w16cid:durableId="857280571">
    <w:abstractNumId w:val="41"/>
  </w:num>
  <w:num w:numId="13" w16cid:durableId="1304113509">
    <w:abstractNumId w:val="2"/>
  </w:num>
  <w:num w:numId="14" w16cid:durableId="1739210816">
    <w:abstractNumId w:val="17"/>
  </w:num>
  <w:num w:numId="15" w16cid:durableId="814226042">
    <w:abstractNumId w:val="34"/>
  </w:num>
  <w:num w:numId="16" w16cid:durableId="312829797">
    <w:abstractNumId w:val="25"/>
  </w:num>
  <w:num w:numId="17" w16cid:durableId="361131100">
    <w:abstractNumId w:val="5"/>
  </w:num>
  <w:num w:numId="18" w16cid:durableId="1891844652">
    <w:abstractNumId w:val="8"/>
  </w:num>
  <w:num w:numId="19" w16cid:durableId="282274509">
    <w:abstractNumId w:val="37"/>
  </w:num>
  <w:num w:numId="20" w16cid:durableId="1071347673">
    <w:abstractNumId w:val="14"/>
    <w:lvlOverride w:ilvl="0">
      <w:lvl w:ilvl="0">
        <w:start w:val="1"/>
        <w:numFmt w:val="decimal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6170" w:hanging="357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21" w16cid:durableId="1523517313">
    <w:abstractNumId w:val="43"/>
  </w:num>
  <w:num w:numId="22" w16cid:durableId="158927641">
    <w:abstractNumId w:val="7"/>
  </w:num>
  <w:num w:numId="23" w16cid:durableId="1467501580">
    <w:abstractNumId w:val="3"/>
  </w:num>
  <w:num w:numId="24" w16cid:durableId="394165628">
    <w:abstractNumId w:val="11"/>
  </w:num>
  <w:num w:numId="25" w16cid:durableId="445660945">
    <w:abstractNumId w:val="44"/>
  </w:num>
  <w:num w:numId="26" w16cid:durableId="559250196">
    <w:abstractNumId w:val="30"/>
  </w:num>
  <w:num w:numId="27" w16cid:durableId="22902870">
    <w:abstractNumId w:val="26"/>
  </w:num>
  <w:num w:numId="28" w16cid:durableId="1269583599">
    <w:abstractNumId w:val="33"/>
  </w:num>
  <w:num w:numId="29" w16cid:durableId="302657637">
    <w:abstractNumId w:val="23"/>
  </w:num>
  <w:num w:numId="30" w16cid:durableId="1577982593">
    <w:abstractNumId w:val="9"/>
  </w:num>
  <w:num w:numId="31" w16cid:durableId="1599175024">
    <w:abstractNumId w:val="1"/>
  </w:num>
  <w:num w:numId="32" w16cid:durableId="1108156384">
    <w:abstractNumId w:val="16"/>
  </w:num>
  <w:num w:numId="33" w16cid:durableId="1035156572">
    <w:abstractNumId w:val="31"/>
  </w:num>
  <w:num w:numId="34" w16cid:durableId="868297927">
    <w:abstractNumId w:val="20"/>
  </w:num>
  <w:num w:numId="35" w16cid:durableId="464737803">
    <w:abstractNumId w:val="29"/>
  </w:num>
  <w:num w:numId="36" w16cid:durableId="478233357">
    <w:abstractNumId w:val="4"/>
  </w:num>
  <w:num w:numId="37" w16cid:durableId="1460417182">
    <w:abstractNumId w:val="28"/>
  </w:num>
  <w:num w:numId="38" w16cid:durableId="485898998">
    <w:abstractNumId w:val="13"/>
  </w:num>
  <w:num w:numId="39" w16cid:durableId="590432018">
    <w:abstractNumId w:val="0"/>
  </w:num>
  <w:num w:numId="40" w16cid:durableId="88431609">
    <w:abstractNumId w:val="19"/>
  </w:num>
  <w:num w:numId="41" w16cid:durableId="102190273">
    <w:abstractNumId w:val="24"/>
  </w:num>
  <w:num w:numId="42" w16cid:durableId="787814710">
    <w:abstractNumId w:val="42"/>
  </w:num>
  <w:num w:numId="43" w16cid:durableId="1825777507">
    <w:abstractNumId w:val="10"/>
  </w:num>
  <w:num w:numId="44" w16cid:durableId="620764305">
    <w:abstractNumId w:val="39"/>
  </w:num>
  <w:num w:numId="45" w16cid:durableId="223489607">
    <w:abstractNumId w:val="36"/>
  </w:num>
  <w:num w:numId="46" w16cid:durableId="551159206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97B"/>
    <w:rsid w:val="00001085"/>
    <w:rsid w:val="00002F04"/>
    <w:rsid w:val="00005289"/>
    <w:rsid w:val="00007BE5"/>
    <w:rsid w:val="00010DD7"/>
    <w:rsid w:val="000147CD"/>
    <w:rsid w:val="00014E5A"/>
    <w:rsid w:val="000153A9"/>
    <w:rsid w:val="00015709"/>
    <w:rsid w:val="000164C4"/>
    <w:rsid w:val="00017E0B"/>
    <w:rsid w:val="000215C5"/>
    <w:rsid w:val="00021C8C"/>
    <w:rsid w:val="00023141"/>
    <w:rsid w:val="000277E3"/>
    <w:rsid w:val="000308B3"/>
    <w:rsid w:val="00031F74"/>
    <w:rsid w:val="0003275E"/>
    <w:rsid w:val="000328DF"/>
    <w:rsid w:val="0003451E"/>
    <w:rsid w:val="00036229"/>
    <w:rsid w:val="00040B28"/>
    <w:rsid w:val="00042249"/>
    <w:rsid w:val="000433FE"/>
    <w:rsid w:val="00044847"/>
    <w:rsid w:val="00052373"/>
    <w:rsid w:val="00057A24"/>
    <w:rsid w:val="00060971"/>
    <w:rsid w:val="00062C9D"/>
    <w:rsid w:val="00062D22"/>
    <w:rsid w:val="0006404E"/>
    <w:rsid w:val="00067852"/>
    <w:rsid w:val="000700E7"/>
    <w:rsid w:val="000750A5"/>
    <w:rsid w:val="000765A5"/>
    <w:rsid w:val="00076A28"/>
    <w:rsid w:val="0007787A"/>
    <w:rsid w:val="000913AB"/>
    <w:rsid w:val="00091E0D"/>
    <w:rsid w:val="000963E7"/>
    <w:rsid w:val="000A6B3F"/>
    <w:rsid w:val="000A6B99"/>
    <w:rsid w:val="000B067C"/>
    <w:rsid w:val="000B1DE8"/>
    <w:rsid w:val="000B3382"/>
    <w:rsid w:val="000B5270"/>
    <w:rsid w:val="000C221A"/>
    <w:rsid w:val="000D0417"/>
    <w:rsid w:val="000D3392"/>
    <w:rsid w:val="000E0E68"/>
    <w:rsid w:val="000E3844"/>
    <w:rsid w:val="000E3E5F"/>
    <w:rsid w:val="000F0FF6"/>
    <w:rsid w:val="000F2B81"/>
    <w:rsid w:val="000F391E"/>
    <w:rsid w:val="000F408C"/>
    <w:rsid w:val="000F55C6"/>
    <w:rsid w:val="000F6C2D"/>
    <w:rsid w:val="00101D9E"/>
    <w:rsid w:val="00101FE1"/>
    <w:rsid w:val="00105FA9"/>
    <w:rsid w:val="00107979"/>
    <w:rsid w:val="001134E8"/>
    <w:rsid w:val="0011400B"/>
    <w:rsid w:val="00114EB9"/>
    <w:rsid w:val="0012182A"/>
    <w:rsid w:val="0012483C"/>
    <w:rsid w:val="00124DF4"/>
    <w:rsid w:val="00125311"/>
    <w:rsid w:val="00127DD1"/>
    <w:rsid w:val="00134884"/>
    <w:rsid w:val="00137055"/>
    <w:rsid w:val="00146823"/>
    <w:rsid w:val="00151ACD"/>
    <w:rsid w:val="00151DB4"/>
    <w:rsid w:val="00157056"/>
    <w:rsid w:val="001627D3"/>
    <w:rsid w:val="00163EEA"/>
    <w:rsid w:val="00167736"/>
    <w:rsid w:val="00176A26"/>
    <w:rsid w:val="00180BC6"/>
    <w:rsid w:val="00181365"/>
    <w:rsid w:val="00190CE5"/>
    <w:rsid w:val="00194A47"/>
    <w:rsid w:val="0019560E"/>
    <w:rsid w:val="0019646B"/>
    <w:rsid w:val="001A2C71"/>
    <w:rsid w:val="001A4D01"/>
    <w:rsid w:val="001A577C"/>
    <w:rsid w:val="001A7D8F"/>
    <w:rsid w:val="001B0F68"/>
    <w:rsid w:val="001B1407"/>
    <w:rsid w:val="001B23A5"/>
    <w:rsid w:val="001C1FED"/>
    <w:rsid w:val="001C2077"/>
    <w:rsid w:val="001C4C74"/>
    <w:rsid w:val="001C6036"/>
    <w:rsid w:val="001D0030"/>
    <w:rsid w:val="001D4286"/>
    <w:rsid w:val="001D48DE"/>
    <w:rsid w:val="001E0F0A"/>
    <w:rsid w:val="001E3536"/>
    <w:rsid w:val="001E467B"/>
    <w:rsid w:val="001F3B41"/>
    <w:rsid w:val="002013A7"/>
    <w:rsid w:val="002037E6"/>
    <w:rsid w:val="00204FF6"/>
    <w:rsid w:val="00205AF1"/>
    <w:rsid w:val="0021139F"/>
    <w:rsid w:val="002120D7"/>
    <w:rsid w:val="00212A69"/>
    <w:rsid w:val="00214625"/>
    <w:rsid w:val="00226713"/>
    <w:rsid w:val="0022681F"/>
    <w:rsid w:val="00227034"/>
    <w:rsid w:val="002317DE"/>
    <w:rsid w:val="00231B75"/>
    <w:rsid w:val="002335BA"/>
    <w:rsid w:val="0023445F"/>
    <w:rsid w:val="00237EB7"/>
    <w:rsid w:val="002402FA"/>
    <w:rsid w:val="00241211"/>
    <w:rsid w:val="002446AE"/>
    <w:rsid w:val="0024501D"/>
    <w:rsid w:val="00253C29"/>
    <w:rsid w:val="00255D1A"/>
    <w:rsid w:val="002561B9"/>
    <w:rsid w:val="00256509"/>
    <w:rsid w:val="00261EA4"/>
    <w:rsid w:val="00262894"/>
    <w:rsid w:val="00262AB1"/>
    <w:rsid w:val="00272AAC"/>
    <w:rsid w:val="0027630C"/>
    <w:rsid w:val="00280CB8"/>
    <w:rsid w:val="00281C20"/>
    <w:rsid w:val="00283D06"/>
    <w:rsid w:val="0028535D"/>
    <w:rsid w:val="00291E0C"/>
    <w:rsid w:val="00292471"/>
    <w:rsid w:val="002948A9"/>
    <w:rsid w:val="00297579"/>
    <w:rsid w:val="002A0D85"/>
    <w:rsid w:val="002A0DD9"/>
    <w:rsid w:val="002A22E3"/>
    <w:rsid w:val="002A2DDF"/>
    <w:rsid w:val="002A33F2"/>
    <w:rsid w:val="002A3B89"/>
    <w:rsid w:val="002A64E7"/>
    <w:rsid w:val="002A7DE7"/>
    <w:rsid w:val="002B2509"/>
    <w:rsid w:val="002B6334"/>
    <w:rsid w:val="002C018B"/>
    <w:rsid w:val="002C11D7"/>
    <w:rsid w:val="002C1C7E"/>
    <w:rsid w:val="002C3617"/>
    <w:rsid w:val="002C4CD3"/>
    <w:rsid w:val="002C4CFF"/>
    <w:rsid w:val="002C4D89"/>
    <w:rsid w:val="002D16A2"/>
    <w:rsid w:val="002D66EE"/>
    <w:rsid w:val="002E301F"/>
    <w:rsid w:val="002E4F4C"/>
    <w:rsid w:val="002E55C7"/>
    <w:rsid w:val="002E615C"/>
    <w:rsid w:val="002F00F2"/>
    <w:rsid w:val="002F026B"/>
    <w:rsid w:val="002F433A"/>
    <w:rsid w:val="00300C7B"/>
    <w:rsid w:val="00301E20"/>
    <w:rsid w:val="00305B98"/>
    <w:rsid w:val="003101E3"/>
    <w:rsid w:val="00312FAA"/>
    <w:rsid w:val="003166BC"/>
    <w:rsid w:val="00317317"/>
    <w:rsid w:val="003178DA"/>
    <w:rsid w:val="003219D3"/>
    <w:rsid w:val="003237F9"/>
    <w:rsid w:val="00323CD1"/>
    <w:rsid w:val="00326C28"/>
    <w:rsid w:val="00334CAC"/>
    <w:rsid w:val="00336A89"/>
    <w:rsid w:val="003416F4"/>
    <w:rsid w:val="00341C73"/>
    <w:rsid w:val="00343936"/>
    <w:rsid w:val="00343BE4"/>
    <w:rsid w:val="0034437C"/>
    <w:rsid w:val="00347B17"/>
    <w:rsid w:val="003526F9"/>
    <w:rsid w:val="00352750"/>
    <w:rsid w:val="00363268"/>
    <w:rsid w:val="0036459A"/>
    <w:rsid w:val="00365D64"/>
    <w:rsid w:val="00366279"/>
    <w:rsid w:val="00366C77"/>
    <w:rsid w:val="00370E6A"/>
    <w:rsid w:val="00371C5C"/>
    <w:rsid w:val="0037256D"/>
    <w:rsid w:val="00372EF3"/>
    <w:rsid w:val="00373B64"/>
    <w:rsid w:val="003824B2"/>
    <w:rsid w:val="003833A2"/>
    <w:rsid w:val="003838CE"/>
    <w:rsid w:val="00387E38"/>
    <w:rsid w:val="00391689"/>
    <w:rsid w:val="00393C25"/>
    <w:rsid w:val="00393D36"/>
    <w:rsid w:val="003A173A"/>
    <w:rsid w:val="003A6667"/>
    <w:rsid w:val="003A6E3C"/>
    <w:rsid w:val="003B6C1E"/>
    <w:rsid w:val="003C2B35"/>
    <w:rsid w:val="003C7E85"/>
    <w:rsid w:val="003D0905"/>
    <w:rsid w:val="003D144E"/>
    <w:rsid w:val="003D48D7"/>
    <w:rsid w:val="003D680E"/>
    <w:rsid w:val="003E045F"/>
    <w:rsid w:val="003E0883"/>
    <w:rsid w:val="003E4056"/>
    <w:rsid w:val="003E61B6"/>
    <w:rsid w:val="003E7733"/>
    <w:rsid w:val="003F0417"/>
    <w:rsid w:val="003F0D51"/>
    <w:rsid w:val="003F48D2"/>
    <w:rsid w:val="003F52AA"/>
    <w:rsid w:val="003F5D70"/>
    <w:rsid w:val="00402BB9"/>
    <w:rsid w:val="00406D06"/>
    <w:rsid w:val="00410BB8"/>
    <w:rsid w:val="004151F4"/>
    <w:rsid w:val="004213AB"/>
    <w:rsid w:val="00430D7A"/>
    <w:rsid w:val="00431FFB"/>
    <w:rsid w:val="00437618"/>
    <w:rsid w:val="004455EA"/>
    <w:rsid w:val="004501C7"/>
    <w:rsid w:val="0045057B"/>
    <w:rsid w:val="0045103C"/>
    <w:rsid w:val="004518A9"/>
    <w:rsid w:val="004522E2"/>
    <w:rsid w:val="00455F8C"/>
    <w:rsid w:val="00460E16"/>
    <w:rsid w:val="00462803"/>
    <w:rsid w:val="0046444A"/>
    <w:rsid w:val="0046606A"/>
    <w:rsid w:val="00471A28"/>
    <w:rsid w:val="0047682C"/>
    <w:rsid w:val="004770C2"/>
    <w:rsid w:val="00477ED4"/>
    <w:rsid w:val="004856BE"/>
    <w:rsid w:val="00486C2A"/>
    <w:rsid w:val="0049043A"/>
    <w:rsid w:val="00492DD7"/>
    <w:rsid w:val="004A2B70"/>
    <w:rsid w:val="004A4283"/>
    <w:rsid w:val="004A4DD8"/>
    <w:rsid w:val="004B1741"/>
    <w:rsid w:val="004B2B6D"/>
    <w:rsid w:val="004B436E"/>
    <w:rsid w:val="004B5F5E"/>
    <w:rsid w:val="004B66E8"/>
    <w:rsid w:val="004C6C39"/>
    <w:rsid w:val="004C7F04"/>
    <w:rsid w:val="004D2BAA"/>
    <w:rsid w:val="004E1037"/>
    <w:rsid w:val="004E1197"/>
    <w:rsid w:val="004E1679"/>
    <w:rsid w:val="004E2F63"/>
    <w:rsid w:val="004F08B7"/>
    <w:rsid w:val="004F4C04"/>
    <w:rsid w:val="004F539E"/>
    <w:rsid w:val="00501E1F"/>
    <w:rsid w:val="00502044"/>
    <w:rsid w:val="00502B55"/>
    <w:rsid w:val="00503584"/>
    <w:rsid w:val="00504FEE"/>
    <w:rsid w:val="005069EA"/>
    <w:rsid w:val="00511406"/>
    <w:rsid w:val="00512ABC"/>
    <w:rsid w:val="00517192"/>
    <w:rsid w:val="005252DF"/>
    <w:rsid w:val="00525A83"/>
    <w:rsid w:val="00525B19"/>
    <w:rsid w:val="0052655B"/>
    <w:rsid w:val="00532E23"/>
    <w:rsid w:val="0053437A"/>
    <w:rsid w:val="00540A50"/>
    <w:rsid w:val="00542F3E"/>
    <w:rsid w:val="00545BC0"/>
    <w:rsid w:val="00546558"/>
    <w:rsid w:val="00546EDF"/>
    <w:rsid w:val="00546F89"/>
    <w:rsid w:val="00547CB5"/>
    <w:rsid w:val="00547CC3"/>
    <w:rsid w:val="00550C39"/>
    <w:rsid w:val="00551193"/>
    <w:rsid w:val="00551A0A"/>
    <w:rsid w:val="00557470"/>
    <w:rsid w:val="00562B4C"/>
    <w:rsid w:val="00562C0E"/>
    <w:rsid w:val="00562F60"/>
    <w:rsid w:val="005673D1"/>
    <w:rsid w:val="00570167"/>
    <w:rsid w:val="0057426F"/>
    <w:rsid w:val="00574B17"/>
    <w:rsid w:val="00577C07"/>
    <w:rsid w:val="00581DAE"/>
    <w:rsid w:val="005821F3"/>
    <w:rsid w:val="00585975"/>
    <w:rsid w:val="005910E0"/>
    <w:rsid w:val="0059293C"/>
    <w:rsid w:val="00594569"/>
    <w:rsid w:val="00595B97"/>
    <w:rsid w:val="00596366"/>
    <w:rsid w:val="005A0CF5"/>
    <w:rsid w:val="005A249F"/>
    <w:rsid w:val="005A4C28"/>
    <w:rsid w:val="005B25B3"/>
    <w:rsid w:val="005B6CD7"/>
    <w:rsid w:val="005C1890"/>
    <w:rsid w:val="005C4C10"/>
    <w:rsid w:val="005C61A1"/>
    <w:rsid w:val="005C7457"/>
    <w:rsid w:val="005D0452"/>
    <w:rsid w:val="005D4729"/>
    <w:rsid w:val="005E3067"/>
    <w:rsid w:val="005E593D"/>
    <w:rsid w:val="005E5EDE"/>
    <w:rsid w:val="005F0C83"/>
    <w:rsid w:val="005F41A8"/>
    <w:rsid w:val="005F4FBE"/>
    <w:rsid w:val="005F7189"/>
    <w:rsid w:val="005F794D"/>
    <w:rsid w:val="005F7E05"/>
    <w:rsid w:val="006004DC"/>
    <w:rsid w:val="0060126E"/>
    <w:rsid w:val="00603D79"/>
    <w:rsid w:val="0060456C"/>
    <w:rsid w:val="00614242"/>
    <w:rsid w:val="00614CE6"/>
    <w:rsid w:val="00614CFC"/>
    <w:rsid w:val="00615CED"/>
    <w:rsid w:val="0061797B"/>
    <w:rsid w:val="006216E6"/>
    <w:rsid w:val="00625C35"/>
    <w:rsid w:val="0063014D"/>
    <w:rsid w:val="006378FB"/>
    <w:rsid w:val="00637D83"/>
    <w:rsid w:val="006424F8"/>
    <w:rsid w:val="00642DC9"/>
    <w:rsid w:val="0064347B"/>
    <w:rsid w:val="006533A4"/>
    <w:rsid w:val="00653EC4"/>
    <w:rsid w:val="00656D8A"/>
    <w:rsid w:val="00657E8A"/>
    <w:rsid w:val="00664FAE"/>
    <w:rsid w:val="0066573A"/>
    <w:rsid w:val="0066708A"/>
    <w:rsid w:val="00671FBE"/>
    <w:rsid w:val="00674D4B"/>
    <w:rsid w:val="00676C92"/>
    <w:rsid w:val="00676CF9"/>
    <w:rsid w:val="006813B0"/>
    <w:rsid w:val="00681523"/>
    <w:rsid w:val="006830E9"/>
    <w:rsid w:val="00694319"/>
    <w:rsid w:val="00697237"/>
    <w:rsid w:val="006B1B23"/>
    <w:rsid w:val="006B20BA"/>
    <w:rsid w:val="006B6364"/>
    <w:rsid w:val="006C07E9"/>
    <w:rsid w:val="006C15D9"/>
    <w:rsid w:val="006C279E"/>
    <w:rsid w:val="006C35AA"/>
    <w:rsid w:val="006C3EFC"/>
    <w:rsid w:val="006C47D6"/>
    <w:rsid w:val="006C514B"/>
    <w:rsid w:val="006C5177"/>
    <w:rsid w:val="006D1AA2"/>
    <w:rsid w:val="006D4574"/>
    <w:rsid w:val="006D4D22"/>
    <w:rsid w:val="006D54B3"/>
    <w:rsid w:val="006E3221"/>
    <w:rsid w:val="006E382D"/>
    <w:rsid w:val="006E74ED"/>
    <w:rsid w:val="006F143E"/>
    <w:rsid w:val="006F2FAA"/>
    <w:rsid w:val="006F41B1"/>
    <w:rsid w:val="006F4910"/>
    <w:rsid w:val="007031C4"/>
    <w:rsid w:val="00707365"/>
    <w:rsid w:val="00711E4F"/>
    <w:rsid w:val="00714F0F"/>
    <w:rsid w:val="007156DF"/>
    <w:rsid w:val="007166EC"/>
    <w:rsid w:val="00721075"/>
    <w:rsid w:val="007211AF"/>
    <w:rsid w:val="00724D4F"/>
    <w:rsid w:val="007253C4"/>
    <w:rsid w:val="00726F10"/>
    <w:rsid w:val="00734022"/>
    <w:rsid w:val="00735E59"/>
    <w:rsid w:val="00736B31"/>
    <w:rsid w:val="0073716E"/>
    <w:rsid w:val="0074449A"/>
    <w:rsid w:val="00745576"/>
    <w:rsid w:val="007471AE"/>
    <w:rsid w:val="007512A5"/>
    <w:rsid w:val="0075570A"/>
    <w:rsid w:val="007648C1"/>
    <w:rsid w:val="00764AE1"/>
    <w:rsid w:val="00773AC1"/>
    <w:rsid w:val="0077518F"/>
    <w:rsid w:val="00777538"/>
    <w:rsid w:val="00784164"/>
    <w:rsid w:val="00785F93"/>
    <w:rsid w:val="007877DF"/>
    <w:rsid w:val="00790553"/>
    <w:rsid w:val="0079126E"/>
    <w:rsid w:val="00791E76"/>
    <w:rsid w:val="007955BB"/>
    <w:rsid w:val="007A45D9"/>
    <w:rsid w:val="007A5626"/>
    <w:rsid w:val="007A6ADB"/>
    <w:rsid w:val="007A6D99"/>
    <w:rsid w:val="007A7417"/>
    <w:rsid w:val="007B036D"/>
    <w:rsid w:val="007B0DE1"/>
    <w:rsid w:val="007B0FC4"/>
    <w:rsid w:val="007B48FA"/>
    <w:rsid w:val="007B7F4B"/>
    <w:rsid w:val="007C3E27"/>
    <w:rsid w:val="007C605E"/>
    <w:rsid w:val="007C6337"/>
    <w:rsid w:val="007C7A65"/>
    <w:rsid w:val="007D09E3"/>
    <w:rsid w:val="007D3B45"/>
    <w:rsid w:val="007D7BE8"/>
    <w:rsid w:val="007E0BB6"/>
    <w:rsid w:val="007E150A"/>
    <w:rsid w:val="007E675A"/>
    <w:rsid w:val="007E76A3"/>
    <w:rsid w:val="007F1BC4"/>
    <w:rsid w:val="007F3794"/>
    <w:rsid w:val="007F4871"/>
    <w:rsid w:val="00801E8A"/>
    <w:rsid w:val="008032E2"/>
    <w:rsid w:val="008053C1"/>
    <w:rsid w:val="0081135E"/>
    <w:rsid w:val="0082083C"/>
    <w:rsid w:val="00823905"/>
    <w:rsid w:val="0082794F"/>
    <w:rsid w:val="008322A9"/>
    <w:rsid w:val="00833842"/>
    <w:rsid w:val="00834F5B"/>
    <w:rsid w:val="00837F04"/>
    <w:rsid w:val="008416B7"/>
    <w:rsid w:val="00845C8D"/>
    <w:rsid w:val="00854219"/>
    <w:rsid w:val="00861721"/>
    <w:rsid w:val="00865DCE"/>
    <w:rsid w:val="00866C59"/>
    <w:rsid w:val="00867056"/>
    <w:rsid w:val="00867489"/>
    <w:rsid w:val="008724B6"/>
    <w:rsid w:val="008756D3"/>
    <w:rsid w:val="00876E61"/>
    <w:rsid w:val="00880D0A"/>
    <w:rsid w:val="0088125B"/>
    <w:rsid w:val="008816A4"/>
    <w:rsid w:val="0088355C"/>
    <w:rsid w:val="00894C22"/>
    <w:rsid w:val="00897209"/>
    <w:rsid w:val="008974AE"/>
    <w:rsid w:val="00897FAD"/>
    <w:rsid w:val="008A063C"/>
    <w:rsid w:val="008A4A98"/>
    <w:rsid w:val="008A5AF5"/>
    <w:rsid w:val="008B0561"/>
    <w:rsid w:val="008C2127"/>
    <w:rsid w:val="008C3C6C"/>
    <w:rsid w:val="008C6BA6"/>
    <w:rsid w:val="008D00EA"/>
    <w:rsid w:val="008D2325"/>
    <w:rsid w:val="008D2A6E"/>
    <w:rsid w:val="008D2F96"/>
    <w:rsid w:val="008D61A7"/>
    <w:rsid w:val="008D7D72"/>
    <w:rsid w:val="008E131E"/>
    <w:rsid w:val="008E1D51"/>
    <w:rsid w:val="008E3D78"/>
    <w:rsid w:val="008E6791"/>
    <w:rsid w:val="008F760D"/>
    <w:rsid w:val="00901A77"/>
    <w:rsid w:val="00903DC3"/>
    <w:rsid w:val="00903FC3"/>
    <w:rsid w:val="00906E3A"/>
    <w:rsid w:val="00910FAA"/>
    <w:rsid w:val="00911357"/>
    <w:rsid w:val="009130D4"/>
    <w:rsid w:val="0091673E"/>
    <w:rsid w:val="00920D3B"/>
    <w:rsid w:val="009218EE"/>
    <w:rsid w:val="009222A2"/>
    <w:rsid w:val="00927792"/>
    <w:rsid w:val="00932E9A"/>
    <w:rsid w:val="0093318F"/>
    <w:rsid w:val="009337FF"/>
    <w:rsid w:val="00937990"/>
    <w:rsid w:val="00946BD6"/>
    <w:rsid w:val="00946EDD"/>
    <w:rsid w:val="00947401"/>
    <w:rsid w:val="00953103"/>
    <w:rsid w:val="009566BA"/>
    <w:rsid w:val="009572F7"/>
    <w:rsid w:val="00960DD7"/>
    <w:rsid w:val="0096276F"/>
    <w:rsid w:val="00962A54"/>
    <w:rsid w:val="00963F94"/>
    <w:rsid w:val="0096423C"/>
    <w:rsid w:val="009671BA"/>
    <w:rsid w:val="0097266D"/>
    <w:rsid w:val="009733BC"/>
    <w:rsid w:val="00974BC3"/>
    <w:rsid w:val="00984D0B"/>
    <w:rsid w:val="00987E56"/>
    <w:rsid w:val="009915DC"/>
    <w:rsid w:val="009924E8"/>
    <w:rsid w:val="009958E4"/>
    <w:rsid w:val="00995CCD"/>
    <w:rsid w:val="009A3B0B"/>
    <w:rsid w:val="009B1E61"/>
    <w:rsid w:val="009B6707"/>
    <w:rsid w:val="009C0C71"/>
    <w:rsid w:val="009C0ED5"/>
    <w:rsid w:val="009D736F"/>
    <w:rsid w:val="009E0089"/>
    <w:rsid w:val="009E09B4"/>
    <w:rsid w:val="009E0D9B"/>
    <w:rsid w:val="009E28A5"/>
    <w:rsid w:val="009F1516"/>
    <w:rsid w:val="009F3127"/>
    <w:rsid w:val="009F4DF2"/>
    <w:rsid w:val="009F6AA8"/>
    <w:rsid w:val="009F77C5"/>
    <w:rsid w:val="00A00F4A"/>
    <w:rsid w:val="00A06D7A"/>
    <w:rsid w:val="00A106D0"/>
    <w:rsid w:val="00A1073F"/>
    <w:rsid w:val="00A1079B"/>
    <w:rsid w:val="00A143F8"/>
    <w:rsid w:val="00A14F3C"/>
    <w:rsid w:val="00A1549C"/>
    <w:rsid w:val="00A15B64"/>
    <w:rsid w:val="00A1683A"/>
    <w:rsid w:val="00A2486D"/>
    <w:rsid w:val="00A33D4B"/>
    <w:rsid w:val="00A36391"/>
    <w:rsid w:val="00A452E8"/>
    <w:rsid w:val="00A464A8"/>
    <w:rsid w:val="00A4709A"/>
    <w:rsid w:val="00A47F36"/>
    <w:rsid w:val="00A5108A"/>
    <w:rsid w:val="00A66EB1"/>
    <w:rsid w:val="00A679E2"/>
    <w:rsid w:val="00A71B3D"/>
    <w:rsid w:val="00A74183"/>
    <w:rsid w:val="00A77AA2"/>
    <w:rsid w:val="00A8058A"/>
    <w:rsid w:val="00A822A0"/>
    <w:rsid w:val="00A8360D"/>
    <w:rsid w:val="00A83DB1"/>
    <w:rsid w:val="00A87D16"/>
    <w:rsid w:val="00A9129A"/>
    <w:rsid w:val="00AA0E55"/>
    <w:rsid w:val="00AA409D"/>
    <w:rsid w:val="00AA439E"/>
    <w:rsid w:val="00AA4F55"/>
    <w:rsid w:val="00AA58D3"/>
    <w:rsid w:val="00AA7E87"/>
    <w:rsid w:val="00AB0E41"/>
    <w:rsid w:val="00AC0CAA"/>
    <w:rsid w:val="00AC0EF0"/>
    <w:rsid w:val="00AD5009"/>
    <w:rsid w:val="00AD5253"/>
    <w:rsid w:val="00AE072C"/>
    <w:rsid w:val="00AE084E"/>
    <w:rsid w:val="00AE11CC"/>
    <w:rsid w:val="00AE179F"/>
    <w:rsid w:val="00AE2ED6"/>
    <w:rsid w:val="00AE399D"/>
    <w:rsid w:val="00AE4D9F"/>
    <w:rsid w:val="00AF3B2C"/>
    <w:rsid w:val="00AF434F"/>
    <w:rsid w:val="00AF4972"/>
    <w:rsid w:val="00AF4EFD"/>
    <w:rsid w:val="00AF4F89"/>
    <w:rsid w:val="00B02F7C"/>
    <w:rsid w:val="00B04026"/>
    <w:rsid w:val="00B05716"/>
    <w:rsid w:val="00B07ADE"/>
    <w:rsid w:val="00B20640"/>
    <w:rsid w:val="00B2160E"/>
    <w:rsid w:val="00B26D11"/>
    <w:rsid w:val="00B31CF2"/>
    <w:rsid w:val="00B357F6"/>
    <w:rsid w:val="00B36B24"/>
    <w:rsid w:val="00B37A1B"/>
    <w:rsid w:val="00B4212C"/>
    <w:rsid w:val="00B43A88"/>
    <w:rsid w:val="00B51598"/>
    <w:rsid w:val="00B55232"/>
    <w:rsid w:val="00B638EB"/>
    <w:rsid w:val="00B63BFA"/>
    <w:rsid w:val="00B65801"/>
    <w:rsid w:val="00B6585A"/>
    <w:rsid w:val="00B76204"/>
    <w:rsid w:val="00B92F93"/>
    <w:rsid w:val="00B950DF"/>
    <w:rsid w:val="00BA061D"/>
    <w:rsid w:val="00BA1972"/>
    <w:rsid w:val="00BA5AD0"/>
    <w:rsid w:val="00BB6DD3"/>
    <w:rsid w:val="00BC5814"/>
    <w:rsid w:val="00BC684D"/>
    <w:rsid w:val="00BD0A74"/>
    <w:rsid w:val="00BD0D1E"/>
    <w:rsid w:val="00BE430A"/>
    <w:rsid w:val="00BE7464"/>
    <w:rsid w:val="00BF1C4D"/>
    <w:rsid w:val="00BF2E0B"/>
    <w:rsid w:val="00BF4EB1"/>
    <w:rsid w:val="00C01270"/>
    <w:rsid w:val="00C01718"/>
    <w:rsid w:val="00C01C04"/>
    <w:rsid w:val="00C03A5C"/>
    <w:rsid w:val="00C03D37"/>
    <w:rsid w:val="00C04E5E"/>
    <w:rsid w:val="00C10572"/>
    <w:rsid w:val="00C108C1"/>
    <w:rsid w:val="00C11251"/>
    <w:rsid w:val="00C12CB8"/>
    <w:rsid w:val="00C158CA"/>
    <w:rsid w:val="00C16647"/>
    <w:rsid w:val="00C16E17"/>
    <w:rsid w:val="00C207D9"/>
    <w:rsid w:val="00C216BD"/>
    <w:rsid w:val="00C2410D"/>
    <w:rsid w:val="00C243A0"/>
    <w:rsid w:val="00C27132"/>
    <w:rsid w:val="00C272BC"/>
    <w:rsid w:val="00C319BA"/>
    <w:rsid w:val="00C32F23"/>
    <w:rsid w:val="00C3324C"/>
    <w:rsid w:val="00C33DBF"/>
    <w:rsid w:val="00C405D9"/>
    <w:rsid w:val="00C40717"/>
    <w:rsid w:val="00C47AF8"/>
    <w:rsid w:val="00C47DAD"/>
    <w:rsid w:val="00C50390"/>
    <w:rsid w:val="00C52A82"/>
    <w:rsid w:val="00C53921"/>
    <w:rsid w:val="00C540E7"/>
    <w:rsid w:val="00C5564B"/>
    <w:rsid w:val="00C651EB"/>
    <w:rsid w:val="00C6702D"/>
    <w:rsid w:val="00C746D6"/>
    <w:rsid w:val="00C75F9C"/>
    <w:rsid w:val="00C767C8"/>
    <w:rsid w:val="00C84ECD"/>
    <w:rsid w:val="00C92321"/>
    <w:rsid w:val="00C92E24"/>
    <w:rsid w:val="00C93582"/>
    <w:rsid w:val="00C94007"/>
    <w:rsid w:val="00CA1CF4"/>
    <w:rsid w:val="00CA2AEE"/>
    <w:rsid w:val="00CA5106"/>
    <w:rsid w:val="00CA5E7E"/>
    <w:rsid w:val="00CB11FD"/>
    <w:rsid w:val="00CB26C7"/>
    <w:rsid w:val="00CB3B46"/>
    <w:rsid w:val="00CB5F0D"/>
    <w:rsid w:val="00CB7505"/>
    <w:rsid w:val="00CC4E90"/>
    <w:rsid w:val="00CC6CB8"/>
    <w:rsid w:val="00CD131A"/>
    <w:rsid w:val="00CD4F61"/>
    <w:rsid w:val="00CD6AB8"/>
    <w:rsid w:val="00CD7100"/>
    <w:rsid w:val="00CE0AA2"/>
    <w:rsid w:val="00CE1DD0"/>
    <w:rsid w:val="00CF13BB"/>
    <w:rsid w:val="00CF6174"/>
    <w:rsid w:val="00CF69C2"/>
    <w:rsid w:val="00D00166"/>
    <w:rsid w:val="00D0414C"/>
    <w:rsid w:val="00D04407"/>
    <w:rsid w:val="00D04DF3"/>
    <w:rsid w:val="00D05002"/>
    <w:rsid w:val="00D05D04"/>
    <w:rsid w:val="00D06D57"/>
    <w:rsid w:val="00D07764"/>
    <w:rsid w:val="00D10B9E"/>
    <w:rsid w:val="00D12757"/>
    <w:rsid w:val="00D13CAA"/>
    <w:rsid w:val="00D157F3"/>
    <w:rsid w:val="00D15958"/>
    <w:rsid w:val="00D20B2E"/>
    <w:rsid w:val="00D210C5"/>
    <w:rsid w:val="00D211E8"/>
    <w:rsid w:val="00D217C6"/>
    <w:rsid w:val="00D231F4"/>
    <w:rsid w:val="00D26866"/>
    <w:rsid w:val="00D27DDC"/>
    <w:rsid w:val="00D3154D"/>
    <w:rsid w:val="00D317F6"/>
    <w:rsid w:val="00D337E7"/>
    <w:rsid w:val="00D4167F"/>
    <w:rsid w:val="00D42911"/>
    <w:rsid w:val="00D43D61"/>
    <w:rsid w:val="00D446B0"/>
    <w:rsid w:val="00D549A1"/>
    <w:rsid w:val="00D55176"/>
    <w:rsid w:val="00D55C9F"/>
    <w:rsid w:val="00D6134F"/>
    <w:rsid w:val="00D65EDD"/>
    <w:rsid w:val="00D71F81"/>
    <w:rsid w:val="00D77C29"/>
    <w:rsid w:val="00D81FD0"/>
    <w:rsid w:val="00D82B8F"/>
    <w:rsid w:val="00D82C09"/>
    <w:rsid w:val="00D85B48"/>
    <w:rsid w:val="00D87DD0"/>
    <w:rsid w:val="00DA3DDE"/>
    <w:rsid w:val="00DB4E16"/>
    <w:rsid w:val="00DB65ED"/>
    <w:rsid w:val="00DC070C"/>
    <w:rsid w:val="00DC2B75"/>
    <w:rsid w:val="00DC4049"/>
    <w:rsid w:val="00DC5620"/>
    <w:rsid w:val="00DC5C04"/>
    <w:rsid w:val="00DC60EA"/>
    <w:rsid w:val="00DD29B3"/>
    <w:rsid w:val="00DD574C"/>
    <w:rsid w:val="00DD6E35"/>
    <w:rsid w:val="00DE24DA"/>
    <w:rsid w:val="00DF2485"/>
    <w:rsid w:val="00DF330E"/>
    <w:rsid w:val="00DF3865"/>
    <w:rsid w:val="00E004C0"/>
    <w:rsid w:val="00E00DD6"/>
    <w:rsid w:val="00E0179F"/>
    <w:rsid w:val="00E025C9"/>
    <w:rsid w:val="00E043EE"/>
    <w:rsid w:val="00E04891"/>
    <w:rsid w:val="00E050A6"/>
    <w:rsid w:val="00E0752D"/>
    <w:rsid w:val="00E112D0"/>
    <w:rsid w:val="00E14A6A"/>
    <w:rsid w:val="00E15C02"/>
    <w:rsid w:val="00E1619E"/>
    <w:rsid w:val="00E20332"/>
    <w:rsid w:val="00E20655"/>
    <w:rsid w:val="00E26339"/>
    <w:rsid w:val="00E268DD"/>
    <w:rsid w:val="00E26EC5"/>
    <w:rsid w:val="00E27534"/>
    <w:rsid w:val="00E30D6F"/>
    <w:rsid w:val="00E341BC"/>
    <w:rsid w:val="00E34375"/>
    <w:rsid w:val="00E35B17"/>
    <w:rsid w:val="00E3639B"/>
    <w:rsid w:val="00E36D7F"/>
    <w:rsid w:val="00E37D08"/>
    <w:rsid w:val="00E4003F"/>
    <w:rsid w:val="00E40C7C"/>
    <w:rsid w:val="00E40D80"/>
    <w:rsid w:val="00E410A7"/>
    <w:rsid w:val="00E424D6"/>
    <w:rsid w:val="00E471CB"/>
    <w:rsid w:val="00E50BFF"/>
    <w:rsid w:val="00E54EB6"/>
    <w:rsid w:val="00E55A55"/>
    <w:rsid w:val="00E57AA2"/>
    <w:rsid w:val="00E60888"/>
    <w:rsid w:val="00E64053"/>
    <w:rsid w:val="00E64FF0"/>
    <w:rsid w:val="00E7049B"/>
    <w:rsid w:val="00E70A10"/>
    <w:rsid w:val="00E8557E"/>
    <w:rsid w:val="00E87A72"/>
    <w:rsid w:val="00E90E35"/>
    <w:rsid w:val="00EA39D5"/>
    <w:rsid w:val="00EA6733"/>
    <w:rsid w:val="00EA6BF2"/>
    <w:rsid w:val="00EB0D53"/>
    <w:rsid w:val="00EB26FC"/>
    <w:rsid w:val="00EB6BD4"/>
    <w:rsid w:val="00EC0BC0"/>
    <w:rsid w:val="00EC0CE9"/>
    <w:rsid w:val="00EC247F"/>
    <w:rsid w:val="00EC5BBF"/>
    <w:rsid w:val="00EC65A2"/>
    <w:rsid w:val="00EC739A"/>
    <w:rsid w:val="00ED0995"/>
    <w:rsid w:val="00ED0EE5"/>
    <w:rsid w:val="00ED2371"/>
    <w:rsid w:val="00ED43C0"/>
    <w:rsid w:val="00EE46FE"/>
    <w:rsid w:val="00EE4788"/>
    <w:rsid w:val="00EF0BFD"/>
    <w:rsid w:val="00EF36EF"/>
    <w:rsid w:val="00EF38A6"/>
    <w:rsid w:val="00F02A58"/>
    <w:rsid w:val="00F100B1"/>
    <w:rsid w:val="00F11B2D"/>
    <w:rsid w:val="00F21671"/>
    <w:rsid w:val="00F2492D"/>
    <w:rsid w:val="00F27404"/>
    <w:rsid w:val="00F3139E"/>
    <w:rsid w:val="00F31A15"/>
    <w:rsid w:val="00F338D8"/>
    <w:rsid w:val="00F40D35"/>
    <w:rsid w:val="00F45BA8"/>
    <w:rsid w:val="00F45E33"/>
    <w:rsid w:val="00F50145"/>
    <w:rsid w:val="00F5118D"/>
    <w:rsid w:val="00F5187F"/>
    <w:rsid w:val="00F5458D"/>
    <w:rsid w:val="00F55AFE"/>
    <w:rsid w:val="00F62198"/>
    <w:rsid w:val="00F63972"/>
    <w:rsid w:val="00F647CE"/>
    <w:rsid w:val="00F70007"/>
    <w:rsid w:val="00F73BC3"/>
    <w:rsid w:val="00F74037"/>
    <w:rsid w:val="00F74B96"/>
    <w:rsid w:val="00F81101"/>
    <w:rsid w:val="00F81883"/>
    <w:rsid w:val="00F82723"/>
    <w:rsid w:val="00F845EC"/>
    <w:rsid w:val="00F871ED"/>
    <w:rsid w:val="00F9302A"/>
    <w:rsid w:val="00F9747F"/>
    <w:rsid w:val="00F97DC0"/>
    <w:rsid w:val="00FA0C8B"/>
    <w:rsid w:val="00FA1091"/>
    <w:rsid w:val="00FA110D"/>
    <w:rsid w:val="00FA1F2E"/>
    <w:rsid w:val="00FA674A"/>
    <w:rsid w:val="00FB235B"/>
    <w:rsid w:val="00FB4365"/>
    <w:rsid w:val="00FB596F"/>
    <w:rsid w:val="00FB5CA7"/>
    <w:rsid w:val="00FB6625"/>
    <w:rsid w:val="00FC0002"/>
    <w:rsid w:val="00FC2E9A"/>
    <w:rsid w:val="00FC68BC"/>
    <w:rsid w:val="00FC74AB"/>
    <w:rsid w:val="00FC7BA6"/>
    <w:rsid w:val="00FD083D"/>
    <w:rsid w:val="00FD2F0F"/>
    <w:rsid w:val="00FD323A"/>
    <w:rsid w:val="00FD7C17"/>
    <w:rsid w:val="00FE3619"/>
    <w:rsid w:val="00FF24E3"/>
    <w:rsid w:val="00FF42C0"/>
    <w:rsid w:val="00FF5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E23827"/>
  <w15:chartTrackingRefBased/>
  <w15:docId w15:val="{9A091410-F15B-4F59-A0F3-A14E19B02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3D144E"/>
    <w:rPr>
      <w:rFonts w:ascii="Arial" w:hAnsi="Arial" w:cs="Arial"/>
      <w:sz w:val="22"/>
      <w:szCs w:val="22"/>
    </w:rPr>
  </w:style>
  <w:style w:type="paragraph" w:styleId="Naslov1">
    <w:name w:val="heading 1"/>
    <w:aliases w:val="NASLOV,H1,H11,H12,H13"/>
    <w:basedOn w:val="Navaden"/>
    <w:next w:val="Navaden"/>
    <w:link w:val="Naslov1Znak"/>
    <w:qFormat/>
    <w:rsid w:val="00B92F93"/>
    <w:pPr>
      <w:keepNext/>
      <w:numPr>
        <w:numId w:val="1"/>
      </w:numPr>
      <w:spacing w:before="240" w:after="60"/>
      <w:outlineLvl w:val="0"/>
    </w:pPr>
    <w:rPr>
      <w:b/>
      <w:bCs/>
      <w:kern w:val="32"/>
      <w:sz w:val="28"/>
      <w:szCs w:val="32"/>
    </w:rPr>
  </w:style>
  <w:style w:type="paragraph" w:styleId="Naslov2">
    <w:name w:val="heading 2"/>
    <w:basedOn w:val="Navaden"/>
    <w:next w:val="Navaden"/>
    <w:link w:val="Naslov2Znak"/>
    <w:qFormat/>
    <w:rsid w:val="00B92F93"/>
    <w:pPr>
      <w:keepNext/>
      <w:numPr>
        <w:ilvl w:val="1"/>
        <w:numId w:val="1"/>
      </w:numPr>
      <w:spacing w:before="120" w:after="120"/>
      <w:outlineLvl w:val="1"/>
    </w:pPr>
    <w:rPr>
      <w:b/>
      <w:bCs/>
      <w:iCs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qFormat/>
    <w:rsid w:val="00B92F93"/>
    <w:pPr>
      <w:keepNext/>
      <w:numPr>
        <w:ilvl w:val="2"/>
        <w:numId w:val="1"/>
      </w:numPr>
      <w:spacing w:before="120" w:after="120"/>
      <w:outlineLvl w:val="2"/>
    </w:pPr>
    <w:rPr>
      <w:b/>
      <w:bCs/>
      <w:i/>
      <w:szCs w:val="26"/>
    </w:rPr>
  </w:style>
  <w:style w:type="paragraph" w:styleId="Naslov4">
    <w:name w:val="heading 4"/>
    <w:aliases w:val="H4,H41,H42"/>
    <w:basedOn w:val="Navaden"/>
    <w:next w:val="Navaden"/>
    <w:qFormat/>
    <w:rsid w:val="00B92F93"/>
    <w:pPr>
      <w:keepNext/>
      <w:numPr>
        <w:ilvl w:val="3"/>
        <w:numId w:val="1"/>
      </w:numPr>
      <w:spacing w:before="120" w:after="120"/>
      <w:outlineLvl w:val="3"/>
    </w:pPr>
    <w:rPr>
      <w:bCs/>
      <w:szCs w:val="28"/>
    </w:rPr>
  </w:style>
  <w:style w:type="paragraph" w:styleId="Naslov5">
    <w:name w:val="heading 5"/>
    <w:aliases w:val="H5,H51,H52"/>
    <w:basedOn w:val="Navaden"/>
    <w:next w:val="Navaden"/>
    <w:qFormat/>
    <w:rsid w:val="00B92F9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aliases w:val="H6,H61,H62"/>
    <w:basedOn w:val="Navaden"/>
    <w:next w:val="Navaden"/>
    <w:qFormat/>
    <w:rsid w:val="00B92F9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Naslov7">
    <w:name w:val="heading 7"/>
    <w:basedOn w:val="Navaden"/>
    <w:next w:val="Navaden"/>
    <w:qFormat/>
    <w:rsid w:val="00B92F9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rsid w:val="00B92F9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qFormat/>
    <w:rsid w:val="00B92F93"/>
    <w:pPr>
      <w:numPr>
        <w:ilvl w:val="8"/>
        <w:numId w:val="1"/>
      </w:numPr>
      <w:spacing w:before="240" w:after="60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B92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B92F93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92F93"/>
    <w:pPr>
      <w:tabs>
        <w:tab w:val="center" w:pos="4536"/>
        <w:tab w:val="right" w:pos="9072"/>
      </w:tabs>
    </w:pPr>
  </w:style>
  <w:style w:type="paragraph" w:customStyle="1" w:styleId="Odmik0">
    <w:name w:val="Odmik 0"/>
    <w:basedOn w:val="Navaden"/>
    <w:rsid w:val="00101D9E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sz w:val="20"/>
      <w:szCs w:val="20"/>
    </w:rPr>
  </w:style>
  <w:style w:type="paragraph" w:customStyle="1" w:styleId="Tabela">
    <w:name w:val="Tabela"/>
    <w:basedOn w:val="Telobesedila"/>
    <w:rsid w:val="00101D9E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cs="Times New Roman"/>
      <w:sz w:val="16"/>
      <w:szCs w:val="20"/>
      <w:lang w:eastAsia="en-US"/>
    </w:rPr>
  </w:style>
  <w:style w:type="paragraph" w:customStyle="1" w:styleId="Naslovtabelealislike">
    <w:name w:val="Naslov tabele ali slike"/>
    <w:basedOn w:val="Navaden"/>
    <w:next w:val="Navaden"/>
    <w:rsid w:val="00101D9E"/>
    <w:pPr>
      <w:keepNext/>
      <w:keepLines/>
      <w:overflowPunct w:val="0"/>
      <w:autoSpaceDE w:val="0"/>
      <w:autoSpaceDN w:val="0"/>
      <w:adjustRightInd w:val="0"/>
      <w:spacing w:before="240" w:after="120"/>
      <w:jc w:val="both"/>
      <w:textAlignment w:val="baseline"/>
    </w:pPr>
    <w:rPr>
      <w:rFonts w:cs="Times New Roman"/>
      <w:b/>
      <w:sz w:val="20"/>
      <w:szCs w:val="20"/>
    </w:rPr>
  </w:style>
  <w:style w:type="paragraph" w:styleId="Telobesedila">
    <w:name w:val="Body Text"/>
    <w:basedOn w:val="Navaden"/>
    <w:rsid w:val="00101D9E"/>
    <w:pPr>
      <w:spacing w:after="120"/>
    </w:pPr>
  </w:style>
  <w:style w:type="paragraph" w:customStyle="1" w:styleId="DefaultText">
    <w:name w:val="Default Text"/>
    <w:basedOn w:val="Navaden"/>
    <w:rsid w:val="00101D9E"/>
    <w:pPr>
      <w:jc w:val="both"/>
    </w:pPr>
    <w:rPr>
      <w:rFonts w:cs="Times New Roman"/>
      <w:szCs w:val="20"/>
    </w:rPr>
  </w:style>
  <w:style w:type="paragraph" w:customStyle="1" w:styleId="CharChar">
    <w:name w:val="Char Char"/>
    <w:basedOn w:val="Navaden"/>
    <w:rsid w:val="007156D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NavadenTimesNewRoman">
    <w:name w:val="Navaden Times New Roman"/>
    <w:basedOn w:val="Navaden"/>
    <w:rsid w:val="005F7E05"/>
    <w:pPr>
      <w:widowControl w:val="0"/>
    </w:pPr>
    <w:rPr>
      <w:rFonts w:cs="Times New Roman"/>
      <w:szCs w:val="20"/>
    </w:rPr>
  </w:style>
  <w:style w:type="paragraph" w:styleId="Besedilooblaka">
    <w:name w:val="Balloon Text"/>
    <w:basedOn w:val="Navaden"/>
    <w:semiHidden/>
    <w:rsid w:val="00674D4B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Navaden"/>
    <w:rsid w:val="00724D4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SlogLevo125cm">
    <w:name w:val="Slog Levo:  125 cm"/>
    <w:basedOn w:val="Navaden"/>
    <w:autoRedefine/>
    <w:rsid w:val="007C3E27"/>
    <w:pPr>
      <w:jc w:val="both"/>
    </w:pPr>
    <w:rPr>
      <w:rFonts w:ascii="MetaPro-Normal" w:hAnsi="MetaPro-Normal"/>
      <w:u w:val="single"/>
    </w:rPr>
  </w:style>
  <w:style w:type="paragraph" w:styleId="Odstavekseznama">
    <w:name w:val="List Paragraph"/>
    <w:aliases w:val="Bullet List,FooterText,numbered,AB List 1,Bullet Points,555,lp1,Equipment,ProcessA,Bulletr List Paragraph,列出段落,列出段落1,List Paragraph2,List Paragraph21,Listeafsnit1,Parágrafo da Lista1,Párrafo de lista1,リスト段落1,Foot"/>
    <w:basedOn w:val="Navaden"/>
    <w:link w:val="OdstavekseznamaZnak"/>
    <w:uiPriority w:val="34"/>
    <w:qFormat/>
    <w:rsid w:val="0081135E"/>
    <w:pPr>
      <w:ind w:left="708"/>
    </w:pPr>
  </w:style>
  <w:style w:type="table" w:customStyle="1" w:styleId="Tabelamrea1">
    <w:name w:val="Tabela – mreža1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3Znak">
    <w:name w:val="Naslov 3 Znak"/>
    <w:aliases w:val="H3 Znak,H31 Znak,H32 Znak,H33 Znak"/>
    <w:link w:val="Naslov3"/>
    <w:rsid w:val="00283D06"/>
    <w:rPr>
      <w:rFonts w:ascii="Arial" w:hAnsi="Arial" w:cs="Arial"/>
      <w:b/>
      <w:bCs/>
      <w:i/>
      <w:sz w:val="22"/>
      <w:szCs w:val="26"/>
    </w:rPr>
  </w:style>
  <w:style w:type="table" w:customStyle="1" w:styleId="Tabelamrea5">
    <w:name w:val="Tabela – mreža5"/>
    <w:basedOn w:val="Navadnatabela"/>
    <w:next w:val="Tabelamrea"/>
    <w:rsid w:val="00283D0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Znak">
    <w:name w:val="Naslov 1 Znak"/>
    <w:aliases w:val="NASLOV Znak,H1 Znak,H11 Znak,H12 Znak,H13 Znak"/>
    <w:link w:val="Naslov1"/>
    <w:rsid w:val="001D48DE"/>
    <w:rPr>
      <w:rFonts w:ascii="Arial" w:hAnsi="Arial" w:cs="Arial"/>
      <w:b/>
      <w:bCs/>
      <w:kern w:val="32"/>
      <w:sz w:val="28"/>
      <w:szCs w:val="32"/>
    </w:rPr>
  </w:style>
  <w:style w:type="character" w:styleId="Pripombasklic">
    <w:name w:val="annotation reference"/>
    <w:rsid w:val="009572F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9572F7"/>
    <w:rPr>
      <w:sz w:val="20"/>
      <w:szCs w:val="20"/>
    </w:rPr>
  </w:style>
  <w:style w:type="character" w:customStyle="1" w:styleId="PripombabesediloZnak">
    <w:name w:val="Pripomba – besedilo Znak"/>
    <w:link w:val="Pripombabesedilo"/>
    <w:uiPriority w:val="99"/>
    <w:rsid w:val="009572F7"/>
    <w:rPr>
      <w:rFonts w:ascii="Arial" w:hAnsi="Arial" w:cs="Arial"/>
    </w:rPr>
  </w:style>
  <w:style w:type="paragraph" w:styleId="Zadevapripombe">
    <w:name w:val="annotation subject"/>
    <w:basedOn w:val="Pripombabesedilo"/>
    <w:next w:val="Pripombabesedilo"/>
    <w:link w:val="ZadevapripombeZnak"/>
    <w:rsid w:val="009572F7"/>
    <w:rPr>
      <w:b/>
      <w:bCs/>
    </w:rPr>
  </w:style>
  <w:style w:type="character" w:customStyle="1" w:styleId="ZadevapripombeZnak">
    <w:name w:val="Zadeva pripombe Znak"/>
    <w:link w:val="Zadevapripombe"/>
    <w:rsid w:val="009572F7"/>
    <w:rPr>
      <w:rFonts w:ascii="Arial" w:hAnsi="Arial" w:cs="Arial"/>
      <w:b/>
      <w:bCs/>
    </w:rPr>
  </w:style>
  <w:style w:type="character" w:customStyle="1" w:styleId="Naslov2Znak">
    <w:name w:val="Naslov 2 Znak"/>
    <w:link w:val="Naslov2"/>
    <w:uiPriority w:val="9"/>
    <w:rsid w:val="001F3B41"/>
    <w:rPr>
      <w:rFonts w:ascii="Arial" w:hAnsi="Arial" w:cs="Arial"/>
      <w:b/>
      <w:bCs/>
      <w:iCs/>
      <w:sz w:val="22"/>
      <w:szCs w:val="28"/>
    </w:rPr>
  </w:style>
  <w:style w:type="paragraph" w:customStyle="1" w:styleId="Brezrazmikov1">
    <w:name w:val="Brez razmikov1"/>
    <w:uiPriority w:val="1"/>
    <w:qFormat/>
    <w:rsid w:val="00906E3A"/>
    <w:pPr>
      <w:jc w:val="both"/>
    </w:pPr>
    <w:rPr>
      <w:rFonts w:ascii="Arial" w:eastAsia="Calibri" w:hAnsi="Arial"/>
      <w:szCs w:val="22"/>
      <w:lang w:eastAsia="en-US"/>
    </w:rPr>
  </w:style>
  <w:style w:type="paragraph" w:customStyle="1" w:styleId="Slog1">
    <w:name w:val="Slog1"/>
    <w:basedOn w:val="Navaden"/>
    <w:rsid w:val="00015709"/>
    <w:pPr>
      <w:spacing w:before="240" w:after="60"/>
      <w:jc w:val="both"/>
    </w:pPr>
    <w:rPr>
      <w:rFonts w:cs="Times New Roman"/>
      <w:szCs w:val="24"/>
    </w:rPr>
  </w:style>
  <w:style w:type="paragraph" w:styleId="HTML-oblikovano">
    <w:name w:val="HTML Preformatted"/>
    <w:basedOn w:val="Navaden"/>
    <w:link w:val="HTML-oblikovanoZnak"/>
    <w:rsid w:val="00880D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link w:val="HTML-oblikovano"/>
    <w:rsid w:val="00880D0A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DC5C04"/>
    <w:rPr>
      <w:rFonts w:ascii="Arial" w:hAnsi="Arial" w:cs="Arial"/>
      <w:sz w:val="22"/>
      <w:szCs w:val="22"/>
    </w:rPr>
  </w:style>
  <w:style w:type="character" w:customStyle="1" w:styleId="NogaZnak">
    <w:name w:val="Noga Znak"/>
    <w:link w:val="Noga"/>
    <w:uiPriority w:val="99"/>
    <w:rsid w:val="00DC5C04"/>
    <w:rPr>
      <w:rFonts w:ascii="Arial" w:hAnsi="Arial" w:cs="Arial"/>
      <w:sz w:val="22"/>
      <w:szCs w:val="22"/>
    </w:rPr>
  </w:style>
  <w:style w:type="character" w:customStyle="1" w:styleId="OdstavekseznamaZnak">
    <w:name w:val="Odstavek seznama Znak"/>
    <w:aliases w:val="Bullet List Znak,FooterText Znak,numbered Znak,AB List 1 Znak,Bullet Points Znak,555 Znak,lp1 Znak,Equipment Znak,ProcessA Znak,Bulletr List Paragraph Znak,列出段落 Znak,列出段落1 Znak,List Paragraph2 Znak,List Paragraph21 Znak,リスト段落1 Znak"/>
    <w:link w:val="Odstavekseznama"/>
    <w:locked/>
    <w:rsid w:val="002C11D7"/>
    <w:rPr>
      <w:rFonts w:ascii="Arial" w:hAnsi="Arial" w:cs="Arial"/>
      <w:sz w:val="22"/>
      <w:szCs w:val="22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E424D6"/>
    <w:pPr>
      <w:jc w:val="both"/>
    </w:pPr>
    <w:rPr>
      <w:rFonts w:eastAsia="Calibri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link w:val="Sprotnaopomba-besedilo"/>
    <w:uiPriority w:val="99"/>
    <w:rsid w:val="00E424D6"/>
    <w:rPr>
      <w:rFonts w:ascii="Arial" w:eastAsia="Calibri" w:hAnsi="Arial"/>
      <w:i/>
      <w:sz w:val="18"/>
      <w:lang w:eastAsia="en-US"/>
    </w:rPr>
  </w:style>
  <w:style w:type="character" w:styleId="Sprotnaopomba-sklic">
    <w:name w:val="footnote reference"/>
    <w:uiPriority w:val="99"/>
    <w:unhideWhenUsed/>
    <w:qFormat/>
    <w:rsid w:val="00E424D6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A822A0"/>
    <w:rPr>
      <w:color w:val="0000FF"/>
      <w:u w:val="single"/>
    </w:rPr>
  </w:style>
  <w:style w:type="paragraph" w:customStyle="1" w:styleId="CharChar0">
    <w:name w:val="Char Char"/>
    <w:basedOn w:val="Navaden"/>
    <w:rsid w:val="00B37A1B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CharChar1Char0">
    <w:name w:val="Char Char1 Char"/>
    <w:basedOn w:val="Navaden"/>
    <w:rsid w:val="00B37A1B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numbering" w:customStyle="1" w:styleId="Headings">
    <w:name w:val="Headings"/>
    <w:uiPriority w:val="99"/>
    <w:rsid w:val="00B37A1B"/>
    <w:pPr>
      <w:numPr>
        <w:numId w:val="19"/>
      </w:numPr>
    </w:pPr>
  </w:style>
  <w:style w:type="table" w:customStyle="1" w:styleId="Tabelamrea6">
    <w:name w:val="Tabela – mreža6"/>
    <w:basedOn w:val="Navadnatabela"/>
    <w:next w:val="Tabelamrea"/>
    <w:rsid w:val="00B37A1B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D26866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57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AZPISI\ZPVSUN-23_2008\VZOREC%20RAZPISNE%20DOKUMENTACIJE\Obrazec%20prijava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D09D5861DBF242A0C7B8A22094FC2B" ma:contentTypeVersion="3" ma:contentTypeDescription="Create a new document." ma:contentTypeScope="" ma:versionID="63a1e54b37e9d3f81288fe408d24e663">
  <xsd:schema xmlns:xsd="http://www.w3.org/2001/XMLSchema" xmlns:xs="http://www.w3.org/2001/XMLSchema" xmlns:p="http://schemas.microsoft.com/office/2006/metadata/properties" xmlns:ns2="ac272aa2-7a08-40af-9833-c0aba5d14662" targetNamespace="http://schemas.microsoft.com/office/2006/metadata/properties" ma:root="true" ma:fieldsID="2892a4045369966e46dad7f28bedf73c" ns2:_="">
    <xsd:import namespace="ac272aa2-7a08-40af-9833-c0aba5d146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272aa2-7a08-40af-9833-c0aba5d146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05B8605-0520-4E98-BC7C-56C4EBE204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272aa2-7a08-40af-9833-c0aba5d146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1660B6-C397-4024-AEB7-3D39D03568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4C555E-C37F-4A10-B68A-0848DEAFF84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2B20155-FB48-421B-A9E0-D402F1743E0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Obrazec prijava - OBRAZEC</Template>
  <TotalTime>191</TotalTime>
  <Pages>1</Pages>
  <Words>2024</Words>
  <Characters>11542</Characters>
  <Application>Microsoft Office Word</Application>
  <DocSecurity>0</DocSecurity>
  <Lines>96</Lines>
  <Paragraphs>27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OBRAZEC ''PRIJAVA''</vt:lpstr>
      <vt:lpstr>OBRAZEC ''PRIJAVA''</vt:lpstr>
    </vt:vector>
  </TitlesOfParts>
  <Company>MF</Company>
  <LinksUpToDate>false</LinksUpToDate>
  <CharactersWithSpaces>13539</CharactersWithSpaces>
  <SharedDoc>false</SharedDoc>
  <HLinks>
    <vt:vector size="12" baseType="variant">
      <vt:variant>
        <vt:i4>1835076</vt:i4>
      </vt:variant>
      <vt:variant>
        <vt:i4>261</vt:i4>
      </vt:variant>
      <vt:variant>
        <vt:i4>0</vt:i4>
      </vt:variant>
      <vt:variant>
        <vt:i4>5</vt:i4>
      </vt:variant>
      <vt:variant>
        <vt:lpwstr>https://www.w3.org/TR/vocab-dcat/</vt:lpwstr>
      </vt:variant>
      <vt:variant>
        <vt:lpwstr/>
      </vt:variant>
      <vt:variant>
        <vt:i4>1835076</vt:i4>
      </vt:variant>
      <vt:variant>
        <vt:i4>246</vt:i4>
      </vt:variant>
      <vt:variant>
        <vt:i4>0</vt:i4>
      </vt:variant>
      <vt:variant>
        <vt:i4>5</vt:i4>
      </vt:variant>
      <vt:variant>
        <vt:lpwstr>https://www.w3.org/TR/vocab-dcat/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OBRAZEC ''PRIJAVA''</dc:title>
  <dc:subject/>
  <dc:creator>Doroteja Umek</dc:creator>
  <cp:keywords/>
  <cp:lastModifiedBy>Miran Stefanović</cp:lastModifiedBy>
  <cp:revision>66</cp:revision>
  <cp:lastPrinted>2018-08-06T11:50:00Z</cp:lastPrinted>
  <dcterms:created xsi:type="dcterms:W3CDTF">2026-02-22T14:11:00Z</dcterms:created>
  <dcterms:modified xsi:type="dcterms:W3CDTF">2026-05-27T10:53:00Z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0x010100D5D09D5861DBF242A0C7B8A22094FC2B</vt:lpwstr>
  </property>
</Properties>
</file>