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8C2E7D" w14:textId="2AE0A9EC" w:rsidR="005C6276" w:rsidRPr="005C6276" w:rsidRDefault="005C6276" w:rsidP="005C6276">
      <w:pPr>
        <w:rPr>
          <w:rFonts w:cs="Arial"/>
          <w:color w:val="000000"/>
        </w:rPr>
      </w:pPr>
      <w:r w:rsidRPr="005C6276">
        <w:rPr>
          <w:rFonts w:cs="Arial"/>
          <w:color w:val="000000"/>
        </w:rPr>
        <w:t>Številka: 4301-00</w:t>
      </w:r>
      <w:r w:rsidR="00054691">
        <w:rPr>
          <w:rFonts w:cs="Arial"/>
          <w:color w:val="000000"/>
        </w:rPr>
        <w:t>1</w:t>
      </w:r>
      <w:r w:rsidR="004B3E5F">
        <w:rPr>
          <w:rFonts w:cs="Arial"/>
          <w:color w:val="000000"/>
        </w:rPr>
        <w:t>6</w:t>
      </w:r>
      <w:r w:rsidRPr="005C6276">
        <w:rPr>
          <w:rFonts w:cs="Arial"/>
          <w:color w:val="000000"/>
        </w:rPr>
        <w:t>/202</w:t>
      </w:r>
      <w:r w:rsidR="00054691">
        <w:rPr>
          <w:rFonts w:cs="Arial"/>
          <w:color w:val="000000"/>
        </w:rPr>
        <w:t>5</w:t>
      </w:r>
    </w:p>
    <w:p w14:paraId="06FA5746" w14:textId="3A939533" w:rsidR="005C6276" w:rsidRPr="005C6276" w:rsidRDefault="005C6276" w:rsidP="005C6276">
      <w:pPr>
        <w:jc w:val="both"/>
        <w:rPr>
          <w:rFonts w:cs="Arial"/>
          <w:color w:val="000000"/>
        </w:rPr>
      </w:pPr>
      <w:r w:rsidRPr="005C6276">
        <w:rPr>
          <w:rFonts w:cs="Arial"/>
          <w:color w:val="000000"/>
        </w:rPr>
        <w:t>JN BR: 202</w:t>
      </w:r>
      <w:r w:rsidR="00054691">
        <w:rPr>
          <w:rFonts w:cs="Arial"/>
          <w:color w:val="000000"/>
        </w:rPr>
        <w:t>5</w:t>
      </w:r>
      <w:r w:rsidRPr="005C6276">
        <w:rPr>
          <w:rFonts w:cs="Arial"/>
          <w:color w:val="000000"/>
        </w:rPr>
        <w:t>-</w:t>
      </w:r>
      <w:r w:rsidR="006C04AB">
        <w:rPr>
          <w:rFonts w:cs="Arial"/>
          <w:color w:val="000000"/>
        </w:rPr>
        <w:t>268</w:t>
      </w: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73EECA30" w14:textId="4D462531" w:rsidR="00C374E4" w:rsidRDefault="001B4703" w:rsidP="00BC2F4D">
      <w:pPr>
        <w:jc w:val="center"/>
        <w:rPr>
          <w:rFonts w:cs="Arial"/>
          <w:b/>
        </w:rPr>
      </w:pPr>
      <w:r w:rsidRPr="1CE53556">
        <w:rPr>
          <w:rFonts w:cs="Arial"/>
          <w:b/>
          <w:bCs/>
        </w:rPr>
        <w:t>SKUPNA PONUDBENA VREDNOST</w:t>
      </w:r>
    </w:p>
    <w:p w14:paraId="2ACF7E49" w14:textId="75A7998C" w:rsidR="005B230F" w:rsidRDefault="005B230F" w:rsidP="005B230F">
      <w:pPr>
        <w:tabs>
          <w:tab w:val="left" w:pos="1083"/>
        </w:tabs>
        <w:rPr>
          <w:rFonts w:cs="Arial"/>
        </w:rPr>
      </w:pPr>
    </w:p>
    <w:p w14:paraId="39BA97B5" w14:textId="77777777" w:rsidR="00A338DF" w:rsidRDefault="00A338DF" w:rsidP="005B230F">
      <w:pPr>
        <w:tabs>
          <w:tab w:val="left" w:pos="1083"/>
        </w:tabs>
        <w:rPr>
          <w:rFonts w:cs="Arial"/>
        </w:rPr>
      </w:pPr>
    </w:p>
    <w:p w14:paraId="752C9141" w14:textId="298AC042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Naziv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B77F3F8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</w:t>
      </w:r>
    </w:p>
    <w:p w14:paraId="64416F92" w14:textId="032D4B38" w:rsidR="005B230F" w:rsidRDefault="005B230F" w:rsidP="005B230F">
      <w:pPr>
        <w:tabs>
          <w:tab w:val="left" w:pos="1083"/>
        </w:tabs>
        <w:rPr>
          <w:rFonts w:cs="Arial"/>
        </w:rPr>
      </w:pPr>
    </w:p>
    <w:p w14:paraId="7BAB4CA0" w14:textId="77777777" w:rsidR="00A338DF" w:rsidRDefault="00A338DF" w:rsidP="005B230F">
      <w:pPr>
        <w:tabs>
          <w:tab w:val="left" w:pos="1083"/>
        </w:tabs>
        <w:rPr>
          <w:rFonts w:cs="Arial"/>
        </w:rPr>
      </w:pPr>
    </w:p>
    <w:p w14:paraId="79E719CA" w14:textId="5A6D6E73" w:rsidR="1CE53556" w:rsidRDefault="00054691" w:rsidP="004B0070">
      <w:pPr>
        <w:tabs>
          <w:tab w:val="left" w:pos="1083"/>
        </w:tabs>
        <w:jc w:val="both"/>
        <w:rPr>
          <w:rFonts w:cs="Arial"/>
          <w:b/>
          <w:bCs/>
        </w:rPr>
      </w:pPr>
      <w:r>
        <w:rPr>
          <w:rFonts w:cs="Arial"/>
          <w:b/>
          <w:bCs/>
        </w:rPr>
        <w:t xml:space="preserve">SKLADIŠČENJE IN OBNAVLJANJE </w:t>
      </w:r>
      <w:r w:rsidR="004B3E5F">
        <w:rPr>
          <w:rFonts w:cs="Arial"/>
          <w:b/>
          <w:bCs/>
        </w:rPr>
        <w:t>ZDRAVIL ZA UPORABO V VETERINARSKI MEDICINI</w:t>
      </w:r>
      <w:r w:rsidR="00290F13">
        <w:rPr>
          <w:rFonts w:cs="Arial"/>
          <w:b/>
          <w:bCs/>
        </w:rPr>
        <w:t xml:space="preserve"> Z MOŽNOSTJO TRANSPORTA </w:t>
      </w:r>
    </w:p>
    <w:p w14:paraId="39ECD67E" w14:textId="440CDA33" w:rsidR="00B00A07" w:rsidRDefault="00B00A07" w:rsidP="00BC7679">
      <w:pPr>
        <w:tabs>
          <w:tab w:val="left" w:pos="1083"/>
        </w:tabs>
        <w:rPr>
          <w:rFonts w:cs="Arial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481"/>
        <w:gridCol w:w="4481"/>
      </w:tblGrid>
      <w:tr w:rsidR="00BC7679" w14:paraId="45C7BBAB" w14:textId="77777777" w:rsidTr="001B3AD8">
        <w:trPr>
          <w:trHeight w:val="567"/>
        </w:trPr>
        <w:tc>
          <w:tcPr>
            <w:tcW w:w="4481" w:type="dxa"/>
            <w:vAlign w:val="center"/>
          </w:tcPr>
          <w:p w14:paraId="5F31A48D" w14:textId="77777777" w:rsidR="00BC7679" w:rsidRPr="00891525" w:rsidRDefault="00BC7679" w:rsidP="001B3AD8">
            <w:pPr>
              <w:jc w:val="both"/>
              <w:rPr>
                <w:rFonts w:cs="Arial"/>
                <w:color w:val="808080" w:themeColor="background1" w:themeShade="80"/>
              </w:rPr>
            </w:pPr>
            <w:r w:rsidRPr="00891525">
              <w:rPr>
                <w:rFonts w:cs="Arial"/>
                <w:color w:val="808080" w:themeColor="background1" w:themeShade="80"/>
              </w:rPr>
              <w:t>Skupna ponudbena vrednost brez DDV (v EUR)</w:t>
            </w:r>
            <w:r w:rsidRPr="00891525">
              <w:rPr>
                <w:rFonts w:cs="Arial"/>
                <w:color w:val="808080" w:themeColor="background1" w:themeShade="80"/>
              </w:rPr>
              <w:tab/>
            </w:r>
            <w:r w:rsidRPr="00891525">
              <w:rPr>
                <w:rFonts w:cs="Arial"/>
                <w:color w:val="808080" w:themeColor="background1" w:themeShade="80"/>
              </w:rPr>
              <w:tab/>
            </w:r>
          </w:p>
        </w:tc>
        <w:tc>
          <w:tcPr>
            <w:tcW w:w="4481" w:type="dxa"/>
            <w:vAlign w:val="center"/>
          </w:tcPr>
          <w:p w14:paraId="0E82AA30" w14:textId="77777777" w:rsidR="00BC7679" w:rsidRDefault="00BC7679" w:rsidP="001B3AD8">
            <w:pPr>
              <w:jc w:val="both"/>
              <w:rPr>
                <w:rFonts w:cs="Arial"/>
              </w:rPr>
            </w:pPr>
          </w:p>
        </w:tc>
      </w:tr>
    </w:tbl>
    <w:p w14:paraId="1F6AAE1D" w14:textId="77777777" w:rsidR="00054691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</w:r>
    </w:p>
    <w:p w14:paraId="3B023370" w14:textId="77777777" w:rsidR="00054691" w:rsidRDefault="00054691" w:rsidP="00F35A6C">
      <w:pPr>
        <w:jc w:val="both"/>
        <w:rPr>
          <w:rFonts w:cs="Arial"/>
        </w:rPr>
      </w:pPr>
    </w:p>
    <w:p w14:paraId="5C54D196" w14:textId="77777777" w:rsidR="00054691" w:rsidRDefault="00054691" w:rsidP="00F35A6C">
      <w:pPr>
        <w:jc w:val="both"/>
        <w:rPr>
          <w:rFonts w:cs="Arial"/>
        </w:rPr>
      </w:pPr>
    </w:p>
    <w:p w14:paraId="409CD371" w14:textId="77777777" w:rsidR="00054691" w:rsidRDefault="00054691" w:rsidP="00F35A6C">
      <w:pPr>
        <w:jc w:val="both"/>
        <w:rPr>
          <w:rFonts w:cs="Arial"/>
        </w:rPr>
      </w:pPr>
    </w:p>
    <w:p w14:paraId="4DF5CDE4" w14:textId="77777777" w:rsidR="00054691" w:rsidRDefault="00054691" w:rsidP="00F35A6C">
      <w:pPr>
        <w:jc w:val="both"/>
        <w:rPr>
          <w:rFonts w:cs="Arial"/>
        </w:rPr>
      </w:pPr>
    </w:p>
    <w:p w14:paraId="187FEB68" w14:textId="77777777" w:rsidR="00054691" w:rsidRDefault="00054691" w:rsidP="00F35A6C">
      <w:pPr>
        <w:jc w:val="both"/>
        <w:rPr>
          <w:rFonts w:cs="Arial"/>
        </w:rPr>
      </w:pPr>
    </w:p>
    <w:p w14:paraId="6D692E3C" w14:textId="69E88695" w:rsidR="00F35A6C" w:rsidRPr="00F35A6C" w:rsidRDefault="003604BB" w:rsidP="00054691">
      <w:pPr>
        <w:ind w:left="3540" w:firstLine="708"/>
        <w:jc w:val="center"/>
        <w:rPr>
          <w:rFonts w:cs="Arial"/>
        </w:rPr>
      </w:pPr>
      <w:r>
        <w:rPr>
          <w:rFonts w:cs="Arial"/>
        </w:rPr>
        <w:t>________</w:t>
      </w:r>
      <w:r w:rsidR="00F35A6C" w:rsidRPr="00F35A6C">
        <w:rPr>
          <w:rFonts w:cs="Arial"/>
        </w:rPr>
        <w:t>_______________________</w:t>
      </w:r>
      <w:r>
        <w:rPr>
          <w:rFonts w:cs="Arial"/>
        </w:rPr>
        <w:t>____</w:t>
      </w:r>
    </w:p>
    <w:p w14:paraId="771FB053" w14:textId="77777777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3604BB">
        <w:rPr>
          <w:rFonts w:cs="Arial"/>
        </w:rPr>
        <w:tab/>
        <w:t>Podpis zakonitega zastopnika</w:t>
      </w:r>
    </w:p>
    <w:p w14:paraId="15BC5C29" w14:textId="7672787C" w:rsidR="00604DDB" w:rsidRDefault="00604DDB" w:rsidP="00604DDB">
      <w:pPr>
        <w:rPr>
          <w:rFonts w:cs="Arial"/>
        </w:rPr>
      </w:pPr>
    </w:p>
    <w:p w14:paraId="20852BAE" w14:textId="2FE964CA" w:rsidR="00D26E03" w:rsidRDefault="00D26E03" w:rsidP="00604DDB">
      <w:pPr>
        <w:rPr>
          <w:rFonts w:cs="Arial"/>
        </w:rPr>
      </w:pPr>
    </w:p>
    <w:p w14:paraId="27CC642A" w14:textId="672B5D5F" w:rsidR="00D26E03" w:rsidRDefault="00D26E03" w:rsidP="00604DDB">
      <w:pPr>
        <w:rPr>
          <w:rFonts w:cs="Arial"/>
        </w:rPr>
      </w:pPr>
    </w:p>
    <w:p w14:paraId="05A9F59C" w14:textId="64400AF5" w:rsidR="00D26E03" w:rsidRDefault="00D26E03" w:rsidP="00604DDB">
      <w:pPr>
        <w:rPr>
          <w:rFonts w:cs="Arial"/>
        </w:rPr>
      </w:pPr>
    </w:p>
    <w:p w14:paraId="07F13612" w14:textId="4BB3F494" w:rsidR="00D26E03" w:rsidRDefault="00D26E03" w:rsidP="00604DDB">
      <w:pPr>
        <w:rPr>
          <w:rFonts w:cs="Arial"/>
        </w:rPr>
      </w:pPr>
    </w:p>
    <w:p w14:paraId="51BAB9C4" w14:textId="0375728B" w:rsidR="00D26E03" w:rsidRDefault="00D26E03" w:rsidP="00604DDB">
      <w:pPr>
        <w:rPr>
          <w:rFonts w:cs="Arial"/>
        </w:rPr>
      </w:pPr>
    </w:p>
    <w:p w14:paraId="4BB7E5E8" w14:textId="68FBE3F3" w:rsidR="00D26E03" w:rsidRDefault="00D26E03" w:rsidP="00604DDB">
      <w:pPr>
        <w:rPr>
          <w:rFonts w:cs="Arial"/>
        </w:rPr>
      </w:pPr>
    </w:p>
    <w:p w14:paraId="2264C5FC" w14:textId="0F0C0CD2" w:rsidR="00D26E03" w:rsidRDefault="00D26E03" w:rsidP="00604DDB">
      <w:pPr>
        <w:rPr>
          <w:rFonts w:cs="Arial"/>
        </w:rPr>
      </w:pPr>
    </w:p>
    <w:p w14:paraId="5C549793" w14:textId="3447C097" w:rsidR="00D26E03" w:rsidRDefault="00D26E03" w:rsidP="00604DDB">
      <w:pPr>
        <w:rPr>
          <w:rFonts w:cs="Arial"/>
        </w:rPr>
      </w:pPr>
    </w:p>
    <w:p w14:paraId="3FB420B2" w14:textId="7C571D35" w:rsidR="00D26E03" w:rsidRDefault="00D26E03" w:rsidP="00604DDB">
      <w:pPr>
        <w:rPr>
          <w:rFonts w:cs="Arial"/>
        </w:rPr>
      </w:pPr>
    </w:p>
    <w:p w14:paraId="35088493" w14:textId="22D2BADE" w:rsidR="00D26E03" w:rsidRDefault="00D26E03" w:rsidP="00604DDB">
      <w:pPr>
        <w:rPr>
          <w:rFonts w:cs="Arial"/>
        </w:rPr>
      </w:pPr>
    </w:p>
    <w:p w14:paraId="20E0AF4E" w14:textId="66B219BA" w:rsidR="00D26E03" w:rsidRDefault="00D26E03" w:rsidP="00604DDB">
      <w:pPr>
        <w:rPr>
          <w:rFonts w:cs="Arial"/>
        </w:rPr>
      </w:pPr>
    </w:p>
    <w:p w14:paraId="5991DEF8" w14:textId="4C23A73C" w:rsidR="00D26E03" w:rsidRDefault="00D26E03" w:rsidP="00604DDB">
      <w:pPr>
        <w:rPr>
          <w:rFonts w:cs="Arial"/>
        </w:rPr>
      </w:pPr>
    </w:p>
    <w:p w14:paraId="0ED38C28" w14:textId="64B48876" w:rsidR="00D26E03" w:rsidRDefault="00D26E03" w:rsidP="00604DDB">
      <w:pPr>
        <w:rPr>
          <w:rFonts w:cs="Arial"/>
        </w:rPr>
      </w:pPr>
    </w:p>
    <w:p w14:paraId="7CE3FDF7" w14:textId="77777777" w:rsidR="00D26E03" w:rsidRPr="007838D2" w:rsidRDefault="00D26E03" w:rsidP="00604DDB">
      <w:pPr>
        <w:rPr>
          <w:rFonts w:cs="Arial"/>
        </w:rPr>
      </w:pPr>
    </w:p>
    <w:p w14:paraId="18BF8984" w14:textId="3916CE2C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 xml:space="preserve">Obrazec </w:t>
      </w:r>
      <w:r w:rsidR="001B4703">
        <w:rPr>
          <w:rFonts w:cs="Arial"/>
          <w:i/>
        </w:rPr>
        <w:t>izpolni glavni ponudnik. Obrazec se naloži v informacijski sistem e-JN pod razdelek »Predračun«, ki bo viden na javnem odpiranju ponudb</w:t>
      </w:r>
      <w:r w:rsidRPr="00E81DF5">
        <w:rPr>
          <w:rFonts w:cs="Arial"/>
          <w:i/>
        </w:rPr>
        <w:t>.</w:t>
      </w:r>
      <w:r w:rsidR="00E81DF5" w:rsidRPr="00E81DF5">
        <w:rPr>
          <w:rFonts w:cs="Arial"/>
          <w:i/>
        </w:rPr>
        <w:t xml:space="preserve"> 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170A12" w14:textId="77777777" w:rsidR="005B5880" w:rsidRDefault="005B5880">
      <w:r>
        <w:separator/>
      </w:r>
    </w:p>
  </w:endnote>
  <w:endnote w:type="continuationSeparator" w:id="0">
    <w:p w14:paraId="745C0673" w14:textId="77777777" w:rsidR="005B5880" w:rsidRDefault="005B5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D5FBD" w14:textId="7565C03C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ED06F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BF55B3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</w:tcPr>
        <w:p w14:paraId="2F10F644" w14:textId="058A944A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38C45882" w14:textId="2E742F41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BF55B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BF55B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38CD7" w14:textId="77777777" w:rsidR="005B5880" w:rsidRDefault="005B5880">
      <w:r>
        <w:separator/>
      </w:r>
    </w:p>
  </w:footnote>
  <w:footnote w:type="continuationSeparator" w:id="0">
    <w:p w14:paraId="44CF988C" w14:textId="77777777" w:rsidR="005B5880" w:rsidRDefault="005B58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46F59F12" w14:textId="46AB11B8" w:rsidR="00C0552D" w:rsidRPr="000E02BD" w:rsidRDefault="00793EC2" w:rsidP="006E06F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</w:t>
          </w:r>
          <w:r w:rsidR="009833A3" w:rsidRPr="00BE5DCD">
            <w:rPr>
              <w:rFonts w:cs="Arial"/>
              <w:color w:val="000000"/>
              <w:sz w:val="16"/>
              <w:szCs w:val="16"/>
            </w:rPr>
            <w:t xml:space="preserve"> POSTOPEK 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6C8F705D" w14:textId="53163B63" w:rsidR="00C0552D" w:rsidRPr="008E7AB1" w:rsidRDefault="00144B8D" w:rsidP="0053118F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</w:t>
          </w:r>
          <w:r w:rsidR="0053118F">
            <w:rPr>
              <w:rFonts w:cs="Arial"/>
              <w:sz w:val="16"/>
              <w:szCs w:val="16"/>
            </w:rPr>
            <w:t>20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78223117">
    <w:abstractNumId w:val="3"/>
  </w:num>
  <w:num w:numId="2" w16cid:durableId="1294944207">
    <w:abstractNumId w:val="5"/>
  </w:num>
  <w:num w:numId="3" w16cid:durableId="1183209409">
    <w:abstractNumId w:val="2"/>
  </w:num>
  <w:num w:numId="4" w16cid:durableId="803160944">
    <w:abstractNumId w:val="1"/>
  </w:num>
  <w:num w:numId="5" w16cid:durableId="1586918922">
    <w:abstractNumId w:val="4"/>
  </w:num>
  <w:num w:numId="6" w16cid:durableId="89396540">
    <w:abstractNumId w:val="0"/>
  </w:num>
  <w:num w:numId="7" w16cid:durableId="1086925450">
    <w:abstractNumId w:val="7"/>
  </w:num>
  <w:num w:numId="8" w16cid:durableId="29275198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07766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4691"/>
    <w:rsid w:val="000576FB"/>
    <w:rsid w:val="000729ED"/>
    <w:rsid w:val="000767FF"/>
    <w:rsid w:val="00087BED"/>
    <w:rsid w:val="00096243"/>
    <w:rsid w:val="00096BE4"/>
    <w:rsid w:val="000B77A5"/>
    <w:rsid w:val="000C23A5"/>
    <w:rsid w:val="000C4583"/>
    <w:rsid w:val="000D76C2"/>
    <w:rsid w:val="000E02BD"/>
    <w:rsid w:val="000E1875"/>
    <w:rsid w:val="000E41E1"/>
    <w:rsid w:val="000E7050"/>
    <w:rsid w:val="00101B68"/>
    <w:rsid w:val="001071BD"/>
    <w:rsid w:val="00114401"/>
    <w:rsid w:val="001212CD"/>
    <w:rsid w:val="0012533E"/>
    <w:rsid w:val="00125CF3"/>
    <w:rsid w:val="001314C1"/>
    <w:rsid w:val="001352C1"/>
    <w:rsid w:val="0014021F"/>
    <w:rsid w:val="00141F40"/>
    <w:rsid w:val="00144B8D"/>
    <w:rsid w:val="00155F37"/>
    <w:rsid w:val="00160C80"/>
    <w:rsid w:val="00166414"/>
    <w:rsid w:val="0017296F"/>
    <w:rsid w:val="00174BFE"/>
    <w:rsid w:val="00183318"/>
    <w:rsid w:val="001A192F"/>
    <w:rsid w:val="001A7BD0"/>
    <w:rsid w:val="001B4703"/>
    <w:rsid w:val="001D1171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711AE"/>
    <w:rsid w:val="00273761"/>
    <w:rsid w:val="00277706"/>
    <w:rsid w:val="00280754"/>
    <w:rsid w:val="002816B6"/>
    <w:rsid w:val="00283EE6"/>
    <w:rsid w:val="00285B81"/>
    <w:rsid w:val="00290F13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77DF6"/>
    <w:rsid w:val="00381651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5D53"/>
    <w:rsid w:val="00406373"/>
    <w:rsid w:val="00433E55"/>
    <w:rsid w:val="00434AD4"/>
    <w:rsid w:val="0043532D"/>
    <w:rsid w:val="00441F73"/>
    <w:rsid w:val="00445049"/>
    <w:rsid w:val="004527D6"/>
    <w:rsid w:val="00455EB9"/>
    <w:rsid w:val="00467822"/>
    <w:rsid w:val="004720C5"/>
    <w:rsid w:val="0047643E"/>
    <w:rsid w:val="004777D5"/>
    <w:rsid w:val="004801D0"/>
    <w:rsid w:val="004A0508"/>
    <w:rsid w:val="004B0070"/>
    <w:rsid w:val="004B065E"/>
    <w:rsid w:val="004B3E5F"/>
    <w:rsid w:val="004C21E1"/>
    <w:rsid w:val="004C38F0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18F"/>
    <w:rsid w:val="005316C0"/>
    <w:rsid w:val="00537622"/>
    <w:rsid w:val="005564B9"/>
    <w:rsid w:val="005608A6"/>
    <w:rsid w:val="00566968"/>
    <w:rsid w:val="005724B4"/>
    <w:rsid w:val="005753D9"/>
    <w:rsid w:val="0058399F"/>
    <w:rsid w:val="005A785E"/>
    <w:rsid w:val="005B230F"/>
    <w:rsid w:val="005B253B"/>
    <w:rsid w:val="005B3910"/>
    <w:rsid w:val="005B5736"/>
    <w:rsid w:val="005B5880"/>
    <w:rsid w:val="005B64DE"/>
    <w:rsid w:val="005C4C41"/>
    <w:rsid w:val="005C6276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17F40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C04AB"/>
    <w:rsid w:val="006C4BCD"/>
    <w:rsid w:val="006D3E51"/>
    <w:rsid w:val="006D59F7"/>
    <w:rsid w:val="006E06FA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50EEA"/>
    <w:rsid w:val="00763778"/>
    <w:rsid w:val="00767A5A"/>
    <w:rsid w:val="00780396"/>
    <w:rsid w:val="0078319E"/>
    <w:rsid w:val="00783525"/>
    <w:rsid w:val="007838D2"/>
    <w:rsid w:val="00793EC2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71BF0"/>
    <w:rsid w:val="0087573A"/>
    <w:rsid w:val="00876B00"/>
    <w:rsid w:val="00882006"/>
    <w:rsid w:val="00891525"/>
    <w:rsid w:val="00895F3B"/>
    <w:rsid w:val="008A0761"/>
    <w:rsid w:val="008A2A3F"/>
    <w:rsid w:val="008A757F"/>
    <w:rsid w:val="008B25C9"/>
    <w:rsid w:val="008B7989"/>
    <w:rsid w:val="008C2AC2"/>
    <w:rsid w:val="008D6DCE"/>
    <w:rsid w:val="008E64FA"/>
    <w:rsid w:val="008E7AB1"/>
    <w:rsid w:val="008F2E93"/>
    <w:rsid w:val="008F3E2F"/>
    <w:rsid w:val="00913CF8"/>
    <w:rsid w:val="0092346D"/>
    <w:rsid w:val="00924E67"/>
    <w:rsid w:val="00936B5F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33A3"/>
    <w:rsid w:val="009849DB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38DF"/>
    <w:rsid w:val="00A3395B"/>
    <w:rsid w:val="00A33BE0"/>
    <w:rsid w:val="00A34AEE"/>
    <w:rsid w:val="00A436C9"/>
    <w:rsid w:val="00A515E0"/>
    <w:rsid w:val="00A55B4C"/>
    <w:rsid w:val="00A565F0"/>
    <w:rsid w:val="00A56B28"/>
    <w:rsid w:val="00A57325"/>
    <w:rsid w:val="00A75802"/>
    <w:rsid w:val="00A83E62"/>
    <w:rsid w:val="00A92149"/>
    <w:rsid w:val="00AA0713"/>
    <w:rsid w:val="00AA2F1C"/>
    <w:rsid w:val="00AB063B"/>
    <w:rsid w:val="00AB1522"/>
    <w:rsid w:val="00AB3346"/>
    <w:rsid w:val="00AB4674"/>
    <w:rsid w:val="00AC72E5"/>
    <w:rsid w:val="00AD3618"/>
    <w:rsid w:val="00AF0AD6"/>
    <w:rsid w:val="00B00A07"/>
    <w:rsid w:val="00B021F9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C7679"/>
    <w:rsid w:val="00BD218F"/>
    <w:rsid w:val="00BD238E"/>
    <w:rsid w:val="00BD4AEF"/>
    <w:rsid w:val="00BD7F08"/>
    <w:rsid w:val="00BE655C"/>
    <w:rsid w:val="00BE6AEE"/>
    <w:rsid w:val="00BF55B3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A2A4B"/>
    <w:rsid w:val="00CB008E"/>
    <w:rsid w:val="00CB0D95"/>
    <w:rsid w:val="00CB1D31"/>
    <w:rsid w:val="00CD61B2"/>
    <w:rsid w:val="00CD7808"/>
    <w:rsid w:val="00CF12FC"/>
    <w:rsid w:val="00D05C1E"/>
    <w:rsid w:val="00D06278"/>
    <w:rsid w:val="00D168E7"/>
    <w:rsid w:val="00D2343D"/>
    <w:rsid w:val="00D26E03"/>
    <w:rsid w:val="00D278D4"/>
    <w:rsid w:val="00D47195"/>
    <w:rsid w:val="00D514B0"/>
    <w:rsid w:val="00D579F3"/>
    <w:rsid w:val="00D7014E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D21ED"/>
    <w:rsid w:val="00DE547E"/>
    <w:rsid w:val="00DE775B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193E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B4B71"/>
    <w:rsid w:val="00EC3D4E"/>
    <w:rsid w:val="00ED06F3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  <w:rsid w:val="06720FAD"/>
    <w:rsid w:val="08985064"/>
    <w:rsid w:val="0E12EB54"/>
    <w:rsid w:val="10E0D1DE"/>
    <w:rsid w:val="1515014C"/>
    <w:rsid w:val="1631F895"/>
    <w:rsid w:val="1698395D"/>
    <w:rsid w:val="16FFC071"/>
    <w:rsid w:val="1A7DB529"/>
    <w:rsid w:val="1BA1FED3"/>
    <w:rsid w:val="1CE53556"/>
    <w:rsid w:val="1D5A3F0E"/>
    <w:rsid w:val="2109B053"/>
    <w:rsid w:val="22A580B4"/>
    <w:rsid w:val="236857BC"/>
    <w:rsid w:val="24415115"/>
    <w:rsid w:val="26CE5940"/>
    <w:rsid w:val="38330957"/>
    <w:rsid w:val="3BFCDFBD"/>
    <w:rsid w:val="44BE0799"/>
    <w:rsid w:val="47E909D4"/>
    <w:rsid w:val="60FAA57C"/>
    <w:rsid w:val="656B9500"/>
    <w:rsid w:val="747B4EB4"/>
    <w:rsid w:val="764B4788"/>
    <w:rsid w:val="766789E0"/>
    <w:rsid w:val="76877E87"/>
    <w:rsid w:val="7903AA79"/>
    <w:rsid w:val="7EA6D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  <_Flow_SignoffStatus xmlns="68c5f5d4-aadc-499c-975b-051170a396f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1" ma:contentTypeDescription="Ustvari nov dokument." ma:contentTypeScope="" ma:versionID="8134f409c5abcf6254d376df2ea9d80f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a1851a8842bcd73b76f51371625b2aee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6" nillable="true" ma:displayName="Stanje odjave" ma:internalName="Stanje_x0020_odjav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3DD9BC1-D21A-4935-A518-B44829EE2056}">
  <ds:schemaRefs>
    <ds:schemaRef ds:uri="http://schemas.microsoft.com/office/2006/metadata/properties"/>
    <ds:schemaRef ds:uri="http://schemas.microsoft.com/office/infopath/2007/PartnerControls"/>
    <ds:schemaRef ds:uri="68c5f5d4-aadc-499c-975b-051170a396f7"/>
    <ds:schemaRef ds:uri="6a4cc071-bd85-44c5-acc7-68a9b922d49c"/>
  </ds:schemaRefs>
</ds:datastoreItem>
</file>

<file path=customXml/itemProps2.xml><?xml version="1.0" encoding="utf-8"?>
<ds:datastoreItem xmlns:ds="http://schemas.openxmlformats.org/officeDocument/2006/customXml" ds:itemID="{1AB2158B-55DD-4FDA-808A-F61DF15253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B4FA12-2613-4C11-86C4-D988DC3FF8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EC93C9-D8D1-4A95-88F6-AAA1609CA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74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39</cp:revision>
  <cp:lastPrinted>2025-02-28T10:08:00Z</cp:lastPrinted>
  <dcterms:created xsi:type="dcterms:W3CDTF">2022-03-25T11:59:00Z</dcterms:created>
  <dcterms:modified xsi:type="dcterms:W3CDTF">2026-05-27T16:45:00Z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