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73C919" w14:textId="77777777" w:rsidR="00F27504" w:rsidRPr="00F27504" w:rsidRDefault="00F27504" w:rsidP="00F27504">
      <w:pPr>
        <w:jc w:val="both"/>
        <w:rPr>
          <w:rFonts w:ascii="Arial" w:hAnsi="Arial" w:cs="Arial"/>
        </w:rPr>
      </w:pPr>
    </w:p>
    <w:p w14:paraId="3173C91A" w14:textId="77777777" w:rsidR="00F27504" w:rsidRPr="00F27504" w:rsidRDefault="00F27504" w:rsidP="00F27504">
      <w:pPr>
        <w:jc w:val="both"/>
        <w:rPr>
          <w:rFonts w:ascii="Arial" w:hAnsi="Arial" w:cs="Arial"/>
        </w:rPr>
      </w:pPr>
    </w:p>
    <w:p w14:paraId="3173C91B" w14:textId="77777777" w:rsidR="00F27504" w:rsidRPr="00F27504" w:rsidRDefault="00F27504" w:rsidP="00F27504">
      <w:pPr>
        <w:pStyle w:val="Telobesedila"/>
        <w:spacing w:after="560"/>
        <w:jc w:val="center"/>
        <w:rPr>
          <w:sz w:val="24"/>
          <w:szCs w:val="24"/>
        </w:rPr>
      </w:pPr>
      <w:r w:rsidRPr="00F27504">
        <w:rPr>
          <w:rStyle w:val="TelobesedilaZnak"/>
          <w:b/>
          <w:bCs/>
          <w:sz w:val="24"/>
          <w:szCs w:val="24"/>
        </w:rPr>
        <w:t>SPLOŠNI POGOJI POGODBE</w:t>
      </w:r>
    </w:p>
    <w:p w14:paraId="3173C91C" w14:textId="77777777" w:rsidR="00F27504" w:rsidRPr="00F27504" w:rsidRDefault="00F27504" w:rsidP="00F27504">
      <w:pPr>
        <w:pStyle w:val="Telobesedila"/>
        <w:spacing w:after="300"/>
        <w:jc w:val="both"/>
      </w:pPr>
      <w:r w:rsidRPr="00F27504">
        <w:rPr>
          <w:rStyle w:val="TelobesedilaZnak"/>
        </w:rPr>
        <w:t>Pravice in obveznosti pogodbenih strank pri izvajanju razpisanih del so določene s pogodbo, katere sestavni del so tudi</w:t>
      </w:r>
    </w:p>
    <w:p w14:paraId="3173C91D" w14:textId="77777777" w:rsidR="00F27504" w:rsidRPr="00F27504" w:rsidRDefault="00F27504" w:rsidP="00F27504">
      <w:pPr>
        <w:pStyle w:val="Telobesedila"/>
        <w:spacing w:after="40"/>
        <w:jc w:val="center"/>
        <w:rPr>
          <w:b/>
        </w:rPr>
      </w:pPr>
      <w:r w:rsidRPr="00F27504">
        <w:rPr>
          <w:rStyle w:val="TelobesedilaZnak"/>
          <w:b/>
          <w:i/>
        </w:rPr>
        <w:t>"</w:t>
      </w:r>
      <w:r w:rsidRPr="00F27504">
        <w:rPr>
          <w:rStyle w:val="TelobesedilaZnak"/>
          <w:b/>
          <w:bCs/>
          <w:i/>
          <w:iCs/>
        </w:rPr>
        <w:t>Splošni pogoji gradbenih pogodb za gradbena in inženirska dela, ki jih na</w:t>
      </w:r>
      <w:r w:rsidRPr="00F27504">
        <w:rPr>
          <w:rStyle w:val="TelobesedilaZnak"/>
          <w:b/>
          <w:i/>
        </w:rPr>
        <w:t>č</w:t>
      </w:r>
      <w:r w:rsidRPr="00F27504">
        <w:rPr>
          <w:rStyle w:val="TelobesedilaZnak"/>
          <w:b/>
          <w:bCs/>
          <w:i/>
          <w:iCs/>
        </w:rPr>
        <w:t>rtuje naročnik</w:t>
      </w:r>
      <w:r w:rsidRPr="00F27504">
        <w:rPr>
          <w:rStyle w:val="TelobesedilaZnak"/>
          <w:b/>
          <w:i/>
        </w:rPr>
        <w:t>"</w:t>
      </w:r>
      <w:r w:rsidRPr="00F27504">
        <w:rPr>
          <w:rStyle w:val="TelobesedilaZnak"/>
          <w:b/>
          <w:bCs/>
          <w:i/>
        </w:rPr>
        <w:t>;</w:t>
      </w:r>
      <w:r w:rsidRPr="00F27504">
        <w:rPr>
          <w:rStyle w:val="TelobesedilaZnak"/>
          <w:b/>
          <w:bCs/>
          <w:i/>
        </w:rPr>
        <w:br/>
      </w:r>
      <w:r w:rsidRPr="00F27504">
        <w:rPr>
          <w:rStyle w:val="TelobesedilaZnak"/>
          <w:b/>
          <w:bCs/>
        </w:rPr>
        <w:t>FIDIC, prva izdaja 1999 - rde</w:t>
      </w:r>
      <w:r w:rsidRPr="00F27504">
        <w:rPr>
          <w:rStyle w:val="TelobesedilaZnak"/>
          <w:b/>
        </w:rPr>
        <w:t>č</w:t>
      </w:r>
      <w:r w:rsidRPr="00F27504">
        <w:rPr>
          <w:rStyle w:val="TelobesedilaZnak"/>
          <w:b/>
          <w:bCs/>
        </w:rPr>
        <w:t>a knjiga</w:t>
      </w:r>
    </w:p>
    <w:p w14:paraId="3173C91E" w14:textId="77777777" w:rsidR="00F27504" w:rsidRPr="00F27504" w:rsidRDefault="00F27504" w:rsidP="00F27504">
      <w:pPr>
        <w:pStyle w:val="Telobesedila"/>
        <w:spacing w:after="300"/>
        <w:jc w:val="center"/>
      </w:pPr>
      <w:r w:rsidRPr="00F27504">
        <w:rPr>
          <w:rStyle w:val="TelobesedilaZnak"/>
        </w:rPr>
        <w:t>(v nadaljevanju: Splošni pogoji pogodb)</w:t>
      </w:r>
    </w:p>
    <w:p w14:paraId="3173C91F" w14:textId="77777777" w:rsidR="00F27504" w:rsidRPr="00F27504" w:rsidRDefault="00F27504" w:rsidP="00F27504">
      <w:pPr>
        <w:pStyle w:val="Telobesedila"/>
        <w:spacing w:after="500"/>
        <w:jc w:val="both"/>
      </w:pPr>
      <w:r w:rsidRPr="00F27504">
        <w:rPr>
          <w:rStyle w:val="TelobesedilaZnak"/>
        </w:rPr>
        <w:t>ter naročnikovi "</w:t>
      </w:r>
      <w:r w:rsidRPr="00F27504">
        <w:rPr>
          <w:rStyle w:val="TelobesedilaZnak"/>
          <w:b/>
          <w:bCs/>
          <w:i/>
          <w:iCs/>
        </w:rPr>
        <w:t>Posebni pogoji pogodb</w:t>
      </w:r>
      <w:r w:rsidRPr="00F27504">
        <w:rPr>
          <w:rStyle w:val="TelobesedilaZnak"/>
        </w:rPr>
        <w:t>".</w:t>
      </w:r>
    </w:p>
    <w:p w14:paraId="3173C920" w14:textId="77777777" w:rsidR="00F27504" w:rsidRPr="00F27504" w:rsidRDefault="00F27504" w:rsidP="00F27504">
      <w:pPr>
        <w:pStyle w:val="Telobesedila"/>
        <w:jc w:val="both"/>
      </w:pPr>
      <w:r w:rsidRPr="00F27504">
        <w:rPr>
          <w:rStyle w:val="TelobesedilaZnak"/>
        </w:rPr>
        <w:t>Izdajatelj Splošnih pogojev pogodb je:</w:t>
      </w:r>
    </w:p>
    <w:p w14:paraId="3173C921" w14:textId="77777777" w:rsidR="00F27504" w:rsidRPr="00F27504" w:rsidRDefault="00F27504" w:rsidP="00F27504">
      <w:pPr>
        <w:pStyle w:val="Telobesedila"/>
        <w:spacing w:after="0"/>
        <w:jc w:val="both"/>
      </w:pPr>
      <w:r w:rsidRPr="00F27504">
        <w:rPr>
          <w:rStyle w:val="TelobesedilaZnak"/>
        </w:rPr>
        <w:t xml:space="preserve">FIDIC / </w:t>
      </w:r>
      <w:r w:rsidRPr="00F27504">
        <w:rPr>
          <w:rStyle w:val="TelobesedilaZnak"/>
          <w:lang w:val="fr-FR" w:eastAsia="fr-FR" w:bidi="fr-FR"/>
        </w:rPr>
        <w:t xml:space="preserve">Fédération </w:t>
      </w:r>
      <w:proofErr w:type="spellStart"/>
      <w:r w:rsidRPr="00F27504">
        <w:rPr>
          <w:rStyle w:val="TelobesedilaZnak"/>
        </w:rPr>
        <w:t>Internationale</w:t>
      </w:r>
      <w:proofErr w:type="spellEnd"/>
      <w:r w:rsidRPr="00F27504">
        <w:rPr>
          <w:rStyle w:val="TelobesedilaZnak"/>
        </w:rPr>
        <w:t xml:space="preserve"> des </w:t>
      </w:r>
      <w:r w:rsidRPr="00F27504">
        <w:rPr>
          <w:rStyle w:val="TelobesedilaZnak"/>
          <w:lang w:val="fr-FR" w:eastAsia="fr-FR" w:bidi="fr-FR"/>
        </w:rPr>
        <w:t xml:space="preserve">Ingénieurs </w:t>
      </w:r>
      <w:r w:rsidRPr="00F27504">
        <w:rPr>
          <w:rStyle w:val="TelobesedilaZnak"/>
        </w:rPr>
        <w:t xml:space="preserve">- </w:t>
      </w:r>
      <w:proofErr w:type="spellStart"/>
      <w:r w:rsidRPr="00F27504">
        <w:rPr>
          <w:rStyle w:val="TelobesedilaZnak"/>
        </w:rPr>
        <w:t>Conseils</w:t>
      </w:r>
      <w:proofErr w:type="spellEnd"/>
    </w:p>
    <w:p w14:paraId="3173C922" w14:textId="77777777" w:rsidR="00F27504" w:rsidRPr="00F27504" w:rsidRDefault="00F27504" w:rsidP="00F27504">
      <w:pPr>
        <w:pStyle w:val="Telobesedila"/>
        <w:spacing w:after="0"/>
        <w:jc w:val="both"/>
      </w:pPr>
      <w:r w:rsidRPr="00F27504">
        <w:rPr>
          <w:rStyle w:val="TelobesedilaZnak"/>
        </w:rPr>
        <w:t xml:space="preserve">P.O. </w:t>
      </w:r>
      <w:r w:rsidRPr="00F27504">
        <w:rPr>
          <w:rStyle w:val="TelobesedilaZnak"/>
          <w:lang w:val="fr-FR" w:eastAsia="fr-FR" w:bidi="fr-FR"/>
        </w:rPr>
        <w:t xml:space="preserve">Box </w:t>
      </w:r>
      <w:r w:rsidRPr="00F27504">
        <w:rPr>
          <w:rStyle w:val="TelobesedilaZnak"/>
        </w:rPr>
        <w:t xml:space="preserve">86 CH - 1000 </w:t>
      </w:r>
      <w:r w:rsidRPr="00F27504">
        <w:rPr>
          <w:rStyle w:val="TelobesedilaZnak"/>
          <w:lang w:val="fr-FR" w:eastAsia="fr-FR" w:bidi="fr-FR"/>
        </w:rPr>
        <w:t xml:space="preserve">Lausanne </w:t>
      </w:r>
      <w:r w:rsidRPr="00F27504">
        <w:rPr>
          <w:rStyle w:val="TelobesedilaZnak"/>
        </w:rPr>
        <w:t xml:space="preserve">12, </w:t>
      </w:r>
      <w:r w:rsidRPr="00F27504">
        <w:rPr>
          <w:rStyle w:val="TelobesedilaZnak"/>
          <w:lang w:val="fr-FR" w:eastAsia="fr-FR" w:bidi="fr-FR"/>
        </w:rPr>
        <w:t>Switzerland</w:t>
      </w:r>
    </w:p>
    <w:p w14:paraId="3173C923" w14:textId="77777777" w:rsidR="00F27504" w:rsidRPr="00F27504" w:rsidRDefault="00F27504" w:rsidP="00F27504">
      <w:pPr>
        <w:pStyle w:val="Telobesedila"/>
        <w:spacing w:after="0"/>
        <w:jc w:val="both"/>
      </w:pPr>
      <w:r w:rsidRPr="00F27504">
        <w:rPr>
          <w:rStyle w:val="TelobesedilaZnak"/>
          <w:lang w:val="fr-FR" w:eastAsia="fr-FR" w:bidi="fr-FR"/>
        </w:rPr>
        <w:t>Telefon: +41 21653 5003</w:t>
      </w:r>
    </w:p>
    <w:p w14:paraId="3173C924" w14:textId="77777777" w:rsidR="00F27504" w:rsidRPr="00F27504" w:rsidRDefault="00F27504" w:rsidP="00F27504">
      <w:pPr>
        <w:pStyle w:val="Telobesedila"/>
        <w:spacing w:after="0"/>
        <w:jc w:val="both"/>
      </w:pPr>
      <w:r w:rsidRPr="00F27504">
        <w:rPr>
          <w:rStyle w:val="TelobesedilaZnak"/>
          <w:lang w:val="fr-FR" w:eastAsia="fr-FR" w:bidi="fr-FR"/>
        </w:rPr>
        <w:t>Fax: +41 21 653 5432</w:t>
      </w:r>
    </w:p>
    <w:p w14:paraId="3173C925" w14:textId="77777777" w:rsidR="00F27504" w:rsidRPr="00F27504" w:rsidRDefault="00F27504" w:rsidP="00F27504">
      <w:pPr>
        <w:pStyle w:val="Telobesedila"/>
        <w:spacing w:after="0"/>
        <w:jc w:val="both"/>
      </w:pPr>
      <w:r w:rsidRPr="00F27504">
        <w:rPr>
          <w:rStyle w:val="TelobesedilaZnak"/>
          <w:lang w:val="fr-FR" w:eastAsia="fr-FR" w:bidi="fr-FR"/>
        </w:rPr>
        <w:t xml:space="preserve">e-mail </w:t>
      </w:r>
      <w:hyperlink r:id="rId7" w:history="1">
        <w:r w:rsidRPr="00F27504">
          <w:rPr>
            <w:rStyle w:val="TelobesedilaZnak"/>
            <w:color w:val="000080"/>
            <w:u w:val="single"/>
            <w:lang w:val="en-US" w:eastAsia="en-US" w:bidi="en-US"/>
          </w:rPr>
          <w:t>fidic@pobox.com</w:t>
        </w:r>
      </w:hyperlink>
    </w:p>
    <w:p w14:paraId="3173C926" w14:textId="77777777" w:rsidR="00F27504" w:rsidRPr="00F27504" w:rsidRDefault="00F27504" w:rsidP="00F27504">
      <w:pPr>
        <w:pStyle w:val="Telobesedila"/>
        <w:spacing w:after="500"/>
        <w:jc w:val="both"/>
      </w:pPr>
      <w:hyperlink r:id="rId8" w:history="1">
        <w:r w:rsidRPr="00F27504">
          <w:rPr>
            <w:rStyle w:val="TelobesedilaZnak"/>
            <w:color w:val="000080"/>
            <w:u w:val="single"/>
            <w:lang w:val="en-US" w:eastAsia="en-US" w:bidi="en-US"/>
          </w:rPr>
          <w:t>http://www.fidic.org</w:t>
        </w:r>
      </w:hyperlink>
    </w:p>
    <w:p w14:paraId="3173C927" w14:textId="77777777" w:rsidR="00F27504" w:rsidRPr="00F27504" w:rsidRDefault="00F27504" w:rsidP="00F27504">
      <w:pPr>
        <w:pStyle w:val="Telobesedila"/>
        <w:jc w:val="both"/>
      </w:pPr>
      <w:r w:rsidRPr="00F27504">
        <w:rPr>
          <w:rStyle w:val="TelobesedilaZnak"/>
          <w:lang w:val="fr-FR" w:eastAsia="fr-FR" w:bidi="fr-FR"/>
        </w:rPr>
        <w:t>V Sloveniji jih izdaja:</w:t>
      </w:r>
    </w:p>
    <w:p w14:paraId="3173C928" w14:textId="77777777" w:rsidR="00F27504" w:rsidRPr="00F27504" w:rsidRDefault="00F27504" w:rsidP="00F27504">
      <w:pPr>
        <w:pStyle w:val="Telobesedila"/>
        <w:spacing w:after="0"/>
        <w:jc w:val="both"/>
      </w:pPr>
      <w:r w:rsidRPr="00F27504">
        <w:rPr>
          <w:rStyle w:val="TelobesedilaZnak"/>
          <w:lang w:val="fr-FR" w:eastAsia="fr-FR" w:bidi="fr-FR"/>
        </w:rPr>
        <w:t>Gospodarska zbornica Slovenije</w:t>
      </w:r>
    </w:p>
    <w:p w14:paraId="3173C929" w14:textId="77777777" w:rsidR="00F27504" w:rsidRPr="00F27504" w:rsidRDefault="00F27504" w:rsidP="00F27504">
      <w:pPr>
        <w:pStyle w:val="Telobesedila"/>
        <w:spacing w:after="0"/>
        <w:jc w:val="both"/>
      </w:pPr>
      <w:r w:rsidRPr="00F27504">
        <w:rPr>
          <w:rStyle w:val="TelobesedilaZnak"/>
          <w:lang w:val="fr-FR" w:eastAsia="fr-FR" w:bidi="fr-FR"/>
        </w:rPr>
        <w:t xml:space="preserve">ZISPS - </w:t>
      </w:r>
      <w:r w:rsidRPr="00F27504">
        <w:rPr>
          <w:rStyle w:val="TelobesedilaZnak"/>
        </w:rPr>
        <w:t xml:space="preserve">Združenje inženirsko </w:t>
      </w:r>
      <w:r w:rsidRPr="00F27504">
        <w:rPr>
          <w:rStyle w:val="TelobesedilaZnak"/>
          <w:lang w:val="fr-FR" w:eastAsia="fr-FR" w:bidi="fr-FR"/>
        </w:rPr>
        <w:t>svetovalnih podjetij</w:t>
      </w:r>
    </w:p>
    <w:p w14:paraId="3173C92A" w14:textId="77777777" w:rsidR="00F27504" w:rsidRPr="00F27504" w:rsidRDefault="00F27504" w:rsidP="00F27504">
      <w:pPr>
        <w:pStyle w:val="Telobesedila"/>
        <w:spacing w:after="0"/>
        <w:jc w:val="both"/>
      </w:pPr>
      <w:r w:rsidRPr="00F27504">
        <w:rPr>
          <w:rStyle w:val="TelobesedilaZnak"/>
        </w:rPr>
        <w:t xml:space="preserve">Dimičeva </w:t>
      </w:r>
      <w:r w:rsidRPr="00F27504">
        <w:rPr>
          <w:rStyle w:val="TelobesedilaZnak"/>
          <w:lang w:val="fr-FR" w:eastAsia="fr-FR" w:bidi="fr-FR"/>
        </w:rPr>
        <w:t>ul. 13</w:t>
      </w:r>
    </w:p>
    <w:p w14:paraId="3173C92B" w14:textId="77777777" w:rsidR="00F27504" w:rsidRPr="00F27504" w:rsidRDefault="00F27504" w:rsidP="00F27504">
      <w:pPr>
        <w:pStyle w:val="Telobesedila"/>
        <w:jc w:val="both"/>
      </w:pPr>
      <w:r w:rsidRPr="00F27504">
        <w:rPr>
          <w:rStyle w:val="TelobesedilaZnak"/>
          <w:lang w:val="fr-FR" w:eastAsia="fr-FR" w:bidi="fr-FR"/>
        </w:rPr>
        <w:t>1000 Ljubljana</w:t>
      </w:r>
    </w:p>
    <w:p w14:paraId="3173C92C" w14:textId="77777777" w:rsidR="00F27504" w:rsidRPr="00F27504" w:rsidRDefault="00F27504" w:rsidP="00F27504">
      <w:pPr>
        <w:pStyle w:val="Telobesedila"/>
        <w:spacing w:after="0"/>
        <w:jc w:val="both"/>
      </w:pPr>
      <w:r w:rsidRPr="00F27504">
        <w:rPr>
          <w:rStyle w:val="TelobesedilaZnak"/>
          <w:lang w:val="fr-FR" w:eastAsia="fr-FR" w:bidi="fr-FR"/>
        </w:rPr>
        <w:t>Telefon: +386 01 589 80 00</w:t>
      </w:r>
    </w:p>
    <w:p w14:paraId="3173C92D" w14:textId="77777777" w:rsidR="00F27504" w:rsidRPr="00F27504" w:rsidRDefault="00F27504" w:rsidP="00F27504">
      <w:pPr>
        <w:pStyle w:val="Telobesedila"/>
        <w:spacing w:after="0"/>
        <w:jc w:val="both"/>
      </w:pPr>
      <w:r w:rsidRPr="00F27504">
        <w:rPr>
          <w:rStyle w:val="TelobesedilaZnak"/>
          <w:lang w:val="fr-FR" w:eastAsia="fr-FR" w:bidi="fr-FR"/>
        </w:rPr>
        <w:t>Fax: +386 01 589 81 00</w:t>
      </w:r>
    </w:p>
    <w:p w14:paraId="3173C92E" w14:textId="77777777" w:rsidR="00F27504" w:rsidRPr="00F27504" w:rsidRDefault="00F27504" w:rsidP="00F27504">
      <w:pPr>
        <w:pStyle w:val="Telobesedila"/>
        <w:spacing w:after="500"/>
        <w:jc w:val="both"/>
      </w:pPr>
      <w:hyperlink r:id="rId9" w:history="1">
        <w:r w:rsidRPr="00F27504">
          <w:rPr>
            <w:rStyle w:val="TelobesedilaZnak"/>
            <w:color w:val="000080"/>
            <w:u w:val="single"/>
            <w:lang w:val="en-US" w:eastAsia="en-US" w:bidi="en-US"/>
          </w:rPr>
          <w:t>http://www.gzs.si</w:t>
        </w:r>
      </w:hyperlink>
    </w:p>
    <w:p w14:paraId="3173C92F" w14:textId="77777777" w:rsidR="00F27504" w:rsidRPr="00F27504" w:rsidRDefault="00F27504" w:rsidP="00F27504">
      <w:pPr>
        <w:pStyle w:val="Telobesedila"/>
        <w:jc w:val="both"/>
      </w:pPr>
      <w:r w:rsidRPr="00F27504">
        <w:rPr>
          <w:rStyle w:val="TelobesedilaZnak"/>
        </w:rPr>
        <w:t>Smatra se, da je ponudnik seznanjen z zgoraj navedeno verzijo Splošnih pogojev pogodb. Naročnik lahko od ponudnika zahteva predložitev izvoda teh Splošnih pogojev, podpisanega od osebe, pooblaščene za podpis ponudbe.</w:t>
      </w:r>
    </w:p>
    <w:p w14:paraId="3173C930" w14:textId="77777777" w:rsidR="00F27504" w:rsidRPr="00F27504" w:rsidRDefault="00F27504" w:rsidP="00F27504">
      <w:pPr>
        <w:jc w:val="both"/>
        <w:rPr>
          <w:rFonts w:ascii="Arial" w:hAnsi="Arial" w:cs="Arial"/>
        </w:rPr>
      </w:pPr>
      <w:r w:rsidRPr="00F27504">
        <w:rPr>
          <w:rStyle w:val="TelobesedilaZnak"/>
        </w:rPr>
        <w:t>S "</w:t>
      </w:r>
      <w:r w:rsidRPr="00F27504">
        <w:rPr>
          <w:rStyle w:val="TelobesedilaZnak"/>
          <w:i/>
          <w:iCs/>
        </w:rPr>
        <w:t>Posebnimi pogoji pogodb"</w:t>
      </w:r>
      <w:r w:rsidRPr="00F27504">
        <w:rPr>
          <w:rStyle w:val="TelobesedilaZnak"/>
        </w:rPr>
        <w:t>, ki so sestavni del razpisne dokumentacije, naročnik glede na posebnosti predmetnega naročila spreminja ali dopolnjuje posamezna določila iz Splošnih pogojev pogodb.</w:t>
      </w:r>
    </w:p>
    <w:sectPr w:rsidR="00F27504" w:rsidRPr="00F27504" w:rsidSect="00350F0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 w:code="9"/>
      <w:pgMar w:top="1701" w:right="1701" w:bottom="1134" w:left="1701" w:header="709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2DE19" w14:textId="77777777" w:rsidR="00BB4E25" w:rsidRDefault="00BB4E25">
      <w:r>
        <w:separator/>
      </w:r>
    </w:p>
  </w:endnote>
  <w:endnote w:type="continuationSeparator" w:id="0">
    <w:p w14:paraId="183FAD13" w14:textId="77777777" w:rsidR="00BB4E25" w:rsidRDefault="00BB4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epublika">
    <w:altName w:val="Calibri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131DE" w14:textId="77777777" w:rsidR="00D4728E" w:rsidRDefault="00D472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3C936" w14:textId="77777777" w:rsidR="009A5154" w:rsidRPr="00350F05" w:rsidRDefault="00350F05" w:rsidP="000634FE">
    <w:pPr>
      <w:pStyle w:val="Noga"/>
      <w:jc w:val="right"/>
      <w:rPr>
        <w:lang w:val="sl-S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 PAGE </w:instrText>
    </w:r>
    <w:r>
      <w:rPr>
        <w:rStyle w:val="tevilkastrani"/>
      </w:rPr>
      <w:fldChar w:fldCharType="separate"/>
    </w:r>
    <w:r>
      <w:rPr>
        <w:rStyle w:val="tevilkastrani"/>
        <w:noProof/>
      </w:rPr>
      <w:t>2</w:t>
    </w:r>
    <w:r>
      <w:rPr>
        <w:rStyle w:val="tevilkastrani"/>
      </w:rPr>
      <w:fldChar w:fldCharType="end"/>
    </w:r>
    <w:r>
      <w:rPr>
        <w:lang w:val="sl-SI"/>
      </w:rPr>
      <w:t>/</w:t>
    </w:r>
    <w:r>
      <w:rPr>
        <w:rStyle w:val="tevilkastrani"/>
      </w:rPr>
      <w:fldChar w:fldCharType="begin"/>
    </w:r>
    <w:r>
      <w:rPr>
        <w:rStyle w:val="tevilkastrani"/>
      </w:rPr>
      <w:instrText xml:space="preserve"> NUMPAGES </w:instrText>
    </w:r>
    <w:r>
      <w:rPr>
        <w:rStyle w:val="tevilkastrani"/>
      </w:rPr>
      <w:fldChar w:fldCharType="separate"/>
    </w:r>
    <w:r w:rsidR="005A08DB">
      <w:rPr>
        <w:rStyle w:val="tevilkastrani"/>
        <w:noProof/>
      </w:rPr>
      <w:t>1</w:t>
    </w:r>
    <w:r>
      <w:rPr>
        <w:rStyle w:val="tevilkastrani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3C93B" w14:textId="77777777" w:rsidR="007E0440" w:rsidRDefault="002C3C12" w:rsidP="00F27504">
    <w:pPr>
      <w:pStyle w:val="Noga"/>
      <w:tabs>
        <w:tab w:val="clear" w:pos="4320"/>
        <w:tab w:val="clear" w:pos="8640"/>
        <w:tab w:val="left" w:pos="2992"/>
      </w:tabs>
    </w:pPr>
    <w:r>
      <w:rPr>
        <w:noProof/>
        <w:lang w:val="sl-SI" w:eastAsia="sl-SI"/>
      </w:rPr>
      <w:drawing>
        <wp:anchor distT="0" distB="0" distL="114300" distR="114300" simplePos="0" relativeHeight="251658240" behindDoc="1" locked="0" layoutInCell="1" allowOverlap="1" wp14:anchorId="3173C93E" wp14:editId="3173C93F">
          <wp:simplePos x="0" y="0"/>
          <wp:positionH relativeFrom="column">
            <wp:posOffset>0</wp:posOffset>
          </wp:positionH>
          <wp:positionV relativeFrom="paragraph">
            <wp:posOffset>-107315</wp:posOffset>
          </wp:positionV>
          <wp:extent cx="6910705" cy="712470"/>
          <wp:effectExtent l="0" t="0" r="0" b="0"/>
          <wp:wrapNone/>
          <wp:docPr id="1" name="Picture 24" descr="NOG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4" descr="NOG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0705" cy="712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27504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6D9AF5" w14:textId="77777777" w:rsidR="00BB4E25" w:rsidRDefault="00BB4E25">
      <w:r>
        <w:separator/>
      </w:r>
    </w:p>
  </w:footnote>
  <w:footnote w:type="continuationSeparator" w:id="0">
    <w:p w14:paraId="76E18612" w14:textId="77777777" w:rsidR="00BB4E25" w:rsidRDefault="00BB4E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5F6D9" w14:textId="77777777" w:rsidR="00D4728E" w:rsidRDefault="00D4728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3C935" w14:textId="77777777" w:rsidR="002A2B69" w:rsidRPr="00110CBD" w:rsidRDefault="002A2B69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3C937" w14:textId="13E6DA1A" w:rsidR="00350F05" w:rsidRDefault="00D4728E" w:rsidP="00CE5238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  <w:lang w:val="sl-SI"/>
      </w:rPr>
    </w:pPr>
    <w:r>
      <w:rPr>
        <w:rFonts w:ascii="Times New Roman" w:eastAsiaTheme="minorEastAsia" w:hAnsi="Times New Roman"/>
        <w:noProof/>
        <w:sz w:val="24"/>
      </w:rPr>
      <w:drawing>
        <wp:anchor distT="0" distB="0" distL="114300" distR="114300" simplePos="0" relativeHeight="251660288" behindDoc="1" locked="0" layoutInCell="1" allowOverlap="1" wp14:anchorId="777FF081" wp14:editId="2C09ED71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4492625" cy="1437005"/>
          <wp:effectExtent l="0" t="0" r="3175" b="0"/>
          <wp:wrapNone/>
          <wp:docPr id="183978661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92625" cy="1437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173C938" w14:textId="77777777" w:rsidR="00350F05" w:rsidRDefault="00350F05" w:rsidP="00CE5238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  <w:lang w:val="sl-SI"/>
      </w:rPr>
    </w:pPr>
  </w:p>
  <w:p w14:paraId="3173C939" w14:textId="77777777" w:rsidR="00350F05" w:rsidRDefault="00350F05" w:rsidP="00CE5238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  <w:lang w:val="sl-SI"/>
      </w:rPr>
    </w:pPr>
  </w:p>
  <w:p w14:paraId="3173C93A" w14:textId="77777777" w:rsidR="002A2B69" w:rsidRPr="008F3500" w:rsidRDefault="002A2B69" w:rsidP="007D75CF">
    <w:pPr>
      <w:pStyle w:val="Glava"/>
      <w:tabs>
        <w:tab w:val="clear" w:pos="4320"/>
        <w:tab w:val="clear" w:pos="8640"/>
        <w:tab w:val="left" w:pos="5112"/>
      </w:tabs>
      <w:rPr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25CD1"/>
    <w:multiLevelType w:val="hybridMultilevel"/>
    <w:tmpl w:val="2D24329E"/>
    <w:lvl w:ilvl="0" w:tplc="000F0409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185C12"/>
    <w:multiLevelType w:val="hybridMultilevel"/>
    <w:tmpl w:val="BF06C40C"/>
    <w:lvl w:ilvl="0" w:tplc="000F04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072372"/>
    <w:multiLevelType w:val="hybridMultilevel"/>
    <w:tmpl w:val="94FE814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3AA4C44"/>
    <w:multiLevelType w:val="hybridMultilevel"/>
    <w:tmpl w:val="092E92F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0398439">
    <w:abstractNumId w:val="4"/>
  </w:num>
  <w:num w:numId="2" w16cid:durableId="673266992">
    <w:abstractNumId w:val="2"/>
  </w:num>
  <w:num w:numId="3" w16cid:durableId="1559321774">
    <w:abstractNumId w:val="3"/>
  </w:num>
  <w:num w:numId="4" w16cid:durableId="1054742195">
    <w:abstractNumId w:val="0"/>
  </w:num>
  <w:num w:numId="5" w16cid:durableId="8719616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2050">
      <o:colormru v:ext="edit" colors="#428299,#529db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C12"/>
    <w:rsid w:val="00023A88"/>
    <w:rsid w:val="000634FE"/>
    <w:rsid w:val="000A7238"/>
    <w:rsid w:val="00117A0F"/>
    <w:rsid w:val="0012553F"/>
    <w:rsid w:val="001357B2"/>
    <w:rsid w:val="00173C9C"/>
    <w:rsid w:val="0017478F"/>
    <w:rsid w:val="00200533"/>
    <w:rsid w:val="00202A77"/>
    <w:rsid w:val="00206094"/>
    <w:rsid w:val="002540B9"/>
    <w:rsid w:val="00271CE5"/>
    <w:rsid w:val="00282020"/>
    <w:rsid w:val="00287BD6"/>
    <w:rsid w:val="00287DFC"/>
    <w:rsid w:val="002A2B69"/>
    <w:rsid w:val="002C3C12"/>
    <w:rsid w:val="00350F05"/>
    <w:rsid w:val="003526C9"/>
    <w:rsid w:val="003636BF"/>
    <w:rsid w:val="00371442"/>
    <w:rsid w:val="003845B4"/>
    <w:rsid w:val="00387B1A"/>
    <w:rsid w:val="003C5EE5"/>
    <w:rsid w:val="003E1C74"/>
    <w:rsid w:val="00410707"/>
    <w:rsid w:val="00437941"/>
    <w:rsid w:val="004657EE"/>
    <w:rsid w:val="004D6EAA"/>
    <w:rsid w:val="004E2B46"/>
    <w:rsid w:val="00515C6A"/>
    <w:rsid w:val="00526246"/>
    <w:rsid w:val="00567106"/>
    <w:rsid w:val="005A08DB"/>
    <w:rsid w:val="005E1D3C"/>
    <w:rsid w:val="00625AE6"/>
    <w:rsid w:val="0063064E"/>
    <w:rsid w:val="00632253"/>
    <w:rsid w:val="00642714"/>
    <w:rsid w:val="006455CE"/>
    <w:rsid w:val="00652B59"/>
    <w:rsid w:val="00655841"/>
    <w:rsid w:val="006A07EE"/>
    <w:rsid w:val="006D2AC7"/>
    <w:rsid w:val="00717E64"/>
    <w:rsid w:val="00733017"/>
    <w:rsid w:val="00783310"/>
    <w:rsid w:val="007942D3"/>
    <w:rsid w:val="007A4A6D"/>
    <w:rsid w:val="007D1BCF"/>
    <w:rsid w:val="007D75CF"/>
    <w:rsid w:val="007E0440"/>
    <w:rsid w:val="007E6DC5"/>
    <w:rsid w:val="0088043C"/>
    <w:rsid w:val="00884889"/>
    <w:rsid w:val="008906C9"/>
    <w:rsid w:val="008C5738"/>
    <w:rsid w:val="008C6A83"/>
    <w:rsid w:val="008D04F0"/>
    <w:rsid w:val="008F3500"/>
    <w:rsid w:val="00920C58"/>
    <w:rsid w:val="00924E3C"/>
    <w:rsid w:val="0094708F"/>
    <w:rsid w:val="009612BB"/>
    <w:rsid w:val="009A5154"/>
    <w:rsid w:val="009C39EA"/>
    <w:rsid w:val="009C740A"/>
    <w:rsid w:val="00A125C5"/>
    <w:rsid w:val="00A2451C"/>
    <w:rsid w:val="00A32C73"/>
    <w:rsid w:val="00A35313"/>
    <w:rsid w:val="00A65EE7"/>
    <w:rsid w:val="00A70133"/>
    <w:rsid w:val="00A770A6"/>
    <w:rsid w:val="00A813B1"/>
    <w:rsid w:val="00AA3A0B"/>
    <w:rsid w:val="00AB36C4"/>
    <w:rsid w:val="00AC301A"/>
    <w:rsid w:val="00AC32B2"/>
    <w:rsid w:val="00B17141"/>
    <w:rsid w:val="00B31575"/>
    <w:rsid w:val="00B34166"/>
    <w:rsid w:val="00B8547D"/>
    <w:rsid w:val="00BB4E25"/>
    <w:rsid w:val="00C003B6"/>
    <w:rsid w:val="00C250D5"/>
    <w:rsid w:val="00C35666"/>
    <w:rsid w:val="00C63C15"/>
    <w:rsid w:val="00C92898"/>
    <w:rsid w:val="00CA4340"/>
    <w:rsid w:val="00CE5238"/>
    <w:rsid w:val="00CE7514"/>
    <w:rsid w:val="00D220A8"/>
    <w:rsid w:val="00D248DE"/>
    <w:rsid w:val="00D4170E"/>
    <w:rsid w:val="00D4728E"/>
    <w:rsid w:val="00D72194"/>
    <w:rsid w:val="00D8542D"/>
    <w:rsid w:val="00DC6A71"/>
    <w:rsid w:val="00E0357D"/>
    <w:rsid w:val="00E231FC"/>
    <w:rsid w:val="00EB006F"/>
    <w:rsid w:val="00ED1C3E"/>
    <w:rsid w:val="00EF67AE"/>
    <w:rsid w:val="00F240BB"/>
    <w:rsid w:val="00F27504"/>
    <w:rsid w:val="00F31322"/>
    <w:rsid w:val="00F47C47"/>
    <w:rsid w:val="00F57FED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,#529dba"/>
    </o:shapedefaults>
    <o:shapelayout v:ext="edit">
      <o:idmap v:ext="edit" data="2"/>
    </o:shapelayout>
  </w:shapeDefaults>
  <w:doNotEmbedSmartTags/>
  <w:decimalSymbol w:val=","/>
  <w:listSeparator w:val=";"/>
  <w14:docId w14:val="3173C919"/>
  <w15:chartTrackingRefBased/>
  <w15:docId w15:val="{5AF44D0B-323C-4058-9139-7B13288C1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F27504"/>
    <w:pPr>
      <w:widowControl w:val="0"/>
    </w:pPr>
    <w:rPr>
      <w:rFonts w:ascii="Courier New" w:eastAsia="Courier New" w:hAnsi="Courier New" w:cs="Courier New"/>
      <w:color w:val="000000"/>
      <w:sz w:val="24"/>
      <w:szCs w:val="24"/>
      <w:lang w:bidi="sl-SI"/>
    </w:rPr>
  </w:style>
  <w:style w:type="paragraph" w:styleId="Naslov1">
    <w:name w:val="heading 1"/>
    <w:aliases w:val="NASLOV"/>
    <w:basedOn w:val="Navaden"/>
    <w:next w:val="Navaden"/>
    <w:autoRedefine/>
    <w:qFormat/>
    <w:rsid w:val="003F0585"/>
    <w:pPr>
      <w:keepNext/>
      <w:widowControl/>
      <w:spacing w:before="240" w:after="60" w:line="260" w:lineRule="atLeast"/>
      <w:outlineLvl w:val="0"/>
    </w:pPr>
    <w:rPr>
      <w:rFonts w:ascii="Arial" w:eastAsia="Times New Roman" w:hAnsi="Arial" w:cs="Times New Roman"/>
      <w:b/>
      <w:color w:val="auto"/>
      <w:kern w:val="32"/>
      <w:sz w:val="28"/>
      <w:szCs w:val="32"/>
      <w:lang w:bidi="ar-S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AD2B87"/>
    <w:pPr>
      <w:widowControl/>
      <w:tabs>
        <w:tab w:val="center" w:pos="4320"/>
        <w:tab w:val="right" w:pos="8640"/>
      </w:tabs>
      <w:spacing w:line="260" w:lineRule="atLeast"/>
    </w:pPr>
    <w:rPr>
      <w:rFonts w:ascii="Arial" w:eastAsia="Times New Roman" w:hAnsi="Arial" w:cs="Times New Roman"/>
      <w:color w:val="auto"/>
      <w:sz w:val="20"/>
      <w:lang w:val="en-US" w:eastAsia="en-US" w:bidi="ar-SA"/>
    </w:rPr>
  </w:style>
  <w:style w:type="paragraph" w:styleId="Noga">
    <w:name w:val="footer"/>
    <w:basedOn w:val="Navaden"/>
    <w:semiHidden/>
    <w:rsid w:val="00AD2B87"/>
    <w:pPr>
      <w:widowControl/>
      <w:tabs>
        <w:tab w:val="center" w:pos="4320"/>
        <w:tab w:val="right" w:pos="8640"/>
      </w:tabs>
      <w:spacing w:line="260" w:lineRule="atLeast"/>
    </w:pPr>
    <w:rPr>
      <w:rFonts w:ascii="Arial" w:eastAsia="Times New Roman" w:hAnsi="Arial" w:cs="Times New Roman"/>
      <w:color w:val="auto"/>
      <w:sz w:val="20"/>
      <w:lang w:val="en-US" w:eastAsia="en-US" w:bidi="ar-SA"/>
    </w:r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widowControl/>
      <w:tabs>
        <w:tab w:val="left" w:pos="1701"/>
      </w:tabs>
      <w:spacing w:line="260" w:lineRule="atLeast"/>
    </w:pPr>
    <w:rPr>
      <w:rFonts w:ascii="Arial" w:eastAsia="Times New Roman" w:hAnsi="Arial" w:cs="Times New Roman"/>
      <w:color w:val="auto"/>
      <w:sz w:val="20"/>
      <w:szCs w:val="20"/>
      <w:lang w:bidi="ar-SA"/>
    </w:rPr>
  </w:style>
  <w:style w:type="paragraph" w:customStyle="1" w:styleId="ZADEVA">
    <w:name w:val="ZADEVA"/>
    <w:basedOn w:val="Navaden"/>
    <w:qFormat/>
    <w:rsid w:val="00DC6A71"/>
    <w:pPr>
      <w:widowControl/>
      <w:tabs>
        <w:tab w:val="left" w:pos="1701"/>
      </w:tabs>
      <w:spacing w:line="260" w:lineRule="atLeast"/>
      <w:ind w:left="1701" w:hanging="1701"/>
    </w:pPr>
    <w:rPr>
      <w:rFonts w:ascii="Arial" w:eastAsia="Times New Roman" w:hAnsi="Arial" w:cs="Times New Roman"/>
      <w:b/>
      <w:color w:val="auto"/>
      <w:sz w:val="20"/>
      <w:lang w:val="it-IT" w:eastAsia="en-US" w:bidi="ar-SA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widowControl/>
      <w:tabs>
        <w:tab w:val="left" w:pos="3402"/>
      </w:tabs>
      <w:spacing w:line="260" w:lineRule="atLeast"/>
    </w:pPr>
    <w:rPr>
      <w:rFonts w:ascii="Arial" w:eastAsia="Times New Roman" w:hAnsi="Arial" w:cs="Times New Roman"/>
      <w:color w:val="auto"/>
      <w:sz w:val="20"/>
      <w:lang w:val="it-IT" w:eastAsia="en-US" w:bidi="ar-SA"/>
    </w:rPr>
  </w:style>
  <w:style w:type="character" w:styleId="tevilkastrani">
    <w:name w:val="page number"/>
    <w:basedOn w:val="Privzetapisavaodstavka"/>
    <w:rsid w:val="009A5154"/>
  </w:style>
  <w:style w:type="character" w:customStyle="1" w:styleId="TelobesedilaZnak">
    <w:name w:val="Telo besedila Znak"/>
    <w:basedOn w:val="Privzetapisavaodstavka"/>
    <w:link w:val="Telobesedila"/>
    <w:rsid w:val="00F27504"/>
    <w:rPr>
      <w:rFonts w:ascii="Arial" w:eastAsia="Arial" w:hAnsi="Arial" w:cs="Arial"/>
      <w:sz w:val="22"/>
      <w:szCs w:val="22"/>
    </w:rPr>
  </w:style>
  <w:style w:type="paragraph" w:styleId="Telobesedila">
    <w:name w:val="Body Text"/>
    <w:basedOn w:val="Navaden"/>
    <w:link w:val="TelobesedilaZnak"/>
    <w:qFormat/>
    <w:rsid w:val="00F27504"/>
    <w:pPr>
      <w:spacing w:after="240"/>
    </w:pPr>
    <w:rPr>
      <w:rFonts w:ascii="Arial" w:eastAsia="Arial" w:hAnsi="Arial" w:cs="Arial"/>
      <w:color w:val="auto"/>
      <w:sz w:val="22"/>
      <w:szCs w:val="22"/>
      <w:lang w:bidi="ar-SA"/>
    </w:rPr>
  </w:style>
  <w:style w:type="character" w:customStyle="1" w:styleId="TelobesedilaZnak1">
    <w:name w:val="Telo besedila Znak1"/>
    <w:basedOn w:val="Privzetapisavaodstavka"/>
    <w:rsid w:val="00F27504"/>
    <w:rPr>
      <w:rFonts w:ascii="Courier New" w:eastAsia="Courier New" w:hAnsi="Courier New" w:cs="Courier New"/>
      <w:color w:val="000000"/>
      <w:sz w:val="24"/>
      <w:szCs w:val="24"/>
      <w:lang w:bidi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dic.org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fidic@pobox.com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gzs.si" TargetMode="External"/><Relationship Id="rId14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vlict\Downloads\Direkcija_RS_za_infrastrukturo%20(4)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Direkcija_RS_za_infrastrukturo (4).dot</Template>
  <TotalTime>2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DRSC</Company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Tina Mali</dc:creator>
  <cp:keywords/>
  <cp:lastModifiedBy>Luka Matjaž</cp:lastModifiedBy>
  <cp:revision>3</cp:revision>
  <cp:lastPrinted>2010-07-16T07:41:00Z</cp:lastPrinted>
  <dcterms:created xsi:type="dcterms:W3CDTF">2026-02-04T08:06:00Z</dcterms:created>
  <dcterms:modified xsi:type="dcterms:W3CDTF">2026-06-15T06:50:00Z</dcterms:modified>
</cp:coreProperties>
</file>