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70580" w14:textId="77777777" w:rsidR="0067400E" w:rsidRDefault="00504634" w:rsidP="00BD6D17">
      <w:pPr>
        <w:pStyle w:val="Naslov"/>
      </w:pPr>
      <w:r>
        <w:t>ponudba</w:t>
      </w:r>
    </w:p>
    <w:p w14:paraId="760AF43C" w14:textId="77777777" w:rsidR="0067400E" w:rsidRDefault="0067400E" w:rsidP="00BD6D17">
      <w:pPr>
        <w:pStyle w:val="Naslov1"/>
        <w:rPr>
          <w:rFonts w:cs="Arial"/>
          <w:szCs w:val="20"/>
        </w:rPr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14:paraId="1D48A1DA" w14:textId="26146556" w:rsidR="00785CC7" w:rsidRPr="008D1D9E" w:rsidRDefault="00785CC7" w:rsidP="00785CC7">
      <w:pPr>
        <w:rPr>
          <w:rFonts w:cs="Arial"/>
          <w:b/>
          <w:szCs w:val="20"/>
        </w:rPr>
      </w:pPr>
      <w:r w:rsidRPr="008D1D9E">
        <w:rPr>
          <w:rFonts w:cs="Arial"/>
          <w:szCs w:val="20"/>
        </w:rPr>
        <w:t xml:space="preserve">Predmet naročila: </w:t>
      </w:r>
      <w:r w:rsidR="00135EB3">
        <w:rPr>
          <w:rFonts w:cs="Arial"/>
          <w:b/>
          <w:szCs w:val="20"/>
        </w:rPr>
        <w:t>Dobava materiala za anestezijo</w:t>
      </w:r>
      <w:r w:rsidR="005C43C4">
        <w:rPr>
          <w:rFonts w:cs="Arial"/>
          <w:b/>
          <w:szCs w:val="20"/>
        </w:rPr>
        <w:t xml:space="preserve"> - ponovitev</w:t>
      </w:r>
    </w:p>
    <w:p w14:paraId="0675EC02" w14:textId="77777777" w:rsidR="00785CC7" w:rsidRDefault="00785CC7" w:rsidP="00785CC7">
      <w:pPr>
        <w:rPr>
          <w:b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9468"/>
      </w:tblGrid>
      <w:tr w:rsidR="00135EB3" w:rsidRPr="00FF6E4D" w14:paraId="14D62F17" w14:textId="77777777" w:rsidTr="00184982">
        <w:tc>
          <w:tcPr>
            <w:tcW w:w="9468" w:type="dxa"/>
            <w:shd w:val="clear" w:color="auto" w:fill="auto"/>
          </w:tcPr>
          <w:p w14:paraId="74EBCAF6" w14:textId="77777777" w:rsidR="00135EB3" w:rsidRPr="009F0935" w:rsidRDefault="00135EB3" w:rsidP="00135EB3">
            <w:pPr>
              <w:pStyle w:val="Odstavekseznama"/>
              <w:numPr>
                <w:ilvl w:val="0"/>
                <w:numId w:val="18"/>
              </w:numPr>
              <w:spacing w:line="240" w:lineRule="auto"/>
            </w:pPr>
            <w:r w:rsidRPr="009F0935">
              <w:t xml:space="preserve">Sklop 1: </w:t>
            </w:r>
            <w:r w:rsidR="009F0935" w:rsidRPr="009F0935">
              <w:t>S</w:t>
            </w:r>
            <w:r w:rsidRPr="009F0935">
              <w:t xml:space="preserve">et za </w:t>
            </w:r>
            <w:proofErr w:type="spellStart"/>
            <w:r w:rsidR="009F0935" w:rsidRPr="009F0935">
              <w:t>spinalno</w:t>
            </w:r>
            <w:proofErr w:type="spellEnd"/>
            <w:r w:rsidRPr="009F0935">
              <w:t xml:space="preserve"> anestezijo </w:t>
            </w:r>
            <w:r w:rsidR="009F0935" w:rsidRPr="009F0935">
              <w:t xml:space="preserve">brez </w:t>
            </w:r>
            <w:proofErr w:type="spellStart"/>
            <w:r w:rsidR="009F0935" w:rsidRPr="009F0935">
              <w:t>spinalne</w:t>
            </w:r>
            <w:proofErr w:type="spellEnd"/>
            <w:r w:rsidR="009F0935" w:rsidRPr="009F0935">
              <w:t xml:space="preserve"> igle</w:t>
            </w:r>
          </w:p>
        </w:tc>
      </w:tr>
    </w:tbl>
    <w:p w14:paraId="3B8C1A20" w14:textId="77777777" w:rsidR="00135EB3" w:rsidRDefault="00135EB3" w:rsidP="00BD6D17"/>
    <w:p w14:paraId="08D3069C" w14:textId="77777777" w:rsidR="0067400E" w:rsidRPr="005C7206" w:rsidRDefault="00121797" w:rsidP="00BD6D17">
      <w:r w:rsidRPr="005C7206">
        <w:t>Ponudbo oddajamo: (se označi z X)</w:t>
      </w:r>
      <w:r w:rsidR="0067400E" w:rsidRPr="005C7206">
        <w:t xml:space="preserve"> </w:t>
      </w:r>
    </w:p>
    <w:p w14:paraId="22B13F01" w14:textId="77777777" w:rsidR="00121797" w:rsidRPr="005C7206" w:rsidRDefault="00121797" w:rsidP="00BD6D17">
      <w:pPr>
        <w:rPr>
          <w:rFonts w:cs="Arial"/>
          <w:szCs w:val="20"/>
        </w:rPr>
      </w:pPr>
    </w:p>
    <w:p w14:paraId="04CAC2EA" w14:textId="77777777"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Samostojno</w:t>
      </w:r>
    </w:p>
    <w:p w14:paraId="71A42B4D" w14:textId="77777777" w:rsidR="0067400E" w:rsidRPr="005C7206" w:rsidRDefault="0067400E" w:rsidP="00BD6D17"/>
    <w:p w14:paraId="421E0DD4" w14:textId="77777777"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Skupno ponudbo</w:t>
      </w:r>
    </w:p>
    <w:p w14:paraId="16054460" w14:textId="77777777" w:rsidR="00121797" w:rsidRPr="005C7206" w:rsidRDefault="00121797" w:rsidP="00BD6D17"/>
    <w:p w14:paraId="631CDFDA" w14:textId="77777777" w:rsidR="00121797" w:rsidRPr="005C7206" w:rsidRDefault="00121797" w:rsidP="00121797">
      <w:r w:rsidRPr="005C7206">
        <w:rPr>
          <w:rFonts w:ascii="MS Gothic" w:eastAsia="MS Gothic" w:hAnsi="MS Gothic" w:hint="eastAsia"/>
        </w:rPr>
        <w:t>☐</w:t>
      </w:r>
      <w:r w:rsidRPr="005C7206">
        <w:t xml:space="preserve"> S podizvajalci</w:t>
      </w:r>
    </w:p>
    <w:p w14:paraId="65C4AB40" w14:textId="77777777" w:rsidR="0067400E" w:rsidRPr="005C7206" w:rsidRDefault="0067400E" w:rsidP="00BD6D17"/>
    <w:p w14:paraId="44EA9629" w14:textId="77777777" w:rsidR="00D81182" w:rsidRPr="005C7206" w:rsidRDefault="00D81182" w:rsidP="00D81182">
      <w:r w:rsidRPr="005C7206">
        <w:t>Ponudbo oddajamo za naslednje sklope (se označi z X):</w:t>
      </w:r>
    </w:p>
    <w:p w14:paraId="76D12B13" w14:textId="77777777" w:rsidR="00D81182" w:rsidRPr="005C7206" w:rsidRDefault="00D81182" w:rsidP="00D81182"/>
    <w:p w14:paraId="516E649F" w14:textId="77804B03" w:rsidR="00135EB3" w:rsidRDefault="00785CC7" w:rsidP="00135EB3"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t xml:space="preserve"> Sklop 1</w:t>
      </w:r>
      <w:r w:rsidRPr="00B76432">
        <w:tab/>
      </w:r>
      <w:r w:rsidR="00B76432" w:rsidRPr="00B76432">
        <w:tab/>
      </w:r>
    </w:p>
    <w:p w14:paraId="1317172F" w14:textId="77777777" w:rsidR="00135EB3" w:rsidRDefault="00135EB3" w:rsidP="00135EB3"/>
    <w:p w14:paraId="77E11D5E" w14:textId="77777777" w:rsidR="00135EB3" w:rsidRDefault="00135EB3" w:rsidP="00135EB3"/>
    <w:p w14:paraId="1230A14D" w14:textId="77777777" w:rsidR="00EF5B17" w:rsidRPr="00EF5B17" w:rsidRDefault="00210205" w:rsidP="00135EB3"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0"/>
        <w:gridCol w:w="4522"/>
      </w:tblGrid>
      <w:tr w:rsidR="0067400E" w:rsidRPr="00DE5639" w14:paraId="00D33786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EA8CE14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5CF6BD90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E4F8A6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205CCF9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7395364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86996B1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C7E223C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14:paraId="5DF418D5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098B260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5C6F30C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14:paraId="3C66D8D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6C6A5F7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CFFEEA9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14:paraId="51737E71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56CA482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1DD9EAAC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14:paraId="4C0C7837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14:paraId="7ABB6C15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3EFD07E" w14:textId="77777777"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605" w:type="dxa"/>
            <w:vAlign w:val="center"/>
          </w:tcPr>
          <w:p w14:paraId="221E2D45" w14:textId="77777777"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14:paraId="29277C6F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32E4E6E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14:paraId="22837B8C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1E63EEF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ADD7F3F" w14:textId="77777777"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14:paraId="4E67745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EC6D1F8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29094C2A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14:paraId="64BBAC1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300273C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C71CD1D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14:paraId="34D6D051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6920E758" w14:textId="77777777" w:rsidR="002909B1" w:rsidRPr="006B35A5" w:rsidRDefault="002909B1" w:rsidP="002909B1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14:paraId="2E580871" w14:textId="77777777" w:rsidR="0067400E" w:rsidRDefault="0067400E" w:rsidP="00BD6D17">
      <w:pPr>
        <w:rPr>
          <w:i/>
        </w:rPr>
      </w:pPr>
    </w:p>
    <w:p w14:paraId="024898FE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028AC55E" w14:textId="77777777" w:rsidTr="0053254E">
        <w:tc>
          <w:tcPr>
            <w:tcW w:w="897" w:type="dxa"/>
            <w:shd w:val="clear" w:color="auto" w:fill="auto"/>
            <w:vAlign w:val="center"/>
          </w:tcPr>
          <w:p w14:paraId="3621F5C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FDDD0C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0B9EF66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6C5E8E6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463F65F5" w14:textId="77777777" w:rsidTr="0053254E">
        <w:tc>
          <w:tcPr>
            <w:tcW w:w="897" w:type="dxa"/>
            <w:shd w:val="clear" w:color="auto" w:fill="auto"/>
            <w:vAlign w:val="center"/>
          </w:tcPr>
          <w:p w14:paraId="20C24BA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8DC97A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1B3315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279D07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1D09E3DA" w14:textId="77777777" w:rsidTr="0053254E">
        <w:tc>
          <w:tcPr>
            <w:tcW w:w="897" w:type="dxa"/>
            <w:shd w:val="clear" w:color="auto" w:fill="auto"/>
            <w:vAlign w:val="center"/>
          </w:tcPr>
          <w:p w14:paraId="0937443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841C90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7EC8F3F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E444B4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4D9421BA" w14:textId="77777777" w:rsidTr="0053254E">
        <w:tc>
          <w:tcPr>
            <w:tcW w:w="897" w:type="dxa"/>
            <w:shd w:val="clear" w:color="auto" w:fill="auto"/>
            <w:vAlign w:val="center"/>
          </w:tcPr>
          <w:p w14:paraId="1F76E70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2F8ADB2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7D06438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45A770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5B38EF53" w14:textId="77777777" w:rsidTr="0053254E">
        <w:tc>
          <w:tcPr>
            <w:tcW w:w="897" w:type="dxa"/>
            <w:shd w:val="clear" w:color="auto" w:fill="auto"/>
            <w:vAlign w:val="center"/>
          </w:tcPr>
          <w:p w14:paraId="46DEB79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936A9B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711AE89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058D6E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492B858D" w14:textId="77777777" w:rsidTr="00304C3F"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21EB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12AF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A59C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3713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14:paraId="3DC6ABA2" w14:textId="77777777" w:rsidTr="00304C3F"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F5701" w14:textId="77777777"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9809A" w14:textId="77777777"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77979" w14:textId="77777777"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BF584" w14:textId="77777777"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09B34829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2B88502B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3DE40C5C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70BAF97D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500228F8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7DEA95F8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1D747749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27784BE0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4D03AA70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0AE714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F3C0AB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142CEA69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810ECB6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5C55B6A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F4C981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87323B1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3016CA30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A297EF6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44F85B6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6D7C641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EDD6FCD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6D00CDD3" w14:textId="77777777" w:rsidTr="00304C3F">
        <w:trPr>
          <w:cantSplit/>
          <w:tblHeader/>
        </w:trPr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75576E8C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shd w:val="clear" w:color="auto" w:fill="auto"/>
          </w:tcPr>
          <w:p w14:paraId="3638EC4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40CCCCD6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14:paraId="0BDB094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304C3F" w:rsidRPr="00633D94" w14:paraId="05A6195A" w14:textId="77777777" w:rsidTr="00304C3F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E50559" w14:textId="77777777" w:rsidR="00304C3F" w:rsidRPr="00633D94" w:rsidRDefault="00304C3F" w:rsidP="002909B1">
            <w:pPr>
              <w:spacing w:before="60" w:after="60"/>
              <w:rPr>
                <w:rFonts w:eastAsia="Calibri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0AFE2D" w14:textId="77777777"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C5CBD4" w14:textId="77777777"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968CC" w14:textId="77777777"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502750DC" w14:textId="77777777" w:rsidR="0067400E" w:rsidRPr="00BD6D17" w:rsidRDefault="008F611C" w:rsidP="00210205">
      <w:pPr>
        <w:pStyle w:val="Naslov1"/>
      </w:pPr>
      <w:r>
        <w:t>SKUPNA PONUDBA</w:t>
      </w:r>
    </w:p>
    <w:p w14:paraId="0F55E67C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6D77DF5D" w14:textId="77777777" w:rsidR="005378CF" w:rsidRDefault="005378CF" w:rsidP="00BD6D17"/>
    <w:p w14:paraId="2AC0D518" w14:textId="77777777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42BBB92F" w14:textId="77777777" w:rsidR="0067400E" w:rsidRDefault="0067400E" w:rsidP="00BD6D17">
      <w:pPr>
        <w:rPr>
          <w:rFonts w:cs="Arial"/>
          <w:szCs w:val="20"/>
        </w:rPr>
      </w:pPr>
    </w:p>
    <w:p w14:paraId="36BC1425" w14:textId="77777777" w:rsidR="0067400E" w:rsidRDefault="0067400E" w:rsidP="00BD6D17"/>
    <w:p w14:paraId="685DA1A3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5C43C4">
        <w:rPr>
          <w:szCs w:val="20"/>
        </w:rPr>
      </w:r>
      <w:r w:rsidR="005C43C4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6B0ECE04" w14:textId="77777777" w:rsidR="005378CF" w:rsidRPr="00633D94" w:rsidRDefault="005378CF" w:rsidP="005378CF">
      <w:pPr>
        <w:rPr>
          <w:szCs w:val="20"/>
        </w:rPr>
      </w:pPr>
    </w:p>
    <w:p w14:paraId="32026D8F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2231D567" w14:textId="77777777" w:rsidR="005378CF" w:rsidRPr="00633D94" w:rsidRDefault="005378CF" w:rsidP="005378CF">
      <w:pPr>
        <w:rPr>
          <w:szCs w:val="20"/>
          <w:u w:val="single"/>
        </w:rPr>
      </w:pPr>
    </w:p>
    <w:p w14:paraId="6CD48AB6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30DA4E19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5C43C4">
        <w:rPr>
          <w:szCs w:val="20"/>
        </w:rPr>
      </w:r>
      <w:r w:rsidR="005C43C4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41F2D0CD" w14:textId="77777777" w:rsidR="005378CF" w:rsidRPr="00633D94" w:rsidRDefault="005378CF" w:rsidP="005378CF">
      <w:pPr>
        <w:rPr>
          <w:szCs w:val="20"/>
        </w:rPr>
      </w:pPr>
    </w:p>
    <w:p w14:paraId="1B411966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2B781820" w14:textId="77777777" w:rsidR="005378CF" w:rsidRDefault="005378CF" w:rsidP="00BD6D17"/>
    <w:p w14:paraId="394254B3" w14:textId="77777777" w:rsidR="005378CF" w:rsidRPr="00210205" w:rsidRDefault="005378CF" w:rsidP="00210205">
      <w:pPr>
        <w:pStyle w:val="Naslov2"/>
      </w:pPr>
      <w:r w:rsidRPr="00210205">
        <w:lastRenderedPageBreak/>
        <w:t>POSLOVNI PODATKI GOSPODARSKEGA SUBJEKTA IZ SKUPNE PONUDBE*</w:t>
      </w:r>
      <w:r w:rsidR="00064B1A">
        <w:t>*</w:t>
      </w:r>
    </w:p>
    <w:p w14:paraId="40B81F09" w14:textId="77777777"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1DFB0FC1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28B6519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8B25F3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06DBD95F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3982BFD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3FDC70B0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77D8A81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B2EC54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0C536F11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42E12ADA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DB4FD5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336849BA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1D12B6BB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335D592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534F1CDA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52EC8843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1F8EE1C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75D3A1A1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53E667F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7344609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0B6F9CF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453AD543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92EF7DF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29E805FF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14:paraId="2671E21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D144C12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0EB73B7D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14:paraId="4A8A747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9FB17E4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0D084FC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3CA2C68F" w14:textId="77777777" w:rsidR="005378CF" w:rsidRPr="00633D94" w:rsidRDefault="005378CF" w:rsidP="005378CF">
      <w:pPr>
        <w:rPr>
          <w:szCs w:val="20"/>
        </w:rPr>
      </w:pPr>
    </w:p>
    <w:p w14:paraId="4BA820CF" w14:textId="77777777"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1908EB49" w14:textId="77777777" w:rsidTr="00210205">
        <w:tc>
          <w:tcPr>
            <w:tcW w:w="897" w:type="dxa"/>
            <w:shd w:val="clear" w:color="auto" w:fill="auto"/>
            <w:vAlign w:val="center"/>
          </w:tcPr>
          <w:p w14:paraId="0BFF7C4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34F191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6C825FC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60A0EF4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4DDD01F3" w14:textId="77777777" w:rsidTr="00210205">
        <w:tc>
          <w:tcPr>
            <w:tcW w:w="897" w:type="dxa"/>
            <w:shd w:val="clear" w:color="auto" w:fill="auto"/>
            <w:vAlign w:val="center"/>
          </w:tcPr>
          <w:p w14:paraId="06371D9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B77346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7722014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E97BA8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10CADA3D" w14:textId="77777777" w:rsidTr="00210205">
        <w:tc>
          <w:tcPr>
            <w:tcW w:w="897" w:type="dxa"/>
            <w:shd w:val="clear" w:color="auto" w:fill="auto"/>
            <w:vAlign w:val="center"/>
          </w:tcPr>
          <w:p w14:paraId="32A0A6D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82C43B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52FA31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7F91A09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62E25BD3" w14:textId="77777777" w:rsidTr="00210205">
        <w:tc>
          <w:tcPr>
            <w:tcW w:w="897" w:type="dxa"/>
            <w:shd w:val="clear" w:color="auto" w:fill="auto"/>
            <w:vAlign w:val="center"/>
          </w:tcPr>
          <w:p w14:paraId="512302B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72D0FC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6C366E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14FF12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26365588" w14:textId="77777777" w:rsidTr="00210205">
        <w:tc>
          <w:tcPr>
            <w:tcW w:w="897" w:type="dxa"/>
            <w:shd w:val="clear" w:color="auto" w:fill="auto"/>
            <w:vAlign w:val="center"/>
          </w:tcPr>
          <w:p w14:paraId="20E9898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A4D5AF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4A71FD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A7DC68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2FB0DE30" w14:textId="77777777" w:rsidTr="00210205">
        <w:tc>
          <w:tcPr>
            <w:tcW w:w="897" w:type="dxa"/>
            <w:shd w:val="clear" w:color="auto" w:fill="auto"/>
            <w:vAlign w:val="center"/>
          </w:tcPr>
          <w:p w14:paraId="0D7BFB2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85DE7B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758F69A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9D5873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F489A6D" w14:textId="77777777" w:rsidR="005378CF" w:rsidRPr="00633D94" w:rsidRDefault="005378CF" w:rsidP="005378CF"/>
    <w:p w14:paraId="0F5909EA" w14:textId="77777777"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174D6F59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65DDFFF7" w14:textId="77777777"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14:paraId="10B19C25" w14:textId="77777777" w:rsidR="00B24B0E" w:rsidRPr="00B24B0E" w:rsidRDefault="00B24B0E" w:rsidP="00B24B0E">
            <w:pPr>
              <w:rPr>
                <w:rFonts w:eastAsia="Calibri"/>
              </w:rPr>
            </w:pPr>
          </w:p>
          <w:p w14:paraId="08C0031F" w14:textId="77777777" w:rsidR="00B24B0E" w:rsidRPr="00B24B0E" w:rsidRDefault="00B24B0E" w:rsidP="00B24B0E">
            <w:pPr>
              <w:rPr>
                <w:rFonts w:eastAsia="Calibri"/>
              </w:rPr>
            </w:pPr>
          </w:p>
          <w:p w14:paraId="49448145" w14:textId="77777777"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14:paraId="64201911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3E6E9BAF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345761BD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0DA90336" w14:textId="77777777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14:paraId="10B55B16" w14:textId="77777777"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187425D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ADCBAE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0FB8EF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7C2D2ED0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27ECE1CC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459F04E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08C222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B072543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0DFD7DA1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6C69E519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3586D82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11F5BE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B15CA4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7FDDF3B9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50C944C2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545F93F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1BBCA6F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C51F983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00DBF7F2" w14:textId="77777777" w:rsidR="005378CF" w:rsidRPr="00633D94" w:rsidRDefault="005378CF" w:rsidP="005378CF"/>
    <w:p w14:paraId="11C3BC95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1D26666A" w14:textId="77777777" w:rsidR="005378CF" w:rsidRDefault="005378CF" w:rsidP="00BD6D17"/>
    <w:p w14:paraId="6533BE05" w14:textId="77777777" w:rsidR="0067400E" w:rsidRDefault="0067400E" w:rsidP="00594096">
      <w:pPr>
        <w:pStyle w:val="Naslov1"/>
      </w:pPr>
      <w:r>
        <w:lastRenderedPageBreak/>
        <w:t>udeležba podizvajalcev</w:t>
      </w:r>
    </w:p>
    <w:p w14:paraId="0D0DAF48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610A16B3" w14:textId="77777777" w:rsidR="0067400E" w:rsidRDefault="0067400E" w:rsidP="00594096"/>
    <w:p w14:paraId="5B15BE0C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6C28B736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705E5E59" w14:textId="77777777" w:rsidTr="003C340B">
        <w:tc>
          <w:tcPr>
            <w:tcW w:w="567" w:type="dxa"/>
          </w:tcPr>
          <w:p w14:paraId="71097F30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146135EC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190BC795" w14:textId="77777777" w:rsidTr="003C340B">
        <w:tc>
          <w:tcPr>
            <w:tcW w:w="567" w:type="dxa"/>
          </w:tcPr>
          <w:p w14:paraId="6F565E56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5F6DF98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C50D8D1" w14:textId="77777777" w:rsidTr="003C340B">
        <w:tc>
          <w:tcPr>
            <w:tcW w:w="567" w:type="dxa"/>
          </w:tcPr>
          <w:p w14:paraId="73F4506E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7EBE79B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1904840" w14:textId="77777777" w:rsidTr="003C340B">
        <w:tc>
          <w:tcPr>
            <w:tcW w:w="567" w:type="dxa"/>
          </w:tcPr>
          <w:p w14:paraId="749ABAB1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6EF9006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6710C4A" w14:textId="77777777" w:rsidTr="003C340B">
        <w:tc>
          <w:tcPr>
            <w:tcW w:w="567" w:type="dxa"/>
          </w:tcPr>
          <w:p w14:paraId="7730B64F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22CEE69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638408E" w14:textId="77777777" w:rsidTr="003C340B">
        <w:tc>
          <w:tcPr>
            <w:tcW w:w="567" w:type="dxa"/>
          </w:tcPr>
          <w:p w14:paraId="69F16020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6C01A58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07113BAA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3B2AA573" w14:textId="77777777"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14:paraId="6E1A0B8F" w14:textId="77777777"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744"/>
        <w:gridCol w:w="3893"/>
        <w:gridCol w:w="315"/>
      </w:tblGrid>
      <w:tr w:rsidR="0067400E" w:rsidRPr="00DE5639" w14:paraId="07C17A26" w14:textId="77777777" w:rsidTr="002909B1">
        <w:trPr>
          <w:trHeight w:val="170"/>
        </w:trPr>
        <w:tc>
          <w:tcPr>
            <w:tcW w:w="4820" w:type="dxa"/>
          </w:tcPr>
          <w:p w14:paraId="783A6488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14:paraId="732FB1B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6C051F7" w14:textId="77777777" w:rsidTr="002909B1">
        <w:trPr>
          <w:trHeight w:val="170"/>
        </w:trPr>
        <w:tc>
          <w:tcPr>
            <w:tcW w:w="4820" w:type="dxa"/>
          </w:tcPr>
          <w:p w14:paraId="2477ADFE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14:paraId="1E5AA6D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4311A56" w14:textId="77777777" w:rsidTr="002909B1">
        <w:trPr>
          <w:trHeight w:val="170"/>
        </w:trPr>
        <w:tc>
          <w:tcPr>
            <w:tcW w:w="4820" w:type="dxa"/>
          </w:tcPr>
          <w:p w14:paraId="6B1536DC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14:paraId="27E696B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64ECA0E" w14:textId="77777777" w:rsidTr="002909B1">
        <w:trPr>
          <w:trHeight w:val="170"/>
        </w:trPr>
        <w:tc>
          <w:tcPr>
            <w:tcW w:w="4820" w:type="dxa"/>
          </w:tcPr>
          <w:p w14:paraId="7ACC3AFE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14:paraId="080015B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4F0CD5C6" w14:textId="77777777" w:rsidTr="002909B1">
        <w:trPr>
          <w:trHeight w:val="170"/>
        </w:trPr>
        <w:tc>
          <w:tcPr>
            <w:tcW w:w="4820" w:type="dxa"/>
          </w:tcPr>
          <w:p w14:paraId="17AA3F20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14:paraId="79445F66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2CF666C" w14:textId="77777777" w:rsidTr="002909B1">
        <w:trPr>
          <w:trHeight w:val="170"/>
        </w:trPr>
        <w:tc>
          <w:tcPr>
            <w:tcW w:w="4820" w:type="dxa"/>
          </w:tcPr>
          <w:p w14:paraId="3A71E160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14:paraId="3DDFEE8D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14:paraId="206A7432" w14:textId="77777777" w:rsidTr="008F1A83">
        <w:trPr>
          <w:trHeight w:val="170"/>
        </w:trPr>
        <w:tc>
          <w:tcPr>
            <w:tcW w:w="4820" w:type="dxa"/>
            <w:vAlign w:val="center"/>
          </w:tcPr>
          <w:p w14:paraId="799916D8" w14:textId="77777777"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14:paraId="010E65F7" w14:textId="77777777"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14:paraId="0AC5093B" w14:textId="77777777" w:rsidTr="002909B1">
        <w:trPr>
          <w:trHeight w:val="170"/>
        </w:trPr>
        <w:tc>
          <w:tcPr>
            <w:tcW w:w="4820" w:type="dxa"/>
          </w:tcPr>
          <w:p w14:paraId="2EF8763C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285" w:type="dxa"/>
            <w:gridSpan w:val="2"/>
          </w:tcPr>
          <w:p w14:paraId="0CDCB98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0D4813E" w14:textId="77777777" w:rsidTr="002909B1">
        <w:trPr>
          <w:trHeight w:val="170"/>
        </w:trPr>
        <w:tc>
          <w:tcPr>
            <w:tcW w:w="4820" w:type="dxa"/>
          </w:tcPr>
          <w:p w14:paraId="43FFCE39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14:paraId="4797423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8998238" w14:textId="77777777" w:rsidTr="002909B1">
        <w:trPr>
          <w:trHeight w:val="170"/>
        </w:trPr>
        <w:tc>
          <w:tcPr>
            <w:tcW w:w="4820" w:type="dxa"/>
          </w:tcPr>
          <w:p w14:paraId="436ED6A7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14:paraId="0E2DA82D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6A58B6F" w14:textId="77777777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14:paraId="042556D8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14:paraId="27814E4C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14:paraId="767AF019" w14:textId="77777777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2E24A" w14:textId="77777777" w:rsidR="002909B1" w:rsidRPr="006B35A5" w:rsidRDefault="002909B1" w:rsidP="002909B1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  <w:p w14:paraId="160FF6DE" w14:textId="77777777" w:rsidR="00304C3F" w:rsidRPr="00DE5639" w:rsidRDefault="00304C3F" w:rsidP="003C340B">
            <w:pPr>
              <w:keepNext/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E6F26" w14:textId="77777777"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14:paraId="6559F37A" w14:textId="77777777"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14:paraId="46F591B7" w14:textId="77777777" w:rsidTr="0053254E">
        <w:tc>
          <w:tcPr>
            <w:tcW w:w="988" w:type="dxa"/>
            <w:shd w:val="clear" w:color="auto" w:fill="auto"/>
            <w:vAlign w:val="center"/>
          </w:tcPr>
          <w:p w14:paraId="46DE8E0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62FB5BF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6002E54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A22752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4617FF99" w14:textId="77777777" w:rsidTr="0053254E">
        <w:tc>
          <w:tcPr>
            <w:tcW w:w="988" w:type="dxa"/>
            <w:shd w:val="clear" w:color="auto" w:fill="auto"/>
            <w:vAlign w:val="center"/>
          </w:tcPr>
          <w:p w14:paraId="55E401E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272AE93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3442CAF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17023B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73F38371" w14:textId="77777777" w:rsidTr="0053254E">
        <w:tc>
          <w:tcPr>
            <w:tcW w:w="988" w:type="dxa"/>
            <w:shd w:val="clear" w:color="auto" w:fill="auto"/>
            <w:vAlign w:val="center"/>
          </w:tcPr>
          <w:p w14:paraId="21B566A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4730D4D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3761F55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40E4ED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5C6B22E9" w14:textId="77777777" w:rsidTr="0053254E">
        <w:tc>
          <w:tcPr>
            <w:tcW w:w="988" w:type="dxa"/>
            <w:shd w:val="clear" w:color="auto" w:fill="auto"/>
            <w:vAlign w:val="center"/>
          </w:tcPr>
          <w:p w14:paraId="6006711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22EA1D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02032D9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EF9B39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6AAF686D" w14:textId="77777777" w:rsidTr="0053254E">
        <w:tc>
          <w:tcPr>
            <w:tcW w:w="988" w:type="dxa"/>
            <w:shd w:val="clear" w:color="auto" w:fill="auto"/>
            <w:vAlign w:val="center"/>
          </w:tcPr>
          <w:p w14:paraId="152735F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C4D043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51A8800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843C37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5C62D806" w14:textId="77777777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60B8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4B2B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85E8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E872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14:paraId="591CB5C6" w14:textId="77777777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6529E" w14:textId="77777777"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C5B94" w14:textId="77777777"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210FD" w14:textId="77777777"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273AE" w14:textId="77777777"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3D76456C" w14:textId="77777777" w:rsidR="00210205" w:rsidRDefault="00210205" w:rsidP="00901C80">
      <w:pPr>
        <w:pStyle w:val="Naslov3"/>
        <w:numPr>
          <w:ilvl w:val="2"/>
          <w:numId w:val="7"/>
        </w:numPr>
      </w:pPr>
      <w:r w:rsidRPr="00210205">
        <w:t>Podatki o delih podizvajalca</w:t>
      </w:r>
    </w:p>
    <w:p w14:paraId="7D520790" w14:textId="77777777" w:rsidR="0067400E" w:rsidRDefault="0067400E" w:rsidP="00210205"/>
    <w:p w14:paraId="4EF91C84" w14:textId="77777777"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45C7E1DF" w14:textId="77777777" w:rsidR="00210205" w:rsidRDefault="00210205" w:rsidP="00210205"/>
    <w:p w14:paraId="203113C3" w14:textId="77777777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15CFDAF6" w14:textId="77777777" w:rsidR="00210205" w:rsidRPr="00633D94" w:rsidRDefault="00210205" w:rsidP="00210205">
      <w:pPr>
        <w:rPr>
          <w:szCs w:val="20"/>
        </w:rPr>
      </w:pPr>
    </w:p>
    <w:p w14:paraId="620FCEE8" w14:textId="77777777"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13817552" w14:textId="77777777" w:rsidR="00210205" w:rsidRPr="00633D94" w:rsidRDefault="00210205" w:rsidP="00210205">
      <w:pPr>
        <w:rPr>
          <w:szCs w:val="20"/>
        </w:rPr>
      </w:pPr>
    </w:p>
    <w:p w14:paraId="687E98DD" w14:textId="77777777"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5BBB3A77" w14:textId="77777777" w:rsidR="00210205" w:rsidRPr="00633D94" w:rsidRDefault="00210205" w:rsidP="00210205">
      <w:pPr>
        <w:rPr>
          <w:szCs w:val="20"/>
        </w:rPr>
      </w:pPr>
    </w:p>
    <w:p w14:paraId="38BEBB73" w14:textId="77777777"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082A0AEA" w14:textId="77777777" w:rsidR="00064B1A" w:rsidRDefault="00064B1A" w:rsidP="00064B1A">
      <w:pPr>
        <w:pStyle w:val="Odstavekseznama"/>
      </w:pPr>
    </w:p>
    <w:p w14:paraId="4FF16835" w14:textId="77777777"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7B3791BE" w14:textId="77777777" w:rsidR="00064B1A" w:rsidRDefault="00064B1A" w:rsidP="00064B1A">
      <w:pPr>
        <w:spacing w:line="240" w:lineRule="auto"/>
        <w:jc w:val="left"/>
      </w:pPr>
    </w:p>
    <w:p w14:paraId="1DDF13B9" w14:textId="77777777" w:rsidR="00EC1F52" w:rsidRDefault="00EC1F52" w:rsidP="00EC1F52">
      <w:pPr>
        <w:rPr>
          <w:b/>
        </w:rPr>
      </w:pPr>
    </w:p>
    <w:p w14:paraId="120450B0" w14:textId="77777777"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DE5639" w14:paraId="63B22591" w14:textId="77777777" w:rsidTr="00DE5639">
        <w:tc>
          <w:tcPr>
            <w:tcW w:w="3070" w:type="dxa"/>
          </w:tcPr>
          <w:p w14:paraId="4A98376B" w14:textId="77777777"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14:paraId="4C92E8A6" w14:textId="77777777"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3AF40DE8" w14:textId="77777777"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14:paraId="3FC662CF" w14:textId="77777777"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14:paraId="38C97DC2" w14:textId="77777777" w:rsidR="0067400E" w:rsidRPr="00DE5639" w:rsidRDefault="0067400E" w:rsidP="00912BCB"/>
          <w:p w14:paraId="24EA5E29" w14:textId="77777777" w:rsidR="00C20791" w:rsidRDefault="00C20791" w:rsidP="00C20791">
            <w:r>
              <w:t>_________________</w:t>
            </w:r>
          </w:p>
          <w:p w14:paraId="4E2B06D6" w14:textId="77777777" w:rsidR="0067400E" w:rsidRPr="00DE5639" w:rsidRDefault="0067400E" w:rsidP="00C20791">
            <w:r w:rsidRPr="00DE5639">
              <w:t>Podpis:</w:t>
            </w:r>
          </w:p>
        </w:tc>
      </w:tr>
    </w:tbl>
    <w:p w14:paraId="4458261C" w14:textId="77777777"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D5567" w14:textId="77777777" w:rsidR="00B906D3" w:rsidRDefault="00B906D3" w:rsidP="00107834">
      <w:pPr>
        <w:spacing w:line="240" w:lineRule="auto"/>
      </w:pPr>
      <w:r>
        <w:separator/>
      </w:r>
    </w:p>
  </w:endnote>
  <w:endnote w:type="continuationSeparator" w:id="0">
    <w:p w14:paraId="69128062" w14:textId="77777777" w:rsidR="00B906D3" w:rsidRDefault="00B906D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D3894" w14:textId="3805BDF8" w:rsidR="0067400E" w:rsidRPr="0095713A" w:rsidRDefault="00135EB3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rFonts w:cs="Arial"/>
        <w:sz w:val="16"/>
        <w:szCs w:val="16"/>
      </w:rPr>
      <w:t>Dobava materiala za anestezijo</w:t>
    </w:r>
    <w:r w:rsidR="005C43C4">
      <w:rPr>
        <w:rFonts w:cs="Arial"/>
        <w:sz w:val="16"/>
        <w:szCs w:val="16"/>
      </w:rPr>
      <w:t xml:space="preserve"> - ponovitev</w:t>
    </w:r>
    <w:r w:rsidR="00CD399D" w:rsidRPr="001624D3">
      <w:rPr>
        <w:b/>
      </w:rPr>
      <w:t xml:space="preserve"> </w:t>
    </w:r>
    <w:r w:rsidR="00CD399D" w:rsidRPr="00BF0870">
      <w:rPr>
        <w:sz w:val="16"/>
        <w:szCs w:val="16"/>
      </w:rPr>
      <w:t xml:space="preserve">(JN </w:t>
    </w:r>
    <w:r w:rsidR="005C43C4">
      <w:rPr>
        <w:sz w:val="16"/>
        <w:szCs w:val="16"/>
      </w:rPr>
      <w:t>28</w:t>
    </w:r>
    <w:r w:rsidR="00CD399D">
      <w:rPr>
        <w:sz w:val="16"/>
        <w:szCs w:val="16"/>
      </w:rPr>
      <w:t>-202</w:t>
    </w:r>
    <w:r w:rsidR="00184982">
      <w:rPr>
        <w:sz w:val="16"/>
        <w:szCs w:val="16"/>
      </w:rPr>
      <w:t>6</w:t>
    </w:r>
    <w:r w:rsidR="00CD399D">
      <w:rPr>
        <w:sz w:val="16"/>
        <w:szCs w:val="16"/>
      </w:rPr>
      <w:t>)</w:t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  <w:t xml:space="preserve">Stran 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PAGE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3</w:t>
    </w:r>
    <w:r w:rsidR="0067400E">
      <w:rPr>
        <w:sz w:val="16"/>
        <w:szCs w:val="16"/>
      </w:rPr>
      <w:fldChar w:fldCharType="end"/>
    </w:r>
    <w:r w:rsidR="0067400E">
      <w:rPr>
        <w:sz w:val="16"/>
        <w:szCs w:val="16"/>
      </w:rPr>
      <w:t>/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NUMPAGES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5</w:t>
    </w:r>
    <w:r w:rsidR="006740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543F5" w14:textId="77777777" w:rsidR="00B906D3" w:rsidRDefault="00B906D3" w:rsidP="00107834">
      <w:pPr>
        <w:spacing w:line="240" w:lineRule="auto"/>
      </w:pPr>
      <w:r>
        <w:separator/>
      </w:r>
    </w:p>
  </w:footnote>
  <w:footnote w:type="continuationSeparator" w:id="0">
    <w:p w14:paraId="6C36E0F9" w14:textId="77777777" w:rsidR="00B906D3" w:rsidRDefault="00B906D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AEF05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748EB"/>
    <w:multiLevelType w:val="hybridMultilevel"/>
    <w:tmpl w:val="1592D9A6"/>
    <w:lvl w:ilvl="0" w:tplc="8EF4A1E0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2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C43AF"/>
    <w:multiLevelType w:val="hybridMultilevel"/>
    <w:tmpl w:val="AC7CC10E"/>
    <w:lvl w:ilvl="0" w:tplc="397481CC">
      <w:numFmt w:val="bullet"/>
      <w:lvlText w:val="-"/>
      <w:lvlJc w:val="left"/>
      <w:pPr>
        <w:ind w:left="1080" w:hanging="360"/>
      </w:pPr>
      <w:rPr>
        <w:rFonts w:ascii="Garamond" w:eastAsia="Garamond" w:hAnsi="Garamond" w:cs="Garamond" w:hint="default"/>
        <w:b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1C2238"/>
    <w:multiLevelType w:val="hybridMultilevel"/>
    <w:tmpl w:val="D878FDF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5227086">
    <w:abstractNumId w:val="12"/>
  </w:num>
  <w:num w:numId="2" w16cid:durableId="525409291">
    <w:abstractNumId w:val="3"/>
  </w:num>
  <w:num w:numId="3" w16cid:durableId="312636144">
    <w:abstractNumId w:val="11"/>
  </w:num>
  <w:num w:numId="4" w16cid:durableId="1985961149">
    <w:abstractNumId w:val="13"/>
  </w:num>
  <w:num w:numId="5" w16cid:durableId="1633367644">
    <w:abstractNumId w:val="1"/>
  </w:num>
  <w:num w:numId="6" w16cid:durableId="1588883557">
    <w:abstractNumId w:val="10"/>
  </w:num>
  <w:num w:numId="7" w16cid:durableId="1548253763">
    <w:abstractNumId w:val="3"/>
  </w:num>
  <w:num w:numId="8" w16cid:durableId="294988510">
    <w:abstractNumId w:val="5"/>
  </w:num>
  <w:num w:numId="9" w16cid:durableId="586109143">
    <w:abstractNumId w:val="2"/>
  </w:num>
  <w:num w:numId="10" w16cid:durableId="1215652783">
    <w:abstractNumId w:val="9"/>
  </w:num>
  <w:num w:numId="11" w16cid:durableId="599610303">
    <w:abstractNumId w:val="8"/>
  </w:num>
  <w:num w:numId="12" w16cid:durableId="1187140835">
    <w:abstractNumId w:val="4"/>
  </w:num>
  <w:num w:numId="13" w16cid:durableId="568418801">
    <w:abstractNumId w:val="16"/>
  </w:num>
  <w:num w:numId="14" w16cid:durableId="530725178">
    <w:abstractNumId w:val="14"/>
  </w:num>
  <w:num w:numId="15" w16cid:durableId="22289385">
    <w:abstractNumId w:val="6"/>
  </w:num>
  <w:num w:numId="16" w16cid:durableId="145703370">
    <w:abstractNumId w:val="7"/>
  </w:num>
  <w:num w:numId="17" w16cid:durableId="1958171961">
    <w:abstractNumId w:val="15"/>
  </w:num>
  <w:num w:numId="18" w16cid:durableId="1853184288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301"/>
    <w:rsid w:val="000629C1"/>
    <w:rsid w:val="00064B1A"/>
    <w:rsid w:val="000757BF"/>
    <w:rsid w:val="00080B18"/>
    <w:rsid w:val="000833B2"/>
    <w:rsid w:val="00093D68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3311A"/>
    <w:rsid w:val="00135EB3"/>
    <w:rsid w:val="00156704"/>
    <w:rsid w:val="00184982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515E0"/>
    <w:rsid w:val="002760F5"/>
    <w:rsid w:val="002909B1"/>
    <w:rsid w:val="002B2637"/>
    <w:rsid w:val="002B3C9E"/>
    <w:rsid w:val="002B5236"/>
    <w:rsid w:val="002C3508"/>
    <w:rsid w:val="002D249A"/>
    <w:rsid w:val="002E46CF"/>
    <w:rsid w:val="002E4C52"/>
    <w:rsid w:val="002F30DE"/>
    <w:rsid w:val="002F7F9C"/>
    <w:rsid w:val="00304C3F"/>
    <w:rsid w:val="00314BF0"/>
    <w:rsid w:val="00371D15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B7A47"/>
    <w:rsid w:val="004B7F76"/>
    <w:rsid w:val="004C0587"/>
    <w:rsid w:val="004D7AFD"/>
    <w:rsid w:val="004E52A1"/>
    <w:rsid w:val="004F4C00"/>
    <w:rsid w:val="00504634"/>
    <w:rsid w:val="005178B0"/>
    <w:rsid w:val="0053254E"/>
    <w:rsid w:val="005378CF"/>
    <w:rsid w:val="00540A16"/>
    <w:rsid w:val="00544953"/>
    <w:rsid w:val="00544E43"/>
    <w:rsid w:val="005710E8"/>
    <w:rsid w:val="00594096"/>
    <w:rsid w:val="005A1F42"/>
    <w:rsid w:val="005A3471"/>
    <w:rsid w:val="005B5FE2"/>
    <w:rsid w:val="005C43C4"/>
    <w:rsid w:val="005C62DE"/>
    <w:rsid w:val="005C7206"/>
    <w:rsid w:val="005D7976"/>
    <w:rsid w:val="005F0574"/>
    <w:rsid w:val="005F233F"/>
    <w:rsid w:val="00607871"/>
    <w:rsid w:val="00612607"/>
    <w:rsid w:val="00617238"/>
    <w:rsid w:val="00620909"/>
    <w:rsid w:val="00665955"/>
    <w:rsid w:val="006711C3"/>
    <w:rsid w:val="0067400E"/>
    <w:rsid w:val="00685336"/>
    <w:rsid w:val="006C40F1"/>
    <w:rsid w:val="006D49A0"/>
    <w:rsid w:val="006D551F"/>
    <w:rsid w:val="006D61B1"/>
    <w:rsid w:val="00701D0F"/>
    <w:rsid w:val="00723A1A"/>
    <w:rsid w:val="0074755C"/>
    <w:rsid w:val="00785CC7"/>
    <w:rsid w:val="00797FD8"/>
    <w:rsid w:val="007A3325"/>
    <w:rsid w:val="007D4B7E"/>
    <w:rsid w:val="007F1BDE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12BCB"/>
    <w:rsid w:val="009138E8"/>
    <w:rsid w:val="0095713A"/>
    <w:rsid w:val="00970D4E"/>
    <w:rsid w:val="00994371"/>
    <w:rsid w:val="009A0CEA"/>
    <w:rsid w:val="009C5AF3"/>
    <w:rsid w:val="009D68AD"/>
    <w:rsid w:val="009E001A"/>
    <w:rsid w:val="009E0EC0"/>
    <w:rsid w:val="009E22F2"/>
    <w:rsid w:val="009F0935"/>
    <w:rsid w:val="009F2C95"/>
    <w:rsid w:val="00A05BA8"/>
    <w:rsid w:val="00A061DF"/>
    <w:rsid w:val="00A211A3"/>
    <w:rsid w:val="00A269B3"/>
    <w:rsid w:val="00A35791"/>
    <w:rsid w:val="00A66860"/>
    <w:rsid w:val="00A71C46"/>
    <w:rsid w:val="00A84CFE"/>
    <w:rsid w:val="00A85A11"/>
    <w:rsid w:val="00A90A91"/>
    <w:rsid w:val="00A92B8E"/>
    <w:rsid w:val="00AA2551"/>
    <w:rsid w:val="00AB6E35"/>
    <w:rsid w:val="00AF1727"/>
    <w:rsid w:val="00B144D9"/>
    <w:rsid w:val="00B175AB"/>
    <w:rsid w:val="00B24B0E"/>
    <w:rsid w:val="00B26FAF"/>
    <w:rsid w:val="00B51631"/>
    <w:rsid w:val="00B6087C"/>
    <w:rsid w:val="00B76432"/>
    <w:rsid w:val="00B775C0"/>
    <w:rsid w:val="00B8153D"/>
    <w:rsid w:val="00B820BD"/>
    <w:rsid w:val="00B906D3"/>
    <w:rsid w:val="00B9508F"/>
    <w:rsid w:val="00BA1E1A"/>
    <w:rsid w:val="00BD605A"/>
    <w:rsid w:val="00BD6D17"/>
    <w:rsid w:val="00BE5975"/>
    <w:rsid w:val="00BF4E57"/>
    <w:rsid w:val="00C20791"/>
    <w:rsid w:val="00C6028B"/>
    <w:rsid w:val="00C64F8D"/>
    <w:rsid w:val="00C72533"/>
    <w:rsid w:val="00C7455A"/>
    <w:rsid w:val="00C90CBC"/>
    <w:rsid w:val="00CC3A9A"/>
    <w:rsid w:val="00CD399D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E2CE4"/>
    <w:rsid w:val="00DE5639"/>
    <w:rsid w:val="00DE571D"/>
    <w:rsid w:val="00DF51A9"/>
    <w:rsid w:val="00E0054B"/>
    <w:rsid w:val="00E25E64"/>
    <w:rsid w:val="00E37B48"/>
    <w:rsid w:val="00E43154"/>
    <w:rsid w:val="00E47DFF"/>
    <w:rsid w:val="00E52A0D"/>
    <w:rsid w:val="00E556C4"/>
    <w:rsid w:val="00E7577B"/>
    <w:rsid w:val="00EA1933"/>
    <w:rsid w:val="00EB6425"/>
    <w:rsid w:val="00EC1F52"/>
    <w:rsid w:val="00EF0D79"/>
    <w:rsid w:val="00EF5B17"/>
    <w:rsid w:val="00F014F4"/>
    <w:rsid w:val="00F12C6F"/>
    <w:rsid w:val="00F20662"/>
    <w:rsid w:val="00F40D14"/>
    <w:rsid w:val="00FA70C5"/>
    <w:rsid w:val="00FC566B"/>
    <w:rsid w:val="00FD7A97"/>
    <w:rsid w:val="00FF0EF1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,"/>
  <w:listSeparator w:val=";"/>
  <w14:docId w14:val="1EF1DD5A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  <w:style w:type="paragraph" w:customStyle="1" w:styleId="CharChar1Char">
    <w:name w:val="Char Char1 Char"/>
    <w:basedOn w:val="Navaden"/>
    <w:rsid w:val="00CD399D"/>
    <w:pPr>
      <w:spacing w:after="160" w:line="240" w:lineRule="exact"/>
      <w:jc w:val="left"/>
    </w:pPr>
    <w:rPr>
      <w:rFonts w:ascii="Tahoma" w:hAnsi="Tahoma"/>
      <w:szCs w:val="20"/>
      <w:lang w:val="en-US"/>
    </w:rPr>
  </w:style>
  <w:style w:type="paragraph" w:customStyle="1" w:styleId="Slog1">
    <w:name w:val="Slog1"/>
    <w:basedOn w:val="Navaden"/>
    <w:rsid w:val="00B76432"/>
    <w:pPr>
      <w:numPr>
        <w:numId w:val="16"/>
      </w:numPr>
      <w:suppressAutoHyphens/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24</TotalTime>
  <Pages>5</Pages>
  <Words>768</Words>
  <Characters>5955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9</cp:revision>
  <cp:lastPrinted>2026-04-10T10:36:00Z</cp:lastPrinted>
  <dcterms:created xsi:type="dcterms:W3CDTF">2024-09-12T10:12:00Z</dcterms:created>
  <dcterms:modified xsi:type="dcterms:W3CDTF">2026-07-07T13:06:00Z</dcterms:modified>
</cp:coreProperties>
</file>