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85E3" w14:textId="77777777" w:rsidR="00112F28" w:rsidRPr="00956287" w:rsidRDefault="008261A7" w:rsidP="00112F28">
      <w:pPr>
        <w:numPr>
          <w:ilvl w:val="0"/>
          <w:numId w:val="35"/>
        </w:num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  <w:r w:rsidRPr="00956287">
        <w:rPr>
          <w:rFonts w:eastAsiaTheme="minorEastAsia"/>
          <w:b/>
          <w:szCs w:val="20"/>
          <w:u w:val="single"/>
          <w:lang w:val="sl-SI" w:eastAsia="sl-SI"/>
        </w:rPr>
        <w:t>SKLOP 1: Nahrbtniki za prvo pomoč</w:t>
      </w:r>
    </w:p>
    <w:p w14:paraId="11DF5E36" w14:textId="77777777" w:rsidR="00112F28" w:rsidRPr="00956287" w:rsidRDefault="00112F28" w:rsidP="00112F28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tbl>
      <w:tblPr>
        <w:tblStyle w:val="Tabelamrea2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4187"/>
        <w:gridCol w:w="2693"/>
        <w:gridCol w:w="3119"/>
      </w:tblGrid>
      <w:tr w:rsidR="00F817E2" w14:paraId="1D61168B" w14:textId="77777777" w:rsidTr="00E029F6">
        <w:trPr>
          <w:trHeight w:val="345"/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412E0420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br w:type="page"/>
            </w: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TABELA 1: Nahrbtniki za prvo pomoč</w:t>
            </w:r>
          </w:p>
        </w:tc>
      </w:tr>
      <w:tr w:rsidR="00F817E2" w14:paraId="3DB82A76" w14:textId="77777777" w:rsidTr="00E029F6">
        <w:trPr>
          <w:jc w:val="center"/>
        </w:trPr>
        <w:tc>
          <w:tcPr>
            <w:tcW w:w="4815" w:type="dxa"/>
            <w:gridSpan w:val="2"/>
            <w:shd w:val="clear" w:color="auto" w:fill="F2F2F2" w:themeFill="background1" w:themeFillShade="F2"/>
          </w:tcPr>
          <w:p w14:paraId="30AAA0F3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1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1CED4493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556C7B04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3</w:t>
            </w:r>
          </w:p>
        </w:tc>
      </w:tr>
      <w:tr w:rsidR="00F817E2" w14:paraId="6787453D" w14:textId="77777777" w:rsidTr="00E029F6">
        <w:trPr>
          <w:jc w:val="center"/>
        </w:trPr>
        <w:tc>
          <w:tcPr>
            <w:tcW w:w="628" w:type="dxa"/>
            <w:shd w:val="clear" w:color="auto" w:fill="F2F2F2" w:themeFill="background1" w:themeFillShade="F2"/>
            <w:vAlign w:val="center"/>
          </w:tcPr>
          <w:p w14:paraId="5D41BAD2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4187" w:type="dxa"/>
            <w:shd w:val="clear" w:color="auto" w:fill="F2F2F2" w:themeFill="background1" w:themeFillShade="F2"/>
            <w:vAlign w:val="center"/>
          </w:tcPr>
          <w:p w14:paraId="3DA8EED8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4DFA52B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Proizvajalec in tip ponujenega blaga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62D02E26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Dokazilo</w:t>
            </w:r>
          </w:p>
        </w:tc>
      </w:tr>
      <w:tr w:rsidR="00F817E2" w14:paraId="5ACCC32D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4B782268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Nahrbtnik za prvo pomoč s kompletom prve pomoči</w:t>
            </w:r>
          </w:p>
        </w:tc>
      </w:tr>
      <w:tr w:rsidR="00F817E2" w14:paraId="4785D3A4" w14:textId="77777777" w:rsidTr="00E029F6">
        <w:trPr>
          <w:trHeight w:val="2909"/>
          <w:jc w:val="center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7C68758D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4187" w:type="dxa"/>
            <w:tcBorders>
              <w:bottom w:val="single" w:sz="4" w:space="0" w:color="auto"/>
            </w:tcBorders>
          </w:tcPr>
          <w:p w14:paraId="4E72AB1E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Barva: rdeča.</w:t>
            </w:r>
          </w:p>
          <w:p w14:paraId="201B725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Dimenzije praznega nahrbtnika: največ 31 × 41,5 × 18 cm.</w:t>
            </w:r>
          </w:p>
          <w:p w14:paraId="57FE68A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Teža praznega nahrbtnika: največ 1500 g.</w:t>
            </w:r>
          </w:p>
          <w:p w14:paraId="56015124" w14:textId="720F9614" w:rsidR="00112F28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- Material: </w:t>
            </w:r>
            <w:r w:rsidR="008B3167" w:rsidRPr="008B3167">
              <w:rPr>
                <w:rFonts w:cs="Arial"/>
                <w:sz w:val="20"/>
                <w:szCs w:val="20"/>
                <w:lang w:val="sl-SI"/>
              </w:rPr>
              <w:t xml:space="preserve">trpežna sintetična tkanina (poliester ali najlon najmanj 600D) z </w:t>
            </w:r>
            <w:proofErr w:type="spellStart"/>
            <w:r w:rsidR="008B3167" w:rsidRPr="008B3167">
              <w:rPr>
                <w:rFonts w:cs="Arial"/>
                <w:sz w:val="20"/>
                <w:szCs w:val="20"/>
                <w:lang w:val="sl-SI"/>
              </w:rPr>
              <w:t>vodoodbojnim</w:t>
            </w:r>
            <w:proofErr w:type="spellEnd"/>
            <w:r w:rsidR="008B3167" w:rsidRPr="008B3167">
              <w:rPr>
                <w:rFonts w:cs="Arial"/>
                <w:sz w:val="20"/>
                <w:szCs w:val="20"/>
                <w:lang w:val="sl-SI"/>
              </w:rPr>
              <w:t xml:space="preserve"> PU ali  PVC premazom, odporna proti obrabi, vlagi ter primerna za čiščenje in razkuževanje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485626B1" w14:textId="77777777" w:rsidR="005D5080" w:rsidRDefault="005D5080" w:rsidP="005D5080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Material mora omogočati večkratno čiščenje in razkuževanje brez poslabšanja lastnosti</w:t>
            </w:r>
            <w:r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413BE019" w14:textId="3C89A46C" w:rsidR="008B3167" w:rsidRDefault="008B316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Prostornina: 20–25 l.</w:t>
            </w:r>
          </w:p>
          <w:p w14:paraId="118573F6" w14:textId="7A3498F9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Dno nahrbtnika dodatno ojačano in odporno proti obrabi.</w:t>
            </w:r>
          </w:p>
          <w:p w14:paraId="47BE64A8" w14:textId="21218BFA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Zapiranje z močnimi dvosmernimi zadrgami.</w:t>
            </w:r>
          </w:p>
          <w:p w14:paraId="6E285506" w14:textId="6E510E70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Podložene in nastavljive naramnice.</w:t>
            </w:r>
          </w:p>
          <w:p w14:paraId="1C52B8C6" w14:textId="45351ED3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Ojačan zgornji ročaj za prenašanje.</w:t>
            </w:r>
          </w:p>
          <w:p w14:paraId="077587CC" w14:textId="012619A7" w:rsid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Hrbtni del podložen za udobno nošenje.</w:t>
            </w:r>
          </w:p>
          <w:p w14:paraId="7DF29275" w14:textId="77777777" w:rsidR="003F7D69" w:rsidRPr="008B3167" w:rsidRDefault="003F7D69" w:rsidP="003F7D69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- 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Odsevni elementi na sprednji strani nahrbtnika.</w:t>
            </w:r>
          </w:p>
          <w:p w14:paraId="0D851C04" w14:textId="77777777" w:rsidR="003F7D69" w:rsidRDefault="003F7D69" w:rsidP="003F7D69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58A0B62F" w14:textId="46015BB3" w:rsidR="008B3167" w:rsidRPr="0074582E" w:rsidRDefault="008B316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8B3167">
              <w:rPr>
                <w:rFonts w:cs="Arial"/>
                <w:sz w:val="20"/>
                <w:szCs w:val="20"/>
                <w:lang w:val="sl-SI"/>
              </w:rPr>
              <w:t>Razdelitev nahrbtnika:</w:t>
            </w:r>
          </w:p>
          <w:p w14:paraId="30C65D10" w14:textId="3CE68321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 xml:space="preserve">  1 glavni predal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</w:p>
          <w:p w14:paraId="44ECF58B" w14:textId="751B08E4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cs="Arial"/>
                <w:sz w:val="20"/>
                <w:szCs w:val="20"/>
                <w:lang w:val="sl-SI"/>
              </w:rPr>
              <w:t>n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ajmanj 1 notranji srednje velik žep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</w:p>
          <w:p w14:paraId="5194C151" w14:textId="7E0BFFB3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cs="Arial"/>
                <w:sz w:val="20"/>
                <w:szCs w:val="20"/>
                <w:lang w:val="sl-SI"/>
              </w:rPr>
              <w:t>n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ajmanj 1 manjši notranji žep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</w:p>
          <w:p w14:paraId="52C928E0" w14:textId="72A228CD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cs="Arial"/>
                <w:sz w:val="20"/>
                <w:szCs w:val="20"/>
                <w:lang w:val="sl-SI"/>
              </w:rPr>
              <w:t>n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ajmanj 1 zunanji sprednji žep z zadrgo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</w:p>
          <w:p w14:paraId="0A31FB29" w14:textId="4704C400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 m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ožnost namestitve dodatnih notranjih organizatorjev oziroma razdelkov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</w:p>
          <w:p w14:paraId="728AB75E" w14:textId="39D53C40" w:rsidR="008B3167" w:rsidRP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-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cs="Arial"/>
                <w:sz w:val="20"/>
                <w:szCs w:val="20"/>
                <w:lang w:val="sl-SI"/>
              </w:rPr>
              <w:t>p</w:t>
            </w:r>
            <w:r w:rsidRPr="008B3167">
              <w:rPr>
                <w:rFonts w:cs="Arial"/>
                <w:sz w:val="20"/>
                <w:szCs w:val="20"/>
                <w:lang w:val="sl-SI"/>
              </w:rPr>
              <w:t>riloženi najmanj 3 odstranljivi notranji žepi oziroma organizatorji različnih velikosti.</w:t>
            </w:r>
          </w:p>
          <w:p w14:paraId="423FCED4" w14:textId="77777777" w:rsidR="00E8262F" w:rsidRDefault="00E8262F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2CB16BE6" w14:textId="2BE318EC" w:rsidR="008B3167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8B3167">
              <w:rPr>
                <w:rFonts w:cs="Arial"/>
                <w:sz w:val="20"/>
                <w:szCs w:val="20"/>
                <w:lang w:val="sl-SI"/>
              </w:rPr>
              <w:t>Nahrbtnik mora biti primeren za shranjevanje kompleta sanitetnega materiala za ekipo prve pomoči, kot ga določa Strokovni center za prvo pomoč Rdečega križa Slovenije.</w:t>
            </w:r>
          </w:p>
          <w:p w14:paraId="0FCD29EF" w14:textId="77777777" w:rsidR="008B3167" w:rsidRPr="0074582E" w:rsidRDefault="008B3167" w:rsidP="008B316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7EBACB17" w14:textId="77777777" w:rsidR="00112F28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Vsak nahrbtnik za prvo pomoč mora biti dobavljen skupaj s pripadajočim kompletom prve pomoči (opredeljen pod zaporedno številko 2 v Tabeli 1).</w:t>
            </w:r>
          </w:p>
          <w:p w14:paraId="3CD8408F" w14:textId="44927559" w:rsidR="00C420A5" w:rsidRDefault="00C420A5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41ACB704" w14:textId="77777777" w:rsidR="00F71701" w:rsidRDefault="00F71701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53263E95" w14:textId="5F0E2618" w:rsidR="00C420A5" w:rsidRPr="0074582E" w:rsidRDefault="00C420A5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D3BB071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_____________________</w:t>
            </w:r>
          </w:p>
          <w:p w14:paraId="75ECE8D7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</w:t>
            </w:r>
          </w:p>
          <w:p w14:paraId="1CAD81CF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_____________________</w:t>
            </w:r>
          </w:p>
          <w:p w14:paraId="4759A5DC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553CC396" w14:textId="77777777" w:rsidR="00112F28" w:rsidRPr="0074582E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728231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79D6FBC6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</w:t>
            </w:r>
            <w:r w:rsidRPr="00745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17E2" w14:paraId="6595375F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74150607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lastRenderedPageBreak/>
              <w:t>Komplet sanitetnega materiala za nahrbtnike za prvo pomoč</w:t>
            </w:r>
          </w:p>
        </w:tc>
      </w:tr>
      <w:tr w:rsidR="00F817E2" w14:paraId="36C193A5" w14:textId="77777777" w:rsidTr="00112F28">
        <w:trPr>
          <w:trHeight w:val="17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87A2908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4187" w:type="dxa"/>
            <w:shd w:val="clear" w:color="auto" w:fill="auto"/>
          </w:tcPr>
          <w:p w14:paraId="7184D27F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  <w:t>Vsebina kompleta sanitetnega materiala za nahrbtnike za prvo pomoč:</w:t>
            </w:r>
          </w:p>
          <w:p w14:paraId="0F8C53FE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u w:val="single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kos - kompresa za opekline (Aluplast) 50 × 60 cm;</w:t>
            </w:r>
          </w:p>
          <w:p w14:paraId="157EE28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5 kos - kompresa za opekline (Aluplast) 5 × 9 cm;  </w:t>
            </w:r>
          </w:p>
          <w:p w14:paraId="3FC467A6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5 kos - kompresa za opekline (Aluplast) 15 × 9 cm  </w:t>
            </w:r>
          </w:p>
          <w:p w14:paraId="6CC91DA6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2 kos - prvi sterilni povoj TIP 1, blagoelastični, </w:t>
            </w:r>
          </w:p>
          <w:p w14:paraId="7A835B0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6 kos - prvi sterilni povoj TIP 2, blagoelastični, </w:t>
            </w:r>
          </w:p>
          <w:p w14:paraId="1C48AB0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2 kos - prvi sterilni povoj TIP 3, blagoelastični,  </w:t>
            </w:r>
          </w:p>
          <w:p w14:paraId="2AD548D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 kos - prvi trebušni povoj, </w:t>
            </w:r>
          </w:p>
          <w:p w14:paraId="535917A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10 kos - trikotna ruta, 100 × 100 × 140 cm, </w:t>
            </w:r>
          </w:p>
          <w:p w14:paraId="1BED6BE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2 seta netkane komprese 7,5 × 7,5 cm, 6-slojna, 10 kos</w:t>
            </w:r>
          </w:p>
          <w:p w14:paraId="7E51A85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seta netkane komprese 10 x 10 cm, 6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noBreakHyphen/>
              <w:t xml:space="preserve">slojna, 10 kos </w:t>
            </w:r>
          </w:p>
          <w:p w14:paraId="1DB4755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4 kos - bombažni krep povoj 6 cm x 10 m, </w:t>
            </w:r>
          </w:p>
          <w:p w14:paraId="2F05583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4 kos - bombažni krep povoj 8 cm x 10 m, </w:t>
            </w:r>
          </w:p>
          <w:p w14:paraId="7B158A12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2 kos - bombažni krep povoj 10 cm x 10 m, </w:t>
            </w:r>
          </w:p>
          <w:p w14:paraId="045EC3D0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4 kos - vpojna gaza 0,8 m</w:t>
            </w:r>
            <w:r w:rsidRPr="0074582E">
              <w:rPr>
                <w:rFonts w:cs="Arial"/>
                <w:sz w:val="20"/>
                <w:szCs w:val="20"/>
                <w:vertAlign w:val="superscript"/>
                <w:lang w:val="sl-SI"/>
              </w:rPr>
              <w:t>2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, sterilna, </w:t>
            </w:r>
          </w:p>
          <w:p w14:paraId="428AABFF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5 kos - kirurški obliž z blazinico 5 × 7cm, </w:t>
            </w:r>
          </w:p>
          <w:p w14:paraId="5CF540A2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5 kos - kirurški obliž z blazinico 10 × 9 cm, </w:t>
            </w:r>
          </w:p>
          <w:p w14:paraId="47BD6F60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 kos - mikroporozni lepilni trak 2,5 cm x 9,1 m, </w:t>
            </w:r>
          </w:p>
          <w:p w14:paraId="49669EA0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kos - škarje z zaobljeno konico,</w:t>
            </w:r>
          </w:p>
          <w:p w14:paraId="00E0376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5 kos - zaščitna folija za umetno dihanje, </w:t>
            </w:r>
          </w:p>
          <w:p w14:paraId="34BACEC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netkani obliži za male rane, v kompletu, dimenzije: </w:t>
            </w:r>
          </w:p>
          <w:p w14:paraId="7D9C5A86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19 × 72 mm, 5 kos, </w:t>
            </w:r>
          </w:p>
          <w:p w14:paraId="7249BA0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38 × 38 mm, 3 kos, </w:t>
            </w:r>
          </w:p>
          <w:p w14:paraId="1172A3FE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25 × 72 mm, 2 kos </w:t>
            </w:r>
          </w:p>
          <w:p w14:paraId="760A0E1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4 kos - zaščitna folija zlato/srebrna 160 × 210 cm, </w:t>
            </w:r>
          </w:p>
          <w:p w14:paraId="7ACB080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10 kos - varnostne sponke, </w:t>
            </w:r>
          </w:p>
          <w:p w14:paraId="5A00E56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15 kos - čistilni robčki, v dozi, </w:t>
            </w:r>
          </w:p>
          <w:p w14:paraId="6F6DF5B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10 kos - rokavice iz lateksa, </w:t>
            </w:r>
          </w:p>
          <w:p w14:paraId="6879328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pribor (svinčnik grafitni in blokec) za zapisovanje podatkov o porabljenem materialu, 1 kos</w:t>
            </w:r>
          </w:p>
          <w:p w14:paraId="0C93F0A9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2 kos - PVC-vrečka za odpadke, neprozorna, </w:t>
            </w:r>
          </w:p>
          <w:p w14:paraId="22843CCB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461CF07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Vsi napisi na artiklih in vsi priloženi dokumenti, ki so del kompleta, morajo biti </w:t>
            </w: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v slovenskem jeziku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5F41F253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7FFA45F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Datum izdelave vsebine kompletov prve pomoči mora biti od 1. 1. 2026 dalje. 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F5B49E8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_____________________</w:t>
            </w:r>
          </w:p>
          <w:p w14:paraId="2C2F2B37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</w:t>
            </w:r>
          </w:p>
          <w:p w14:paraId="28999FF8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_____________________</w:t>
            </w:r>
          </w:p>
          <w:p w14:paraId="289AAF68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5147F91B" w14:textId="77777777" w:rsidR="00112F28" w:rsidRPr="0074582E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512C4FDB" w14:textId="77777777" w:rsidR="00112F28" w:rsidRPr="0074582E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2C00769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28D2B6F5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</w:t>
            </w:r>
            <w:r w:rsidRPr="00745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B49F516" w14:textId="77777777" w:rsidR="00112F28" w:rsidRPr="00112F28" w:rsidRDefault="00112F28" w:rsidP="00112F28">
      <w:pPr>
        <w:spacing w:line="259" w:lineRule="auto"/>
        <w:rPr>
          <w:rFonts w:eastAsiaTheme="minorHAnsi"/>
          <w:szCs w:val="20"/>
          <w:lang w:val="sl-SI"/>
        </w:rPr>
      </w:pPr>
    </w:p>
    <w:p w14:paraId="1F4C2629" w14:textId="77777777" w:rsidR="00112F28" w:rsidRPr="00956287" w:rsidRDefault="008261A7" w:rsidP="00112F28">
      <w:pPr>
        <w:spacing w:after="160" w:line="259" w:lineRule="auto"/>
        <w:rPr>
          <w:rFonts w:eastAsiaTheme="minorHAnsi"/>
          <w:szCs w:val="20"/>
          <w:lang w:val="sl-SI"/>
        </w:rPr>
      </w:pPr>
      <w:r w:rsidRPr="00956287">
        <w:rPr>
          <w:rFonts w:eastAsiaTheme="minorHAnsi"/>
          <w:szCs w:val="20"/>
          <w:lang w:val="sl-SI"/>
        </w:rPr>
        <w:br w:type="page"/>
      </w:r>
    </w:p>
    <w:p w14:paraId="4760AC37" w14:textId="77777777" w:rsidR="00112F28" w:rsidRPr="00956287" w:rsidRDefault="008261A7" w:rsidP="00112F28">
      <w:pPr>
        <w:numPr>
          <w:ilvl w:val="0"/>
          <w:numId w:val="35"/>
        </w:num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  <w:r w:rsidRPr="00956287">
        <w:rPr>
          <w:rFonts w:eastAsiaTheme="minorEastAsia"/>
          <w:b/>
          <w:szCs w:val="20"/>
          <w:u w:val="single"/>
          <w:lang w:val="sl-SI" w:eastAsia="sl-SI"/>
        </w:rPr>
        <w:lastRenderedPageBreak/>
        <w:t>SKLOP 2: Omarice in kovčki za prvo pomoč</w:t>
      </w:r>
    </w:p>
    <w:p w14:paraId="62BB9218" w14:textId="77777777" w:rsidR="00112F28" w:rsidRPr="00956287" w:rsidRDefault="00112F28" w:rsidP="00112F28">
      <w:pPr>
        <w:spacing w:after="160" w:line="259" w:lineRule="auto"/>
        <w:ind w:left="360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tbl>
      <w:tblPr>
        <w:tblStyle w:val="Tabelamrea1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4329"/>
        <w:gridCol w:w="2551"/>
        <w:gridCol w:w="3119"/>
      </w:tblGrid>
      <w:tr w:rsidR="00F817E2" w14:paraId="52982345" w14:textId="77777777" w:rsidTr="00E029F6">
        <w:trPr>
          <w:trHeight w:val="345"/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50E093EF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TABELA 2.1: Omarice za prvo pomoč</w:t>
            </w:r>
          </w:p>
        </w:tc>
      </w:tr>
      <w:tr w:rsidR="00F817E2" w14:paraId="4D7BD433" w14:textId="77777777" w:rsidTr="00E029F6">
        <w:trPr>
          <w:jc w:val="center"/>
        </w:trPr>
        <w:tc>
          <w:tcPr>
            <w:tcW w:w="4957" w:type="dxa"/>
            <w:gridSpan w:val="2"/>
            <w:shd w:val="clear" w:color="auto" w:fill="F2F2F2" w:themeFill="background1" w:themeFillShade="F2"/>
          </w:tcPr>
          <w:p w14:paraId="318DFA0A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1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EBE21A8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4F1E0392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3</w:t>
            </w:r>
          </w:p>
        </w:tc>
      </w:tr>
      <w:tr w:rsidR="00F817E2" w14:paraId="13717847" w14:textId="77777777" w:rsidTr="00E029F6">
        <w:trPr>
          <w:jc w:val="center"/>
        </w:trPr>
        <w:tc>
          <w:tcPr>
            <w:tcW w:w="628" w:type="dxa"/>
            <w:shd w:val="clear" w:color="auto" w:fill="F2F2F2" w:themeFill="background1" w:themeFillShade="F2"/>
            <w:vAlign w:val="center"/>
          </w:tcPr>
          <w:p w14:paraId="22889267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4329" w:type="dxa"/>
            <w:shd w:val="clear" w:color="auto" w:fill="F2F2F2" w:themeFill="background1" w:themeFillShade="F2"/>
            <w:vAlign w:val="center"/>
          </w:tcPr>
          <w:p w14:paraId="6C654624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440D349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Proizvajalec in tip ponujenega blaga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45F642E7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Dokazilo</w:t>
            </w:r>
          </w:p>
        </w:tc>
      </w:tr>
      <w:tr w:rsidR="00F817E2" w14:paraId="7E8F14AE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032005E7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Omarica za prvo pomoč s kompletom prve pomoči </w:t>
            </w:r>
          </w:p>
        </w:tc>
      </w:tr>
      <w:tr w:rsidR="00F817E2" w14:paraId="7751A6D5" w14:textId="77777777" w:rsidTr="00112F28">
        <w:trPr>
          <w:trHeight w:val="17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2194608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4329" w:type="dxa"/>
            <w:shd w:val="clear" w:color="auto" w:fill="auto"/>
          </w:tcPr>
          <w:p w14:paraId="2EA08430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Ohišje iz bele pločevine s ključavnico in pripadajočim ključem  in stenskimi nosilci (stenski nosilec in vijaki za pritrditev na steno priloženi).</w:t>
            </w:r>
          </w:p>
          <w:p w14:paraId="5EFBF2C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Dimenzije: 340 × 260 × 150 mm (+/- 10 mm).</w:t>
            </w:r>
          </w:p>
          <w:p w14:paraId="029D0E1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</w:t>
            </w:r>
            <w:r w:rsidRPr="0074582E">
              <w:rPr>
                <w:rFonts w:cs="Arial"/>
                <w:sz w:val="20"/>
                <w:szCs w:val="20"/>
              </w:rPr>
              <w:t xml:space="preserve"> I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>zdelana sta v skladu s Pravilnikom o organizaciji, materialu in opremi za prvo pomoč na delovnem mestu.</w:t>
            </w:r>
          </w:p>
          <w:p w14:paraId="5E3152E1" w14:textId="77777777" w:rsidR="00222219" w:rsidRDefault="00222219" w:rsidP="00E029F6">
            <w:pPr>
              <w:spacing w:line="276" w:lineRule="auto"/>
              <w:jc w:val="both"/>
              <w:rPr>
                <w:rFonts w:eastAsia="Times New Roman" w:cs="Arial"/>
                <w:sz w:val="20"/>
                <w:szCs w:val="20"/>
                <w:lang w:val="sl-SI"/>
              </w:rPr>
            </w:pPr>
          </w:p>
          <w:p w14:paraId="25455E2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eastAsia="Times New Roman" w:cs="Arial"/>
                <w:sz w:val="20"/>
                <w:szCs w:val="20"/>
                <w:lang w:val="sl-SI"/>
              </w:rPr>
              <w:t>Vsaka omarica za prvo pomoč mora biti dobavljena skupaj s pripadajočim kompletom prve pomoči (opredeljen pod zaporedno številko 2 v Tabeli 2.1).</w:t>
            </w:r>
          </w:p>
        </w:tc>
        <w:tc>
          <w:tcPr>
            <w:tcW w:w="2551" w:type="dxa"/>
          </w:tcPr>
          <w:p w14:paraId="7138E10A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</w:t>
            </w:r>
          </w:p>
          <w:p w14:paraId="2E1E40A8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59A348F8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</w:t>
            </w:r>
          </w:p>
          <w:p w14:paraId="6833270F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0D6E69E8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14:paraId="5FE19BA2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6D1C7216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</w:t>
            </w:r>
          </w:p>
        </w:tc>
      </w:tr>
      <w:tr w:rsidR="00F817E2" w14:paraId="7370785C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127A2880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Komplet prve pomoči za omarico</w:t>
            </w:r>
          </w:p>
        </w:tc>
      </w:tr>
      <w:tr w:rsidR="00F817E2" w14:paraId="101906D2" w14:textId="77777777" w:rsidTr="00E029F6">
        <w:trPr>
          <w:trHeight w:val="170"/>
          <w:jc w:val="center"/>
        </w:trPr>
        <w:tc>
          <w:tcPr>
            <w:tcW w:w="628" w:type="dxa"/>
            <w:vAlign w:val="center"/>
          </w:tcPr>
          <w:p w14:paraId="3CC654AA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4329" w:type="dxa"/>
          </w:tcPr>
          <w:p w14:paraId="1FAABF53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  <w:t>Vsebina prve pomoči za omarico:</w:t>
            </w:r>
          </w:p>
          <w:p w14:paraId="747A842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za prvo pomoč vrste 1,</w:t>
            </w:r>
          </w:p>
          <w:p w14:paraId="1B2CC46E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× povoj za prvo pomoč vrste 2,</w:t>
            </w:r>
          </w:p>
          <w:p w14:paraId="1F7877F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krep povoj 8 cm × 5 m,</w:t>
            </w:r>
          </w:p>
          <w:p w14:paraId="6B9F2DE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× krep povoj 10 cm × 5 m,</w:t>
            </w:r>
          </w:p>
          <w:p w14:paraId="54B1A5D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iz mula 6 cm × 4 m,</w:t>
            </w:r>
          </w:p>
          <w:p w14:paraId="3E34846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iz mula 10 cm × 4 m,</w:t>
            </w:r>
          </w:p>
          <w:p w14:paraId="7FC8F01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obliž z blazinico 10 × 4 cm,</w:t>
            </w:r>
          </w:p>
          <w:p w14:paraId="5AB049F2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obliž z blazinico 10 × 8 cm,</w:t>
            </w:r>
          </w:p>
          <w:p w14:paraId="3811B8C8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sanitetna vata 100 g,</w:t>
            </w:r>
          </w:p>
          <w:p w14:paraId="1AEAB1C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trikotna ruta,</w:t>
            </w:r>
          </w:p>
          <w:p w14:paraId="38B26F4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lepilni trak 2 cm × 1 m,</w:t>
            </w:r>
          </w:p>
          <w:p w14:paraId="30634CF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lepilni trak 2 cm × 5 m,</w:t>
            </w:r>
          </w:p>
          <w:p w14:paraId="6C8D2BBF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sterilni zloženec 5 × 5 cm – 16 sl,</w:t>
            </w:r>
          </w:p>
          <w:p w14:paraId="7ED4342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sterilni zloženec 10 × 10 cm,</w:t>
            </w:r>
          </w:p>
          <w:p w14:paraId="2DE26A8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vpojna sterilna gaza 0,4 m,</w:t>
            </w:r>
          </w:p>
          <w:p w14:paraId="621CADB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vpojna sterilna gaza 0,8 m,</w:t>
            </w:r>
          </w:p>
          <w:p w14:paraId="0140C03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varnostne sponke,</w:t>
            </w:r>
          </w:p>
          <w:p w14:paraId="2C1BA29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škarje z zaobljeno konico,</w:t>
            </w:r>
          </w:p>
          <w:p w14:paraId="3B38C702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kompresa za opekline 50 × 60 cm,</w:t>
            </w:r>
          </w:p>
          <w:p w14:paraId="0C376265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10 × kompresa za opekline 5 × 9 cm,</w:t>
            </w:r>
          </w:p>
          <w:p w14:paraId="43C6839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10 × rokavice iz lateksa,</w:t>
            </w:r>
          </w:p>
          <w:p w14:paraId="31B271CC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priročnik o prvi pomoči,</w:t>
            </w:r>
          </w:p>
          <w:p w14:paraId="25C47F52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seznam za zapisovanje podatkov o porabljenem materialu.</w:t>
            </w:r>
          </w:p>
          <w:p w14:paraId="7E5528F4" w14:textId="77777777" w:rsidR="00112F28" w:rsidRPr="0074582E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24111360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Vsi napisi na artiklih in vsi priloženi dokumenti, ki so del kompleta, morajo biti </w:t>
            </w: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v slovenskem jeziku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3E2111BB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Vsebina kompletov prve pomoči mora biti izdelana 1. 1. 2026 ali kasneje. 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551" w:type="dxa"/>
          </w:tcPr>
          <w:p w14:paraId="15B21432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</w:t>
            </w:r>
          </w:p>
          <w:p w14:paraId="6BBD6CCC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5D03B582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</w:t>
            </w:r>
          </w:p>
          <w:p w14:paraId="72572F8A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15C7AFE1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14:paraId="28B3103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7881369C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</w:t>
            </w:r>
          </w:p>
        </w:tc>
      </w:tr>
      <w:tr w:rsidR="00F817E2" w14:paraId="1FEAC308" w14:textId="77777777" w:rsidTr="00E029F6">
        <w:trPr>
          <w:trHeight w:val="345"/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2B275B6A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lastRenderedPageBreak/>
              <w:t>TABELA 2.2: Kovčki za prvo pomoč</w:t>
            </w:r>
          </w:p>
        </w:tc>
      </w:tr>
      <w:tr w:rsidR="00F817E2" w14:paraId="36B7BF66" w14:textId="77777777" w:rsidTr="00E029F6">
        <w:trPr>
          <w:jc w:val="center"/>
        </w:trPr>
        <w:tc>
          <w:tcPr>
            <w:tcW w:w="4957" w:type="dxa"/>
            <w:gridSpan w:val="2"/>
            <w:shd w:val="clear" w:color="auto" w:fill="F2F2F2" w:themeFill="background1" w:themeFillShade="F2"/>
          </w:tcPr>
          <w:p w14:paraId="0C48D55D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1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12E00E3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3CE4F5D5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i/>
                <w:iCs/>
                <w:sz w:val="20"/>
                <w:szCs w:val="20"/>
                <w:lang w:val="sl-SI"/>
              </w:rPr>
              <w:t>3</w:t>
            </w:r>
          </w:p>
        </w:tc>
      </w:tr>
      <w:tr w:rsidR="00F817E2" w14:paraId="30C5CE5D" w14:textId="77777777" w:rsidTr="00E029F6">
        <w:trPr>
          <w:jc w:val="center"/>
        </w:trPr>
        <w:tc>
          <w:tcPr>
            <w:tcW w:w="628" w:type="dxa"/>
            <w:shd w:val="clear" w:color="auto" w:fill="F2F2F2" w:themeFill="background1" w:themeFillShade="F2"/>
            <w:vAlign w:val="center"/>
          </w:tcPr>
          <w:p w14:paraId="42368FC9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4329" w:type="dxa"/>
            <w:shd w:val="clear" w:color="auto" w:fill="F2F2F2" w:themeFill="background1" w:themeFillShade="F2"/>
            <w:vAlign w:val="center"/>
          </w:tcPr>
          <w:p w14:paraId="4236E2CB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EA7583E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Proizvajalec in tip ponujenega blaga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4F11BD8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Dokazilo</w:t>
            </w:r>
          </w:p>
        </w:tc>
      </w:tr>
      <w:tr w:rsidR="00F817E2" w14:paraId="729C3FFF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2F8A95A9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Kovček za prvo pomoč s kompletom prve pomoči</w:t>
            </w:r>
          </w:p>
        </w:tc>
      </w:tr>
      <w:tr w:rsidR="00F817E2" w14:paraId="36ACA6EF" w14:textId="77777777" w:rsidTr="00E029F6">
        <w:trPr>
          <w:trHeight w:val="170"/>
          <w:jc w:val="center"/>
        </w:trPr>
        <w:tc>
          <w:tcPr>
            <w:tcW w:w="628" w:type="dxa"/>
            <w:vAlign w:val="center"/>
          </w:tcPr>
          <w:p w14:paraId="6F4FFE0A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4329" w:type="dxa"/>
          </w:tcPr>
          <w:p w14:paraId="6AD1AEC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Ohišje iz trpežne plastike, odporne proti udarcem in spremembam temperature.</w:t>
            </w:r>
          </w:p>
          <w:p w14:paraId="092A1C5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Priložen stenski nosilec in vijaki za pritrditev na steno (z možnostjo snemanja le-tega v primeru uporabe).</w:t>
            </w:r>
          </w:p>
          <w:p w14:paraId="2F8D5985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- Dimenzije: 320 × 220 × 125 mm.</w:t>
            </w:r>
          </w:p>
          <w:p w14:paraId="5CB01416" w14:textId="77777777" w:rsidR="00112F28" w:rsidRPr="0074582E" w:rsidRDefault="008261A7" w:rsidP="00E029F6">
            <w:pPr>
              <w:spacing w:before="240"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Vsak kovček za prvo pomoč mora biti dobavljen skupaj s pripadajočim kompletom prve pomoči (opredeljen pod zaporedno številko 2 v Tabeli 2.2).</w:t>
            </w:r>
          </w:p>
        </w:tc>
        <w:tc>
          <w:tcPr>
            <w:tcW w:w="2551" w:type="dxa"/>
          </w:tcPr>
          <w:p w14:paraId="69FF88D9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</w:t>
            </w:r>
          </w:p>
          <w:p w14:paraId="0B31EC83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154B24D9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</w:t>
            </w:r>
          </w:p>
          <w:p w14:paraId="7ED168B4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42AAB35B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14:paraId="29AF8E8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4EFC0DDD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</w:t>
            </w:r>
          </w:p>
        </w:tc>
      </w:tr>
      <w:tr w:rsidR="00F817E2" w14:paraId="21B375AC" w14:textId="77777777" w:rsidTr="00E029F6">
        <w:trPr>
          <w:trHeight w:val="170"/>
          <w:jc w:val="center"/>
        </w:trPr>
        <w:tc>
          <w:tcPr>
            <w:tcW w:w="628" w:type="dxa"/>
            <w:vAlign w:val="center"/>
          </w:tcPr>
          <w:p w14:paraId="188CFBE3" w14:textId="77777777" w:rsidR="00112F28" w:rsidRPr="0074582E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4329" w:type="dxa"/>
          </w:tcPr>
          <w:p w14:paraId="73A7FDDE" w14:textId="77777777" w:rsidR="00112F28" w:rsidRPr="0074582E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u w:val="single"/>
                <w:lang w:val="sl-SI"/>
              </w:rPr>
              <w:t>Vsebina kovčka:</w:t>
            </w:r>
          </w:p>
          <w:p w14:paraId="0EC315A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za prvo pomoč vrste 1,</w:t>
            </w:r>
          </w:p>
          <w:p w14:paraId="6D225FA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× povoj za prvo pomoč vrste 2,</w:t>
            </w:r>
          </w:p>
          <w:p w14:paraId="5ABBE45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krep povoj 8 cm × 5 m,</w:t>
            </w:r>
          </w:p>
          <w:p w14:paraId="75343F8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2 × krep povoj 10 cm × 5 m,</w:t>
            </w:r>
          </w:p>
          <w:p w14:paraId="7075773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iz mula 6 cm × 4 m,</w:t>
            </w:r>
          </w:p>
          <w:p w14:paraId="656BE8F9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povoj iz mula 10 cm × 4 m,</w:t>
            </w:r>
          </w:p>
          <w:p w14:paraId="77D590D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obliž z blazinico 10 × 4 cm,</w:t>
            </w:r>
          </w:p>
          <w:p w14:paraId="57236A84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obliž z blazinico 10 × 8 cm,</w:t>
            </w:r>
          </w:p>
          <w:p w14:paraId="04BA2A1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sanitetna vata 100 g,</w:t>
            </w:r>
          </w:p>
          <w:p w14:paraId="74ED698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trikotna ruta,</w:t>
            </w:r>
          </w:p>
          <w:p w14:paraId="52F7451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lepilni trak 2 cm × 1 m,</w:t>
            </w:r>
          </w:p>
          <w:p w14:paraId="7321D7A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lepilni trak 2 cm × 5 m,</w:t>
            </w:r>
          </w:p>
          <w:p w14:paraId="745BBF4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sterilni zloženec 5 × 5 cm – 16 sl,</w:t>
            </w:r>
          </w:p>
          <w:p w14:paraId="7EC689F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sterilni zloženec 10 × 10 cm,</w:t>
            </w:r>
          </w:p>
          <w:p w14:paraId="21A7D453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vpojna sterilna gaza 0,4 m,</w:t>
            </w:r>
          </w:p>
          <w:p w14:paraId="3E8936EA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vpojna sterilna gaza 0,8 m,</w:t>
            </w:r>
          </w:p>
          <w:p w14:paraId="310C82C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5 × varnostne sponke,</w:t>
            </w:r>
          </w:p>
          <w:p w14:paraId="4801E8F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škarje z zaobljeno konico,</w:t>
            </w:r>
          </w:p>
          <w:p w14:paraId="0C53B31D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kompresa za opekline 50 × 60 cm,</w:t>
            </w:r>
          </w:p>
          <w:p w14:paraId="020B0F6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10 × kompresa za opekline 5 × 9 cm,</w:t>
            </w:r>
          </w:p>
          <w:p w14:paraId="7D5B31F7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10 × rokavice iz lateksa,</w:t>
            </w:r>
          </w:p>
          <w:p w14:paraId="2E98D67B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priročnik o prvi pomoči,</w:t>
            </w:r>
          </w:p>
          <w:p w14:paraId="3868FFEE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1 × seznam za zapisovanje podatkov o porabljenem materialu.</w:t>
            </w:r>
          </w:p>
          <w:p w14:paraId="2F2F1FBC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3DE133B5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Vsi napisi na artiklih in vsi priloženi dokumenti, ki so del kompleta, morajo biti </w:t>
            </w: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>v slovenskem jeziku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03897A61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Vsebina kompletov prve pomoči mora biti izdelana 1. 1. 2026 ali kasneje. </w:t>
            </w: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551" w:type="dxa"/>
          </w:tcPr>
          <w:p w14:paraId="4C2883A0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Proizvajalec ponujenega blaga: ____________________</w:t>
            </w:r>
          </w:p>
          <w:p w14:paraId="494E674B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5FDD7DBD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Tip/model/znamka ponujenega blaga: ____________________</w:t>
            </w:r>
          </w:p>
          <w:p w14:paraId="4F2D9F2A" w14:textId="77777777" w:rsidR="00112F28" w:rsidRPr="0074582E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243FF07E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14:paraId="43F9CA45" w14:textId="77777777" w:rsidR="00112F28" w:rsidRPr="0074582E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74582E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60D19141" w14:textId="77777777" w:rsidR="00112F28" w:rsidRPr="0074582E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82E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74582E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</w:t>
            </w:r>
          </w:p>
          <w:p w14:paraId="62BE62CC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  <w:p w14:paraId="3CE11370" w14:textId="77777777" w:rsidR="00112F28" w:rsidRPr="0074582E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</w:tr>
    </w:tbl>
    <w:p w14:paraId="7CB613FC" w14:textId="77777777" w:rsidR="00222219" w:rsidRDefault="00222219" w:rsidP="00222219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p w14:paraId="702995D7" w14:textId="77777777" w:rsidR="00222219" w:rsidRDefault="00222219" w:rsidP="00222219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p w14:paraId="06665D82" w14:textId="77777777" w:rsidR="00222219" w:rsidRDefault="00222219" w:rsidP="00222219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p w14:paraId="201DF635" w14:textId="77777777" w:rsidR="00222219" w:rsidRDefault="00222219" w:rsidP="00222219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p w14:paraId="387B08A6" w14:textId="77777777" w:rsidR="00222219" w:rsidRDefault="00222219" w:rsidP="00222219">
      <w:p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</w:p>
    <w:p w14:paraId="6307A763" w14:textId="77777777" w:rsidR="00112F28" w:rsidRPr="00956287" w:rsidRDefault="008261A7" w:rsidP="00112F28">
      <w:pPr>
        <w:numPr>
          <w:ilvl w:val="0"/>
          <w:numId w:val="35"/>
        </w:numPr>
        <w:spacing w:after="160" w:line="259" w:lineRule="auto"/>
        <w:contextualSpacing/>
        <w:rPr>
          <w:rFonts w:eastAsiaTheme="minorEastAsia"/>
          <w:b/>
          <w:szCs w:val="20"/>
          <w:u w:val="single"/>
          <w:lang w:val="sl-SI" w:eastAsia="sl-SI"/>
        </w:rPr>
      </w:pPr>
      <w:r w:rsidRPr="00956287">
        <w:rPr>
          <w:rFonts w:eastAsiaTheme="minorEastAsia"/>
          <w:b/>
          <w:szCs w:val="20"/>
          <w:u w:val="single"/>
          <w:lang w:val="sl-SI" w:eastAsia="sl-SI"/>
        </w:rPr>
        <w:lastRenderedPageBreak/>
        <w:t xml:space="preserve">SKLOP 3: Kompleti prve pomoči za avtomobiliste in motoriste </w:t>
      </w:r>
    </w:p>
    <w:p w14:paraId="37AD6E10" w14:textId="77777777" w:rsidR="00112F28" w:rsidRPr="00956287" w:rsidRDefault="00112F28" w:rsidP="00112F28">
      <w:pPr>
        <w:spacing w:after="160" w:line="259" w:lineRule="auto"/>
        <w:rPr>
          <w:rFonts w:eastAsiaTheme="minorHAnsi"/>
          <w:szCs w:val="20"/>
          <w:lang w:val="sl-SI"/>
        </w:rPr>
      </w:pPr>
    </w:p>
    <w:tbl>
      <w:tblPr>
        <w:tblStyle w:val="Tabelamrea1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953"/>
        <w:gridCol w:w="2927"/>
        <w:gridCol w:w="3119"/>
      </w:tblGrid>
      <w:tr w:rsidR="00F817E2" w14:paraId="035D3C85" w14:textId="77777777" w:rsidTr="00E029F6">
        <w:trPr>
          <w:trHeight w:val="345"/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13642146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TABELA 3.1: Komplet prve pomoči za avtomobiliste</w:t>
            </w:r>
          </w:p>
        </w:tc>
      </w:tr>
      <w:tr w:rsidR="00F817E2" w14:paraId="5A632E0F" w14:textId="77777777" w:rsidTr="00E029F6">
        <w:trPr>
          <w:jc w:val="center"/>
        </w:trPr>
        <w:tc>
          <w:tcPr>
            <w:tcW w:w="4581" w:type="dxa"/>
            <w:gridSpan w:val="2"/>
            <w:shd w:val="clear" w:color="auto" w:fill="F2F2F2" w:themeFill="background1" w:themeFillShade="F2"/>
          </w:tcPr>
          <w:p w14:paraId="2AE775BC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i/>
                <w:iCs/>
                <w:sz w:val="20"/>
                <w:szCs w:val="20"/>
                <w:lang w:val="sl-SI"/>
              </w:rPr>
              <w:t>1</w:t>
            </w:r>
          </w:p>
        </w:tc>
        <w:tc>
          <w:tcPr>
            <w:tcW w:w="2927" w:type="dxa"/>
            <w:shd w:val="clear" w:color="auto" w:fill="F2F2F2" w:themeFill="background1" w:themeFillShade="F2"/>
          </w:tcPr>
          <w:p w14:paraId="0C9C88B6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i/>
                <w:iCs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6C3578AB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i/>
                <w:iCs/>
                <w:sz w:val="20"/>
                <w:szCs w:val="20"/>
                <w:lang w:val="sl-SI"/>
              </w:rPr>
              <w:t>3</w:t>
            </w:r>
          </w:p>
        </w:tc>
      </w:tr>
      <w:tr w:rsidR="00F817E2" w14:paraId="1285EE67" w14:textId="77777777" w:rsidTr="00E029F6">
        <w:trPr>
          <w:jc w:val="center"/>
        </w:trPr>
        <w:tc>
          <w:tcPr>
            <w:tcW w:w="628" w:type="dxa"/>
            <w:shd w:val="clear" w:color="auto" w:fill="F2F2F2" w:themeFill="background1" w:themeFillShade="F2"/>
            <w:vAlign w:val="center"/>
          </w:tcPr>
          <w:p w14:paraId="29EACBB1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2F9521C3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927" w:type="dxa"/>
            <w:shd w:val="clear" w:color="auto" w:fill="F2F2F2" w:themeFill="background1" w:themeFillShade="F2"/>
            <w:vAlign w:val="center"/>
          </w:tcPr>
          <w:p w14:paraId="073D153A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Proizvajalec in tip ponujenega blaga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4D640E50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Dokazilo</w:t>
            </w:r>
          </w:p>
        </w:tc>
      </w:tr>
      <w:tr w:rsidR="00F817E2" w14:paraId="21BB5F0F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3717A901" w14:textId="77777777" w:rsidR="00112F28" w:rsidRPr="00D65527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Komplet prve pomoči za avtomobiliste</w:t>
            </w:r>
          </w:p>
        </w:tc>
      </w:tr>
      <w:tr w:rsidR="00F817E2" w14:paraId="281DBB4F" w14:textId="77777777" w:rsidTr="00112F28">
        <w:trPr>
          <w:trHeight w:val="17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3A982B" w14:textId="77777777" w:rsidR="00112F28" w:rsidRPr="00D65527" w:rsidRDefault="008261A7" w:rsidP="00E029F6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3953" w:type="dxa"/>
            <w:shd w:val="clear" w:color="auto" w:fill="auto"/>
          </w:tcPr>
          <w:p w14:paraId="5EEC7BAA" w14:textId="77777777" w:rsidR="00112F28" w:rsidRPr="00D65527" w:rsidRDefault="008261A7" w:rsidP="00D65527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Komplet mora biti izdelan v skladu s Pravilnikom o kompletu za prvo pomoč, ki spada v obvezno opremo motornih vozil</w:t>
            </w:r>
          </w:p>
          <w:p w14:paraId="315124FD" w14:textId="77777777" w:rsidR="00112F28" w:rsidRPr="00D65527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1104DDE6" w14:textId="77777777" w:rsidR="00112F28" w:rsidRPr="00D65527" w:rsidRDefault="008261A7" w:rsidP="00E029F6">
            <w:pPr>
              <w:spacing w:line="276" w:lineRule="auto"/>
              <w:rPr>
                <w:rFonts w:cs="Arial"/>
                <w:b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sz w:val="20"/>
                <w:szCs w:val="20"/>
                <w:lang w:val="sl-SI"/>
              </w:rPr>
              <w:t>Vsebina kompleta:</w:t>
            </w:r>
          </w:p>
          <w:p w14:paraId="02C167D2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3 kos - prvi povoj, tip 2, sterlien, (10 cm × 4 cm)</w:t>
            </w:r>
          </w:p>
          <w:p w14:paraId="50B89DA8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1 kos - prvi povoj, tip 3, sterilen, (12 cm × 5 cm) </w:t>
            </w:r>
          </w:p>
          <w:p w14:paraId="558522FA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aluplast za opekline, sterilen, 9 × 15 cm</w:t>
            </w:r>
          </w:p>
          <w:p w14:paraId="6F9BC5B5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-aluplast za opekline, sterilen, 50 × 80 cm</w:t>
            </w:r>
          </w:p>
          <w:p w14:paraId="45FC9861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10 kos - kompresa, sterilna, 5 × 5 cm</w:t>
            </w:r>
          </w:p>
          <w:p w14:paraId="066EA32C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6 kos - kompres, sterilna, 10 × 10 cm</w:t>
            </w:r>
          </w:p>
          <w:p w14:paraId="5D7691F8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2 kos - raztegljiv povoj, 8 × 4 cm</w:t>
            </w:r>
          </w:p>
          <w:p w14:paraId="28CABFC5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raztegljiv povoj, 10 × 4 cm</w:t>
            </w:r>
          </w:p>
          <w:p w14:paraId="052BB8E5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3 kos - trikotna ruta 100 × 100 × 140 cm</w:t>
            </w:r>
          </w:p>
          <w:p w14:paraId="7960D1E0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4 kos - rokavica (SIST EN 455-1 in 2:2000)</w:t>
            </w:r>
          </w:p>
          <w:p w14:paraId="1260706B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zaščitna folija za umetno dihanje</w:t>
            </w:r>
          </w:p>
          <w:p w14:paraId="18C57E08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-dvostransko metalizirana folija 210</w:t>
            </w:r>
            <w:r w:rsidR="00222219">
              <w:rPr>
                <w:rFonts w:cs="Arial"/>
                <w:sz w:val="20"/>
                <w:szCs w:val="20"/>
                <w:lang w:val="sl-SI"/>
              </w:rPr>
              <w:t> </w:t>
            </w:r>
            <w:r w:rsidRPr="00D65527">
              <w:rPr>
                <w:rFonts w:cs="Arial"/>
                <w:sz w:val="20"/>
                <w:szCs w:val="20"/>
                <w:lang w:val="sl-SI"/>
              </w:rPr>
              <w:t>×</w:t>
            </w:r>
            <w:r w:rsidR="00222219">
              <w:rPr>
                <w:rFonts w:cs="Arial"/>
                <w:sz w:val="20"/>
                <w:szCs w:val="20"/>
                <w:lang w:val="sl-SI"/>
              </w:rPr>
              <w:t> </w:t>
            </w:r>
            <w:r w:rsidRPr="00D65527">
              <w:rPr>
                <w:rFonts w:cs="Arial"/>
                <w:sz w:val="20"/>
                <w:szCs w:val="20"/>
                <w:lang w:val="sl-SI"/>
              </w:rPr>
              <w:t>160 cm, debelina najmanj 12 µm</w:t>
            </w:r>
          </w:p>
          <w:p w14:paraId="6B80C57B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škarje z zaobljeno konico</w:t>
            </w:r>
          </w:p>
          <w:p w14:paraId="4624F1F3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5 kos - obliž z blazinico 10 × 8 cm</w:t>
            </w:r>
          </w:p>
          <w:p w14:paraId="1262D145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obliž 2 cm × 5 m</w:t>
            </w:r>
          </w:p>
          <w:p w14:paraId="7402FD4F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1 kos - navodila za nudenje prve pomoči</w:t>
            </w:r>
          </w:p>
          <w:p w14:paraId="31BCB736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1 kos - seznam vsebine </w:t>
            </w:r>
          </w:p>
          <w:p w14:paraId="2FCD61AB" w14:textId="77777777" w:rsidR="00112F28" w:rsidRPr="00D65527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7528A8CC" w14:textId="77777777" w:rsidR="00112F28" w:rsidRPr="00D65527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Prva pomoč za avtomobiliste mora biti zapakirana v praktični embalaži, ki zagotavlja celovitost in takojšno dostopnost do vsebine kompleta prve pomoči. </w:t>
            </w:r>
          </w:p>
          <w:p w14:paraId="33E0857C" w14:textId="77777777" w:rsidR="00112F28" w:rsidRPr="00D65527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476DA4C3" w14:textId="77777777" w:rsidR="00112F28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Vsi napisi na artiklih in vsi priloženi dokumenti, ki so del kompleta, morajo biti </w:t>
            </w: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>v slovenskem jeziku</w:t>
            </w:r>
            <w:r w:rsidRPr="00D65527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5456A7F4" w14:textId="77777777" w:rsidR="00222219" w:rsidRPr="00D65527" w:rsidRDefault="00222219" w:rsidP="00E029F6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</w:p>
          <w:p w14:paraId="1B7610B0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Vsebina kompletov prve pomoči mora biti izdelana 1. 1. 2026 ali kasneje. </w:t>
            </w: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927" w:type="dxa"/>
            <w:shd w:val="clear" w:color="auto" w:fill="auto"/>
          </w:tcPr>
          <w:p w14:paraId="1B6AE9A3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Proizvajalec ponujenega blaga: ______________________</w:t>
            </w:r>
          </w:p>
          <w:p w14:paraId="6F91C071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4590B207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Tip/model/znamka ponujenega blaga: ______________________</w:t>
            </w:r>
          </w:p>
          <w:p w14:paraId="5B0A7D80" w14:textId="77777777" w:rsidR="00112F28" w:rsidRPr="00D65527" w:rsidRDefault="008261A7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3C7D71DD" w14:textId="77777777" w:rsidR="00112F28" w:rsidRPr="00D65527" w:rsidRDefault="00112F28" w:rsidP="00E029F6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33860760" w14:textId="77777777" w:rsidR="00112F28" w:rsidRPr="00D65527" w:rsidRDefault="00112F28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</w:tcPr>
          <w:p w14:paraId="37D5AA6B" w14:textId="77777777" w:rsidR="00112F28" w:rsidRPr="00D65527" w:rsidRDefault="008261A7" w:rsidP="00E029F6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D65527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1AF79BB9" w14:textId="77777777" w:rsidR="00112F28" w:rsidRPr="00D65527" w:rsidRDefault="008261A7" w:rsidP="00E029F6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5527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D65527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naročnika..</w:t>
            </w:r>
          </w:p>
        </w:tc>
      </w:tr>
    </w:tbl>
    <w:p w14:paraId="17A79AE5" w14:textId="77777777" w:rsidR="00112F28" w:rsidRDefault="00112F28" w:rsidP="00112F28">
      <w:pPr>
        <w:spacing w:after="160" w:line="259" w:lineRule="auto"/>
        <w:rPr>
          <w:rFonts w:eastAsiaTheme="minorHAnsi"/>
          <w:szCs w:val="20"/>
          <w:lang w:val="sl-SI"/>
        </w:rPr>
      </w:pPr>
    </w:p>
    <w:p w14:paraId="13EE0AD3" w14:textId="77777777" w:rsidR="00222219" w:rsidRDefault="00222219" w:rsidP="00112F28">
      <w:pPr>
        <w:spacing w:after="160" w:line="259" w:lineRule="auto"/>
        <w:rPr>
          <w:rFonts w:eastAsiaTheme="minorHAnsi"/>
          <w:szCs w:val="20"/>
          <w:lang w:val="sl-SI"/>
        </w:rPr>
      </w:pPr>
    </w:p>
    <w:tbl>
      <w:tblPr>
        <w:tblStyle w:val="Tabelamrea1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953"/>
        <w:gridCol w:w="2927"/>
        <w:gridCol w:w="3119"/>
      </w:tblGrid>
      <w:tr w:rsidR="00F817E2" w14:paraId="6B59BCB9" w14:textId="77777777" w:rsidTr="00E029F6">
        <w:trPr>
          <w:trHeight w:val="345"/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2E220D01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lastRenderedPageBreak/>
              <w:t>TABELA 3.2: Komplet prve pomoči za motoriste</w:t>
            </w:r>
          </w:p>
        </w:tc>
      </w:tr>
      <w:tr w:rsidR="00F817E2" w14:paraId="24694242" w14:textId="77777777" w:rsidTr="00E029F6">
        <w:trPr>
          <w:jc w:val="center"/>
        </w:trPr>
        <w:tc>
          <w:tcPr>
            <w:tcW w:w="4581" w:type="dxa"/>
            <w:gridSpan w:val="2"/>
            <w:shd w:val="clear" w:color="auto" w:fill="F2F2F2" w:themeFill="background1" w:themeFillShade="F2"/>
          </w:tcPr>
          <w:p w14:paraId="6CA9EB7B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i/>
                <w:iCs/>
                <w:sz w:val="20"/>
                <w:szCs w:val="20"/>
                <w:lang w:val="sl-SI"/>
              </w:rPr>
              <w:t>1</w:t>
            </w:r>
          </w:p>
        </w:tc>
        <w:tc>
          <w:tcPr>
            <w:tcW w:w="2927" w:type="dxa"/>
            <w:shd w:val="clear" w:color="auto" w:fill="F2F2F2" w:themeFill="background1" w:themeFillShade="F2"/>
          </w:tcPr>
          <w:p w14:paraId="4DBBCBA3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i/>
                <w:iCs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38801318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i/>
                <w:iCs/>
                <w:sz w:val="20"/>
                <w:szCs w:val="20"/>
                <w:lang w:val="sl-SI"/>
              </w:rPr>
              <w:t>3</w:t>
            </w:r>
          </w:p>
        </w:tc>
      </w:tr>
      <w:tr w:rsidR="00F817E2" w14:paraId="072C6E46" w14:textId="77777777" w:rsidTr="00E029F6">
        <w:trPr>
          <w:jc w:val="center"/>
        </w:trPr>
        <w:tc>
          <w:tcPr>
            <w:tcW w:w="628" w:type="dxa"/>
            <w:shd w:val="clear" w:color="auto" w:fill="F2F2F2" w:themeFill="background1" w:themeFillShade="F2"/>
            <w:vAlign w:val="center"/>
          </w:tcPr>
          <w:p w14:paraId="751F9CD7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58D0CD27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927" w:type="dxa"/>
            <w:shd w:val="clear" w:color="auto" w:fill="F2F2F2" w:themeFill="background1" w:themeFillShade="F2"/>
            <w:vAlign w:val="center"/>
          </w:tcPr>
          <w:p w14:paraId="5D5B447B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Proizvajalec in tip ponujenega blaga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115F116E" w14:textId="77777777" w:rsidR="00112F28" w:rsidRPr="00956287" w:rsidRDefault="008261A7" w:rsidP="00E029F6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Dokazilo</w:t>
            </w:r>
          </w:p>
        </w:tc>
      </w:tr>
      <w:tr w:rsidR="00F817E2" w14:paraId="64EE42CA" w14:textId="77777777" w:rsidTr="00E029F6">
        <w:trPr>
          <w:jc w:val="center"/>
        </w:trPr>
        <w:tc>
          <w:tcPr>
            <w:tcW w:w="10627" w:type="dxa"/>
            <w:gridSpan w:val="4"/>
            <w:shd w:val="clear" w:color="auto" w:fill="D9D9D9" w:themeFill="background1" w:themeFillShade="D9"/>
            <w:vAlign w:val="center"/>
          </w:tcPr>
          <w:p w14:paraId="4E8F2794" w14:textId="77777777" w:rsidR="00112F28" w:rsidRPr="00956287" w:rsidRDefault="008261A7" w:rsidP="00E029F6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Komplet prve pomoči za motoriste</w:t>
            </w:r>
          </w:p>
        </w:tc>
      </w:tr>
      <w:tr w:rsidR="00995ECD" w14:paraId="0D98FAD3" w14:textId="77777777" w:rsidTr="00E029F6">
        <w:trPr>
          <w:trHeight w:val="170"/>
          <w:jc w:val="center"/>
        </w:trPr>
        <w:tc>
          <w:tcPr>
            <w:tcW w:w="628" w:type="dxa"/>
            <w:vAlign w:val="center"/>
          </w:tcPr>
          <w:p w14:paraId="23851A0C" w14:textId="77777777" w:rsidR="00995ECD" w:rsidRPr="00956287" w:rsidRDefault="00995ECD" w:rsidP="00995ECD">
            <w:pPr>
              <w:spacing w:line="276" w:lineRule="auto"/>
              <w:jc w:val="center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>1.</w:t>
            </w:r>
          </w:p>
        </w:tc>
        <w:tc>
          <w:tcPr>
            <w:tcW w:w="3953" w:type="dxa"/>
          </w:tcPr>
          <w:p w14:paraId="1C3220AE" w14:textId="319B24FC" w:rsidR="00995ECD" w:rsidRPr="00C525F1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 w:rsidR="00682CC7"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povoj z blazinico</w:t>
            </w:r>
            <w:r>
              <w:rPr>
                <w:rFonts w:cs="Arial"/>
                <w:sz w:val="20"/>
                <w:szCs w:val="20"/>
                <w:lang w:val="sl-SI"/>
              </w:rPr>
              <w:t>,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12 × 16 cm, sterilen</w:t>
            </w:r>
          </w:p>
          <w:p w14:paraId="4A1C7D2A" w14:textId="6D5E1C92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>10 kos -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 xml:space="preserve"> kompresa</w:t>
            </w:r>
            <w:r w:rsidR="00995ECD">
              <w:rPr>
                <w:rFonts w:cs="Arial"/>
                <w:sz w:val="20"/>
                <w:szCs w:val="20"/>
                <w:lang w:val="sl-SI"/>
              </w:rPr>
              <w:t>,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 xml:space="preserve">  5 × 5 cm, sterilna</w:t>
            </w:r>
          </w:p>
          <w:p w14:paraId="41FA98D0" w14:textId="626CFE3D" w:rsidR="00995ECD" w:rsidRPr="00C525F1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2 </w:t>
            </w:r>
            <w:r w:rsidR="00682CC7"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kompresa, 10 × 10 cm, sterilna</w:t>
            </w:r>
          </w:p>
          <w:p w14:paraId="45C53443" w14:textId="71C07FD8" w:rsidR="00995ECD" w:rsidRPr="00C525F1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 w:rsidR="00682CC7"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525F1">
              <w:rPr>
                <w:rFonts w:cs="Arial"/>
                <w:sz w:val="20"/>
                <w:szCs w:val="20"/>
                <w:lang w:val="sl-SI"/>
              </w:rPr>
              <w:t>aluplast</w:t>
            </w:r>
            <w:proofErr w:type="spellEnd"/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kompresa, 5 × 9 cm</w:t>
            </w:r>
          </w:p>
          <w:p w14:paraId="3972B9DE" w14:textId="781E0496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995ECD" w:rsidRPr="00C525F1">
              <w:rPr>
                <w:rFonts w:cs="Arial"/>
                <w:sz w:val="20"/>
                <w:szCs w:val="20"/>
                <w:lang w:val="sl-SI"/>
              </w:rPr>
              <w:t>aluplast</w:t>
            </w:r>
            <w:proofErr w:type="spellEnd"/>
            <w:r w:rsidR="00995ECD" w:rsidRPr="00C525F1">
              <w:rPr>
                <w:rFonts w:cs="Arial"/>
                <w:sz w:val="20"/>
                <w:szCs w:val="20"/>
                <w:lang w:val="sl-SI"/>
              </w:rPr>
              <w:t xml:space="preserve"> za opekline, 50 × 60 cm</w:t>
            </w:r>
          </w:p>
          <w:p w14:paraId="01515717" w14:textId="3124838C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elastični povoj, 8 cm × 4 m</w:t>
            </w:r>
          </w:p>
          <w:p w14:paraId="2886ADE0" w14:textId="3F26D36C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trikotna ruta</w:t>
            </w:r>
          </w:p>
          <w:p w14:paraId="51C93DC5" w14:textId="3926D292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2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rokavica-par (SIST EN 455-1 in 2:2000)</w:t>
            </w:r>
          </w:p>
          <w:p w14:paraId="30539A47" w14:textId="6E0F9346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zaščitna folija za umetno dihanje</w:t>
            </w:r>
          </w:p>
          <w:p w14:paraId="12526093" w14:textId="0325AD66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 xml:space="preserve">dvostransko </w:t>
            </w:r>
            <w:proofErr w:type="spellStart"/>
            <w:r w:rsidR="00995ECD" w:rsidRPr="00C525F1">
              <w:rPr>
                <w:rFonts w:cs="Arial"/>
                <w:sz w:val="20"/>
                <w:szCs w:val="20"/>
                <w:lang w:val="sl-SI"/>
              </w:rPr>
              <w:t>metalizirana</w:t>
            </w:r>
            <w:proofErr w:type="spellEnd"/>
            <w:r w:rsidR="00995ECD" w:rsidRPr="00C525F1">
              <w:rPr>
                <w:rFonts w:cs="Arial"/>
                <w:sz w:val="20"/>
                <w:szCs w:val="20"/>
                <w:lang w:val="sl-SI"/>
              </w:rPr>
              <w:t xml:space="preserve"> folija 210 × 160 cm</w:t>
            </w:r>
          </w:p>
          <w:p w14:paraId="7D4FA584" w14:textId="754CD33F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škarje z zaobljeno konico</w:t>
            </w:r>
          </w:p>
          <w:p w14:paraId="738DA90B" w14:textId="568AEAC9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2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obliž z blazinico 10 × 8 cm</w:t>
            </w:r>
          </w:p>
          <w:p w14:paraId="1C9B0103" w14:textId="02139EC4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lepilni trak 1 cm × 1 m</w:t>
            </w:r>
          </w:p>
          <w:p w14:paraId="018286DE" w14:textId="36EC1F9A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navodila za nudenje prve pomoči</w:t>
            </w:r>
          </w:p>
          <w:p w14:paraId="077C9DA9" w14:textId="5EC76B09" w:rsidR="00995ECD" w:rsidRPr="00C525F1" w:rsidRDefault="00682CC7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1 </w:t>
            </w:r>
            <w:r>
              <w:rPr>
                <w:rFonts w:cs="Arial"/>
                <w:sz w:val="20"/>
                <w:szCs w:val="20"/>
                <w:lang w:val="sl-SI"/>
              </w:rPr>
              <w:t>kos -</w:t>
            </w:r>
            <w:r w:rsidRPr="00C525F1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r w:rsidR="00995ECD" w:rsidRPr="00C525F1">
              <w:rPr>
                <w:rFonts w:cs="Arial"/>
                <w:sz w:val="20"/>
                <w:szCs w:val="20"/>
                <w:lang w:val="sl-SI"/>
              </w:rPr>
              <w:t>seznam vsebine</w:t>
            </w:r>
          </w:p>
          <w:p w14:paraId="52B919E9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56CF4F6C" w14:textId="77777777" w:rsidR="00995ECD" w:rsidRDefault="00995ECD" w:rsidP="00995ECD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>
              <w:rPr>
                <w:rFonts w:cs="Arial"/>
                <w:sz w:val="20"/>
                <w:szCs w:val="20"/>
                <w:lang w:val="sl-SI"/>
              </w:rPr>
              <w:t xml:space="preserve">Prva pomoč za motoriste mora biti zapakirana v praktični torbici, ki zagotavlja celovitost in takojšno dostopnost do vsebine kompleta prve pomoči. </w:t>
            </w:r>
          </w:p>
          <w:p w14:paraId="6A26CC68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6D7C9A61" w14:textId="77777777" w:rsidR="00995ECD" w:rsidRPr="00956287" w:rsidRDefault="00995ECD" w:rsidP="00995ECD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 xml:space="preserve">Vsi napisi na artiklih in vsi priloženi dokumenti, ki so del kompleta, morajo biti </w:t>
            </w: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>v slovenskem jeziku</w:t>
            </w:r>
            <w:r w:rsidRPr="00956287">
              <w:rPr>
                <w:rFonts w:cs="Arial"/>
                <w:sz w:val="20"/>
                <w:szCs w:val="20"/>
                <w:lang w:val="sl-SI"/>
              </w:rPr>
              <w:t>.</w:t>
            </w:r>
          </w:p>
          <w:p w14:paraId="603B6AF4" w14:textId="77777777" w:rsidR="00995ECD" w:rsidRPr="00956287" w:rsidRDefault="00995ECD" w:rsidP="00995ECD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</w:p>
          <w:p w14:paraId="1537BD7F" w14:textId="62830C3F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Vsebina kompletov prve pomoči mora biti izdelana 1. 1. 2026 ali kasneje. </w:t>
            </w:r>
            <w:r w:rsidRPr="00956287">
              <w:rPr>
                <w:rFonts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927" w:type="dxa"/>
          </w:tcPr>
          <w:p w14:paraId="166D794C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>Proizvajalec ponujenega blaga: ______________________</w:t>
            </w:r>
          </w:p>
          <w:p w14:paraId="00D30904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</w:t>
            </w:r>
          </w:p>
          <w:p w14:paraId="3B0D9EF8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>Tip/model/znamka ponujenega blaga: ______________________</w:t>
            </w:r>
          </w:p>
          <w:p w14:paraId="149852A2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 xml:space="preserve">                                                               </w:t>
            </w:r>
          </w:p>
          <w:p w14:paraId="32A6DB2E" w14:textId="77777777" w:rsidR="00995ECD" w:rsidRPr="00956287" w:rsidRDefault="00995ECD" w:rsidP="00995ECD">
            <w:pPr>
              <w:spacing w:line="276" w:lineRule="auto"/>
              <w:rPr>
                <w:rFonts w:cs="Arial"/>
                <w:sz w:val="20"/>
                <w:szCs w:val="20"/>
                <w:lang w:val="sl-SI"/>
              </w:rPr>
            </w:pPr>
          </w:p>
          <w:p w14:paraId="463354BE" w14:textId="77777777" w:rsidR="00995ECD" w:rsidRPr="00956287" w:rsidRDefault="00995ECD" w:rsidP="00995ECD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</w:tcPr>
          <w:p w14:paraId="3A46DF7B" w14:textId="77777777" w:rsidR="00995ECD" w:rsidRPr="00956287" w:rsidRDefault="00995ECD" w:rsidP="00995ECD">
            <w:pPr>
              <w:spacing w:line="276" w:lineRule="auto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956287">
              <w:rPr>
                <w:rFonts w:cs="Arial"/>
                <w:sz w:val="20"/>
                <w:szCs w:val="20"/>
                <w:lang w:val="sl-SI"/>
              </w:rPr>
              <w:t>Kot dokazilo o ustreznosti za ponujeno blago mora ponudnik v ponudbi predložiti:</w:t>
            </w:r>
          </w:p>
          <w:p w14:paraId="4BF83F16" w14:textId="77777777" w:rsidR="00995ECD" w:rsidRPr="00956287" w:rsidRDefault="00995ECD" w:rsidP="00995ECD">
            <w:pPr>
              <w:pStyle w:val="Odstavekseznam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6287">
              <w:rPr>
                <w:rFonts w:ascii="Arial" w:hAnsi="Arial" w:cs="Arial"/>
                <w:sz w:val="20"/>
                <w:szCs w:val="20"/>
              </w:rPr>
              <w:t xml:space="preserve">Tehnično dokumentacijo ali sliko ponujenega blaga, iz katere bo razvidno, da </w:t>
            </w:r>
            <w:r w:rsidRPr="00956287">
              <w:rPr>
                <w:rFonts w:ascii="Arial" w:hAnsi="Arial" w:cs="Arial"/>
                <w:b/>
                <w:bCs/>
                <w:sz w:val="20"/>
                <w:szCs w:val="20"/>
              </w:rPr>
              <w:t>ponujeno blago izpolnjuje vse tehnične zahteve naročnika.</w:t>
            </w:r>
          </w:p>
        </w:tc>
      </w:tr>
    </w:tbl>
    <w:p w14:paraId="40DB1D3C" w14:textId="77777777" w:rsidR="00112F28" w:rsidRPr="00956287" w:rsidRDefault="00112F28" w:rsidP="00112F2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sl-SI"/>
        </w:rPr>
      </w:pPr>
    </w:p>
    <w:p w14:paraId="30FD638F" w14:textId="77777777" w:rsidR="00112F28" w:rsidRDefault="00112F28" w:rsidP="00112F28">
      <w:pPr>
        <w:rPr>
          <w:szCs w:val="20"/>
          <w:lang w:val="sl-SI"/>
        </w:rPr>
      </w:pPr>
    </w:p>
    <w:p w14:paraId="03E139D9" w14:textId="77777777" w:rsidR="00222219" w:rsidRDefault="00222219" w:rsidP="00112F28">
      <w:pPr>
        <w:rPr>
          <w:szCs w:val="20"/>
          <w:lang w:val="sl-SI"/>
        </w:rPr>
      </w:pPr>
    </w:p>
    <w:p w14:paraId="7274E596" w14:textId="77777777" w:rsidR="00222219" w:rsidRDefault="00222219" w:rsidP="00112F28">
      <w:pPr>
        <w:rPr>
          <w:szCs w:val="20"/>
          <w:lang w:val="sl-SI"/>
        </w:rPr>
      </w:pPr>
    </w:p>
    <w:p w14:paraId="0998AEB2" w14:textId="77777777" w:rsidR="00222219" w:rsidRDefault="00222219" w:rsidP="00112F28">
      <w:pPr>
        <w:rPr>
          <w:szCs w:val="20"/>
          <w:lang w:val="sl-SI"/>
        </w:rPr>
      </w:pPr>
    </w:p>
    <w:p w14:paraId="4172983D" w14:textId="77777777" w:rsidR="00222219" w:rsidRPr="00956287" w:rsidRDefault="00222219" w:rsidP="00112F28">
      <w:pPr>
        <w:rPr>
          <w:szCs w:val="20"/>
          <w:lang w:val="sl-SI"/>
        </w:rPr>
      </w:pPr>
    </w:p>
    <w:p w14:paraId="64473120" w14:textId="77777777" w:rsidR="00112F28" w:rsidRPr="00956287" w:rsidRDefault="00112F28" w:rsidP="00112F28">
      <w:pPr>
        <w:rPr>
          <w:szCs w:val="20"/>
          <w:lang w:val="sl-SI"/>
        </w:rPr>
      </w:pPr>
    </w:p>
    <w:p w14:paraId="1A349815" w14:textId="77777777" w:rsidR="00112F28" w:rsidRPr="00956287" w:rsidRDefault="00112F28" w:rsidP="00112F28">
      <w:pPr>
        <w:rPr>
          <w:szCs w:val="20"/>
          <w:lang w:val="sl-SI"/>
        </w:rPr>
      </w:pPr>
    </w:p>
    <w:p w14:paraId="6EBB0FFA" w14:textId="77777777" w:rsidR="00112F28" w:rsidRPr="00956287" w:rsidRDefault="00112F28" w:rsidP="00112F28">
      <w:pPr>
        <w:rPr>
          <w:lang w:val="sl-SI"/>
        </w:rPr>
      </w:pPr>
    </w:p>
    <w:p w14:paraId="1960EC6C" w14:textId="77777777" w:rsidR="00112F28" w:rsidRDefault="00112F28" w:rsidP="00913D4F">
      <w:pPr>
        <w:spacing w:line="259" w:lineRule="auto"/>
        <w:rPr>
          <w:rFonts w:eastAsiaTheme="minorHAnsi"/>
          <w:szCs w:val="20"/>
          <w:lang w:val="sl-SI"/>
        </w:rPr>
      </w:pPr>
    </w:p>
    <w:p w14:paraId="365AB5CA" w14:textId="77777777" w:rsidR="00112F28" w:rsidRDefault="00112F28" w:rsidP="00913D4F">
      <w:pPr>
        <w:spacing w:line="259" w:lineRule="auto"/>
        <w:rPr>
          <w:rFonts w:eastAsiaTheme="minorHAnsi"/>
          <w:szCs w:val="20"/>
          <w:lang w:val="sl-SI"/>
        </w:rPr>
      </w:pPr>
    </w:p>
    <w:p w14:paraId="50FCD5F5" w14:textId="2F5842A2" w:rsidR="00112F28" w:rsidRDefault="003750DF" w:rsidP="003750DF">
      <w:pPr>
        <w:tabs>
          <w:tab w:val="left" w:pos="6934"/>
        </w:tabs>
        <w:spacing w:line="259" w:lineRule="auto"/>
        <w:rPr>
          <w:rFonts w:eastAsiaTheme="minorHAnsi"/>
          <w:szCs w:val="20"/>
          <w:lang w:val="sl-SI"/>
        </w:rPr>
      </w:pPr>
      <w:r>
        <w:rPr>
          <w:rFonts w:eastAsiaTheme="minorHAnsi"/>
          <w:szCs w:val="20"/>
          <w:lang w:val="sl-SI"/>
        </w:rPr>
        <w:tab/>
      </w:r>
    </w:p>
    <w:p w14:paraId="0EA8EE1A" w14:textId="77777777" w:rsidR="00112F28" w:rsidRDefault="00112F28" w:rsidP="00913D4F">
      <w:pPr>
        <w:spacing w:line="259" w:lineRule="auto"/>
        <w:rPr>
          <w:rFonts w:eastAsiaTheme="minorHAnsi"/>
          <w:szCs w:val="20"/>
          <w:lang w:val="sl-SI"/>
        </w:rPr>
      </w:pPr>
    </w:p>
    <w:sectPr w:rsidR="00112F28" w:rsidSect="00DC4434">
      <w:footerReference w:type="default" r:id="rId8"/>
      <w:footerReference w:type="first" r:id="rId9"/>
      <w:pgSz w:w="11900" w:h="16840" w:code="9"/>
      <w:pgMar w:top="1418" w:right="1418" w:bottom="1418" w:left="1418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ED310" w14:textId="77777777" w:rsidR="008261A7" w:rsidRDefault="008261A7">
      <w:pPr>
        <w:spacing w:line="240" w:lineRule="auto"/>
      </w:pPr>
      <w:r>
        <w:separator/>
      </w:r>
    </w:p>
  </w:endnote>
  <w:endnote w:type="continuationSeparator" w:id="0">
    <w:p w14:paraId="1541F432" w14:textId="77777777" w:rsidR="008261A7" w:rsidRDefault="008261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EFA3" w14:textId="590B852F" w:rsidR="00ED2F02" w:rsidRDefault="008261A7" w:rsidP="008B3EFD">
    <w:pPr>
      <w:spacing w:line="288" w:lineRule="auto"/>
      <w:jc w:val="right"/>
      <w:outlineLvl w:val="0"/>
      <w:rPr>
        <w:b/>
        <w:szCs w:val="20"/>
        <w:lang w:val="sl-SI"/>
      </w:rPr>
    </w:pPr>
    <w:r>
      <w:rPr>
        <w:b/>
        <w:szCs w:val="20"/>
        <w:lang w:val="sl-SI"/>
      </w:rPr>
      <w:t>MORS 114/2026 – JNMV</w:t>
    </w:r>
  </w:p>
  <w:p w14:paraId="2A013205" w14:textId="4466BA97" w:rsidR="00290BBF" w:rsidRPr="0047588B" w:rsidRDefault="00290BBF" w:rsidP="00290BBF">
    <w:pPr>
      <w:spacing w:line="288" w:lineRule="auto"/>
      <w:jc w:val="right"/>
      <w:outlineLvl w:val="0"/>
      <w:rPr>
        <w:b/>
        <w:szCs w:val="20"/>
        <w:lang w:val="sl-SI"/>
      </w:rPr>
    </w:pPr>
    <w:r>
      <w:rPr>
        <w:b/>
        <w:szCs w:val="20"/>
        <w:lang w:val="sl-SI"/>
      </w:rPr>
      <w:t>Naročnikov popravek tehničnih zahtev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BC89" w14:textId="5F6226DE" w:rsidR="008B3167" w:rsidRDefault="008B3167" w:rsidP="008B3167">
    <w:pPr>
      <w:spacing w:line="288" w:lineRule="auto"/>
      <w:jc w:val="right"/>
      <w:outlineLvl w:val="0"/>
      <w:rPr>
        <w:b/>
        <w:szCs w:val="20"/>
        <w:lang w:val="sl-SI"/>
      </w:rPr>
    </w:pPr>
    <w:r>
      <w:rPr>
        <w:b/>
        <w:szCs w:val="20"/>
        <w:lang w:val="sl-SI"/>
      </w:rPr>
      <w:t>MORS 114/2026 – JNMV</w:t>
    </w:r>
  </w:p>
  <w:p w14:paraId="092175B0" w14:textId="77777777" w:rsidR="00D0273B" w:rsidRPr="0047588B" w:rsidRDefault="00D0273B" w:rsidP="00D0273B">
    <w:pPr>
      <w:spacing w:line="288" w:lineRule="auto"/>
      <w:jc w:val="right"/>
      <w:outlineLvl w:val="0"/>
      <w:rPr>
        <w:b/>
        <w:szCs w:val="20"/>
        <w:lang w:val="sl-SI"/>
      </w:rPr>
    </w:pPr>
    <w:r>
      <w:rPr>
        <w:b/>
        <w:szCs w:val="20"/>
        <w:lang w:val="sl-SI"/>
      </w:rPr>
      <w:t>Naročnikov popravek tehničnih zahtev</w:t>
    </w:r>
  </w:p>
  <w:p w14:paraId="5379F7BA" w14:textId="77777777" w:rsidR="00D0273B" w:rsidRPr="0047588B" w:rsidRDefault="00D0273B" w:rsidP="008B3167">
    <w:pPr>
      <w:spacing w:line="288" w:lineRule="auto"/>
      <w:jc w:val="right"/>
      <w:outlineLvl w:val="0"/>
      <w:rPr>
        <w:b/>
        <w:szCs w:val="20"/>
        <w:lang w:val="sl-SI"/>
      </w:rPr>
    </w:pPr>
  </w:p>
  <w:p w14:paraId="38C5498D" w14:textId="77777777" w:rsidR="008B3167" w:rsidRPr="008B3167" w:rsidRDefault="008B3167" w:rsidP="008B31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88F2D" w14:textId="77777777" w:rsidR="008261A7" w:rsidRDefault="008261A7">
      <w:r>
        <w:separator/>
      </w:r>
    </w:p>
  </w:footnote>
  <w:footnote w:type="continuationSeparator" w:id="0">
    <w:p w14:paraId="52DB6B3C" w14:textId="77777777" w:rsidR="008261A7" w:rsidRDefault="00826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04C5"/>
    <w:multiLevelType w:val="hybridMultilevel"/>
    <w:tmpl w:val="440CEDCA"/>
    <w:lvl w:ilvl="0" w:tplc="634CB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32458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60F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287B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005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CA4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8824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09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BC96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B3618"/>
    <w:multiLevelType w:val="multilevel"/>
    <w:tmpl w:val="D0E80B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22DC7"/>
    <w:multiLevelType w:val="hybridMultilevel"/>
    <w:tmpl w:val="95AC7878"/>
    <w:lvl w:ilvl="0" w:tplc="619A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7CB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6E94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3283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D001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96C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345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C08B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C05C7"/>
    <w:multiLevelType w:val="hybridMultilevel"/>
    <w:tmpl w:val="485A009A"/>
    <w:lvl w:ilvl="0" w:tplc="82AEA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BD434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E6FA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64D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28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C83E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E8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E86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2A6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F749E"/>
    <w:multiLevelType w:val="hybridMultilevel"/>
    <w:tmpl w:val="593EF6C4"/>
    <w:lvl w:ilvl="0" w:tplc="899A6ABA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CD140CD6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AA446AA0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E154D004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AC863EB2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AE880FF8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E4CE3974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6C8EDA62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91887ABA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F8510FF"/>
    <w:multiLevelType w:val="hybridMultilevel"/>
    <w:tmpl w:val="F9F61C4C"/>
    <w:lvl w:ilvl="0" w:tplc="AE92C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CE8E0F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742994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640CDA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AC4495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38068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AB4D34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22AB61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D38CA9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536E37"/>
    <w:multiLevelType w:val="hybridMultilevel"/>
    <w:tmpl w:val="5760783C"/>
    <w:lvl w:ilvl="0" w:tplc="D80A9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6DC98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216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850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44D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68F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2CB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E2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4C03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03B6"/>
    <w:multiLevelType w:val="multilevel"/>
    <w:tmpl w:val="D0E80B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EB3022"/>
    <w:multiLevelType w:val="hybridMultilevel"/>
    <w:tmpl w:val="7CCCFACA"/>
    <w:lvl w:ilvl="0" w:tplc="A2D42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0BEC30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90A0FE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99C6EB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BCCB5F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E52827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8E20FF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B0665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27C98C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261BF8"/>
    <w:multiLevelType w:val="hybridMultilevel"/>
    <w:tmpl w:val="3BB05476"/>
    <w:lvl w:ilvl="0" w:tplc="CDE696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FDCD9A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28ECBB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1060A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F6C9C1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B20160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B98343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6C4500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A0C282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511D89"/>
    <w:multiLevelType w:val="hybridMultilevel"/>
    <w:tmpl w:val="BADE9156"/>
    <w:lvl w:ilvl="0" w:tplc="D5C6C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89E9C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44E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9A2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9C4D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302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FE91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2E50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C8A1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B1F0B"/>
    <w:multiLevelType w:val="hybridMultilevel"/>
    <w:tmpl w:val="4C7A6D64"/>
    <w:lvl w:ilvl="0" w:tplc="0F627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0EF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631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8B4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E3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1021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EE1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168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24F6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310BC"/>
    <w:multiLevelType w:val="hybridMultilevel"/>
    <w:tmpl w:val="AC28E6C4"/>
    <w:lvl w:ilvl="0" w:tplc="8090802A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51E403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12C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04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0A5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128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30B2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AAE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66E9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84970"/>
    <w:multiLevelType w:val="hybridMultilevel"/>
    <w:tmpl w:val="461E7B60"/>
    <w:lvl w:ilvl="0" w:tplc="1C3EF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BA3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EE0A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07B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CAE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DC9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BAB9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C9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0C2F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19ED"/>
    <w:multiLevelType w:val="hybridMultilevel"/>
    <w:tmpl w:val="B2D66C3A"/>
    <w:lvl w:ilvl="0" w:tplc="20024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EA21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DE4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01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10FD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86B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0F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07A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460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76B97"/>
    <w:multiLevelType w:val="hybridMultilevel"/>
    <w:tmpl w:val="B3A42F1E"/>
    <w:lvl w:ilvl="0" w:tplc="9968C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982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0F7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B8EA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07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C7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D07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2C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36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66A6B"/>
    <w:multiLevelType w:val="hybridMultilevel"/>
    <w:tmpl w:val="A88A376E"/>
    <w:lvl w:ilvl="0" w:tplc="BE74EBF6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0EC9A1E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DAA45BA4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15A84E42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9A6A5A8A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B49EC5CA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4FB2BD02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8B2200D0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64C8A72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E750C4"/>
    <w:multiLevelType w:val="hybridMultilevel"/>
    <w:tmpl w:val="839C7626"/>
    <w:lvl w:ilvl="0" w:tplc="14369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FCA7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406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F87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940A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4CE9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A88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A87C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520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D4E2F"/>
    <w:multiLevelType w:val="hybridMultilevel"/>
    <w:tmpl w:val="47CA63DC"/>
    <w:lvl w:ilvl="0" w:tplc="9E70D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541F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702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1AD3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D67D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1600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0A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4E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762A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E4E60"/>
    <w:multiLevelType w:val="hybridMultilevel"/>
    <w:tmpl w:val="6FBAC72C"/>
    <w:lvl w:ilvl="0" w:tplc="D0DC0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9B63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245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A6B2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E4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22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D0F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22F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EA6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2C65D4"/>
    <w:multiLevelType w:val="hybridMultilevel"/>
    <w:tmpl w:val="973EC710"/>
    <w:lvl w:ilvl="0" w:tplc="615C76A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EB422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2C56D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A8035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0234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4E35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1436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A80F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52BC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2250B3"/>
    <w:multiLevelType w:val="hybridMultilevel"/>
    <w:tmpl w:val="3F4252F4"/>
    <w:lvl w:ilvl="0" w:tplc="99D85CD2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67FC882A" w:tentative="1">
      <w:start w:val="1"/>
      <w:numFmt w:val="lowerLetter"/>
      <w:lvlText w:val="%2."/>
      <w:lvlJc w:val="left"/>
      <w:pPr>
        <w:ind w:left="1440" w:hanging="360"/>
      </w:pPr>
    </w:lvl>
    <w:lvl w:ilvl="2" w:tplc="5AC6BF20" w:tentative="1">
      <w:start w:val="1"/>
      <w:numFmt w:val="lowerRoman"/>
      <w:lvlText w:val="%3."/>
      <w:lvlJc w:val="right"/>
      <w:pPr>
        <w:ind w:left="2160" w:hanging="180"/>
      </w:pPr>
    </w:lvl>
    <w:lvl w:ilvl="3" w:tplc="CDC6BD92" w:tentative="1">
      <w:start w:val="1"/>
      <w:numFmt w:val="decimal"/>
      <w:lvlText w:val="%4."/>
      <w:lvlJc w:val="left"/>
      <w:pPr>
        <w:ind w:left="2880" w:hanging="360"/>
      </w:pPr>
    </w:lvl>
    <w:lvl w:ilvl="4" w:tplc="2C8C58B4" w:tentative="1">
      <w:start w:val="1"/>
      <w:numFmt w:val="lowerLetter"/>
      <w:lvlText w:val="%5."/>
      <w:lvlJc w:val="left"/>
      <w:pPr>
        <w:ind w:left="3600" w:hanging="360"/>
      </w:pPr>
    </w:lvl>
    <w:lvl w:ilvl="5" w:tplc="84EA7798" w:tentative="1">
      <w:start w:val="1"/>
      <w:numFmt w:val="lowerRoman"/>
      <w:lvlText w:val="%6."/>
      <w:lvlJc w:val="right"/>
      <w:pPr>
        <w:ind w:left="4320" w:hanging="180"/>
      </w:pPr>
    </w:lvl>
    <w:lvl w:ilvl="6" w:tplc="88E2CA6E" w:tentative="1">
      <w:start w:val="1"/>
      <w:numFmt w:val="decimal"/>
      <w:lvlText w:val="%7."/>
      <w:lvlJc w:val="left"/>
      <w:pPr>
        <w:ind w:left="5040" w:hanging="360"/>
      </w:pPr>
    </w:lvl>
    <w:lvl w:ilvl="7" w:tplc="7EA4FED8" w:tentative="1">
      <w:start w:val="1"/>
      <w:numFmt w:val="lowerLetter"/>
      <w:lvlText w:val="%8."/>
      <w:lvlJc w:val="left"/>
      <w:pPr>
        <w:ind w:left="5760" w:hanging="360"/>
      </w:pPr>
    </w:lvl>
    <w:lvl w:ilvl="8" w:tplc="674402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37AED"/>
    <w:multiLevelType w:val="hybridMultilevel"/>
    <w:tmpl w:val="2F9E15AA"/>
    <w:lvl w:ilvl="0" w:tplc="AA5614F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4DE54B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B80F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F3C7D8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AA21BB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150E42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6A0433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34371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9FACBE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5312D0"/>
    <w:multiLevelType w:val="hybridMultilevel"/>
    <w:tmpl w:val="81C61E58"/>
    <w:lvl w:ilvl="0" w:tplc="47C026AA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B31E205C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BBEA8998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29561616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B80E64E0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7EDEAD86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7E306AA0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6F24BD2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2912FB0C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C3E7A84"/>
    <w:multiLevelType w:val="hybridMultilevel"/>
    <w:tmpl w:val="E5DA6D3E"/>
    <w:lvl w:ilvl="0" w:tplc="58AE63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8E6EE1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E1811B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2282B9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EA23B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C94F0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3232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24098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AC4BAB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F482E"/>
    <w:multiLevelType w:val="hybridMultilevel"/>
    <w:tmpl w:val="DC5C5F78"/>
    <w:lvl w:ilvl="0" w:tplc="38765012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effect w:val="none"/>
      </w:rPr>
    </w:lvl>
    <w:lvl w:ilvl="1" w:tplc="29ECC16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effect w:val="none"/>
      </w:rPr>
    </w:lvl>
    <w:lvl w:ilvl="2" w:tplc="2B2A3B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8097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62AB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01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282F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3409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A6F6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8" w15:restartNumberingAfterBreak="0">
    <w:nsid w:val="68D8646D"/>
    <w:multiLevelType w:val="hybridMultilevel"/>
    <w:tmpl w:val="D4F8AA7E"/>
    <w:lvl w:ilvl="0" w:tplc="772648F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B7DCEB7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F6E11CA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794FBA4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8FEFABE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5988E18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C754849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E4E0B22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5A9A4ED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A870AC5"/>
    <w:multiLevelType w:val="hybridMultilevel"/>
    <w:tmpl w:val="97DE938C"/>
    <w:lvl w:ilvl="0" w:tplc="3AC2A8E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</w:rPr>
    </w:lvl>
    <w:lvl w:ilvl="1" w:tplc="264476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5EDA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10F2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8A8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C014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4E3A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1A82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78D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9294B"/>
    <w:multiLevelType w:val="hybridMultilevel"/>
    <w:tmpl w:val="B5AC3EA2"/>
    <w:lvl w:ilvl="0" w:tplc="30B0614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12885496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79122B8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813665A0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100616E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8A74F804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3A460372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896C884A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E8326DE0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0C09A6"/>
    <w:multiLevelType w:val="multilevel"/>
    <w:tmpl w:val="0000000D"/>
    <w:lvl w:ilvl="0">
      <w:numFmt w:val="bullet"/>
      <w:lvlText w:val="–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2" w15:restartNumberingAfterBreak="0">
    <w:nsid w:val="6E574EB9"/>
    <w:multiLevelType w:val="hybridMultilevel"/>
    <w:tmpl w:val="C130FEA6"/>
    <w:lvl w:ilvl="0" w:tplc="6E14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9C55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104A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E0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EA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868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0B0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E5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90E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5361F"/>
    <w:multiLevelType w:val="hybridMultilevel"/>
    <w:tmpl w:val="F5AC564E"/>
    <w:lvl w:ilvl="0" w:tplc="DA16282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AB4CFA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3C5E5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D607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3C13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1CC0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C1427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EB03D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40E5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B13C2B"/>
    <w:multiLevelType w:val="hybridMultilevel"/>
    <w:tmpl w:val="02CC8D26"/>
    <w:lvl w:ilvl="0" w:tplc="85522CD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3AC5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EE49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ED9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ED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86B0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44F8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8E7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68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C0167"/>
    <w:multiLevelType w:val="hybridMultilevel"/>
    <w:tmpl w:val="382E889C"/>
    <w:lvl w:ilvl="0" w:tplc="9D7E5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7A05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EB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CB8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47B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660E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A2D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A30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E859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4419D"/>
    <w:multiLevelType w:val="multilevel"/>
    <w:tmpl w:val="D0E80B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F83DFE"/>
    <w:multiLevelType w:val="hybridMultilevel"/>
    <w:tmpl w:val="EF343414"/>
    <w:lvl w:ilvl="0" w:tplc="3C48247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924ABA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BC0FA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FF283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12BA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080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9E25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1452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149B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F54628"/>
    <w:multiLevelType w:val="singleLevel"/>
    <w:tmpl w:val="5E3A73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7CF349D4"/>
    <w:multiLevelType w:val="singleLevel"/>
    <w:tmpl w:val="5E3A73E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38"/>
  </w:num>
  <w:num w:numId="5">
    <w:abstractNumId w:val="22"/>
  </w:num>
  <w:num w:numId="6">
    <w:abstractNumId w:val="23"/>
  </w:num>
  <w:num w:numId="7">
    <w:abstractNumId w:val="30"/>
  </w:num>
  <w:num w:numId="8">
    <w:abstractNumId w:val="4"/>
  </w:num>
  <w:num w:numId="9">
    <w:abstractNumId w:val="11"/>
  </w:num>
  <w:num w:numId="10">
    <w:abstractNumId w:val="24"/>
  </w:num>
  <w:num w:numId="11">
    <w:abstractNumId w:val="9"/>
  </w:num>
  <w:num w:numId="12">
    <w:abstractNumId w:val="29"/>
  </w:num>
  <w:num w:numId="13">
    <w:abstractNumId w:val="16"/>
  </w:num>
  <w:num w:numId="14">
    <w:abstractNumId w:val="14"/>
  </w:num>
  <w:num w:numId="15">
    <w:abstractNumId w:val="7"/>
  </w:num>
  <w:num w:numId="16">
    <w:abstractNumId w:val="36"/>
  </w:num>
  <w:num w:numId="17">
    <w:abstractNumId w:val="1"/>
  </w:num>
  <w:num w:numId="18">
    <w:abstractNumId w:val="26"/>
  </w:num>
  <w:num w:numId="19">
    <w:abstractNumId w:val="28"/>
  </w:num>
  <w:num w:numId="20">
    <w:abstractNumId w:val="32"/>
  </w:num>
  <w:num w:numId="21">
    <w:abstractNumId w:val="6"/>
  </w:num>
  <w:num w:numId="22">
    <w:abstractNumId w:val="39"/>
  </w:num>
  <w:num w:numId="23">
    <w:abstractNumId w:val="35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5"/>
  </w:num>
  <w:num w:numId="29">
    <w:abstractNumId w:val="8"/>
  </w:num>
  <w:num w:numId="30">
    <w:abstractNumId w:val="3"/>
  </w:num>
  <w:num w:numId="31">
    <w:abstractNumId w:val="12"/>
  </w:num>
  <w:num w:numId="32">
    <w:abstractNumId w:val="0"/>
  </w:num>
  <w:num w:numId="33">
    <w:abstractNumId w:val="13"/>
  </w:num>
  <w:num w:numId="34">
    <w:abstractNumId w:val="19"/>
  </w:num>
  <w:num w:numId="35">
    <w:abstractNumId w:val="34"/>
  </w:num>
  <w:num w:numId="36">
    <w:abstractNumId w:val="18"/>
  </w:num>
  <w:num w:numId="37">
    <w:abstractNumId w:val="10"/>
  </w:num>
  <w:num w:numId="38">
    <w:abstractNumId w:val="25"/>
  </w:num>
  <w:num w:numId="39">
    <w:abstractNumId w:val="15"/>
  </w:num>
  <w:num w:numId="40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007FB"/>
    <w:rsid w:val="00001823"/>
    <w:rsid w:val="0000253E"/>
    <w:rsid w:val="00002A50"/>
    <w:rsid w:val="00004BF3"/>
    <w:rsid w:val="00007264"/>
    <w:rsid w:val="00007F98"/>
    <w:rsid w:val="000115A8"/>
    <w:rsid w:val="0001453E"/>
    <w:rsid w:val="0001599A"/>
    <w:rsid w:val="00015C2A"/>
    <w:rsid w:val="00020048"/>
    <w:rsid w:val="0002065B"/>
    <w:rsid w:val="00020F82"/>
    <w:rsid w:val="00021693"/>
    <w:rsid w:val="000229E7"/>
    <w:rsid w:val="00023082"/>
    <w:rsid w:val="00023BCA"/>
    <w:rsid w:val="00026F9A"/>
    <w:rsid w:val="000271E3"/>
    <w:rsid w:val="00030B78"/>
    <w:rsid w:val="00031B9C"/>
    <w:rsid w:val="000323E3"/>
    <w:rsid w:val="00035E72"/>
    <w:rsid w:val="000366FF"/>
    <w:rsid w:val="0003675C"/>
    <w:rsid w:val="00041875"/>
    <w:rsid w:val="0004288C"/>
    <w:rsid w:val="0004625C"/>
    <w:rsid w:val="00047753"/>
    <w:rsid w:val="00047F6E"/>
    <w:rsid w:val="00051E1A"/>
    <w:rsid w:val="000525EB"/>
    <w:rsid w:val="000538E9"/>
    <w:rsid w:val="0005417C"/>
    <w:rsid w:val="00055843"/>
    <w:rsid w:val="00057642"/>
    <w:rsid w:val="00057E5B"/>
    <w:rsid w:val="00060C59"/>
    <w:rsid w:val="00065E37"/>
    <w:rsid w:val="00065E40"/>
    <w:rsid w:val="00066431"/>
    <w:rsid w:val="0006693B"/>
    <w:rsid w:val="000706B7"/>
    <w:rsid w:val="000709D0"/>
    <w:rsid w:val="00071115"/>
    <w:rsid w:val="0007175D"/>
    <w:rsid w:val="0007470F"/>
    <w:rsid w:val="00075977"/>
    <w:rsid w:val="000769FD"/>
    <w:rsid w:val="00076F29"/>
    <w:rsid w:val="000770C8"/>
    <w:rsid w:val="0008258C"/>
    <w:rsid w:val="00082966"/>
    <w:rsid w:val="00084B5A"/>
    <w:rsid w:val="000859A9"/>
    <w:rsid w:val="000869FB"/>
    <w:rsid w:val="000870C9"/>
    <w:rsid w:val="00092397"/>
    <w:rsid w:val="00093ABE"/>
    <w:rsid w:val="00093D53"/>
    <w:rsid w:val="000A0749"/>
    <w:rsid w:val="000A130A"/>
    <w:rsid w:val="000A1353"/>
    <w:rsid w:val="000A201A"/>
    <w:rsid w:val="000A27C0"/>
    <w:rsid w:val="000A4473"/>
    <w:rsid w:val="000A64EC"/>
    <w:rsid w:val="000A6880"/>
    <w:rsid w:val="000A6C5E"/>
    <w:rsid w:val="000B107D"/>
    <w:rsid w:val="000B12E8"/>
    <w:rsid w:val="000B1CC6"/>
    <w:rsid w:val="000B5209"/>
    <w:rsid w:val="000C18DD"/>
    <w:rsid w:val="000C19D8"/>
    <w:rsid w:val="000C1DCD"/>
    <w:rsid w:val="000C22E3"/>
    <w:rsid w:val="000C2C40"/>
    <w:rsid w:val="000C2EB4"/>
    <w:rsid w:val="000C3692"/>
    <w:rsid w:val="000C3AB8"/>
    <w:rsid w:val="000C5A7C"/>
    <w:rsid w:val="000C5AA9"/>
    <w:rsid w:val="000C6FC2"/>
    <w:rsid w:val="000D0419"/>
    <w:rsid w:val="000D1C82"/>
    <w:rsid w:val="000D4AFF"/>
    <w:rsid w:val="000D7896"/>
    <w:rsid w:val="000E4F4A"/>
    <w:rsid w:val="000E5C1B"/>
    <w:rsid w:val="000E7AF9"/>
    <w:rsid w:val="000F01C7"/>
    <w:rsid w:val="000F2207"/>
    <w:rsid w:val="000F5B5C"/>
    <w:rsid w:val="000F7006"/>
    <w:rsid w:val="000F733C"/>
    <w:rsid w:val="00101335"/>
    <w:rsid w:val="00103F7A"/>
    <w:rsid w:val="00104FBA"/>
    <w:rsid w:val="00105E0A"/>
    <w:rsid w:val="00106308"/>
    <w:rsid w:val="00112CBA"/>
    <w:rsid w:val="00112F28"/>
    <w:rsid w:val="00114427"/>
    <w:rsid w:val="00114538"/>
    <w:rsid w:val="00117160"/>
    <w:rsid w:val="00125C37"/>
    <w:rsid w:val="00127CFE"/>
    <w:rsid w:val="00130420"/>
    <w:rsid w:val="00130F8C"/>
    <w:rsid w:val="001310E5"/>
    <w:rsid w:val="001365A9"/>
    <w:rsid w:val="001422FE"/>
    <w:rsid w:val="00142FB8"/>
    <w:rsid w:val="0014444B"/>
    <w:rsid w:val="001457AF"/>
    <w:rsid w:val="0015091B"/>
    <w:rsid w:val="0015306A"/>
    <w:rsid w:val="00153F9B"/>
    <w:rsid w:val="00156AA8"/>
    <w:rsid w:val="00156C23"/>
    <w:rsid w:val="0015760B"/>
    <w:rsid w:val="001577EF"/>
    <w:rsid w:val="00161C6E"/>
    <w:rsid w:val="001622D6"/>
    <w:rsid w:val="00163811"/>
    <w:rsid w:val="00163CAF"/>
    <w:rsid w:val="00165CCA"/>
    <w:rsid w:val="00166C3C"/>
    <w:rsid w:val="0016799A"/>
    <w:rsid w:val="00171B5B"/>
    <w:rsid w:val="00171DFF"/>
    <w:rsid w:val="00172C37"/>
    <w:rsid w:val="001732A6"/>
    <w:rsid w:val="00174B2A"/>
    <w:rsid w:val="001755BA"/>
    <w:rsid w:val="001757AD"/>
    <w:rsid w:val="001761A2"/>
    <w:rsid w:val="0017699C"/>
    <w:rsid w:val="0018096F"/>
    <w:rsid w:val="00182DC1"/>
    <w:rsid w:val="00182EA6"/>
    <w:rsid w:val="001858D8"/>
    <w:rsid w:val="001858E4"/>
    <w:rsid w:val="001930B7"/>
    <w:rsid w:val="00193F9C"/>
    <w:rsid w:val="001A139D"/>
    <w:rsid w:val="001A1720"/>
    <w:rsid w:val="001A1CFA"/>
    <w:rsid w:val="001A2871"/>
    <w:rsid w:val="001B036A"/>
    <w:rsid w:val="001B0462"/>
    <w:rsid w:val="001B0AF5"/>
    <w:rsid w:val="001B1EB3"/>
    <w:rsid w:val="001B2B7A"/>
    <w:rsid w:val="001B4BCE"/>
    <w:rsid w:val="001B5142"/>
    <w:rsid w:val="001B7595"/>
    <w:rsid w:val="001C22DB"/>
    <w:rsid w:val="001C27BB"/>
    <w:rsid w:val="001C3105"/>
    <w:rsid w:val="001C5B4A"/>
    <w:rsid w:val="001C5EB9"/>
    <w:rsid w:val="001C5FAD"/>
    <w:rsid w:val="001D0EAC"/>
    <w:rsid w:val="001D18D3"/>
    <w:rsid w:val="001D2A1B"/>
    <w:rsid w:val="001D2D30"/>
    <w:rsid w:val="001D6502"/>
    <w:rsid w:val="001D6F3E"/>
    <w:rsid w:val="001D7D0D"/>
    <w:rsid w:val="001E183E"/>
    <w:rsid w:val="001E20D1"/>
    <w:rsid w:val="001E5F84"/>
    <w:rsid w:val="001F13F4"/>
    <w:rsid w:val="001F27FE"/>
    <w:rsid w:val="001F2E4E"/>
    <w:rsid w:val="001F390F"/>
    <w:rsid w:val="001F434D"/>
    <w:rsid w:val="001F4ED5"/>
    <w:rsid w:val="001F754C"/>
    <w:rsid w:val="00201559"/>
    <w:rsid w:val="0020169E"/>
    <w:rsid w:val="00201B8E"/>
    <w:rsid w:val="00202510"/>
    <w:rsid w:val="002025F6"/>
    <w:rsid w:val="00204D39"/>
    <w:rsid w:val="00204F5A"/>
    <w:rsid w:val="00206BCC"/>
    <w:rsid w:val="00207BBD"/>
    <w:rsid w:val="00207EE5"/>
    <w:rsid w:val="00210132"/>
    <w:rsid w:val="00213274"/>
    <w:rsid w:val="00214073"/>
    <w:rsid w:val="002166FC"/>
    <w:rsid w:val="00217FAF"/>
    <w:rsid w:val="00220D01"/>
    <w:rsid w:val="00222219"/>
    <w:rsid w:val="00224A22"/>
    <w:rsid w:val="00224B99"/>
    <w:rsid w:val="00225268"/>
    <w:rsid w:val="00226324"/>
    <w:rsid w:val="0023168F"/>
    <w:rsid w:val="00232630"/>
    <w:rsid w:val="00232C48"/>
    <w:rsid w:val="00234E7B"/>
    <w:rsid w:val="00237E08"/>
    <w:rsid w:val="00240482"/>
    <w:rsid w:val="00241944"/>
    <w:rsid w:val="00241B7F"/>
    <w:rsid w:val="00242877"/>
    <w:rsid w:val="00243DE1"/>
    <w:rsid w:val="00244520"/>
    <w:rsid w:val="002457DF"/>
    <w:rsid w:val="00246400"/>
    <w:rsid w:val="002511CD"/>
    <w:rsid w:val="00252C49"/>
    <w:rsid w:val="00252FA4"/>
    <w:rsid w:val="00255AF4"/>
    <w:rsid w:val="002562C8"/>
    <w:rsid w:val="00260FCC"/>
    <w:rsid w:val="00261B98"/>
    <w:rsid w:val="00262556"/>
    <w:rsid w:val="002647B6"/>
    <w:rsid w:val="00267A1F"/>
    <w:rsid w:val="0027034E"/>
    <w:rsid w:val="00270A0D"/>
    <w:rsid w:val="00270AD2"/>
    <w:rsid w:val="0027182E"/>
    <w:rsid w:val="0027265D"/>
    <w:rsid w:val="0027311E"/>
    <w:rsid w:val="0027401A"/>
    <w:rsid w:val="00275E0B"/>
    <w:rsid w:val="0027619A"/>
    <w:rsid w:val="002815A8"/>
    <w:rsid w:val="00282B63"/>
    <w:rsid w:val="002841CC"/>
    <w:rsid w:val="00284A9B"/>
    <w:rsid w:val="00286274"/>
    <w:rsid w:val="00286645"/>
    <w:rsid w:val="00290BBF"/>
    <w:rsid w:val="00292445"/>
    <w:rsid w:val="00293A8E"/>
    <w:rsid w:val="00295790"/>
    <w:rsid w:val="002A11E3"/>
    <w:rsid w:val="002A15BF"/>
    <w:rsid w:val="002A2590"/>
    <w:rsid w:val="002A5ABE"/>
    <w:rsid w:val="002A680C"/>
    <w:rsid w:val="002B2C7F"/>
    <w:rsid w:val="002B2E44"/>
    <w:rsid w:val="002B37C4"/>
    <w:rsid w:val="002B3984"/>
    <w:rsid w:val="002B52E3"/>
    <w:rsid w:val="002B682B"/>
    <w:rsid w:val="002B773B"/>
    <w:rsid w:val="002C2286"/>
    <w:rsid w:val="002C2EC8"/>
    <w:rsid w:val="002C5415"/>
    <w:rsid w:val="002D2CC8"/>
    <w:rsid w:val="002D2FD4"/>
    <w:rsid w:val="002D58BE"/>
    <w:rsid w:val="002D7106"/>
    <w:rsid w:val="002D7EAD"/>
    <w:rsid w:val="002E13A7"/>
    <w:rsid w:val="002E1882"/>
    <w:rsid w:val="002E2450"/>
    <w:rsid w:val="002E39C4"/>
    <w:rsid w:val="002E42BD"/>
    <w:rsid w:val="002E43ED"/>
    <w:rsid w:val="002E44D7"/>
    <w:rsid w:val="002E496F"/>
    <w:rsid w:val="002E4BB6"/>
    <w:rsid w:val="002E4F96"/>
    <w:rsid w:val="002E5A03"/>
    <w:rsid w:val="002E5BA4"/>
    <w:rsid w:val="002E60C8"/>
    <w:rsid w:val="002E6144"/>
    <w:rsid w:val="002E6BE7"/>
    <w:rsid w:val="002F08EF"/>
    <w:rsid w:val="002F197B"/>
    <w:rsid w:val="002F1F74"/>
    <w:rsid w:val="002F6DA1"/>
    <w:rsid w:val="00303265"/>
    <w:rsid w:val="00315BEC"/>
    <w:rsid w:val="003169D9"/>
    <w:rsid w:val="00320E2D"/>
    <w:rsid w:val="0032147D"/>
    <w:rsid w:val="00321793"/>
    <w:rsid w:val="00325CF0"/>
    <w:rsid w:val="003267DF"/>
    <w:rsid w:val="00331027"/>
    <w:rsid w:val="00331899"/>
    <w:rsid w:val="003324BA"/>
    <w:rsid w:val="00332602"/>
    <w:rsid w:val="00332C6D"/>
    <w:rsid w:val="00332EDF"/>
    <w:rsid w:val="0034349B"/>
    <w:rsid w:val="003439EB"/>
    <w:rsid w:val="0034509A"/>
    <w:rsid w:val="00345957"/>
    <w:rsid w:val="00345E55"/>
    <w:rsid w:val="00347F57"/>
    <w:rsid w:val="00347F67"/>
    <w:rsid w:val="00350361"/>
    <w:rsid w:val="00350C0B"/>
    <w:rsid w:val="00354ECC"/>
    <w:rsid w:val="00355CAA"/>
    <w:rsid w:val="0035773D"/>
    <w:rsid w:val="00357F1F"/>
    <w:rsid w:val="00362221"/>
    <w:rsid w:val="00362705"/>
    <w:rsid w:val="00365BCC"/>
    <w:rsid w:val="00365F3F"/>
    <w:rsid w:val="003663C0"/>
    <w:rsid w:val="00370334"/>
    <w:rsid w:val="00371CD3"/>
    <w:rsid w:val="003750DF"/>
    <w:rsid w:val="0038160B"/>
    <w:rsid w:val="003823A8"/>
    <w:rsid w:val="003823A9"/>
    <w:rsid w:val="00385574"/>
    <w:rsid w:val="00387258"/>
    <w:rsid w:val="003912AE"/>
    <w:rsid w:val="00392793"/>
    <w:rsid w:val="00393F17"/>
    <w:rsid w:val="003A38D3"/>
    <w:rsid w:val="003A3E34"/>
    <w:rsid w:val="003A55AC"/>
    <w:rsid w:val="003A5FCD"/>
    <w:rsid w:val="003A6E08"/>
    <w:rsid w:val="003B0E95"/>
    <w:rsid w:val="003B2148"/>
    <w:rsid w:val="003B2CA4"/>
    <w:rsid w:val="003B41F9"/>
    <w:rsid w:val="003B44DE"/>
    <w:rsid w:val="003B4E41"/>
    <w:rsid w:val="003B52B0"/>
    <w:rsid w:val="003B58EA"/>
    <w:rsid w:val="003B6701"/>
    <w:rsid w:val="003B7082"/>
    <w:rsid w:val="003C23D3"/>
    <w:rsid w:val="003C3495"/>
    <w:rsid w:val="003C6107"/>
    <w:rsid w:val="003C66DE"/>
    <w:rsid w:val="003D5EC2"/>
    <w:rsid w:val="003D77D3"/>
    <w:rsid w:val="003E0045"/>
    <w:rsid w:val="003E1432"/>
    <w:rsid w:val="003E1E76"/>
    <w:rsid w:val="003E2CBF"/>
    <w:rsid w:val="003E3B3C"/>
    <w:rsid w:val="003E43FB"/>
    <w:rsid w:val="003E4A52"/>
    <w:rsid w:val="003E60EE"/>
    <w:rsid w:val="003E6E37"/>
    <w:rsid w:val="003E7795"/>
    <w:rsid w:val="003F22C7"/>
    <w:rsid w:val="003F2912"/>
    <w:rsid w:val="003F3C19"/>
    <w:rsid w:val="003F4439"/>
    <w:rsid w:val="003F448A"/>
    <w:rsid w:val="003F5BFC"/>
    <w:rsid w:val="003F7184"/>
    <w:rsid w:val="003F7D69"/>
    <w:rsid w:val="00401BCC"/>
    <w:rsid w:val="00402871"/>
    <w:rsid w:val="00404D57"/>
    <w:rsid w:val="00407982"/>
    <w:rsid w:val="00416A5A"/>
    <w:rsid w:val="00416A9B"/>
    <w:rsid w:val="00417507"/>
    <w:rsid w:val="004205F9"/>
    <w:rsid w:val="00422331"/>
    <w:rsid w:val="00422827"/>
    <w:rsid w:val="00423759"/>
    <w:rsid w:val="004238A4"/>
    <w:rsid w:val="00427C03"/>
    <w:rsid w:val="00430220"/>
    <w:rsid w:val="0043178F"/>
    <w:rsid w:val="00432357"/>
    <w:rsid w:val="00432500"/>
    <w:rsid w:val="004330FB"/>
    <w:rsid w:val="004334D2"/>
    <w:rsid w:val="004337DE"/>
    <w:rsid w:val="00433DD6"/>
    <w:rsid w:val="00434932"/>
    <w:rsid w:val="00434F0C"/>
    <w:rsid w:val="004403A1"/>
    <w:rsid w:val="00440404"/>
    <w:rsid w:val="00440C45"/>
    <w:rsid w:val="004451D4"/>
    <w:rsid w:val="00445D3F"/>
    <w:rsid w:val="00447CA5"/>
    <w:rsid w:val="00447D9B"/>
    <w:rsid w:val="004516E5"/>
    <w:rsid w:val="004517A4"/>
    <w:rsid w:val="004623F1"/>
    <w:rsid w:val="004663BE"/>
    <w:rsid w:val="00466B3E"/>
    <w:rsid w:val="004679DD"/>
    <w:rsid w:val="00470990"/>
    <w:rsid w:val="00471142"/>
    <w:rsid w:val="004723F3"/>
    <w:rsid w:val="0047243F"/>
    <w:rsid w:val="0047588B"/>
    <w:rsid w:val="004775DD"/>
    <w:rsid w:val="00477BE6"/>
    <w:rsid w:val="00477E87"/>
    <w:rsid w:val="00480C32"/>
    <w:rsid w:val="00480FC6"/>
    <w:rsid w:val="00481B48"/>
    <w:rsid w:val="0048225B"/>
    <w:rsid w:val="00485098"/>
    <w:rsid w:val="00486641"/>
    <w:rsid w:val="0048692E"/>
    <w:rsid w:val="00490A19"/>
    <w:rsid w:val="004918A6"/>
    <w:rsid w:val="00496536"/>
    <w:rsid w:val="00496733"/>
    <w:rsid w:val="0049731C"/>
    <w:rsid w:val="004A07AA"/>
    <w:rsid w:val="004A1D48"/>
    <w:rsid w:val="004A2C7F"/>
    <w:rsid w:val="004A3D0B"/>
    <w:rsid w:val="004A46B9"/>
    <w:rsid w:val="004A5322"/>
    <w:rsid w:val="004A6A77"/>
    <w:rsid w:val="004A6BA1"/>
    <w:rsid w:val="004B27AA"/>
    <w:rsid w:val="004B2FAE"/>
    <w:rsid w:val="004B3163"/>
    <w:rsid w:val="004B519D"/>
    <w:rsid w:val="004B5A8D"/>
    <w:rsid w:val="004B5DA6"/>
    <w:rsid w:val="004B6AD0"/>
    <w:rsid w:val="004C257C"/>
    <w:rsid w:val="004C2BD7"/>
    <w:rsid w:val="004C3FE9"/>
    <w:rsid w:val="004C61AE"/>
    <w:rsid w:val="004C7793"/>
    <w:rsid w:val="004D025F"/>
    <w:rsid w:val="004D164D"/>
    <w:rsid w:val="004D2BD1"/>
    <w:rsid w:val="004D347F"/>
    <w:rsid w:val="004D34FE"/>
    <w:rsid w:val="004D396F"/>
    <w:rsid w:val="004D529E"/>
    <w:rsid w:val="004D7D24"/>
    <w:rsid w:val="004E19F5"/>
    <w:rsid w:val="004E223E"/>
    <w:rsid w:val="004E3B78"/>
    <w:rsid w:val="004E47BC"/>
    <w:rsid w:val="004E6DF2"/>
    <w:rsid w:val="004F0286"/>
    <w:rsid w:val="004F125E"/>
    <w:rsid w:val="004F1B7A"/>
    <w:rsid w:val="004F7747"/>
    <w:rsid w:val="005027EF"/>
    <w:rsid w:val="00502D19"/>
    <w:rsid w:val="00505A2F"/>
    <w:rsid w:val="00506C46"/>
    <w:rsid w:val="005070D1"/>
    <w:rsid w:val="0050756C"/>
    <w:rsid w:val="00511BD4"/>
    <w:rsid w:val="00511DCC"/>
    <w:rsid w:val="00513342"/>
    <w:rsid w:val="00514307"/>
    <w:rsid w:val="00514FD1"/>
    <w:rsid w:val="0051574A"/>
    <w:rsid w:val="00517B9D"/>
    <w:rsid w:val="005218FC"/>
    <w:rsid w:val="00521E3E"/>
    <w:rsid w:val="0052272C"/>
    <w:rsid w:val="00525421"/>
    <w:rsid w:val="00530089"/>
    <w:rsid w:val="005308CE"/>
    <w:rsid w:val="005320FB"/>
    <w:rsid w:val="00532770"/>
    <w:rsid w:val="00533671"/>
    <w:rsid w:val="00537295"/>
    <w:rsid w:val="0054016C"/>
    <w:rsid w:val="005402C4"/>
    <w:rsid w:val="00540383"/>
    <w:rsid w:val="0054154A"/>
    <w:rsid w:val="00544D4C"/>
    <w:rsid w:val="00546164"/>
    <w:rsid w:val="00547C96"/>
    <w:rsid w:val="00550DDC"/>
    <w:rsid w:val="00552A12"/>
    <w:rsid w:val="005544AF"/>
    <w:rsid w:val="00554D25"/>
    <w:rsid w:val="00556E03"/>
    <w:rsid w:val="00560E96"/>
    <w:rsid w:val="00561F56"/>
    <w:rsid w:val="00562AE2"/>
    <w:rsid w:val="00564C60"/>
    <w:rsid w:val="00565001"/>
    <w:rsid w:val="0056549A"/>
    <w:rsid w:val="00565528"/>
    <w:rsid w:val="005659A0"/>
    <w:rsid w:val="00565C1F"/>
    <w:rsid w:val="0056799F"/>
    <w:rsid w:val="005702BB"/>
    <w:rsid w:val="00570D82"/>
    <w:rsid w:val="005712AB"/>
    <w:rsid w:val="0057373F"/>
    <w:rsid w:val="00574576"/>
    <w:rsid w:val="00575216"/>
    <w:rsid w:val="00575912"/>
    <w:rsid w:val="0057797F"/>
    <w:rsid w:val="00581004"/>
    <w:rsid w:val="00581CC5"/>
    <w:rsid w:val="005848DC"/>
    <w:rsid w:val="005869CF"/>
    <w:rsid w:val="00590BD1"/>
    <w:rsid w:val="005913F1"/>
    <w:rsid w:val="00591496"/>
    <w:rsid w:val="0059298F"/>
    <w:rsid w:val="00592CF9"/>
    <w:rsid w:val="005935D6"/>
    <w:rsid w:val="00594027"/>
    <w:rsid w:val="005965A0"/>
    <w:rsid w:val="00597D7E"/>
    <w:rsid w:val="005A1A10"/>
    <w:rsid w:val="005A3D74"/>
    <w:rsid w:val="005A5287"/>
    <w:rsid w:val="005A5A00"/>
    <w:rsid w:val="005A6781"/>
    <w:rsid w:val="005A6AF5"/>
    <w:rsid w:val="005B0E8D"/>
    <w:rsid w:val="005B47CA"/>
    <w:rsid w:val="005B49FC"/>
    <w:rsid w:val="005B532D"/>
    <w:rsid w:val="005B5DF6"/>
    <w:rsid w:val="005B7877"/>
    <w:rsid w:val="005C0158"/>
    <w:rsid w:val="005C115F"/>
    <w:rsid w:val="005C232C"/>
    <w:rsid w:val="005C3B76"/>
    <w:rsid w:val="005C7B48"/>
    <w:rsid w:val="005D1937"/>
    <w:rsid w:val="005D25D1"/>
    <w:rsid w:val="005D34BF"/>
    <w:rsid w:val="005D37FB"/>
    <w:rsid w:val="005D5080"/>
    <w:rsid w:val="005D5CAD"/>
    <w:rsid w:val="005D7B24"/>
    <w:rsid w:val="005E4A53"/>
    <w:rsid w:val="005E6853"/>
    <w:rsid w:val="005F20C8"/>
    <w:rsid w:val="005F6F97"/>
    <w:rsid w:val="005F7DA8"/>
    <w:rsid w:val="0060015D"/>
    <w:rsid w:val="00600822"/>
    <w:rsid w:val="006111CF"/>
    <w:rsid w:val="00611797"/>
    <w:rsid w:val="00615154"/>
    <w:rsid w:val="006158F5"/>
    <w:rsid w:val="006161D4"/>
    <w:rsid w:val="0061632E"/>
    <w:rsid w:val="00616843"/>
    <w:rsid w:val="00616EA7"/>
    <w:rsid w:val="006172CB"/>
    <w:rsid w:val="0062595E"/>
    <w:rsid w:val="00625AC1"/>
    <w:rsid w:val="006260AA"/>
    <w:rsid w:val="006275BA"/>
    <w:rsid w:val="00631A51"/>
    <w:rsid w:val="00632828"/>
    <w:rsid w:val="00633731"/>
    <w:rsid w:val="006340C1"/>
    <w:rsid w:val="0063468D"/>
    <w:rsid w:val="006356FE"/>
    <w:rsid w:val="00636165"/>
    <w:rsid w:val="00640571"/>
    <w:rsid w:val="00640BC9"/>
    <w:rsid w:val="006434F9"/>
    <w:rsid w:val="00652091"/>
    <w:rsid w:val="0065383B"/>
    <w:rsid w:val="0065388B"/>
    <w:rsid w:val="00653F65"/>
    <w:rsid w:val="00653FDB"/>
    <w:rsid w:val="00653FF7"/>
    <w:rsid w:val="00655CB6"/>
    <w:rsid w:val="0065613E"/>
    <w:rsid w:val="00657635"/>
    <w:rsid w:val="00660C41"/>
    <w:rsid w:val="00660C95"/>
    <w:rsid w:val="00660FF5"/>
    <w:rsid w:val="00661BA9"/>
    <w:rsid w:val="00666BAD"/>
    <w:rsid w:val="00666E49"/>
    <w:rsid w:val="00672145"/>
    <w:rsid w:val="0067332F"/>
    <w:rsid w:val="0067536E"/>
    <w:rsid w:val="006778A0"/>
    <w:rsid w:val="00682CC7"/>
    <w:rsid w:val="00683BEC"/>
    <w:rsid w:val="006876FF"/>
    <w:rsid w:val="00690F6A"/>
    <w:rsid w:val="0069415A"/>
    <w:rsid w:val="006952B0"/>
    <w:rsid w:val="00696427"/>
    <w:rsid w:val="00696A44"/>
    <w:rsid w:val="006A200D"/>
    <w:rsid w:val="006A24A2"/>
    <w:rsid w:val="006A4529"/>
    <w:rsid w:val="006A54D0"/>
    <w:rsid w:val="006A6793"/>
    <w:rsid w:val="006A6E24"/>
    <w:rsid w:val="006A6EDA"/>
    <w:rsid w:val="006B0202"/>
    <w:rsid w:val="006B1322"/>
    <w:rsid w:val="006B1D56"/>
    <w:rsid w:val="006B2B11"/>
    <w:rsid w:val="006B3A1D"/>
    <w:rsid w:val="006B3CCD"/>
    <w:rsid w:val="006B629A"/>
    <w:rsid w:val="006B6A1E"/>
    <w:rsid w:val="006B6F3C"/>
    <w:rsid w:val="006C075F"/>
    <w:rsid w:val="006C3573"/>
    <w:rsid w:val="006C4EFC"/>
    <w:rsid w:val="006C5A02"/>
    <w:rsid w:val="006D26E7"/>
    <w:rsid w:val="006D3449"/>
    <w:rsid w:val="006D3886"/>
    <w:rsid w:val="006D3EE9"/>
    <w:rsid w:val="006D4364"/>
    <w:rsid w:val="006D485A"/>
    <w:rsid w:val="006D5825"/>
    <w:rsid w:val="006D6FF0"/>
    <w:rsid w:val="006E20A2"/>
    <w:rsid w:val="006E214C"/>
    <w:rsid w:val="006E24AD"/>
    <w:rsid w:val="006E39F8"/>
    <w:rsid w:val="006E3A6B"/>
    <w:rsid w:val="006E6DB3"/>
    <w:rsid w:val="006E6EA3"/>
    <w:rsid w:val="006F67E7"/>
    <w:rsid w:val="00702BA7"/>
    <w:rsid w:val="007057CB"/>
    <w:rsid w:val="007126F0"/>
    <w:rsid w:val="00713261"/>
    <w:rsid w:val="00713EDF"/>
    <w:rsid w:val="007142B2"/>
    <w:rsid w:val="00715015"/>
    <w:rsid w:val="00715E3C"/>
    <w:rsid w:val="0072044E"/>
    <w:rsid w:val="00722C42"/>
    <w:rsid w:val="00723E4F"/>
    <w:rsid w:val="007264C1"/>
    <w:rsid w:val="00727564"/>
    <w:rsid w:val="007314EC"/>
    <w:rsid w:val="00731BF4"/>
    <w:rsid w:val="00732BB1"/>
    <w:rsid w:val="00732E06"/>
    <w:rsid w:val="00733E78"/>
    <w:rsid w:val="00733F89"/>
    <w:rsid w:val="0073434A"/>
    <w:rsid w:val="00734389"/>
    <w:rsid w:val="00734576"/>
    <w:rsid w:val="00734FB7"/>
    <w:rsid w:val="00737A6F"/>
    <w:rsid w:val="007403C8"/>
    <w:rsid w:val="00740415"/>
    <w:rsid w:val="00741BC6"/>
    <w:rsid w:val="00741F0F"/>
    <w:rsid w:val="00742EA5"/>
    <w:rsid w:val="0074582E"/>
    <w:rsid w:val="007475F6"/>
    <w:rsid w:val="00747D14"/>
    <w:rsid w:val="00753EAF"/>
    <w:rsid w:val="00753EFB"/>
    <w:rsid w:val="00754A4D"/>
    <w:rsid w:val="00754EAF"/>
    <w:rsid w:val="007558F5"/>
    <w:rsid w:val="007571E3"/>
    <w:rsid w:val="00760371"/>
    <w:rsid w:val="007610A3"/>
    <w:rsid w:val="00761E90"/>
    <w:rsid w:val="0076286C"/>
    <w:rsid w:val="007636A9"/>
    <w:rsid w:val="00763CA8"/>
    <w:rsid w:val="00765F17"/>
    <w:rsid w:val="0076667D"/>
    <w:rsid w:val="00766F04"/>
    <w:rsid w:val="007700C4"/>
    <w:rsid w:val="00773106"/>
    <w:rsid w:val="00773E72"/>
    <w:rsid w:val="00774B4C"/>
    <w:rsid w:val="00774BD5"/>
    <w:rsid w:val="007779C6"/>
    <w:rsid w:val="0078199A"/>
    <w:rsid w:val="0078692C"/>
    <w:rsid w:val="00787FDB"/>
    <w:rsid w:val="00792BBB"/>
    <w:rsid w:val="00795079"/>
    <w:rsid w:val="007954AA"/>
    <w:rsid w:val="0079550B"/>
    <w:rsid w:val="00795843"/>
    <w:rsid w:val="0079606B"/>
    <w:rsid w:val="007977DD"/>
    <w:rsid w:val="007A333B"/>
    <w:rsid w:val="007A4232"/>
    <w:rsid w:val="007A5082"/>
    <w:rsid w:val="007A7F93"/>
    <w:rsid w:val="007B3435"/>
    <w:rsid w:val="007B3449"/>
    <w:rsid w:val="007B3544"/>
    <w:rsid w:val="007B6F79"/>
    <w:rsid w:val="007B7F31"/>
    <w:rsid w:val="007C1421"/>
    <w:rsid w:val="007C1D58"/>
    <w:rsid w:val="007C2DF5"/>
    <w:rsid w:val="007C3EB3"/>
    <w:rsid w:val="007C43AB"/>
    <w:rsid w:val="007C4E8E"/>
    <w:rsid w:val="007C5FF0"/>
    <w:rsid w:val="007C6002"/>
    <w:rsid w:val="007C63B9"/>
    <w:rsid w:val="007D1081"/>
    <w:rsid w:val="007D2AF8"/>
    <w:rsid w:val="007D3765"/>
    <w:rsid w:val="007D4F03"/>
    <w:rsid w:val="007E1BB4"/>
    <w:rsid w:val="007E21F0"/>
    <w:rsid w:val="007E4824"/>
    <w:rsid w:val="007E4BED"/>
    <w:rsid w:val="007E4EC1"/>
    <w:rsid w:val="007E5707"/>
    <w:rsid w:val="007E76A4"/>
    <w:rsid w:val="007E7AA5"/>
    <w:rsid w:val="007F650F"/>
    <w:rsid w:val="007F7E59"/>
    <w:rsid w:val="007F7FF0"/>
    <w:rsid w:val="00800F50"/>
    <w:rsid w:val="00801A3A"/>
    <w:rsid w:val="00801EF2"/>
    <w:rsid w:val="008020AD"/>
    <w:rsid w:val="00803709"/>
    <w:rsid w:val="00804076"/>
    <w:rsid w:val="008043A0"/>
    <w:rsid w:val="008076B5"/>
    <w:rsid w:val="00807B76"/>
    <w:rsid w:val="008116E0"/>
    <w:rsid w:val="00813F16"/>
    <w:rsid w:val="008140F0"/>
    <w:rsid w:val="00815527"/>
    <w:rsid w:val="00815BCD"/>
    <w:rsid w:val="00815C56"/>
    <w:rsid w:val="00815D2A"/>
    <w:rsid w:val="00816825"/>
    <w:rsid w:val="00817FB2"/>
    <w:rsid w:val="00824EBD"/>
    <w:rsid w:val="008261A7"/>
    <w:rsid w:val="00826219"/>
    <w:rsid w:val="00830696"/>
    <w:rsid w:val="00830794"/>
    <w:rsid w:val="0083130A"/>
    <w:rsid w:val="00831826"/>
    <w:rsid w:val="00833B6F"/>
    <w:rsid w:val="008379A4"/>
    <w:rsid w:val="00840719"/>
    <w:rsid w:val="00840C1F"/>
    <w:rsid w:val="00841284"/>
    <w:rsid w:val="00842EFF"/>
    <w:rsid w:val="00843441"/>
    <w:rsid w:val="00847453"/>
    <w:rsid w:val="0084798F"/>
    <w:rsid w:val="00850306"/>
    <w:rsid w:val="00860570"/>
    <w:rsid w:val="00860AA3"/>
    <w:rsid w:val="008614AD"/>
    <w:rsid w:val="00861DB1"/>
    <w:rsid w:val="00863710"/>
    <w:rsid w:val="00864B67"/>
    <w:rsid w:val="00865EA5"/>
    <w:rsid w:val="0086798F"/>
    <w:rsid w:val="00870D20"/>
    <w:rsid w:val="0087672E"/>
    <w:rsid w:val="00886A31"/>
    <w:rsid w:val="00892685"/>
    <w:rsid w:val="008935A0"/>
    <w:rsid w:val="008943B1"/>
    <w:rsid w:val="00894980"/>
    <w:rsid w:val="00895FD4"/>
    <w:rsid w:val="008968E2"/>
    <w:rsid w:val="00896908"/>
    <w:rsid w:val="008A1166"/>
    <w:rsid w:val="008B3167"/>
    <w:rsid w:val="008B3EFD"/>
    <w:rsid w:val="008B72A4"/>
    <w:rsid w:val="008B7AB2"/>
    <w:rsid w:val="008C1642"/>
    <w:rsid w:val="008C1917"/>
    <w:rsid w:val="008C6502"/>
    <w:rsid w:val="008D51A0"/>
    <w:rsid w:val="008D5E2E"/>
    <w:rsid w:val="008D67BB"/>
    <w:rsid w:val="008E1FFF"/>
    <w:rsid w:val="008E2878"/>
    <w:rsid w:val="008E3443"/>
    <w:rsid w:val="008E514B"/>
    <w:rsid w:val="008E5D44"/>
    <w:rsid w:val="008F098D"/>
    <w:rsid w:val="008F4962"/>
    <w:rsid w:val="008F567A"/>
    <w:rsid w:val="009007B6"/>
    <w:rsid w:val="0090236E"/>
    <w:rsid w:val="00903524"/>
    <w:rsid w:val="009045F9"/>
    <w:rsid w:val="00904D6B"/>
    <w:rsid w:val="0090614D"/>
    <w:rsid w:val="00907BAB"/>
    <w:rsid w:val="00907F74"/>
    <w:rsid w:val="00912913"/>
    <w:rsid w:val="009136B8"/>
    <w:rsid w:val="00913D4F"/>
    <w:rsid w:val="00914A47"/>
    <w:rsid w:val="00914E40"/>
    <w:rsid w:val="00917005"/>
    <w:rsid w:val="009202DE"/>
    <w:rsid w:val="00922EDE"/>
    <w:rsid w:val="00922F2B"/>
    <w:rsid w:val="009234A5"/>
    <w:rsid w:val="00925738"/>
    <w:rsid w:val="00925BD6"/>
    <w:rsid w:val="00926444"/>
    <w:rsid w:val="00927845"/>
    <w:rsid w:val="00932368"/>
    <w:rsid w:val="009340B3"/>
    <w:rsid w:val="00936998"/>
    <w:rsid w:val="009372EF"/>
    <w:rsid w:val="00940E04"/>
    <w:rsid w:val="009414F0"/>
    <w:rsid w:val="0094286F"/>
    <w:rsid w:val="009439A5"/>
    <w:rsid w:val="00945A1E"/>
    <w:rsid w:val="00947AD6"/>
    <w:rsid w:val="00947F29"/>
    <w:rsid w:val="00951598"/>
    <w:rsid w:val="009520E8"/>
    <w:rsid w:val="00952118"/>
    <w:rsid w:val="00952294"/>
    <w:rsid w:val="0095281D"/>
    <w:rsid w:val="00956287"/>
    <w:rsid w:val="00961F59"/>
    <w:rsid w:val="00962776"/>
    <w:rsid w:val="00963738"/>
    <w:rsid w:val="0096429F"/>
    <w:rsid w:val="00964AE6"/>
    <w:rsid w:val="00966E04"/>
    <w:rsid w:val="00967C7C"/>
    <w:rsid w:val="00970713"/>
    <w:rsid w:val="009710A1"/>
    <w:rsid w:val="00975D2A"/>
    <w:rsid w:val="009772DA"/>
    <w:rsid w:val="00984878"/>
    <w:rsid w:val="0098648A"/>
    <w:rsid w:val="009865DB"/>
    <w:rsid w:val="009872A3"/>
    <w:rsid w:val="009875C7"/>
    <w:rsid w:val="00987AC4"/>
    <w:rsid w:val="00987BCD"/>
    <w:rsid w:val="00992503"/>
    <w:rsid w:val="00992DF7"/>
    <w:rsid w:val="009956A3"/>
    <w:rsid w:val="00995ECD"/>
    <w:rsid w:val="009962ED"/>
    <w:rsid w:val="00997BF4"/>
    <w:rsid w:val="009A0BD0"/>
    <w:rsid w:val="009A1364"/>
    <w:rsid w:val="009A1EE6"/>
    <w:rsid w:val="009A49A5"/>
    <w:rsid w:val="009A4ABF"/>
    <w:rsid w:val="009A5FBA"/>
    <w:rsid w:val="009A6CC8"/>
    <w:rsid w:val="009A7D64"/>
    <w:rsid w:val="009B12B5"/>
    <w:rsid w:val="009B3542"/>
    <w:rsid w:val="009C1543"/>
    <w:rsid w:val="009C59D4"/>
    <w:rsid w:val="009C6F4F"/>
    <w:rsid w:val="009C7289"/>
    <w:rsid w:val="009D0DE3"/>
    <w:rsid w:val="009D1FB3"/>
    <w:rsid w:val="009D3A36"/>
    <w:rsid w:val="009D4678"/>
    <w:rsid w:val="009D64E3"/>
    <w:rsid w:val="009D6C05"/>
    <w:rsid w:val="009D6E8F"/>
    <w:rsid w:val="009E20A6"/>
    <w:rsid w:val="009E5CAB"/>
    <w:rsid w:val="009E6E88"/>
    <w:rsid w:val="009E7079"/>
    <w:rsid w:val="009F0007"/>
    <w:rsid w:val="009F1ED1"/>
    <w:rsid w:val="009F3A16"/>
    <w:rsid w:val="009F631C"/>
    <w:rsid w:val="009F67E5"/>
    <w:rsid w:val="009F7117"/>
    <w:rsid w:val="00A01D5E"/>
    <w:rsid w:val="00A02736"/>
    <w:rsid w:val="00A032BF"/>
    <w:rsid w:val="00A0332A"/>
    <w:rsid w:val="00A035F2"/>
    <w:rsid w:val="00A03DBA"/>
    <w:rsid w:val="00A06B0D"/>
    <w:rsid w:val="00A075E8"/>
    <w:rsid w:val="00A11643"/>
    <w:rsid w:val="00A133D0"/>
    <w:rsid w:val="00A13A6C"/>
    <w:rsid w:val="00A140B3"/>
    <w:rsid w:val="00A16D9E"/>
    <w:rsid w:val="00A2295E"/>
    <w:rsid w:val="00A231BF"/>
    <w:rsid w:val="00A232B4"/>
    <w:rsid w:val="00A23913"/>
    <w:rsid w:val="00A24BDC"/>
    <w:rsid w:val="00A24E3D"/>
    <w:rsid w:val="00A2520C"/>
    <w:rsid w:val="00A3086D"/>
    <w:rsid w:val="00A31E89"/>
    <w:rsid w:val="00A32874"/>
    <w:rsid w:val="00A3393C"/>
    <w:rsid w:val="00A34DA6"/>
    <w:rsid w:val="00A370C2"/>
    <w:rsid w:val="00A37D68"/>
    <w:rsid w:val="00A401B1"/>
    <w:rsid w:val="00A4303C"/>
    <w:rsid w:val="00A43F40"/>
    <w:rsid w:val="00A44DF7"/>
    <w:rsid w:val="00A536DA"/>
    <w:rsid w:val="00A5521F"/>
    <w:rsid w:val="00A55609"/>
    <w:rsid w:val="00A56402"/>
    <w:rsid w:val="00A5646A"/>
    <w:rsid w:val="00A60F94"/>
    <w:rsid w:val="00A61170"/>
    <w:rsid w:val="00A61833"/>
    <w:rsid w:val="00A61929"/>
    <w:rsid w:val="00A62395"/>
    <w:rsid w:val="00A62966"/>
    <w:rsid w:val="00A64AA4"/>
    <w:rsid w:val="00A675F1"/>
    <w:rsid w:val="00A67D51"/>
    <w:rsid w:val="00A70A2D"/>
    <w:rsid w:val="00A72E7F"/>
    <w:rsid w:val="00A74372"/>
    <w:rsid w:val="00A75C89"/>
    <w:rsid w:val="00A76C89"/>
    <w:rsid w:val="00A81407"/>
    <w:rsid w:val="00A81EC9"/>
    <w:rsid w:val="00A8448A"/>
    <w:rsid w:val="00A902DA"/>
    <w:rsid w:val="00A954F0"/>
    <w:rsid w:val="00A955B7"/>
    <w:rsid w:val="00AA1C44"/>
    <w:rsid w:val="00AA39A6"/>
    <w:rsid w:val="00AA52DE"/>
    <w:rsid w:val="00AA79D6"/>
    <w:rsid w:val="00AB3182"/>
    <w:rsid w:val="00AB4CC7"/>
    <w:rsid w:val="00AB5D1F"/>
    <w:rsid w:val="00AC0349"/>
    <w:rsid w:val="00AC5CEE"/>
    <w:rsid w:val="00AD1AAB"/>
    <w:rsid w:val="00AD2296"/>
    <w:rsid w:val="00AD3F70"/>
    <w:rsid w:val="00AD433D"/>
    <w:rsid w:val="00AE0776"/>
    <w:rsid w:val="00AE4688"/>
    <w:rsid w:val="00AE69A0"/>
    <w:rsid w:val="00AE76E4"/>
    <w:rsid w:val="00AE76F1"/>
    <w:rsid w:val="00AE7D64"/>
    <w:rsid w:val="00AF11E7"/>
    <w:rsid w:val="00AF1308"/>
    <w:rsid w:val="00AF1875"/>
    <w:rsid w:val="00AF1884"/>
    <w:rsid w:val="00AF2095"/>
    <w:rsid w:val="00AF2409"/>
    <w:rsid w:val="00AF4428"/>
    <w:rsid w:val="00AF5EF9"/>
    <w:rsid w:val="00AF6F2C"/>
    <w:rsid w:val="00B00934"/>
    <w:rsid w:val="00B04EFB"/>
    <w:rsid w:val="00B0553B"/>
    <w:rsid w:val="00B0573D"/>
    <w:rsid w:val="00B06EDD"/>
    <w:rsid w:val="00B06F56"/>
    <w:rsid w:val="00B07180"/>
    <w:rsid w:val="00B078B3"/>
    <w:rsid w:val="00B07A04"/>
    <w:rsid w:val="00B117CE"/>
    <w:rsid w:val="00B16F00"/>
    <w:rsid w:val="00B17535"/>
    <w:rsid w:val="00B2100E"/>
    <w:rsid w:val="00B2167B"/>
    <w:rsid w:val="00B21AFD"/>
    <w:rsid w:val="00B22524"/>
    <w:rsid w:val="00B22693"/>
    <w:rsid w:val="00B23994"/>
    <w:rsid w:val="00B24FEC"/>
    <w:rsid w:val="00B25419"/>
    <w:rsid w:val="00B27831"/>
    <w:rsid w:val="00B30050"/>
    <w:rsid w:val="00B318D3"/>
    <w:rsid w:val="00B33364"/>
    <w:rsid w:val="00B34830"/>
    <w:rsid w:val="00B34A26"/>
    <w:rsid w:val="00B36707"/>
    <w:rsid w:val="00B36C4C"/>
    <w:rsid w:val="00B37AC2"/>
    <w:rsid w:val="00B433C7"/>
    <w:rsid w:val="00B433CD"/>
    <w:rsid w:val="00B44991"/>
    <w:rsid w:val="00B457B7"/>
    <w:rsid w:val="00B4698C"/>
    <w:rsid w:val="00B47413"/>
    <w:rsid w:val="00B4774A"/>
    <w:rsid w:val="00B4779D"/>
    <w:rsid w:val="00B511A7"/>
    <w:rsid w:val="00B530A7"/>
    <w:rsid w:val="00B558B4"/>
    <w:rsid w:val="00B5743E"/>
    <w:rsid w:val="00B57895"/>
    <w:rsid w:val="00B57E30"/>
    <w:rsid w:val="00B61A60"/>
    <w:rsid w:val="00B6532A"/>
    <w:rsid w:val="00B65C67"/>
    <w:rsid w:val="00B70D40"/>
    <w:rsid w:val="00B71E80"/>
    <w:rsid w:val="00B727AD"/>
    <w:rsid w:val="00B72C0C"/>
    <w:rsid w:val="00B72C89"/>
    <w:rsid w:val="00B7578D"/>
    <w:rsid w:val="00B75EC6"/>
    <w:rsid w:val="00B8028C"/>
    <w:rsid w:val="00B82C55"/>
    <w:rsid w:val="00B831DD"/>
    <w:rsid w:val="00B84194"/>
    <w:rsid w:val="00B85365"/>
    <w:rsid w:val="00B91CA2"/>
    <w:rsid w:val="00B935DE"/>
    <w:rsid w:val="00B95813"/>
    <w:rsid w:val="00B96B40"/>
    <w:rsid w:val="00B97676"/>
    <w:rsid w:val="00BA019A"/>
    <w:rsid w:val="00BA231D"/>
    <w:rsid w:val="00BA2C4E"/>
    <w:rsid w:val="00BA35A3"/>
    <w:rsid w:val="00BA43A2"/>
    <w:rsid w:val="00BA52D0"/>
    <w:rsid w:val="00BB0AE5"/>
    <w:rsid w:val="00BB115F"/>
    <w:rsid w:val="00BB1EAD"/>
    <w:rsid w:val="00BB2243"/>
    <w:rsid w:val="00BB2417"/>
    <w:rsid w:val="00BB295D"/>
    <w:rsid w:val="00BB3023"/>
    <w:rsid w:val="00BB504B"/>
    <w:rsid w:val="00BB7013"/>
    <w:rsid w:val="00BC222D"/>
    <w:rsid w:val="00BC4E5A"/>
    <w:rsid w:val="00BD0A4F"/>
    <w:rsid w:val="00BD115A"/>
    <w:rsid w:val="00BD1BE2"/>
    <w:rsid w:val="00BD47A0"/>
    <w:rsid w:val="00BD4C42"/>
    <w:rsid w:val="00BD58B0"/>
    <w:rsid w:val="00BD609F"/>
    <w:rsid w:val="00BD706D"/>
    <w:rsid w:val="00BE09E9"/>
    <w:rsid w:val="00BE4A89"/>
    <w:rsid w:val="00BE4BF8"/>
    <w:rsid w:val="00BE5BE4"/>
    <w:rsid w:val="00BE5CB4"/>
    <w:rsid w:val="00BE5EE6"/>
    <w:rsid w:val="00BF158E"/>
    <w:rsid w:val="00BF2409"/>
    <w:rsid w:val="00BF28DB"/>
    <w:rsid w:val="00BF2E8A"/>
    <w:rsid w:val="00BF3B61"/>
    <w:rsid w:val="00BF6597"/>
    <w:rsid w:val="00BF6DFF"/>
    <w:rsid w:val="00C01213"/>
    <w:rsid w:val="00C02721"/>
    <w:rsid w:val="00C02A05"/>
    <w:rsid w:val="00C03307"/>
    <w:rsid w:val="00C10646"/>
    <w:rsid w:val="00C13257"/>
    <w:rsid w:val="00C13732"/>
    <w:rsid w:val="00C17C0A"/>
    <w:rsid w:val="00C203B2"/>
    <w:rsid w:val="00C21290"/>
    <w:rsid w:val="00C21BF5"/>
    <w:rsid w:val="00C24249"/>
    <w:rsid w:val="00C247DE"/>
    <w:rsid w:val="00C25761"/>
    <w:rsid w:val="00C30F77"/>
    <w:rsid w:val="00C329AA"/>
    <w:rsid w:val="00C347EC"/>
    <w:rsid w:val="00C35FA1"/>
    <w:rsid w:val="00C40719"/>
    <w:rsid w:val="00C420A5"/>
    <w:rsid w:val="00C43A67"/>
    <w:rsid w:val="00C43B7C"/>
    <w:rsid w:val="00C44CAF"/>
    <w:rsid w:val="00C47661"/>
    <w:rsid w:val="00C50EDE"/>
    <w:rsid w:val="00C5274D"/>
    <w:rsid w:val="00C52AB8"/>
    <w:rsid w:val="00C57EA9"/>
    <w:rsid w:val="00C610DC"/>
    <w:rsid w:val="00C6715C"/>
    <w:rsid w:val="00C834DA"/>
    <w:rsid w:val="00C8411F"/>
    <w:rsid w:val="00C84E9F"/>
    <w:rsid w:val="00C864F1"/>
    <w:rsid w:val="00C86D02"/>
    <w:rsid w:val="00C875C8"/>
    <w:rsid w:val="00C87936"/>
    <w:rsid w:val="00C90509"/>
    <w:rsid w:val="00C91AFC"/>
    <w:rsid w:val="00C91EE2"/>
    <w:rsid w:val="00C95A2C"/>
    <w:rsid w:val="00C9736E"/>
    <w:rsid w:val="00C97C4E"/>
    <w:rsid w:val="00CA0158"/>
    <w:rsid w:val="00CA02ED"/>
    <w:rsid w:val="00CA2B7D"/>
    <w:rsid w:val="00CA4327"/>
    <w:rsid w:val="00CA4A23"/>
    <w:rsid w:val="00CA4B91"/>
    <w:rsid w:val="00CA5365"/>
    <w:rsid w:val="00CA63DD"/>
    <w:rsid w:val="00CA6500"/>
    <w:rsid w:val="00CA7A22"/>
    <w:rsid w:val="00CA7A44"/>
    <w:rsid w:val="00CA7C73"/>
    <w:rsid w:val="00CB0716"/>
    <w:rsid w:val="00CB3519"/>
    <w:rsid w:val="00CB4767"/>
    <w:rsid w:val="00CB4780"/>
    <w:rsid w:val="00CB4FC3"/>
    <w:rsid w:val="00CB5A48"/>
    <w:rsid w:val="00CB60FA"/>
    <w:rsid w:val="00CC0156"/>
    <w:rsid w:val="00CC0692"/>
    <w:rsid w:val="00CC0A64"/>
    <w:rsid w:val="00CC2690"/>
    <w:rsid w:val="00CC76AD"/>
    <w:rsid w:val="00CC7A5F"/>
    <w:rsid w:val="00CD24CE"/>
    <w:rsid w:val="00CD6821"/>
    <w:rsid w:val="00CD697F"/>
    <w:rsid w:val="00CD6BB8"/>
    <w:rsid w:val="00CD7007"/>
    <w:rsid w:val="00CD7431"/>
    <w:rsid w:val="00CE0FFA"/>
    <w:rsid w:val="00CE67BE"/>
    <w:rsid w:val="00CF02FF"/>
    <w:rsid w:val="00CF0DB9"/>
    <w:rsid w:val="00CF13D8"/>
    <w:rsid w:val="00CF32A3"/>
    <w:rsid w:val="00CF4E99"/>
    <w:rsid w:val="00CF4F21"/>
    <w:rsid w:val="00CF598A"/>
    <w:rsid w:val="00CF6AE7"/>
    <w:rsid w:val="00CF7CE5"/>
    <w:rsid w:val="00D004F7"/>
    <w:rsid w:val="00D0273B"/>
    <w:rsid w:val="00D03424"/>
    <w:rsid w:val="00D04CFD"/>
    <w:rsid w:val="00D073BC"/>
    <w:rsid w:val="00D11B2A"/>
    <w:rsid w:val="00D1217D"/>
    <w:rsid w:val="00D12A97"/>
    <w:rsid w:val="00D14EC8"/>
    <w:rsid w:val="00D16465"/>
    <w:rsid w:val="00D17391"/>
    <w:rsid w:val="00D20545"/>
    <w:rsid w:val="00D20A42"/>
    <w:rsid w:val="00D23B13"/>
    <w:rsid w:val="00D24637"/>
    <w:rsid w:val="00D2648B"/>
    <w:rsid w:val="00D270BD"/>
    <w:rsid w:val="00D302FC"/>
    <w:rsid w:val="00D34B60"/>
    <w:rsid w:val="00D4008E"/>
    <w:rsid w:val="00D43824"/>
    <w:rsid w:val="00D461E7"/>
    <w:rsid w:val="00D4650F"/>
    <w:rsid w:val="00D47161"/>
    <w:rsid w:val="00D4761E"/>
    <w:rsid w:val="00D522B3"/>
    <w:rsid w:val="00D52EC6"/>
    <w:rsid w:val="00D53D88"/>
    <w:rsid w:val="00D55373"/>
    <w:rsid w:val="00D554B3"/>
    <w:rsid w:val="00D55A95"/>
    <w:rsid w:val="00D55AD8"/>
    <w:rsid w:val="00D5723D"/>
    <w:rsid w:val="00D573AC"/>
    <w:rsid w:val="00D57B0A"/>
    <w:rsid w:val="00D6232B"/>
    <w:rsid w:val="00D62A27"/>
    <w:rsid w:val="00D639FB"/>
    <w:rsid w:val="00D65527"/>
    <w:rsid w:val="00D6561A"/>
    <w:rsid w:val="00D72DE2"/>
    <w:rsid w:val="00D756F4"/>
    <w:rsid w:val="00D76C9F"/>
    <w:rsid w:val="00D77B03"/>
    <w:rsid w:val="00D8004B"/>
    <w:rsid w:val="00D80972"/>
    <w:rsid w:val="00D81997"/>
    <w:rsid w:val="00D83854"/>
    <w:rsid w:val="00D83B2C"/>
    <w:rsid w:val="00D85AC3"/>
    <w:rsid w:val="00D8675E"/>
    <w:rsid w:val="00D9039A"/>
    <w:rsid w:val="00D90E7B"/>
    <w:rsid w:val="00D91053"/>
    <w:rsid w:val="00D92892"/>
    <w:rsid w:val="00D94257"/>
    <w:rsid w:val="00D946A7"/>
    <w:rsid w:val="00D9606B"/>
    <w:rsid w:val="00D973E7"/>
    <w:rsid w:val="00DA161A"/>
    <w:rsid w:val="00DA2E5A"/>
    <w:rsid w:val="00DA38DA"/>
    <w:rsid w:val="00DA4752"/>
    <w:rsid w:val="00DA4A53"/>
    <w:rsid w:val="00DA6699"/>
    <w:rsid w:val="00DB1499"/>
    <w:rsid w:val="00DB178D"/>
    <w:rsid w:val="00DB1CC0"/>
    <w:rsid w:val="00DB1EC4"/>
    <w:rsid w:val="00DB3EB4"/>
    <w:rsid w:val="00DB677E"/>
    <w:rsid w:val="00DB7F58"/>
    <w:rsid w:val="00DC4434"/>
    <w:rsid w:val="00DC4A2A"/>
    <w:rsid w:val="00DC5167"/>
    <w:rsid w:val="00DC7DC6"/>
    <w:rsid w:val="00DD1818"/>
    <w:rsid w:val="00DD29D3"/>
    <w:rsid w:val="00DD4F6D"/>
    <w:rsid w:val="00DD6353"/>
    <w:rsid w:val="00DE17E0"/>
    <w:rsid w:val="00DE57A4"/>
    <w:rsid w:val="00DE78C1"/>
    <w:rsid w:val="00DF005A"/>
    <w:rsid w:val="00DF02BD"/>
    <w:rsid w:val="00DF07D4"/>
    <w:rsid w:val="00DF3181"/>
    <w:rsid w:val="00DF4582"/>
    <w:rsid w:val="00E01465"/>
    <w:rsid w:val="00E029F6"/>
    <w:rsid w:val="00E04826"/>
    <w:rsid w:val="00E05372"/>
    <w:rsid w:val="00E07426"/>
    <w:rsid w:val="00E11D3E"/>
    <w:rsid w:val="00E12489"/>
    <w:rsid w:val="00E127B1"/>
    <w:rsid w:val="00E2170A"/>
    <w:rsid w:val="00E22504"/>
    <w:rsid w:val="00E228D4"/>
    <w:rsid w:val="00E24047"/>
    <w:rsid w:val="00E26101"/>
    <w:rsid w:val="00E26AA5"/>
    <w:rsid w:val="00E314A9"/>
    <w:rsid w:val="00E32D17"/>
    <w:rsid w:val="00E33119"/>
    <w:rsid w:val="00E364EE"/>
    <w:rsid w:val="00E3693D"/>
    <w:rsid w:val="00E36DB0"/>
    <w:rsid w:val="00E41F59"/>
    <w:rsid w:val="00E42379"/>
    <w:rsid w:val="00E4434A"/>
    <w:rsid w:val="00E500A6"/>
    <w:rsid w:val="00E51607"/>
    <w:rsid w:val="00E519C5"/>
    <w:rsid w:val="00E51EA0"/>
    <w:rsid w:val="00E52FD6"/>
    <w:rsid w:val="00E53946"/>
    <w:rsid w:val="00E53A11"/>
    <w:rsid w:val="00E574BC"/>
    <w:rsid w:val="00E61A4E"/>
    <w:rsid w:val="00E62AFB"/>
    <w:rsid w:val="00E6327B"/>
    <w:rsid w:val="00E65659"/>
    <w:rsid w:val="00E6691A"/>
    <w:rsid w:val="00E66DD2"/>
    <w:rsid w:val="00E676DC"/>
    <w:rsid w:val="00E67C17"/>
    <w:rsid w:val="00E713A4"/>
    <w:rsid w:val="00E72759"/>
    <w:rsid w:val="00E778CC"/>
    <w:rsid w:val="00E8262F"/>
    <w:rsid w:val="00E83FBC"/>
    <w:rsid w:val="00E84C61"/>
    <w:rsid w:val="00E87E6E"/>
    <w:rsid w:val="00E9016F"/>
    <w:rsid w:val="00E90D60"/>
    <w:rsid w:val="00E9317D"/>
    <w:rsid w:val="00E94C8F"/>
    <w:rsid w:val="00EA31B7"/>
    <w:rsid w:val="00EA401E"/>
    <w:rsid w:val="00EA589A"/>
    <w:rsid w:val="00EA6551"/>
    <w:rsid w:val="00EB14AD"/>
    <w:rsid w:val="00EB1694"/>
    <w:rsid w:val="00EB171B"/>
    <w:rsid w:val="00EB18AE"/>
    <w:rsid w:val="00EB1B42"/>
    <w:rsid w:val="00EB1BF8"/>
    <w:rsid w:val="00EB3B0B"/>
    <w:rsid w:val="00EB49CF"/>
    <w:rsid w:val="00EB503D"/>
    <w:rsid w:val="00EB5378"/>
    <w:rsid w:val="00EB64DF"/>
    <w:rsid w:val="00EC09C6"/>
    <w:rsid w:val="00EC2ED6"/>
    <w:rsid w:val="00EC5B94"/>
    <w:rsid w:val="00EC6901"/>
    <w:rsid w:val="00ED1FF1"/>
    <w:rsid w:val="00ED2F02"/>
    <w:rsid w:val="00ED35BC"/>
    <w:rsid w:val="00ED3703"/>
    <w:rsid w:val="00ED4A1A"/>
    <w:rsid w:val="00ED55F0"/>
    <w:rsid w:val="00ED5D55"/>
    <w:rsid w:val="00ED7410"/>
    <w:rsid w:val="00EE03BD"/>
    <w:rsid w:val="00EF2616"/>
    <w:rsid w:val="00EF29FB"/>
    <w:rsid w:val="00EF2CFF"/>
    <w:rsid w:val="00EF2EAB"/>
    <w:rsid w:val="00EF566D"/>
    <w:rsid w:val="00EF56A1"/>
    <w:rsid w:val="00EF594D"/>
    <w:rsid w:val="00EF5B6A"/>
    <w:rsid w:val="00EF6297"/>
    <w:rsid w:val="00F0351D"/>
    <w:rsid w:val="00F04A83"/>
    <w:rsid w:val="00F07EAA"/>
    <w:rsid w:val="00F104D4"/>
    <w:rsid w:val="00F11A48"/>
    <w:rsid w:val="00F11DC6"/>
    <w:rsid w:val="00F13FD1"/>
    <w:rsid w:val="00F14008"/>
    <w:rsid w:val="00F161E7"/>
    <w:rsid w:val="00F233A6"/>
    <w:rsid w:val="00F2654D"/>
    <w:rsid w:val="00F32E68"/>
    <w:rsid w:val="00F3329F"/>
    <w:rsid w:val="00F33303"/>
    <w:rsid w:val="00F33452"/>
    <w:rsid w:val="00F34E14"/>
    <w:rsid w:val="00F34FC7"/>
    <w:rsid w:val="00F41307"/>
    <w:rsid w:val="00F41DDA"/>
    <w:rsid w:val="00F43AD7"/>
    <w:rsid w:val="00F43CBD"/>
    <w:rsid w:val="00F447EB"/>
    <w:rsid w:val="00F44CA9"/>
    <w:rsid w:val="00F464DC"/>
    <w:rsid w:val="00F46576"/>
    <w:rsid w:val="00F46F4F"/>
    <w:rsid w:val="00F516A7"/>
    <w:rsid w:val="00F52E42"/>
    <w:rsid w:val="00F5359D"/>
    <w:rsid w:val="00F54168"/>
    <w:rsid w:val="00F54514"/>
    <w:rsid w:val="00F549A8"/>
    <w:rsid w:val="00F54C3E"/>
    <w:rsid w:val="00F563A3"/>
    <w:rsid w:val="00F60D3C"/>
    <w:rsid w:val="00F61E75"/>
    <w:rsid w:val="00F632B3"/>
    <w:rsid w:val="00F65160"/>
    <w:rsid w:val="00F65585"/>
    <w:rsid w:val="00F66EB0"/>
    <w:rsid w:val="00F67512"/>
    <w:rsid w:val="00F71701"/>
    <w:rsid w:val="00F736F9"/>
    <w:rsid w:val="00F77F88"/>
    <w:rsid w:val="00F80E0C"/>
    <w:rsid w:val="00F817E2"/>
    <w:rsid w:val="00F82EE7"/>
    <w:rsid w:val="00F8348A"/>
    <w:rsid w:val="00F83FEF"/>
    <w:rsid w:val="00F84D96"/>
    <w:rsid w:val="00F85711"/>
    <w:rsid w:val="00F902E9"/>
    <w:rsid w:val="00F912FD"/>
    <w:rsid w:val="00F92FEA"/>
    <w:rsid w:val="00F93A7C"/>
    <w:rsid w:val="00F93F45"/>
    <w:rsid w:val="00F94F76"/>
    <w:rsid w:val="00FA2045"/>
    <w:rsid w:val="00FA31C9"/>
    <w:rsid w:val="00FA3ACD"/>
    <w:rsid w:val="00FA51BB"/>
    <w:rsid w:val="00FA7015"/>
    <w:rsid w:val="00FB1D87"/>
    <w:rsid w:val="00FB383B"/>
    <w:rsid w:val="00FB635D"/>
    <w:rsid w:val="00FB6B87"/>
    <w:rsid w:val="00FB6BAF"/>
    <w:rsid w:val="00FC5D6F"/>
    <w:rsid w:val="00FD0878"/>
    <w:rsid w:val="00FD0FB7"/>
    <w:rsid w:val="00FD250D"/>
    <w:rsid w:val="00FD6055"/>
    <w:rsid w:val="00FD64EC"/>
    <w:rsid w:val="00FD6575"/>
    <w:rsid w:val="00FE0840"/>
    <w:rsid w:val="00FE08BD"/>
    <w:rsid w:val="00FE2D47"/>
    <w:rsid w:val="00FE35AA"/>
    <w:rsid w:val="00FE3FEF"/>
    <w:rsid w:val="00FE4250"/>
    <w:rsid w:val="00FE6710"/>
    <w:rsid w:val="00FE71F7"/>
    <w:rsid w:val="00FE7B54"/>
    <w:rsid w:val="00FF10FD"/>
    <w:rsid w:val="00FF1ADC"/>
    <w:rsid w:val="00FF2C8B"/>
    <w:rsid w:val="00FF3011"/>
    <w:rsid w:val="00FF54DB"/>
    <w:rsid w:val="00FF5B3E"/>
    <w:rsid w:val="00FF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41113B"/>
  <w15:chartTrackingRefBased/>
  <w15:docId w15:val="{CDA03D2C-D5A6-4039-8DE3-6990531F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04F5A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A09A3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val="sl-SI" w:eastAsia="sl-SI"/>
    </w:rPr>
  </w:style>
  <w:style w:type="paragraph" w:styleId="Naslov2">
    <w:name w:val="heading 2"/>
    <w:basedOn w:val="Navaden"/>
    <w:next w:val="Navaden"/>
    <w:link w:val="Naslov2Znak"/>
    <w:qFormat/>
    <w:rsid w:val="00124C85"/>
    <w:pPr>
      <w:keepNext/>
      <w:spacing w:line="240" w:lineRule="auto"/>
      <w:outlineLvl w:val="1"/>
    </w:pPr>
    <w:rPr>
      <w:rFonts w:ascii="Times New Roman" w:hAnsi="Times New Roman" w:cs="Times New Roman"/>
      <w:b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qFormat/>
    <w:rsid w:val="00124C85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24C85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124C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24C85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124C85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sl-SI"/>
    </w:rPr>
  </w:style>
  <w:style w:type="paragraph" w:styleId="Naslov8">
    <w:name w:val="heading 8"/>
    <w:basedOn w:val="Navaden"/>
    <w:next w:val="Navaden"/>
    <w:link w:val="Naslov8Znak"/>
    <w:qFormat/>
    <w:rsid w:val="00124C85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sl-SI"/>
    </w:rPr>
  </w:style>
  <w:style w:type="paragraph" w:styleId="Naslov9">
    <w:name w:val="heading 9"/>
    <w:basedOn w:val="Navaden"/>
    <w:next w:val="Navaden"/>
    <w:link w:val="Naslov9Znak"/>
    <w:qFormat/>
    <w:rsid w:val="00124C85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link w:val="Naslov1"/>
    <w:rsid w:val="000A09A3"/>
    <w:rPr>
      <w:rFonts w:ascii="Arial" w:hAnsi="Arial" w:cs="Arial"/>
      <w:b/>
      <w:kern w:val="32"/>
      <w:lang w:val="sl-SI" w:eastAsia="sl-SI" w:bidi="ar-SA"/>
    </w:rPr>
  </w:style>
  <w:style w:type="character" w:customStyle="1" w:styleId="Naslov2Znak">
    <w:name w:val="Naslov 2 Znak"/>
    <w:link w:val="Naslov2"/>
    <w:rsid w:val="00124C85"/>
    <w:rPr>
      <w:b/>
      <w:sz w:val="24"/>
      <w:lang w:val="sl-SI" w:eastAsia="en-US" w:bidi="ar-SA"/>
    </w:rPr>
  </w:style>
  <w:style w:type="character" w:customStyle="1" w:styleId="Naslov3Znak">
    <w:name w:val="Naslov 3 Znak"/>
    <w:link w:val="Naslov3"/>
    <w:rsid w:val="00124C85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Naslov4Znak">
    <w:name w:val="Naslov 4 Znak"/>
    <w:link w:val="Naslov4"/>
    <w:rsid w:val="00124C85"/>
    <w:rPr>
      <w:b/>
      <w:bCs/>
      <w:sz w:val="28"/>
      <w:szCs w:val="28"/>
      <w:lang w:val="en-US" w:eastAsia="en-US" w:bidi="ar-SA"/>
    </w:rPr>
  </w:style>
  <w:style w:type="character" w:customStyle="1" w:styleId="Naslov5Znak">
    <w:name w:val="Naslov 5 Znak"/>
    <w:link w:val="Naslov5"/>
    <w:rsid w:val="00124C85"/>
    <w:rPr>
      <w:rFonts w:ascii="Arial" w:hAnsi="Arial" w:cs="Arial"/>
      <w:b/>
      <w:bCs/>
      <w:i/>
      <w:iCs/>
      <w:sz w:val="26"/>
      <w:szCs w:val="26"/>
      <w:lang w:val="en-US" w:eastAsia="en-US" w:bidi="ar-SA"/>
    </w:rPr>
  </w:style>
  <w:style w:type="character" w:customStyle="1" w:styleId="Naslov6Znak">
    <w:name w:val="Naslov 6 Znak"/>
    <w:link w:val="Naslov6"/>
    <w:rsid w:val="00124C85"/>
    <w:rPr>
      <w:b/>
      <w:bCs/>
      <w:sz w:val="22"/>
      <w:szCs w:val="22"/>
      <w:lang w:val="en-US" w:eastAsia="en-US" w:bidi="ar-SA"/>
    </w:rPr>
  </w:style>
  <w:style w:type="character" w:customStyle="1" w:styleId="Naslov7Znak">
    <w:name w:val="Naslov 7 Znak"/>
    <w:link w:val="Naslov7"/>
    <w:rsid w:val="00124C85"/>
    <w:rPr>
      <w:rFonts w:ascii="Arial Narrow" w:hAnsi="Arial Narrow"/>
      <w:b/>
      <w:sz w:val="24"/>
      <w:lang w:val="sl-SI" w:eastAsia="en-US" w:bidi="ar-SA"/>
    </w:rPr>
  </w:style>
  <w:style w:type="character" w:customStyle="1" w:styleId="Naslov8Znak">
    <w:name w:val="Naslov 8 Znak"/>
    <w:link w:val="Naslov8"/>
    <w:rsid w:val="00124C85"/>
    <w:rPr>
      <w:sz w:val="24"/>
      <w:lang w:val="sl-SI" w:eastAsia="en-US" w:bidi="ar-SA"/>
    </w:rPr>
  </w:style>
  <w:style w:type="character" w:customStyle="1" w:styleId="Naslov9Znak">
    <w:name w:val="Naslov 9 Znak"/>
    <w:link w:val="Naslov9"/>
    <w:rsid w:val="00124C85"/>
    <w:rPr>
      <w:b/>
      <w:sz w:val="24"/>
      <w:lang w:val="sl-SI" w:eastAsia="en-US" w:bidi="ar-SA"/>
    </w:rPr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124C85"/>
    <w:rPr>
      <w:rFonts w:ascii="Arial" w:hAnsi="Arial" w:cs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rsid w:val="00124C85"/>
    <w:rPr>
      <w:rFonts w:ascii="Arial" w:hAnsi="Arial" w:cs="Arial"/>
      <w:szCs w:val="24"/>
      <w:lang w:val="en-US" w:eastAsia="en-US" w:bidi="ar-SA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paragraph" w:styleId="Telobesedila">
    <w:name w:val="Body Text"/>
    <w:aliases w:val="12345"/>
    <w:basedOn w:val="Navaden"/>
    <w:link w:val="TelobesedilaZnak"/>
    <w:rsid w:val="00124C85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124C85"/>
    <w:rPr>
      <w:rFonts w:ascii="Arial" w:hAnsi="Arial" w:cs="Arial"/>
      <w:szCs w:val="24"/>
      <w:lang w:val="en-US" w:eastAsia="en-US" w:bidi="ar-SA"/>
    </w:rPr>
  </w:style>
  <w:style w:type="paragraph" w:styleId="Telobesedila3">
    <w:name w:val="Body Text 3"/>
    <w:basedOn w:val="Navaden"/>
    <w:link w:val="Telobesedila3Znak"/>
    <w:rsid w:val="00124C8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124C85"/>
    <w:rPr>
      <w:rFonts w:ascii="Arial" w:hAnsi="Arial" w:cs="Arial"/>
      <w:sz w:val="16"/>
      <w:szCs w:val="16"/>
      <w:lang w:val="en-US" w:eastAsia="en-US" w:bidi="ar-SA"/>
    </w:rPr>
  </w:style>
  <w:style w:type="paragraph" w:styleId="Telobesedila-zamik2">
    <w:name w:val="Body Text Indent 2"/>
    <w:basedOn w:val="Navaden"/>
    <w:link w:val="Telobesedila-zamik2Znak"/>
    <w:rsid w:val="00124C85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sl-SI"/>
    </w:rPr>
  </w:style>
  <w:style w:type="character" w:customStyle="1" w:styleId="Telobesedila-zamik2Znak">
    <w:name w:val="Telo besedila - zamik 2 Znak"/>
    <w:link w:val="Telobesedila-zamik2"/>
    <w:rsid w:val="00124C85"/>
    <w:rPr>
      <w:rFonts w:ascii="Arial Narrow" w:hAnsi="Arial Narrow"/>
      <w:sz w:val="24"/>
      <w:lang w:val="sl-SI" w:eastAsia="en-US" w:bidi="ar-SA"/>
    </w:rPr>
  </w:style>
  <w:style w:type="paragraph" w:styleId="Telobesedila-zamik3">
    <w:name w:val="Body Text Indent 3"/>
    <w:basedOn w:val="Navaden"/>
    <w:link w:val="Telobesedila-zamik3Znak"/>
    <w:rsid w:val="00124C85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3Znak">
    <w:name w:val="Telo besedila - zamik 3 Znak"/>
    <w:link w:val="Telobesedila-zamik3"/>
    <w:rsid w:val="00124C85"/>
    <w:rPr>
      <w:sz w:val="24"/>
      <w:lang w:val="sl-SI" w:eastAsia="en-US" w:bidi="ar-SA"/>
    </w:rPr>
  </w:style>
  <w:style w:type="paragraph" w:styleId="Telobesedila-zamik">
    <w:name w:val="Body Text Indent"/>
    <w:basedOn w:val="Navaden"/>
    <w:link w:val="Telobesedila-zamikZnak"/>
    <w:rsid w:val="00124C85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Znak">
    <w:name w:val="Telo besedila - zamik Znak"/>
    <w:link w:val="Telobesedila-zamik"/>
    <w:rsid w:val="00124C85"/>
    <w:rPr>
      <w:sz w:val="24"/>
      <w:lang w:val="sl-SI" w:eastAsia="en-US" w:bidi="ar-SA"/>
    </w:rPr>
  </w:style>
  <w:style w:type="character" w:styleId="tevilkastrani">
    <w:name w:val="page number"/>
    <w:basedOn w:val="Privzetapisavaodstavka"/>
    <w:rsid w:val="00124C85"/>
  </w:style>
  <w:style w:type="paragraph" w:styleId="Naslov">
    <w:name w:val="Title"/>
    <w:basedOn w:val="Navaden"/>
    <w:link w:val="NaslovZnak"/>
    <w:qFormat/>
    <w:rsid w:val="00124C85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124C85"/>
    <w:rPr>
      <w:b/>
      <w:sz w:val="22"/>
      <w:lang w:val="en-GB" w:eastAsia="en-US" w:bidi="ar-SA"/>
    </w:rPr>
  </w:style>
  <w:style w:type="paragraph" w:customStyle="1" w:styleId="GlavaMORSFooter">
    <w:name w:val="Glava MORS + Footer"/>
    <w:basedOn w:val="Navaden"/>
    <w:rsid w:val="00124C85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24C85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124C85"/>
    <w:pPr>
      <w:spacing w:line="240" w:lineRule="auto"/>
      <w:jc w:val="both"/>
    </w:pPr>
    <w:rPr>
      <w:rFonts w:ascii="Times New Roman" w:hAnsi="Times New Roman" w:cs="Times New Roman"/>
      <w:sz w:val="24"/>
      <w:lang w:val="sl-SI"/>
    </w:rPr>
  </w:style>
  <w:style w:type="paragraph" w:customStyle="1" w:styleId="SlogLevo125cm">
    <w:name w:val="Slog Levo:  125 cm"/>
    <w:basedOn w:val="Navaden"/>
    <w:autoRedefine/>
    <w:rsid w:val="00124C85"/>
    <w:pPr>
      <w:spacing w:after="120" w:line="240" w:lineRule="auto"/>
      <w:ind w:left="708"/>
      <w:jc w:val="both"/>
    </w:pPr>
    <w:rPr>
      <w:rFonts w:cs="Times New Roman"/>
      <w:sz w:val="22"/>
      <w:szCs w:val="20"/>
      <w:lang w:val="sl-SI"/>
    </w:rPr>
  </w:style>
  <w:style w:type="paragraph" w:customStyle="1" w:styleId="BodyText31">
    <w:name w:val="Body Text 31"/>
    <w:basedOn w:val="Navaden"/>
    <w:rsid w:val="00124C8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BodyText21">
    <w:name w:val="Body Text 21"/>
    <w:basedOn w:val="Navaden"/>
    <w:rsid w:val="00124C85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  <w:lang w:val="sl-SI"/>
    </w:rPr>
  </w:style>
  <w:style w:type="paragraph" w:styleId="Pripombabesedilo">
    <w:name w:val="annotation text"/>
    <w:basedOn w:val="Navaden"/>
    <w:link w:val="PripombabesediloZnak"/>
    <w:uiPriority w:val="99"/>
    <w:semiHidden/>
    <w:rsid w:val="00124C85"/>
    <w:pPr>
      <w:spacing w:after="120" w:line="240" w:lineRule="auto"/>
      <w:jc w:val="both"/>
    </w:pPr>
    <w:rPr>
      <w:rFonts w:cs="Times New Roman"/>
      <w:szCs w:val="20"/>
      <w:lang w:val="sl-SI"/>
    </w:rPr>
  </w:style>
  <w:style w:type="character" w:customStyle="1" w:styleId="PripombabesediloZnak">
    <w:name w:val="Pripomba – besedilo Znak"/>
    <w:link w:val="Pripombabesedilo"/>
    <w:uiPriority w:val="99"/>
    <w:semiHidden/>
    <w:rsid w:val="00124C85"/>
    <w:rPr>
      <w:rFonts w:ascii="Arial" w:hAnsi="Arial"/>
      <w:lang w:val="sl-SI" w:eastAsia="en-US" w:bidi="ar-SA"/>
    </w:rPr>
  </w:style>
  <w:style w:type="paragraph" w:customStyle="1" w:styleId="Slog1">
    <w:name w:val="Slog1"/>
    <w:basedOn w:val="Navaden"/>
    <w:rsid w:val="00124C85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CVITEXT">
    <w:name w:val="CVI TEXT"/>
    <w:basedOn w:val="Navaden"/>
    <w:rsid w:val="00124C8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  <w:lang w:val="sl-SI"/>
    </w:rPr>
  </w:style>
  <w:style w:type="paragraph" w:customStyle="1" w:styleId="BESEDILO">
    <w:name w:val="BESEDILO"/>
    <w:rsid w:val="00124C8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124C85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124C85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24C85"/>
    <w:pPr>
      <w:spacing w:line="240" w:lineRule="auto"/>
    </w:pPr>
    <w:rPr>
      <w:rFonts w:ascii="Times New Roman" w:hAnsi="Times New Roman" w:cs="Times New Roman"/>
      <w:szCs w:val="20"/>
      <w:lang w:val="sl-SI"/>
    </w:rPr>
  </w:style>
  <w:style w:type="character" w:customStyle="1" w:styleId="Sprotnaopomba-besediloZnak">
    <w:name w:val="Sprotna opomba - besedilo Znak"/>
    <w:link w:val="Sprotnaopomba-besedilo"/>
    <w:rsid w:val="00124C85"/>
    <w:rPr>
      <w:lang w:val="sl-SI" w:eastAsia="en-US" w:bidi="ar-SA"/>
    </w:rPr>
  </w:style>
  <w:style w:type="paragraph" w:styleId="HTML-oblikovano">
    <w:name w:val="HTML Preformatted"/>
    <w:basedOn w:val="Navaden"/>
    <w:rsid w:val="00124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paragraph" w:customStyle="1" w:styleId="Naslov21">
    <w:name w:val="Naslov 21"/>
    <w:basedOn w:val="Navaden"/>
    <w:rsid w:val="00124C85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24C85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24C85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24C8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24C85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24C8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24C85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24C8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24C85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24C8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24C85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24C85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24C85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24C85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24C8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24C85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24C85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24C8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24C85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24C85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24C85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24C85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124C85"/>
  </w:style>
  <w:style w:type="character" w:customStyle="1" w:styleId="bodycopy1">
    <w:name w:val="bodycopy1"/>
    <w:rsid w:val="00124C85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24C85"/>
    <w:pPr>
      <w:spacing w:line="240" w:lineRule="auto"/>
      <w:ind w:left="-142" w:right="-578"/>
      <w:jc w:val="both"/>
    </w:pPr>
    <w:rPr>
      <w:rFonts w:cs="Times New Roman"/>
      <w:sz w:val="22"/>
      <w:szCs w:val="20"/>
      <w:lang w:val="sl-SI" w:eastAsia="sl-SI"/>
    </w:rPr>
  </w:style>
  <w:style w:type="character" w:customStyle="1" w:styleId="CharChar5">
    <w:name w:val="Char Char5"/>
    <w:rsid w:val="00124C85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124C85"/>
  </w:style>
  <w:style w:type="character" w:styleId="Sprotnaopomba-sklic">
    <w:name w:val="footnote reference"/>
    <w:rsid w:val="00124C85"/>
    <w:rPr>
      <w:vertAlign w:val="superscript"/>
    </w:rPr>
  </w:style>
  <w:style w:type="character" w:customStyle="1" w:styleId="HeaderChar1">
    <w:name w:val="Header Char1"/>
    <w:rsid w:val="0042460C"/>
    <w:rPr>
      <w:lang w:val="en-CA" w:eastAsia="en-US" w:bidi="ar-SA"/>
    </w:rPr>
  </w:style>
  <w:style w:type="character" w:customStyle="1" w:styleId="FooterChar1">
    <w:name w:val="Footer Char1"/>
    <w:rsid w:val="0042460C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AE66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E6641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60272B"/>
  </w:style>
  <w:style w:type="paragraph" w:customStyle="1" w:styleId="alineazaodstavkom0">
    <w:name w:val="alineazaodstavkom"/>
    <w:basedOn w:val="Navaden"/>
    <w:rsid w:val="006027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customStyle="1" w:styleId="Navaden3">
    <w:name w:val="Navaden3"/>
    <w:rsid w:val="00203E5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uiPriority w:val="99"/>
    <w:rsid w:val="002A0E9A"/>
    <w:rPr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CD68C2"/>
    <w:pPr>
      <w:spacing w:line="240" w:lineRule="auto"/>
      <w:ind w:left="720"/>
      <w:contextualSpacing/>
    </w:pPr>
    <w:rPr>
      <w:rFonts w:ascii="Times New Roman" w:hAnsi="Times New Roman" w:cs="Times New Roman"/>
      <w:sz w:val="24"/>
      <w:lang w:val="sl-SI"/>
    </w:rPr>
  </w:style>
  <w:style w:type="paragraph" w:customStyle="1" w:styleId="Poglavje">
    <w:name w:val="Poglavje"/>
    <w:basedOn w:val="Navaden"/>
    <w:uiPriority w:val="99"/>
    <w:rsid w:val="000408F4"/>
    <w:pPr>
      <w:keepNext/>
      <w:keepLines/>
      <w:spacing w:before="120" w:after="40" w:line="240" w:lineRule="auto"/>
      <w:jc w:val="both"/>
    </w:pPr>
    <w:rPr>
      <w:rFonts w:ascii="Times New Roman" w:hAnsi="Times New Roman" w:cs="Times New Roman"/>
      <w:b/>
      <w:caps/>
      <w:sz w:val="22"/>
      <w:szCs w:val="20"/>
      <w:lang w:val="en-GB"/>
    </w:rPr>
  </w:style>
  <w:style w:type="paragraph" w:styleId="Revizija">
    <w:name w:val="Revision"/>
    <w:hidden/>
    <w:uiPriority w:val="99"/>
    <w:semiHidden/>
    <w:rsid w:val="00BA7D97"/>
    <w:rPr>
      <w:rFonts w:ascii="Arial" w:hAnsi="Arial"/>
      <w:szCs w:val="24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546710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46710"/>
    <w:rPr>
      <w:rFonts w:ascii="Arial" w:hAnsi="Arial"/>
      <w:b/>
      <w:bCs/>
      <w:lang w:val="en-US" w:eastAsia="en-US" w:bidi="ar-SA"/>
    </w:rPr>
  </w:style>
  <w:style w:type="paragraph" w:customStyle="1" w:styleId="Alineazaodstavkom">
    <w:name w:val="Alinea za odstavkom"/>
    <w:basedOn w:val="Navaden"/>
    <w:rsid w:val="00B433C7"/>
    <w:pPr>
      <w:numPr>
        <w:numId w:val="12"/>
      </w:numPr>
      <w:spacing w:line="240" w:lineRule="auto"/>
      <w:jc w:val="both"/>
    </w:pPr>
    <w:rPr>
      <w:rFonts w:cs="Times New Roman"/>
      <w:szCs w:val="20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locked/>
    <w:rsid w:val="005E6853"/>
    <w:rPr>
      <w:rFonts w:ascii="Times New Roman" w:hAnsi="Times New Roman" w:cs="Times New Roman"/>
      <w:sz w:val="24"/>
      <w:szCs w:val="24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7F7E59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7F7E59"/>
    <w:rPr>
      <w:rFonts w:ascii="Arial" w:hAnsi="Arial"/>
      <w:lang w:val="en-US" w:eastAsia="en-US"/>
    </w:rPr>
  </w:style>
  <w:style w:type="character" w:styleId="Konnaopomba-sklic">
    <w:name w:val="endnote reference"/>
    <w:basedOn w:val="Privzetapisavaodstavka"/>
    <w:uiPriority w:val="99"/>
    <w:unhideWhenUsed/>
    <w:rsid w:val="007F7E59"/>
    <w:rPr>
      <w:vertAlign w:val="superscript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51BB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E0776"/>
    <w:rPr>
      <w:color w:val="605E5C"/>
      <w:shd w:val="clear" w:color="auto" w:fill="E1DFDD"/>
    </w:rPr>
  </w:style>
  <w:style w:type="table" w:customStyle="1" w:styleId="Tabelamrea1">
    <w:name w:val="Tabela – mreža1"/>
    <w:basedOn w:val="Navadnatabela"/>
    <w:next w:val="Tabelamrea"/>
    <w:uiPriority w:val="39"/>
    <w:rsid w:val="00913D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913D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C1223-F1D5-4819-A7B6-DCC85FCD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155</TotalTime>
  <Pages>6</Pages>
  <Words>1943</Words>
  <Characters>10378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moharicd67</dc:creator>
  <cp:lastModifiedBy>LAMPREHT Maruša</cp:lastModifiedBy>
  <cp:revision>147</cp:revision>
  <cp:lastPrinted>2025-10-03T08:18:00Z</cp:lastPrinted>
  <dcterms:created xsi:type="dcterms:W3CDTF">2026-03-06T09:43:00Z</dcterms:created>
  <dcterms:modified xsi:type="dcterms:W3CDTF">2026-07-29T12:35:00Z</dcterms:modified>
</cp:coreProperties>
</file>