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7F2F7" w14:textId="77777777" w:rsidR="00826B97" w:rsidRDefault="00826B97" w:rsidP="007069B2">
      <w:pPr>
        <w:pStyle w:val="Header"/>
        <w:tabs>
          <w:tab w:val="left" w:pos="0"/>
        </w:tabs>
        <w:spacing w:line="260" w:lineRule="exact"/>
      </w:pPr>
    </w:p>
    <w:p w14:paraId="3880D236" w14:textId="77777777" w:rsidR="00307037" w:rsidRPr="004D2A63" w:rsidRDefault="009B27E1" w:rsidP="007069B2">
      <w:pPr>
        <w:pStyle w:val="Header"/>
        <w:spacing w:line="260" w:lineRule="exact"/>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3645AE3F" w14:textId="77777777" w:rsidTr="004851DF">
        <w:trPr>
          <w:trHeight w:val="230"/>
        </w:trPr>
        <w:tc>
          <w:tcPr>
            <w:tcW w:w="1510" w:type="dxa"/>
          </w:tcPr>
          <w:p w14:paraId="410D2B59" w14:textId="77777777" w:rsidR="00307037" w:rsidRPr="00CF38F6" w:rsidRDefault="00307037" w:rsidP="007069B2">
            <w:pPr>
              <w:tabs>
                <w:tab w:val="left" w:pos="1080"/>
              </w:tabs>
              <w:spacing w:line="260" w:lineRule="exact"/>
            </w:pPr>
            <w:r w:rsidRPr="00CF38F6">
              <w:t>Številka JN:</w:t>
            </w:r>
          </w:p>
        </w:tc>
        <w:tc>
          <w:tcPr>
            <w:tcW w:w="3240" w:type="dxa"/>
          </w:tcPr>
          <w:p w14:paraId="3144C4FB" w14:textId="4286585C" w:rsidR="00307037" w:rsidRPr="00CF38F6" w:rsidRDefault="00E07B77" w:rsidP="007069B2">
            <w:pPr>
              <w:tabs>
                <w:tab w:val="left" w:pos="1080"/>
              </w:tabs>
              <w:spacing w:line="260" w:lineRule="exact"/>
              <w:rPr>
                <w:b/>
              </w:rPr>
            </w:pPr>
            <w:r w:rsidRPr="00CF38F6">
              <w:rPr>
                <w:b/>
              </w:rPr>
              <w:t>JNMV-0023/2026</w:t>
            </w:r>
          </w:p>
        </w:tc>
      </w:tr>
      <w:tr w:rsidR="00307037" w:rsidRPr="00C40C27" w14:paraId="1EE9BB70" w14:textId="77777777" w:rsidTr="004C4ECA">
        <w:trPr>
          <w:trHeight w:val="80"/>
        </w:trPr>
        <w:tc>
          <w:tcPr>
            <w:tcW w:w="1510" w:type="dxa"/>
          </w:tcPr>
          <w:p w14:paraId="2A3A714B" w14:textId="77777777" w:rsidR="00307037" w:rsidRPr="00CF38F6" w:rsidRDefault="00307037" w:rsidP="007069B2">
            <w:pPr>
              <w:tabs>
                <w:tab w:val="left" w:pos="1080"/>
              </w:tabs>
              <w:spacing w:line="260" w:lineRule="exact"/>
            </w:pPr>
            <w:r w:rsidRPr="00CF38F6">
              <w:rPr>
                <w:lang w:eastAsia="en-US"/>
              </w:rPr>
              <w:t>Datum:</w:t>
            </w:r>
          </w:p>
        </w:tc>
        <w:tc>
          <w:tcPr>
            <w:tcW w:w="3240" w:type="dxa"/>
          </w:tcPr>
          <w:p w14:paraId="1F190BE3" w14:textId="53A4C867" w:rsidR="00307037" w:rsidRPr="00CF38F6" w:rsidRDefault="003448F2" w:rsidP="007069B2">
            <w:pPr>
              <w:spacing w:line="260" w:lineRule="exact"/>
              <w:rPr>
                <w:rFonts w:cs="Arial"/>
              </w:rPr>
            </w:pPr>
            <w:r w:rsidRPr="00CF38F6">
              <w:rPr>
                <w:b/>
              </w:rPr>
              <w:t>14.8.2026</w:t>
            </w:r>
          </w:p>
        </w:tc>
      </w:tr>
    </w:tbl>
    <w:p w14:paraId="07C88578" w14:textId="77777777" w:rsidR="00307037" w:rsidRDefault="00307037" w:rsidP="007069B2">
      <w:pPr>
        <w:pStyle w:val="Header"/>
        <w:spacing w:line="260" w:lineRule="exact"/>
      </w:pPr>
    </w:p>
    <w:p w14:paraId="32B4EE8A" w14:textId="77777777" w:rsidR="00165A74" w:rsidRDefault="00165A74" w:rsidP="007069B2">
      <w:pPr>
        <w:spacing w:line="260" w:lineRule="exact"/>
        <w:rPr>
          <w:rFonts w:cs="Arial"/>
        </w:rPr>
      </w:pPr>
      <w:bookmarkStart w:id="0" w:name="konecGlava"/>
      <w:bookmarkEnd w:id="0"/>
    </w:p>
    <w:p w14:paraId="622FE279" w14:textId="77777777" w:rsidR="00165A74" w:rsidRDefault="00165A74" w:rsidP="007069B2">
      <w:pPr>
        <w:spacing w:line="260" w:lineRule="exact"/>
        <w:rPr>
          <w:rFonts w:cs="Arial"/>
        </w:rPr>
      </w:pPr>
    </w:p>
    <w:p w14:paraId="62101A97" w14:textId="77777777" w:rsidR="00165A74" w:rsidRDefault="00165A74" w:rsidP="007069B2">
      <w:pPr>
        <w:spacing w:line="260" w:lineRule="exact"/>
        <w:rPr>
          <w:rFonts w:cs="Arial"/>
        </w:rPr>
      </w:pPr>
    </w:p>
    <w:p w14:paraId="1ED8FC82" w14:textId="77777777" w:rsidR="00165A74" w:rsidRDefault="00165A74" w:rsidP="007069B2">
      <w:pPr>
        <w:spacing w:line="260" w:lineRule="exact"/>
        <w:rPr>
          <w:rFonts w:cs="Arial"/>
        </w:rPr>
      </w:pPr>
    </w:p>
    <w:p w14:paraId="055BBF0D" w14:textId="77777777" w:rsidR="00165A74" w:rsidRDefault="00165A74" w:rsidP="007069B2">
      <w:pPr>
        <w:spacing w:line="260" w:lineRule="exact"/>
        <w:rPr>
          <w:rFonts w:cs="Arial"/>
        </w:rPr>
      </w:pPr>
    </w:p>
    <w:p w14:paraId="2BBD1590" w14:textId="77777777" w:rsidR="00165A74" w:rsidRDefault="00165A74" w:rsidP="007069B2">
      <w:pPr>
        <w:spacing w:line="260" w:lineRule="exact"/>
        <w:rPr>
          <w:rFonts w:cs="Arial"/>
        </w:rPr>
      </w:pPr>
    </w:p>
    <w:p w14:paraId="0FF105DD" w14:textId="77777777" w:rsidR="00165A74" w:rsidRDefault="00165A74" w:rsidP="007069B2">
      <w:pPr>
        <w:spacing w:line="260" w:lineRule="exact"/>
        <w:rPr>
          <w:rFonts w:cs="Arial"/>
        </w:rPr>
      </w:pPr>
    </w:p>
    <w:p w14:paraId="2C7AACE1" w14:textId="77777777" w:rsidR="00165A74" w:rsidRDefault="00165A74" w:rsidP="007069B2">
      <w:pPr>
        <w:spacing w:line="260" w:lineRule="exact"/>
        <w:rPr>
          <w:rFonts w:cs="Arial"/>
        </w:rPr>
      </w:pPr>
    </w:p>
    <w:p w14:paraId="7946F30D" w14:textId="77777777" w:rsidR="00165A74" w:rsidRDefault="00165A74" w:rsidP="007069B2">
      <w:pPr>
        <w:spacing w:line="260" w:lineRule="exact"/>
        <w:rPr>
          <w:rFonts w:cs="Arial"/>
        </w:rPr>
      </w:pPr>
    </w:p>
    <w:p w14:paraId="31E72638" w14:textId="77777777" w:rsidR="00165A74" w:rsidRDefault="00165A74" w:rsidP="007069B2">
      <w:pPr>
        <w:spacing w:line="260" w:lineRule="exact"/>
        <w:rPr>
          <w:rFonts w:cs="Arial"/>
        </w:rPr>
      </w:pPr>
    </w:p>
    <w:p w14:paraId="0BB20CC9" w14:textId="77777777"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48A137B6" w14:textId="77777777" w:rsidR="00165A74" w:rsidRDefault="00165A74" w:rsidP="007069B2">
      <w:pPr>
        <w:spacing w:line="260" w:lineRule="exact"/>
        <w:rPr>
          <w:rFonts w:cs="Arial"/>
        </w:rPr>
      </w:pPr>
    </w:p>
    <w:p w14:paraId="6BE31FE6" w14:textId="77777777" w:rsidR="00165A74" w:rsidRDefault="00165A74" w:rsidP="007069B2">
      <w:pPr>
        <w:spacing w:line="260" w:lineRule="exact"/>
        <w:rPr>
          <w:rFonts w:cs="Arial"/>
        </w:rPr>
      </w:pPr>
    </w:p>
    <w:p w14:paraId="034BB225" w14:textId="77777777" w:rsidR="00165A74" w:rsidRDefault="00165A74" w:rsidP="007069B2">
      <w:pPr>
        <w:spacing w:line="260" w:lineRule="exact"/>
        <w:rPr>
          <w:rFonts w:cs="Arial"/>
        </w:rPr>
      </w:pPr>
    </w:p>
    <w:p w14:paraId="09FDE506" w14:textId="77777777" w:rsidR="00165A74" w:rsidRDefault="00165A74" w:rsidP="007069B2">
      <w:pPr>
        <w:spacing w:line="260" w:lineRule="exact"/>
        <w:rPr>
          <w:rFonts w:cs="Arial"/>
        </w:rPr>
      </w:pPr>
    </w:p>
    <w:p w14:paraId="6C47D7C5" w14:textId="77777777" w:rsidR="00165A74" w:rsidRDefault="00165A74" w:rsidP="007069B2">
      <w:pPr>
        <w:spacing w:line="260" w:lineRule="exact"/>
        <w:rPr>
          <w:rFonts w:cs="Arial"/>
        </w:rPr>
      </w:pPr>
    </w:p>
    <w:p w14:paraId="1B2D8111" w14:textId="77777777" w:rsidR="00165A74" w:rsidRDefault="00165A74" w:rsidP="007069B2">
      <w:pPr>
        <w:spacing w:line="260" w:lineRule="exact"/>
        <w:rPr>
          <w:rFonts w:cs="Arial"/>
        </w:rPr>
      </w:pPr>
    </w:p>
    <w:p w14:paraId="3BBD3215" w14:textId="77777777" w:rsidR="00165A74" w:rsidRDefault="00165A74" w:rsidP="007069B2">
      <w:pPr>
        <w:spacing w:line="260" w:lineRule="exact"/>
        <w:rPr>
          <w:rFonts w:cs="Arial"/>
        </w:rPr>
      </w:pPr>
    </w:p>
    <w:p w14:paraId="64371F5A" w14:textId="77777777" w:rsidR="00165A74" w:rsidRPr="00C20DA1" w:rsidRDefault="00165A74" w:rsidP="007069B2">
      <w:pPr>
        <w:spacing w:line="260" w:lineRule="exact"/>
        <w:rPr>
          <w:rFonts w:cs="Arial"/>
        </w:rPr>
      </w:pPr>
    </w:p>
    <w:p w14:paraId="31BAA3BA" w14:textId="77777777" w:rsidR="00165A74" w:rsidRPr="00C20DA1" w:rsidRDefault="00165A74" w:rsidP="007069B2">
      <w:pPr>
        <w:pStyle w:val="BodyText"/>
        <w:spacing w:line="260" w:lineRule="exact"/>
        <w:jc w:val="center"/>
        <w:outlineLvl w:val="0"/>
        <w:rPr>
          <w:rFonts w:cs="Arial"/>
        </w:rPr>
      </w:pPr>
      <w:r w:rsidRPr="00C20DA1">
        <w:rPr>
          <w:rFonts w:cs="Arial"/>
        </w:rPr>
        <w:t>Predmet javnega naročila:</w:t>
      </w:r>
    </w:p>
    <w:p w14:paraId="0EEC0018" w14:textId="560D724C" w:rsidR="00165A74" w:rsidRDefault="00E07B77" w:rsidP="00E07B77">
      <w:pPr>
        <w:pStyle w:val="BodyText"/>
        <w:spacing w:line="260" w:lineRule="exact"/>
        <w:jc w:val="center"/>
        <w:outlineLvl w:val="0"/>
        <w:rPr>
          <w:rFonts w:cs="Arial"/>
        </w:rPr>
      </w:pPr>
      <w:r w:rsidRPr="00E07B77">
        <w:rPr>
          <w:rFonts w:cs="Arial"/>
          <w:b/>
        </w:rPr>
        <w:t>NABAVA VREČK PE-LD IN PE-HD</w:t>
      </w:r>
    </w:p>
    <w:p w14:paraId="0ECC453B" w14:textId="77777777"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14:paraId="4D8897DD" w14:textId="77777777" w:rsidR="00165A74" w:rsidRPr="00A856C6" w:rsidRDefault="00165A74" w:rsidP="007069B2">
      <w:pPr>
        <w:spacing w:line="260" w:lineRule="exact"/>
        <w:jc w:val="both"/>
      </w:pPr>
    </w:p>
    <w:p w14:paraId="0C36D24E" w14:textId="1A864FD4" w:rsidR="00A70413" w:rsidRPr="00597928" w:rsidRDefault="00A70413" w:rsidP="00A70413">
      <w:pPr>
        <w:jc w:val="both"/>
        <w:rPr>
          <w:rFonts w:cs="Arial"/>
        </w:rPr>
      </w:pPr>
      <w:r w:rsidRPr="00CF38F6">
        <w:t>Na podlagi Zakona o javnem naročanju (</w:t>
      </w:r>
      <w:r w:rsidR="00AB5154" w:rsidRPr="00CF38F6">
        <w:t xml:space="preserve">Uradni list RS, št. 91/15, 14/18, 121/21, 10/22, 74/22 – </w:t>
      </w:r>
      <w:proofErr w:type="spellStart"/>
      <w:r w:rsidR="00AB5154" w:rsidRPr="00CF38F6">
        <w:t>odl</w:t>
      </w:r>
      <w:proofErr w:type="spellEnd"/>
      <w:r w:rsidR="00AB5154" w:rsidRPr="00CF38F6">
        <w:t xml:space="preserve">. US, 100/22 – ZNUZSZS, 28/23, 88/23 – ZOPNN-F in 83/25 – ZOUL; </w:t>
      </w:r>
      <w:r w:rsidRPr="00CF38F6">
        <w:t>v nadaljnjem besedilu: ZJN-3), ONKOLOŠKI INŠTITUT LJUBLJANA, Zaloška cesta 2, 1000 Ljubljana</w:t>
      </w:r>
      <w:r w:rsidRPr="00CF38F6">
        <w:rPr>
          <w:rFonts w:cs="Arial"/>
        </w:rPr>
        <w:t xml:space="preserve">, vabi ponudnike k predložitvi ponudbe v skladu z razpisno dokumentacijo za predmet naročila </w:t>
      </w:r>
      <w:r w:rsidR="00E07B77" w:rsidRPr="00CF38F6">
        <w:rPr>
          <w:rFonts w:cs="Arial"/>
        </w:rPr>
        <w:t>NABAVA VREČK PE-LD IN PE-HD</w:t>
      </w:r>
      <w:r w:rsidR="006574CE" w:rsidRPr="00CF38F6">
        <w:rPr>
          <w:rFonts w:cs="Arial"/>
        </w:rPr>
        <w:t xml:space="preserve"> </w:t>
      </w:r>
      <w:r w:rsidRPr="00CF38F6">
        <w:rPr>
          <w:rFonts w:cs="Arial"/>
        </w:rPr>
        <w:t>po postopku naročila male vrednosti</w:t>
      </w:r>
      <w:r w:rsidR="00515769" w:rsidRPr="00CF38F6">
        <w:rPr>
          <w:rFonts w:cs="Arial"/>
        </w:rPr>
        <w:t xml:space="preserve"> </w:t>
      </w:r>
      <w:r w:rsidR="00FF25CF" w:rsidRPr="00CF38F6">
        <w:rPr>
          <w:rFonts w:cs="Arial"/>
        </w:rPr>
        <w:t>(</w:t>
      </w:r>
      <w:r w:rsidR="00515769" w:rsidRPr="00CF38F6">
        <w:rPr>
          <w:rFonts w:cs="Arial"/>
        </w:rPr>
        <w:t>s pogajanji</w:t>
      </w:r>
      <w:r w:rsidR="00FF25CF" w:rsidRPr="00CF38F6">
        <w:rPr>
          <w:rFonts w:cs="Arial"/>
        </w:rPr>
        <w:t>)</w:t>
      </w:r>
      <w:r w:rsidRPr="00CF38F6">
        <w:rPr>
          <w:rFonts w:cs="Arial"/>
        </w:rPr>
        <w:t xml:space="preserve">, najkasneje do: </w:t>
      </w:r>
      <w:r w:rsidR="003448F2" w:rsidRPr="00CF38F6">
        <w:rPr>
          <w:b/>
          <w:sz w:val="24"/>
          <w:szCs w:val="24"/>
          <w:u w:val="single"/>
        </w:rPr>
        <w:t>3.9.2026</w:t>
      </w:r>
      <w:r w:rsidRPr="00CF38F6">
        <w:rPr>
          <w:b/>
          <w:sz w:val="24"/>
          <w:szCs w:val="24"/>
          <w:u w:val="single"/>
        </w:rPr>
        <w:t xml:space="preserve"> do 10:00 ure.</w:t>
      </w:r>
    </w:p>
    <w:p w14:paraId="2E2EA5B9" w14:textId="77777777" w:rsidR="00A70413" w:rsidRPr="00E531C5" w:rsidRDefault="00A70413" w:rsidP="00A70413">
      <w:pPr>
        <w:jc w:val="both"/>
        <w:rPr>
          <w:b/>
        </w:rPr>
      </w:pPr>
    </w:p>
    <w:p w14:paraId="4E986433" w14:textId="77777777" w:rsidR="00A70413" w:rsidRPr="00E531C5" w:rsidRDefault="00A70413" w:rsidP="00A70413">
      <w:pPr>
        <w:jc w:val="both"/>
        <w:rPr>
          <w:b/>
        </w:rPr>
      </w:pPr>
      <w:r w:rsidRPr="00E531C5">
        <w:t xml:space="preserve">Ponudniki predložijo elektronsko ponudbo preko naslednje povezave: </w:t>
      </w:r>
      <w:hyperlink r:id="rId8" w:history="1">
        <w:r w:rsidR="00D50C5B" w:rsidRPr="00712DAE">
          <w:rPr>
            <w:rStyle w:val="Hyperlink"/>
            <w:b/>
          </w:rPr>
          <w:t>https://ejn.gov.si/</w:t>
        </w:r>
      </w:hyperlink>
      <w:r w:rsidRPr="00E531C5">
        <w:rPr>
          <w:b/>
        </w:rPr>
        <w:t>.</w:t>
      </w:r>
    </w:p>
    <w:p w14:paraId="4748E8FF" w14:textId="77777777" w:rsidR="00A70413" w:rsidRPr="00E531C5" w:rsidRDefault="00A70413" w:rsidP="00A70413">
      <w:pPr>
        <w:jc w:val="both"/>
      </w:pPr>
    </w:p>
    <w:p w14:paraId="531F4AC3" w14:textId="77777777" w:rsidR="00A70413" w:rsidRPr="00E531C5" w:rsidRDefault="00A70413" w:rsidP="00A70413">
      <w:pPr>
        <w:jc w:val="both"/>
        <w:rPr>
          <w:rFonts w:cs="Arial"/>
        </w:rPr>
      </w:pPr>
      <w:r w:rsidRPr="00E531C5">
        <w:rPr>
          <w:rFonts w:cs="Arial"/>
        </w:rPr>
        <w:t xml:space="preserve">Ponudniki morajo ponudbe predložiti v informacijski sistem e-JN na spletnem naslovu </w:t>
      </w:r>
      <w:hyperlink r:id="rId9" w:history="1">
        <w:r w:rsidR="00D50C5B" w:rsidRPr="00712DAE">
          <w:rPr>
            <w:rStyle w:val="Hyperlink"/>
            <w:rFonts w:cs="Arial"/>
          </w:rPr>
          <w:t>https://ejn.gov.si/</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14:paraId="728409A8" w14:textId="77777777" w:rsidR="00A70413" w:rsidRPr="00E531C5" w:rsidRDefault="00A70413" w:rsidP="00A70413">
      <w:pPr>
        <w:jc w:val="both"/>
        <w:rPr>
          <w:rFonts w:cs="Arial"/>
        </w:rPr>
      </w:pPr>
    </w:p>
    <w:p w14:paraId="4E7364AC" w14:textId="77777777" w:rsidR="00A70413" w:rsidRPr="00E531C5" w:rsidRDefault="00A70413" w:rsidP="00A70413">
      <w:pPr>
        <w:jc w:val="both"/>
        <w:rPr>
          <w:rFonts w:cs="Arial"/>
        </w:rPr>
      </w:pPr>
      <w:r w:rsidRPr="00E531C5">
        <w:rPr>
          <w:rFonts w:cs="Arial"/>
        </w:rPr>
        <w:t xml:space="preserve">Ponudnik se mora pred oddajo ponudbe registrirati na spletnem naslovu </w:t>
      </w:r>
      <w:r w:rsidRPr="00E531C5">
        <w:rPr>
          <w:rFonts w:cs="Arial"/>
          <w:b/>
        </w:rPr>
        <w:t>https://ejn.gov.si/,</w:t>
      </w:r>
      <w:r w:rsidRPr="00E531C5">
        <w:rPr>
          <w:rFonts w:cs="Arial"/>
        </w:rPr>
        <w:t xml:space="preserve"> v skladu z Navodili za uporabo e-JN. Če je ponudnik že registriran v informacijski sistem e-JN, se v aplikacijo prijavi na istem naslovu.</w:t>
      </w:r>
    </w:p>
    <w:p w14:paraId="3BE9F107" w14:textId="77777777" w:rsidR="00A70413" w:rsidRPr="00E531C5" w:rsidRDefault="00A70413" w:rsidP="00A70413">
      <w:pPr>
        <w:jc w:val="both"/>
        <w:rPr>
          <w:rFonts w:cs="Arial"/>
        </w:rPr>
      </w:pPr>
    </w:p>
    <w:p w14:paraId="18D06B84" w14:textId="77777777" w:rsidR="00A70413" w:rsidRPr="00E531C5" w:rsidRDefault="00A70413" w:rsidP="00A70413">
      <w:pPr>
        <w:jc w:val="both"/>
        <w:rPr>
          <w:rFonts w:eastAsia="Calibri"/>
          <w:szCs w:val="22"/>
          <w:lang w:eastAsia="en-US"/>
        </w:rPr>
      </w:pPr>
      <w:r w:rsidRPr="00E531C5">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E531C5">
        <w:rPr>
          <w:rFonts w:eastAsia="Calibri"/>
          <w:szCs w:val="22"/>
          <w:lang w:eastAsia="en-US"/>
        </w:rPr>
        <w:t>odl</w:t>
      </w:r>
      <w:proofErr w:type="spellEnd"/>
      <w:r w:rsidRPr="00E531C5">
        <w:rPr>
          <w:rFonts w:eastAsia="Calibri"/>
          <w:szCs w:val="22"/>
          <w:lang w:eastAsia="en-US"/>
        </w:rPr>
        <w:t>. US in 20/18 – OROZ631). Z oddajo ponudbe je le-ta zavezujoča za čas, naveden v ponudbi, razen če jo uporabnik ponudnika umakne ali spremeni pred potekom roka za oddajo ponudb.</w:t>
      </w:r>
    </w:p>
    <w:p w14:paraId="0EB975DB" w14:textId="77777777" w:rsidR="00A70413" w:rsidRPr="00E531C5" w:rsidRDefault="00A70413" w:rsidP="00A70413">
      <w:pPr>
        <w:jc w:val="both"/>
        <w:rPr>
          <w:rFonts w:cs="Arial"/>
        </w:rPr>
      </w:pPr>
    </w:p>
    <w:p w14:paraId="7BEB104C" w14:textId="77777777" w:rsidR="00A70413" w:rsidRPr="00E531C5" w:rsidRDefault="00A70413" w:rsidP="00A70413">
      <w:pPr>
        <w:jc w:val="both"/>
        <w:rPr>
          <w:szCs w:val="22"/>
          <w:lang w:eastAsia="en-US"/>
        </w:rPr>
      </w:pPr>
      <w:r w:rsidRPr="00E531C5">
        <w:rPr>
          <w:rFonts w:cs="Arial"/>
        </w:rPr>
        <w:t>Ponudba se šteje za pravočasno oddano, če jo naročnik prejme preko sistema e-JN https://ejn.gov.si/ najkasneje do zgoraj navedenega roka</w:t>
      </w:r>
      <w:r w:rsidRPr="00E531C5">
        <w:t>. Za oddano ponudbo se šteje ponudba, ki je v informacijskem sistemu e-JN označena s statusom »ODDANO«.</w:t>
      </w:r>
    </w:p>
    <w:p w14:paraId="03DD273A" w14:textId="77777777" w:rsidR="00A70413" w:rsidRPr="00E531C5" w:rsidRDefault="00A70413" w:rsidP="00A70413">
      <w:pPr>
        <w:jc w:val="both"/>
      </w:pPr>
    </w:p>
    <w:p w14:paraId="56369A09" w14:textId="77777777" w:rsidR="00A70413" w:rsidRPr="00E531C5" w:rsidRDefault="00A70413" w:rsidP="00A70413">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C02D6E" w14:textId="77777777" w:rsidR="00A70413" w:rsidRPr="00E531C5" w:rsidRDefault="00A70413" w:rsidP="00A70413">
      <w:pPr>
        <w:jc w:val="both"/>
      </w:pPr>
    </w:p>
    <w:p w14:paraId="729B867C" w14:textId="77777777" w:rsidR="00A70413" w:rsidRPr="00E531C5" w:rsidRDefault="00A70413" w:rsidP="00A70413">
      <w:pPr>
        <w:jc w:val="both"/>
        <w:rPr>
          <w:u w:val="single"/>
        </w:rPr>
      </w:pPr>
      <w:r w:rsidRPr="00E531C5">
        <w:rPr>
          <w:u w:val="single"/>
        </w:rPr>
        <w:t>Po preteku roka za predložitev ponudb ponudbe ne bo več mogoče oddati.</w:t>
      </w:r>
    </w:p>
    <w:p w14:paraId="538345B9" w14:textId="77777777" w:rsidR="00A70413" w:rsidRPr="00E531C5" w:rsidRDefault="00A70413" w:rsidP="00A70413">
      <w:pPr>
        <w:jc w:val="both"/>
      </w:pPr>
    </w:p>
    <w:p w14:paraId="6E169BA7" w14:textId="77777777" w:rsidR="00A70413" w:rsidRPr="00E531C5" w:rsidRDefault="00A70413" w:rsidP="00A70413">
      <w:pPr>
        <w:jc w:val="both"/>
        <w:rPr>
          <w:b/>
        </w:rPr>
      </w:pPr>
    </w:p>
    <w:p w14:paraId="745E4083" w14:textId="77777777" w:rsidR="00A70413" w:rsidRPr="001930B2" w:rsidRDefault="00A70413" w:rsidP="00A70413">
      <w:pPr>
        <w:jc w:val="both"/>
        <w:rPr>
          <w:b/>
        </w:rPr>
      </w:pPr>
      <w:r w:rsidRPr="001930B2">
        <w:rPr>
          <w:b/>
        </w:rPr>
        <w:t>ODPIRANJE PONUDB</w:t>
      </w:r>
    </w:p>
    <w:p w14:paraId="5EDDE2B1" w14:textId="77777777" w:rsidR="00A70413" w:rsidRPr="001930B2" w:rsidRDefault="00A70413" w:rsidP="00A70413">
      <w:pPr>
        <w:jc w:val="both"/>
      </w:pPr>
    </w:p>
    <w:p w14:paraId="014E78F2" w14:textId="79E19E2F" w:rsidR="00A70413" w:rsidRPr="00C6247C" w:rsidRDefault="00A70413" w:rsidP="00A70413">
      <w:pPr>
        <w:jc w:val="both"/>
        <w:rPr>
          <w:rFonts w:cs="Arial"/>
        </w:rPr>
      </w:pPr>
      <w:r w:rsidRPr="00CF38F6">
        <w:rPr>
          <w:rFonts w:cs="Arial"/>
        </w:rPr>
        <w:t xml:space="preserve">Odpiranje ponudb bo potekalo avtomatično v informacijskem sistemu e-JN </w:t>
      </w:r>
      <w:r w:rsidRPr="00CF38F6">
        <w:rPr>
          <w:rFonts w:cs="Arial"/>
          <w:b/>
          <w:sz w:val="24"/>
          <w:szCs w:val="24"/>
          <w:u w:val="single"/>
        </w:rPr>
        <w:t xml:space="preserve">dne </w:t>
      </w:r>
      <w:r w:rsidR="003448F2" w:rsidRPr="00CF38F6">
        <w:rPr>
          <w:rFonts w:cs="Arial"/>
          <w:b/>
          <w:sz w:val="24"/>
          <w:szCs w:val="24"/>
          <w:u w:val="single"/>
        </w:rPr>
        <w:t>3.9</w:t>
      </w:r>
      <w:r w:rsidR="007872B7" w:rsidRPr="00CF38F6">
        <w:rPr>
          <w:rFonts w:cs="Arial"/>
          <w:b/>
          <w:sz w:val="24"/>
          <w:szCs w:val="24"/>
          <w:u w:val="single"/>
        </w:rPr>
        <w:t>.</w:t>
      </w:r>
      <w:r w:rsidR="0065451E" w:rsidRPr="00CF38F6">
        <w:rPr>
          <w:rFonts w:cs="Arial"/>
          <w:b/>
          <w:sz w:val="24"/>
          <w:szCs w:val="24"/>
          <w:u w:val="single"/>
        </w:rPr>
        <w:t>2026</w:t>
      </w:r>
      <w:r w:rsidRPr="00CF38F6">
        <w:rPr>
          <w:rFonts w:cs="Arial"/>
          <w:b/>
          <w:sz w:val="24"/>
          <w:szCs w:val="24"/>
          <w:u w:val="single"/>
        </w:rPr>
        <w:t xml:space="preserve"> </w:t>
      </w:r>
      <w:r w:rsidRPr="00CF38F6">
        <w:rPr>
          <w:b/>
          <w:sz w:val="24"/>
          <w:szCs w:val="24"/>
          <w:u w:val="single"/>
        </w:rPr>
        <w:t>in se bo začelo ob 11:00 uri</w:t>
      </w:r>
      <w:r w:rsidRPr="00CF38F6">
        <w:rPr>
          <w:sz w:val="24"/>
          <w:szCs w:val="24"/>
        </w:rPr>
        <w:t xml:space="preserve"> </w:t>
      </w:r>
      <w:r w:rsidRPr="00CF38F6">
        <w:t xml:space="preserve">na spletnem naslovu </w:t>
      </w:r>
      <w:r w:rsidRPr="00CF38F6">
        <w:rPr>
          <w:rFonts w:cs="Arial"/>
          <w:u w:val="single"/>
        </w:rPr>
        <w:t>https://ejn.gov.si/</w:t>
      </w:r>
      <w:r w:rsidRPr="00CF38F6">
        <w:rPr>
          <w:rFonts w:cs="Arial"/>
        </w:rPr>
        <w:t>.</w:t>
      </w:r>
    </w:p>
    <w:p w14:paraId="3A828AD2" w14:textId="77777777" w:rsidR="00A70413" w:rsidRPr="00C6247C" w:rsidRDefault="00A70413" w:rsidP="00A70413">
      <w:pPr>
        <w:rPr>
          <w:szCs w:val="22"/>
          <w:lang w:eastAsia="en-US"/>
        </w:rPr>
      </w:pPr>
    </w:p>
    <w:p w14:paraId="3D1468E4" w14:textId="77777777" w:rsidR="00D50C5B" w:rsidRDefault="00D50C5B" w:rsidP="00D50C5B">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5308C686" w14:textId="77777777" w:rsidR="00D50C5B" w:rsidRDefault="00D50C5B" w:rsidP="00A70413">
      <w:pPr>
        <w:spacing w:line="260" w:lineRule="exact"/>
        <w:jc w:val="both"/>
      </w:pPr>
    </w:p>
    <w:p w14:paraId="7BBE224F" w14:textId="607320E7" w:rsidR="00D50C5B" w:rsidRDefault="00A70413" w:rsidP="00752909">
      <w:pPr>
        <w:spacing w:line="260" w:lineRule="exact"/>
        <w:jc w:val="both"/>
      </w:pPr>
      <w:r w:rsidRPr="00443C58">
        <w:t xml:space="preserve"> </w:t>
      </w:r>
    </w:p>
    <w:p w14:paraId="40502F31" w14:textId="29A38A64" w:rsidR="00CD4D4B" w:rsidRDefault="00CD4D4B" w:rsidP="00A70413">
      <w:pPr>
        <w:spacing w:line="260" w:lineRule="exact"/>
        <w:jc w:val="center"/>
      </w:pPr>
    </w:p>
    <w:p w14:paraId="0200DC73" w14:textId="7615CB24" w:rsidR="00E07B77" w:rsidRDefault="00E07B77" w:rsidP="00A70413">
      <w:pPr>
        <w:spacing w:line="260" w:lineRule="exact"/>
        <w:jc w:val="center"/>
      </w:pPr>
    </w:p>
    <w:p w14:paraId="3D1F1A18" w14:textId="77777777" w:rsidR="00E07B77" w:rsidRDefault="00E07B77" w:rsidP="00A70413">
      <w:pPr>
        <w:spacing w:line="260" w:lineRule="exact"/>
        <w:jc w:val="center"/>
      </w:pPr>
    </w:p>
    <w:p w14:paraId="4837370C" w14:textId="77777777" w:rsidR="00A70413" w:rsidRDefault="00A70413" w:rsidP="00A70413">
      <w:pPr>
        <w:spacing w:line="260" w:lineRule="exact"/>
        <w:jc w:val="center"/>
      </w:pPr>
    </w:p>
    <w:p w14:paraId="09479510" w14:textId="77777777" w:rsidR="00A70413" w:rsidRDefault="00A70413" w:rsidP="00A70413">
      <w:pPr>
        <w:spacing w:line="260" w:lineRule="exact"/>
        <w:jc w:val="center"/>
      </w:pPr>
      <w:r>
        <w:t xml:space="preserve">                                                                                               </w:t>
      </w:r>
    </w:p>
    <w:p w14:paraId="1A2E4827" w14:textId="77847EEC" w:rsidR="00A70413" w:rsidRDefault="00A70413" w:rsidP="00A70413">
      <w:pPr>
        <w:spacing w:line="260" w:lineRule="exact"/>
        <w:ind w:left="4544" w:firstLine="284"/>
      </w:pPr>
      <w:r>
        <w:t xml:space="preserve">                          </w:t>
      </w:r>
      <w:r w:rsidR="00860481">
        <w:t xml:space="preserve"> </w:t>
      </w:r>
      <w:r>
        <w:t xml:space="preserve"> direktorica</w:t>
      </w:r>
    </w:p>
    <w:p w14:paraId="254178C0" w14:textId="3082CE4F" w:rsidR="002D2C4F" w:rsidRDefault="00A70413" w:rsidP="00752909">
      <w:pPr>
        <w:spacing w:line="260" w:lineRule="exact"/>
        <w:ind w:left="4260" w:firstLine="284"/>
        <w:jc w:val="center"/>
      </w:pPr>
      <w:r>
        <w:t xml:space="preserve">   Zlata Štiblar Kisić</w:t>
      </w:r>
    </w:p>
    <w:p w14:paraId="2531863E" w14:textId="77777777" w:rsidR="00AD0F9A" w:rsidRDefault="00AD0F9A" w:rsidP="00752909">
      <w:pPr>
        <w:spacing w:line="260" w:lineRule="exact"/>
        <w:ind w:left="4260" w:firstLine="284"/>
        <w:jc w:val="center"/>
      </w:pPr>
    </w:p>
    <w:p w14:paraId="23B570FD" w14:textId="07CE4155" w:rsidR="00165A74" w:rsidRDefault="00FF25CF" w:rsidP="002D364C">
      <w:pPr>
        <w:pStyle w:val="Poglavje1"/>
      </w:pPr>
      <w:r>
        <w:lastRenderedPageBreak/>
        <w:t xml:space="preserve">1. </w:t>
      </w:r>
      <w:r w:rsidR="00165A74">
        <w:t>SPLOŠNE DOLOČBE</w:t>
      </w:r>
    </w:p>
    <w:p w14:paraId="02BC5675" w14:textId="77777777" w:rsidR="00165A74" w:rsidRDefault="00165A74" w:rsidP="004F2B1C">
      <w:pPr>
        <w:jc w:val="both"/>
      </w:pPr>
    </w:p>
    <w:p w14:paraId="0E4D70FE" w14:textId="77777777" w:rsidR="00165A74" w:rsidRDefault="00165A74" w:rsidP="004F2B1C">
      <w:pPr>
        <w:pStyle w:val="Poglavje3"/>
      </w:pPr>
      <w:r>
        <w:t>Način izvajanja naročila</w:t>
      </w:r>
    </w:p>
    <w:p w14:paraId="4BF47360" w14:textId="77777777" w:rsidR="00165A74" w:rsidRDefault="00165A74" w:rsidP="004F2B1C">
      <w:pPr>
        <w:pStyle w:val="BodyText"/>
        <w:tabs>
          <w:tab w:val="left" w:pos="6825"/>
        </w:tabs>
        <w:outlineLvl w:val="0"/>
      </w:pPr>
    </w:p>
    <w:p w14:paraId="7BFB1611" w14:textId="2DE8717C" w:rsidR="00FA374E" w:rsidRPr="00FA374E" w:rsidRDefault="00D50C5B" w:rsidP="00FA374E">
      <w:pPr>
        <w:jc w:val="both"/>
        <w:rPr>
          <w:u w:val="single"/>
        </w:rPr>
      </w:pPr>
      <w:r w:rsidRPr="008E2B2A">
        <w:t xml:space="preserve">Naročnik oddaja javno naročilo za predmet naročila </w:t>
      </w:r>
      <w:r w:rsidR="00E07B77" w:rsidRPr="00E07B77">
        <w:t>NABAVA VREČK PE-LD IN PE-HD</w:t>
      </w:r>
      <w:r w:rsidR="00E07B77">
        <w:t xml:space="preserve"> </w:t>
      </w:r>
      <w:r w:rsidR="00FA374E" w:rsidRPr="00FA374E">
        <w:t xml:space="preserve">v celoti. Ponudnik mora ponuditi vse razpisane vrste blaga (delne ponudbe niso dovoljene). </w:t>
      </w:r>
      <w:r w:rsidR="00FA374E" w:rsidRPr="00FA374E">
        <w:rPr>
          <w:u w:val="single"/>
        </w:rPr>
        <w:t>V primeru, da ponudnik ne ponudi vse</w:t>
      </w:r>
      <w:r w:rsidR="00515769">
        <w:rPr>
          <w:u w:val="single"/>
        </w:rPr>
        <w:t>h</w:t>
      </w:r>
      <w:r w:rsidR="00FA374E" w:rsidRPr="00FA374E">
        <w:rPr>
          <w:u w:val="single"/>
        </w:rPr>
        <w:t xml:space="preserve"> postavk v ponudbenem predračunu, bo naročnik takega ponudnika izločil iz nadaljnjega postopka. </w:t>
      </w:r>
    </w:p>
    <w:p w14:paraId="6A8A9577" w14:textId="77777777" w:rsidR="00165A74" w:rsidRDefault="00165A74" w:rsidP="004F2B1C">
      <w:pPr>
        <w:jc w:val="both"/>
      </w:pPr>
    </w:p>
    <w:p w14:paraId="6194E9D8" w14:textId="77777777" w:rsidR="00165A74" w:rsidRDefault="00165A74" w:rsidP="004F2B1C">
      <w:pPr>
        <w:pStyle w:val="Poglavje3"/>
      </w:pPr>
      <w:r>
        <w:t>Sodelovanje</w:t>
      </w:r>
    </w:p>
    <w:p w14:paraId="28DBE7B9" w14:textId="77777777" w:rsidR="00165A74" w:rsidRDefault="00165A74" w:rsidP="004F2B1C">
      <w:pPr>
        <w:jc w:val="both"/>
      </w:pPr>
    </w:p>
    <w:p w14:paraId="17557F66" w14:textId="77777777"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60521B4" w14:textId="77777777" w:rsidR="00165A74" w:rsidRDefault="00165A74" w:rsidP="004F2B1C">
      <w:pPr>
        <w:jc w:val="both"/>
      </w:pPr>
    </w:p>
    <w:p w14:paraId="4DEAD254" w14:textId="77777777"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14:paraId="4493B57C" w14:textId="77777777" w:rsidR="00165A74" w:rsidRDefault="00165A74" w:rsidP="004F2B1C">
      <w:pPr>
        <w:jc w:val="both"/>
      </w:pPr>
    </w:p>
    <w:p w14:paraId="71A62F22" w14:textId="77777777" w:rsidR="00165A74" w:rsidRDefault="00165A74" w:rsidP="004F2B1C">
      <w:pPr>
        <w:pStyle w:val="Poglavje3"/>
      </w:pPr>
      <w:r>
        <w:t>Jezik</w:t>
      </w:r>
    </w:p>
    <w:p w14:paraId="0F6B2A6F" w14:textId="77777777" w:rsidR="00165A74" w:rsidRDefault="00165A74" w:rsidP="004F2B1C">
      <w:pPr>
        <w:jc w:val="both"/>
      </w:pPr>
    </w:p>
    <w:p w14:paraId="1D479A33" w14:textId="77777777"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14:paraId="5EF36101" w14:textId="77777777" w:rsidR="00165A74" w:rsidRDefault="00165A74" w:rsidP="004F2B1C">
      <w:pPr>
        <w:jc w:val="both"/>
      </w:pPr>
    </w:p>
    <w:p w14:paraId="39DD5255" w14:textId="77777777"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AAC6117" w14:textId="77777777" w:rsidR="00165A74" w:rsidRDefault="00165A74" w:rsidP="004F2B1C">
      <w:pPr>
        <w:jc w:val="both"/>
      </w:pPr>
    </w:p>
    <w:p w14:paraId="4215A3DF" w14:textId="77777777" w:rsidR="00165A74" w:rsidRDefault="00165A74" w:rsidP="004F2B1C">
      <w:pPr>
        <w:pStyle w:val="Poglavje3"/>
      </w:pPr>
      <w:r>
        <w:t>Podizvajalci</w:t>
      </w:r>
    </w:p>
    <w:p w14:paraId="533C66DF" w14:textId="77777777" w:rsidR="00165A74" w:rsidRDefault="00165A74" w:rsidP="004F2B1C">
      <w:pPr>
        <w:jc w:val="both"/>
      </w:pPr>
    </w:p>
    <w:p w14:paraId="4F435014" w14:textId="77777777"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14:paraId="6463EBA6" w14:textId="77777777" w:rsidR="00165A74" w:rsidRDefault="00165A74" w:rsidP="004F2B1C">
      <w:pPr>
        <w:jc w:val="both"/>
      </w:pPr>
    </w:p>
    <w:p w14:paraId="68543E15" w14:textId="77777777" w:rsidR="00165A74" w:rsidRDefault="00165A74" w:rsidP="004F2B1C">
      <w:pPr>
        <w:jc w:val="both"/>
      </w:pPr>
      <w:r>
        <w:t xml:space="preserve">V primeru izvedbe javnega naročila s podizvajalci, </w:t>
      </w:r>
      <w:r>
        <w:rPr>
          <w:rFonts w:cs="Arial"/>
        </w:rPr>
        <w:t>je potrebno v</w:t>
      </w:r>
      <w:r>
        <w:t xml:space="preserve"> ponudbi:</w:t>
      </w:r>
    </w:p>
    <w:p w14:paraId="02DE925C" w14:textId="77777777" w:rsidR="00165A74" w:rsidRDefault="00165A74" w:rsidP="004F2B1C">
      <w:pPr>
        <w:numPr>
          <w:ilvl w:val="0"/>
          <w:numId w:val="2"/>
        </w:numPr>
        <w:ind w:hanging="294"/>
        <w:jc w:val="both"/>
      </w:pPr>
      <w:r>
        <w:t xml:space="preserve">navesti vse podizvajalce ter vsak del javnega naročila, ki ga namerava ponudnik oddati v </w:t>
      </w:r>
      <w:proofErr w:type="spellStart"/>
      <w:r>
        <w:t>podizvajanje</w:t>
      </w:r>
      <w:proofErr w:type="spellEnd"/>
      <w:r>
        <w:t>,</w:t>
      </w:r>
    </w:p>
    <w:p w14:paraId="2FA18806" w14:textId="77777777"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14:paraId="62EC154A" w14:textId="77777777" w:rsidR="00165A74" w:rsidRDefault="00165A74" w:rsidP="004F2B1C">
      <w:pPr>
        <w:numPr>
          <w:ilvl w:val="0"/>
          <w:numId w:val="2"/>
        </w:numPr>
        <w:ind w:hanging="294"/>
        <w:jc w:val="both"/>
      </w:pPr>
      <w:r>
        <w:t>priložiti zahtevo podizvajalca za neposredno plačilo, če podizvajalec to zahteva.</w:t>
      </w:r>
    </w:p>
    <w:p w14:paraId="15F990D3" w14:textId="77777777" w:rsidR="00165A74" w:rsidRDefault="00165A74" w:rsidP="004F2B1C">
      <w:pPr>
        <w:jc w:val="both"/>
      </w:pPr>
      <w:r>
        <w:t>Navedene podatke ponudnik predloži na ustreznih obrazcih te dokumentacije.</w:t>
      </w:r>
    </w:p>
    <w:p w14:paraId="2235B96F" w14:textId="77777777" w:rsidR="00165A74" w:rsidRDefault="00165A74" w:rsidP="004F2B1C">
      <w:pPr>
        <w:jc w:val="both"/>
      </w:pPr>
    </w:p>
    <w:p w14:paraId="02179572" w14:textId="77777777"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5DCCD9C7" w14:textId="77777777" w:rsidR="00165A74" w:rsidRDefault="00165A74" w:rsidP="004F2B1C">
      <w:pPr>
        <w:jc w:val="both"/>
      </w:pPr>
    </w:p>
    <w:p w14:paraId="16CB9D4F" w14:textId="77777777"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14:paraId="1C5EAD67" w14:textId="77777777"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14:paraId="772F09C1" w14:textId="77777777" w:rsidR="00165A74" w:rsidRDefault="00165A74" w:rsidP="004F2B1C">
      <w:pPr>
        <w:numPr>
          <w:ilvl w:val="0"/>
          <w:numId w:val="2"/>
        </w:numPr>
        <w:ind w:hanging="294"/>
        <w:jc w:val="both"/>
      </w:pPr>
      <w:r>
        <w:t>podatki o podizvajalcu (naziv, polni naslov, matična številka, davčna številka in transakcijski račun),</w:t>
      </w:r>
    </w:p>
    <w:p w14:paraId="629619F0" w14:textId="77777777" w:rsidR="00165A74" w:rsidRDefault="00165A74" w:rsidP="004F2B1C">
      <w:pPr>
        <w:numPr>
          <w:ilvl w:val="0"/>
          <w:numId w:val="2"/>
        </w:numPr>
        <w:ind w:hanging="294"/>
        <w:jc w:val="both"/>
      </w:pPr>
      <w:r>
        <w:t>predmet dogovora, vrsto, obseg in skupno vrednost del, ki jih prevzema podizvajalec, kraj in rok izvedbe teh del,</w:t>
      </w:r>
    </w:p>
    <w:p w14:paraId="336DEA86" w14:textId="77777777"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14:paraId="1ACAE475" w14:textId="77777777" w:rsidR="00165A74" w:rsidRDefault="00165A74" w:rsidP="004F2B1C">
      <w:pPr>
        <w:jc w:val="both"/>
      </w:pPr>
    </w:p>
    <w:p w14:paraId="74AB24CF" w14:textId="77777777" w:rsidR="00165A74" w:rsidRDefault="00165A74" w:rsidP="004F2B1C">
      <w:pPr>
        <w:jc w:val="both"/>
      </w:pPr>
      <w:r>
        <w:lastRenderedPageBreak/>
        <w:t>V kolikor podizvajalec zahteva neposredno plačilo, se šteje, da je neposredno plačilo podizvajalcu obvezno in obveznost zavezuje naročnika in glavnega izvajalca.</w:t>
      </w:r>
    </w:p>
    <w:p w14:paraId="64AFFDE7" w14:textId="77777777" w:rsidR="00632031" w:rsidRDefault="00632031" w:rsidP="004F2B1C">
      <w:pPr>
        <w:jc w:val="both"/>
      </w:pPr>
    </w:p>
    <w:p w14:paraId="4EAC658D" w14:textId="77777777"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6C0BBDF" w14:textId="77777777" w:rsidR="00165A74" w:rsidRDefault="00165A74" w:rsidP="004F2B1C">
      <w:pPr>
        <w:jc w:val="both"/>
      </w:pPr>
    </w:p>
    <w:p w14:paraId="6AF43832" w14:textId="77777777" w:rsidR="00165A74" w:rsidRDefault="00165A74" w:rsidP="004F2B1C">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61CBC5E" w14:textId="77777777" w:rsidR="00165A74" w:rsidRDefault="00165A74" w:rsidP="004F2B1C">
      <w:pPr>
        <w:jc w:val="both"/>
      </w:pPr>
    </w:p>
    <w:p w14:paraId="077332B3" w14:textId="77777777" w:rsidR="00165A74" w:rsidRDefault="00165A74" w:rsidP="004F2B1C">
      <w:pPr>
        <w:pStyle w:val="Poglavje3"/>
      </w:pPr>
      <w:r>
        <w:t>Skupna ponudba</w:t>
      </w:r>
    </w:p>
    <w:p w14:paraId="696CBA9E" w14:textId="77777777" w:rsidR="00165A74" w:rsidRDefault="00165A74" w:rsidP="004F2B1C">
      <w:pPr>
        <w:jc w:val="both"/>
      </w:pPr>
    </w:p>
    <w:p w14:paraId="0B402514" w14:textId="77777777"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6DB3666" w14:textId="77777777" w:rsidR="00165A74" w:rsidRDefault="00165A74" w:rsidP="004F2B1C">
      <w:pPr>
        <w:jc w:val="both"/>
      </w:pPr>
    </w:p>
    <w:p w14:paraId="12C2C17F" w14:textId="77777777"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14:paraId="5485E1D4" w14:textId="77777777" w:rsidR="00165A74" w:rsidRDefault="00165A74" w:rsidP="004F2B1C">
      <w:pPr>
        <w:jc w:val="both"/>
      </w:pPr>
    </w:p>
    <w:p w14:paraId="2F3560CD" w14:textId="77777777" w:rsidR="00165A74" w:rsidRDefault="00165A74" w:rsidP="004F2B1C">
      <w:pPr>
        <w:pStyle w:val="Poglavje3"/>
      </w:pPr>
      <w:r>
        <w:t>Uporaba zmogljivosti drugih subjektov</w:t>
      </w:r>
    </w:p>
    <w:p w14:paraId="2DCF69B2" w14:textId="77777777" w:rsidR="00165A74" w:rsidRDefault="00165A74" w:rsidP="004F2B1C">
      <w:pPr>
        <w:jc w:val="both"/>
      </w:pPr>
    </w:p>
    <w:p w14:paraId="0916A79C" w14:textId="77777777"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528CC43" w14:textId="77777777" w:rsidR="00165A74" w:rsidRDefault="00165A74" w:rsidP="004F2B1C">
      <w:pPr>
        <w:jc w:val="both"/>
      </w:pPr>
    </w:p>
    <w:p w14:paraId="4930EFD8" w14:textId="77777777"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56E1293" w14:textId="77777777" w:rsidR="00165A74" w:rsidRDefault="00165A74" w:rsidP="004F2B1C">
      <w:pPr>
        <w:jc w:val="both"/>
      </w:pPr>
    </w:p>
    <w:p w14:paraId="1ACB7AD4" w14:textId="77777777"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B33E060" w14:textId="77777777" w:rsidR="00165A74" w:rsidRDefault="00165A74" w:rsidP="004F2B1C">
      <w:pPr>
        <w:jc w:val="both"/>
      </w:pPr>
    </w:p>
    <w:p w14:paraId="60336FAE" w14:textId="77777777" w:rsidR="00BF4101" w:rsidRPr="00DE289E" w:rsidRDefault="00BF4101" w:rsidP="004F2B1C">
      <w:pPr>
        <w:pStyle w:val="Poglavje3"/>
      </w:pPr>
      <w:r w:rsidRPr="00DE289E">
        <w:t>Pojasnila razpisne dokumentacije</w:t>
      </w:r>
    </w:p>
    <w:p w14:paraId="305057E1" w14:textId="77777777" w:rsidR="00BF4101" w:rsidRPr="00DE289E" w:rsidRDefault="00BF4101" w:rsidP="004F2B1C">
      <w:pPr>
        <w:tabs>
          <w:tab w:val="left" w:pos="708"/>
        </w:tabs>
        <w:jc w:val="both"/>
        <w:rPr>
          <w:b/>
        </w:rPr>
      </w:pPr>
    </w:p>
    <w:p w14:paraId="15481B46" w14:textId="77777777" w:rsidR="00A846C9" w:rsidRPr="00992C7B" w:rsidRDefault="00A846C9" w:rsidP="00A846C9">
      <w:pPr>
        <w:jc w:val="both"/>
      </w:pPr>
      <w:r w:rsidRPr="009C5959">
        <w:t xml:space="preserve">Pojasnila o vsebini razpisne dokumentacije v zvezi z oddajo javnega naročila se lahko zahtevajo le v </w:t>
      </w:r>
      <w:r w:rsidRPr="00992C7B">
        <w:t>pisni obliki preko Portala javnih naročil. Pojasnila bodo posredovana na Portal javnih naročil.</w:t>
      </w:r>
    </w:p>
    <w:p w14:paraId="0A4AF951" w14:textId="77777777" w:rsidR="00A846C9" w:rsidRPr="00992C7B" w:rsidRDefault="00A846C9" w:rsidP="00A846C9">
      <w:pPr>
        <w:jc w:val="both"/>
      </w:pPr>
    </w:p>
    <w:p w14:paraId="794B4455" w14:textId="20AA97A5" w:rsidR="00A846C9" w:rsidRPr="00631DA9" w:rsidRDefault="00A846C9" w:rsidP="00A846C9">
      <w:pPr>
        <w:jc w:val="both"/>
        <w:rPr>
          <w:b/>
          <w:sz w:val="24"/>
          <w:szCs w:val="24"/>
          <w:u w:val="single"/>
        </w:rPr>
      </w:pPr>
      <w:r w:rsidRPr="00CF38F6">
        <w:rPr>
          <w:b/>
          <w:sz w:val="24"/>
          <w:szCs w:val="24"/>
          <w:u w:val="single"/>
        </w:rPr>
        <w:t xml:space="preserve">Rok za postavitev vprašanj: </w:t>
      </w:r>
      <w:r w:rsidR="003448F2" w:rsidRPr="00CF38F6">
        <w:rPr>
          <w:b/>
          <w:sz w:val="24"/>
          <w:szCs w:val="24"/>
          <w:u w:val="single"/>
        </w:rPr>
        <w:t>24</w:t>
      </w:r>
      <w:r w:rsidR="008B05B5" w:rsidRPr="00CF38F6">
        <w:rPr>
          <w:b/>
          <w:sz w:val="24"/>
          <w:szCs w:val="24"/>
          <w:u w:val="single"/>
        </w:rPr>
        <w:t>.8</w:t>
      </w:r>
      <w:r w:rsidR="006224CA" w:rsidRPr="00CF38F6">
        <w:rPr>
          <w:b/>
          <w:sz w:val="24"/>
          <w:szCs w:val="24"/>
          <w:u w:val="single"/>
        </w:rPr>
        <w:t>.2026</w:t>
      </w:r>
      <w:r w:rsidRPr="00CF38F6">
        <w:rPr>
          <w:b/>
          <w:sz w:val="24"/>
          <w:szCs w:val="24"/>
          <w:u w:val="single"/>
        </w:rPr>
        <w:t xml:space="preserve"> do </w:t>
      </w:r>
      <w:r w:rsidR="006224CA" w:rsidRPr="00CF38F6">
        <w:rPr>
          <w:b/>
          <w:sz w:val="24"/>
          <w:szCs w:val="24"/>
          <w:u w:val="single"/>
        </w:rPr>
        <w:t>10</w:t>
      </w:r>
      <w:r w:rsidRPr="00CF38F6">
        <w:rPr>
          <w:b/>
          <w:sz w:val="24"/>
          <w:szCs w:val="24"/>
          <w:u w:val="single"/>
        </w:rPr>
        <w:t>:00 ure.</w:t>
      </w:r>
    </w:p>
    <w:p w14:paraId="57895BA7" w14:textId="77777777" w:rsidR="00A846C9" w:rsidRPr="00631DA9" w:rsidRDefault="00A846C9" w:rsidP="00A846C9">
      <w:pPr>
        <w:jc w:val="both"/>
      </w:pPr>
    </w:p>
    <w:p w14:paraId="4B8DE95D" w14:textId="77777777" w:rsidR="00A846C9" w:rsidRPr="00DE289E" w:rsidRDefault="00A846C9" w:rsidP="00A846C9">
      <w:pPr>
        <w:jc w:val="both"/>
      </w:pPr>
      <w:r w:rsidRPr="00631DA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E3E6A81" w14:textId="77777777" w:rsidR="00165A74" w:rsidRDefault="00165A74" w:rsidP="004F2B1C">
      <w:pPr>
        <w:jc w:val="both"/>
      </w:pPr>
    </w:p>
    <w:p w14:paraId="5B88A8E9" w14:textId="77777777" w:rsidR="00CE1B98" w:rsidRDefault="00165A74" w:rsidP="004F2B1C">
      <w:pPr>
        <w:pStyle w:val="Poglavje3"/>
      </w:pPr>
      <w:r>
        <w:t>Stroški ponudbe</w:t>
      </w:r>
      <w:r w:rsidR="00CE1B98" w:rsidRPr="00CE1B98">
        <w:t xml:space="preserve"> </w:t>
      </w:r>
    </w:p>
    <w:p w14:paraId="24C4C884" w14:textId="77777777" w:rsidR="00165A74" w:rsidRDefault="00165A74" w:rsidP="004F2B1C">
      <w:pPr>
        <w:jc w:val="both"/>
      </w:pPr>
    </w:p>
    <w:p w14:paraId="2C4D2993" w14:textId="77777777" w:rsidR="00420A28" w:rsidRDefault="00165A74" w:rsidP="004F2B1C">
      <w:pPr>
        <w:jc w:val="both"/>
      </w:pPr>
      <w:r>
        <w:t xml:space="preserve">Ponudnik nosi vse stroške, povezane s pripravo in predložitvijo ponudbe, vključno s stroški </w:t>
      </w:r>
      <w:proofErr w:type="spellStart"/>
      <w:r>
        <w:t>prospektnega</w:t>
      </w:r>
      <w:proofErr w:type="spellEnd"/>
      <w: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740BA08" w14:textId="42F419C0" w:rsidR="00CC1687" w:rsidRDefault="00CC1687" w:rsidP="004F2B1C">
      <w:pPr>
        <w:jc w:val="both"/>
      </w:pPr>
    </w:p>
    <w:p w14:paraId="298CBB42" w14:textId="16F8AB05" w:rsidR="00651A92" w:rsidRDefault="00651A92" w:rsidP="004F2B1C">
      <w:pPr>
        <w:jc w:val="both"/>
      </w:pPr>
    </w:p>
    <w:p w14:paraId="5CC5A2B3" w14:textId="77777777" w:rsidR="00651A92" w:rsidRDefault="00651A92" w:rsidP="004F2B1C">
      <w:pPr>
        <w:jc w:val="both"/>
      </w:pPr>
    </w:p>
    <w:p w14:paraId="68D479E8" w14:textId="77777777" w:rsidR="00165A74" w:rsidRDefault="00165A74" w:rsidP="004F2B1C">
      <w:pPr>
        <w:pStyle w:val="Poglavje3"/>
      </w:pPr>
      <w:r>
        <w:lastRenderedPageBreak/>
        <w:t>Variantne ponudbe</w:t>
      </w:r>
    </w:p>
    <w:p w14:paraId="3A55B7E9" w14:textId="77777777" w:rsidR="00165A74" w:rsidRDefault="00165A74" w:rsidP="004F2B1C">
      <w:pPr>
        <w:jc w:val="both"/>
      </w:pPr>
    </w:p>
    <w:p w14:paraId="057D3E70" w14:textId="77777777" w:rsidR="00165A74" w:rsidRDefault="00165A74" w:rsidP="004F2B1C">
      <w:pPr>
        <w:jc w:val="both"/>
      </w:pPr>
      <w:r>
        <w:t>Naročnik ne bo upošteval variantnih ponudb. Ponudnik lahko predloži samo eno ponudbo. Ponudnik, ki predloži več kot eno ponudbo bo izločen iz postopka.</w:t>
      </w:r>
    </w:p>
    <w:p w14:paraId="30D10B88" w14:textId="77777777" w:rsidR="00165A74" w:rsidRDefault="00165A74" w:rsidP="004F2B1C">
      <w:pPr>
        <w:jc w:val="both"/>
      </w:pPr>
    </w:p>
    <w:p w14:paraId="5EB426C3" w14:textId="77777777" w:rsidR="00165A74" w:rsidRPr="00A856C6" w:rsidRDefault="00165A74" w:rsidP="004F2B1C">
      <w:pPr>
        <w:pStyle w:val="Poglavje3"/>
      </w:pPr>
      <w:r w:rsidRPr="00A856C6">
        <w:t>Plačilni pogoji</w:t>
      </w:r>
    </w:p>
    <w:p w14:paraId="403FF62F" w14:textId="77777777" w:rsidR="00165A74" w:rsidRPr="00A856C6" w:rsidRDefault="00165A74" w:rsidP="004F2B1C">
      <w:pPr>
        <w:jc w:val="both"/>
      </w:pPr>
    </w:p>
    <w:p w14:paraId="70D43FC3" w14:textId="5C93577C" w:rsidR="00165A74" w:rsidRDefault="00A856C6" w:rsidP="004F2B1C">
      <w:pPr>
        <w:jc w:val="both"/>
      </w:pPr>
      <w:r w:rsidRPr="00A856C6">
        <w:t>Navedeno v pogod</w:t>
      </w:r>
      <w:r w:rsidR="00515769">
        <w:t>b</w:t>
      </w:r>
      <w:r w:rsidRPr="00A856C6">
        <w:t>i.</w:t>
      </w:r>
    </w:p>
    <w:p w14:paraId="199F221D" w14:textId="77777777" w:rsidR="00165A74" w:rsidRDefault="00165A74" w:rsidP="004F2B1C">
      <w:pPr>
        <w:jc w:val="both"/>
      </w:pPr>
    </w:p>
    <w:p w14:paraId="08EC7932" w14:textId="77777777" w:rsidR="00380729" w:rsidRDefault="00165A74" w:rsidP="004F2B1C">
      <w:pPr>
        <w:pStyle w:val="Poglavje3"/>
      </w:pPr>
      <w:r>
        <w:t>Cena</w:t>
      </w:r>
    </w:p>
    <w:p w14:paraId="72F231A7" w14:textId="77777777" w:rsidR="00165A74" w:rsidRDefault="00165A74" w:rsidP="004F2B1C">
      <w:pPr>
        <w:jc w:val="both"/>
      </w:pPr>
    </w:p>
    <w:p w14:paraId="5BE70659" w14:textId="77777777" w:rsidR="00321F11" w:rsidRPr="009718A1" w:rsidRDefault="00321F11" w:rsidP="00321F11">
      <w:pPr>
        <w:jc w:val="both"/>
      </w:pPr>
      <w:r w:rsidRPr="00803935">
        <w:t>Cena mora biti fiksna</w:t>
      </w:r>
      <w:r>
        <w:t xml:space="preserve"> oz. kot je v pogodbi naveden razlog za povečanje cen</w:t>
      </w:r>
      <w:r w:rsidRPr="00803935">
        <w:t>, izražena v evrih (€), brez davka na dodano vrednost (DDV). Vsi stroški morajo biti vračunani v ceno. Cene v ponudbi morajo pokrivati vse stroške, ki jih bo imel ponudnik z realizacijo naročila.</w:t>
      </w:r>
      <w:r>
        <w:t xml:space="preserve"> </w:t>
      </w:r>
    </w:p>
    <w:p w14:paraId="3746C5A5" w14:textId="77777777" w:rsidR="009718A1" w:rsidRDefault="009718A1" w:rsidP="00A846C9">
      <w:pPr>
        <w:jc w:val="both"/>
        <w:rPr>
          <w:rFonts w:eastAsiaTheme="minorHAnsi" w:cs="Arial"/>
          <w:lang w:eastAsia="en-US"/>
        </w:rPr>
      </w:pPr>
    </w:p>
    <w:p w14:paraId="31190A7B" w14:textId="77777777" w:rsidR="00165A74" w:rsidRDefault="00165A74" w:rsidP="004F2B1C">
      <w:pPr>
        <w:pStyle w:val="Poglavje3"/>
      </w:pPr>
      <w:r>
        <w:t>Merila</w:t>
      </w:r>
    </w:p>
    <w:p w14:paraId="28B3EBB9" w14:textId="77777777" w:rsidR="00165A74" w:rsidRDefault="00165A74" w:rsidP="004F2B1C">
      <w:pPr>
        <w:jc w:val="both"/>
      </w:pPr>
    </w:p>
    <w:p w14:paraId="1966E649" w14:textId="77777777" w:rsidR="00457FDA" w:rsidRPr="00DE289E" w:rsidRDefault="00457FDA" w:rsidP="00457FDA">
      <w:pPr>
        <w:jc w:val="both"/>
      </w:pPr>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50C5B" w:rsidRPr="00DE289E" w14:paraId="1F9EA9A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1B9D3C57" w14:textId="77777777" w:rsidR="00D50C5B" w:rsidRPr="00DE289E" w:rsidRDefault="00D50C5B" w:rsidP="00D50C5B">
            <w:pPr>
              <w:jc w:val="center"/>
              <w:rPr>
                <w:rFonts w:cs="Arial"/>
                <w:b/>
              </w:rPr>
            </w:pPr>
            <w:bookmarkStart w:id="1" w:name="merilaNarocilo"/>
            <w:bookmarkEnd w:id="1"/>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7A208375" w14:textId="77777777" w:rsidR="00D50C5B" w:rsidRPr="00DE289E" w:rsidRDefault="00D50C5B" w:rsidP="00D50C5B">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4C602600" w14:textId="77777777" w:rsidR="00D50C5B" w:rsidRPr="00DE289E" w:rsidRDefault="00D50C5B" w:rsidP="00D50C5B">
            <w:pPr>
              <w:jc w:val="center"/>
              <w:rPr>
                <w:rFonts w:cs="Arial"/>
                <w:b/>
              </w:rPr>
            </w:pPr>
            <w:r w:rsidRPr="00DE289E">
              <w:rPr>
                <w:rFonts w:cs="Arial"/>
                <w:b/>
              </w:rPr>
              <w:t>Udeležba (%)</w:t>
            </w:r>
          </w:p>
        </w:tc>
      </w:tr>
      <w:tr w:rsidR="00D50C5B" w:rsidRPr="00DE289E" w14:paraId="73D7071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24DEB1AD" w14:textId="77777777" w:rsidR="00D50C5B" w:rsidRPr="00DE289E" w:rsidRDefault="00D50C5B" w:rsidP="00D50C5B">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0E52FD10" w14:textId="77777777" w:rsidR="00D50C5B" w:rsidRPr="00DE289E" w:rsidRDefault="00D50C5B" w:rsidP="00D50C5B">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20C2FFAB" w14:textId="77777777" w:rsidR="00D50C5B" w:rsidRPr="00DE289E" w:rsidRDefault="00D50C5B" w:rsidP="00D50C5B">
            <w:pPr>
              <w:jc w:val="center"/>
              <w:rPr>
                <w:rFonts w:cs="Arial"/>
              </w:rPr>
            </w:pPr>
            <w:r w:rsidRPr="00DE289E">
              <w:rPr>
                <w:rFonts w:cs="Arial"/>
              </w:rPr>
              <w:t>100</w:t>
            </w:r>
          </w:p>
        </w:tc>
      </w:tr>
    </w:tbl>
    <w:p w14:paraId="1B3780CE" w14:textId="77777777" w:rsidR="00D50C5B" w:rsidRPr="00DE289E" w:rsidRDefault="00D50C5B" w:rsidP="00D50C5B">
      <w:pPr>
        <w:jc w:val="both"/>
        <w:rPr>
          <w:noProof/>
          <w:szCs w:val="24"/>
        </w:rPr>
      </w:pPr>
      <w:r w:rsidRPr="00DE289E">
        <w:rPr>
          <w:noProof/>
          <w:szCs w:val="24"/>
        </w:rPr>
        <w:t xml:space="preserve">* </w:t>
      </w:r>
      <w:r w:rsidRPr="001F6B0F">
        <w:rPr>
          <w:noProof/>
          <w:szCs w:val="24"/>
        </w:rPr>
        <w:t xml:space="preserve">najnižja skupna vrednost v EUR z DDV </w:t>
      </w:r>
    </w:p>
    <w:p w14:paraId="3B552019" w14:textId="77777777" w:rsidR="00457FDA" w:rsidRPr="00DE289E" w:rsidRDefault="00457FDA" w:rsidP="00457FDA">
      <w:pPr>
        <w:jc w:val="both"/>
        <w:rPr>
          <w:noProof/>
          <w:szCs w:val="24"/>
          <w:u w:val="single"/>
        </w:rPr>
      </w:pPr>
    </w:p>
    <w:p w14:paraId="4BBD40F0" w14:textId="77777777" w:rsidR="00457FDA" w:rsidRPr="0011429C" w:rsidRDefault="00457FDA" w:rsidP="00457FDA">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14:paraId="36711992" w14:textId="77777777" w:rsidR="00457FDA" w:rsidRPr="00576BC1" w:rsidRDefault="00457FDA" w:rsidP="00457FDA">
      <w:pPr>
        <w:jc w:val="both"/>
        <w:rPr>
          <w:rFonts w:eastAsiaTheme="minorHAnsi" w:cs="Arial"/>
          <w:lang w:eastAsia="en-US"/>
        </w:rPr>
      </w:pPr>
      <w:r w:rsidRPr="00576BC1">
        <w:rPr>
          <w:rFonts w:eastAsiaTheme="minorHAnsi" w:cs="Arial"/>
          <w:lang w:eastAsia="en-US"/>
        </w:rPr>
        <w:t>Protokol žreba:</w:t>
      </w:r>
    </w:p>
    <w:p w14:paraId="2BEEBC7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javen in se bo izvedel v prostorih naročnika.</w:t>
      </w:r>
    </w:p>
    <w:p w14:paraId="00C13DE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070BFD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Postopek žrebanja bo izvedla imenovana komisija naročnika.</w:t>
      </w:r>
    </w:p>
    <w:p w14:paraId="507CEE7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izvedel predstavnik komisije naročnika v enem krogu.</w:t>
      </w:r>
    </w:p>
    <w:p w14:paraId="63D5B352"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4D2FA7"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429CB7E"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27098F6" w14:textId="77777777" w:rsidR="00457FDA" w:rsidRDefault="00457FDA" w:rsidP="00691C95">
      <w:pPr>
        <w:numPr>
          <w:ilvl w:val="0"/>
          <w:numId w:val="8"/>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24A8D655" w14:textId="77777777" w:rsidR="009718A1" w:rsidRDefault="009718A1" w:rsidP="009718A1">
      <w:pPr>
        <w:ind w:left="720"/>
        <w:jc w:val="both"/>
        <w:rPr>
          <w:rFonts w:eastAsiaTheme="minorHAnsi" w:cs="Arial"/>
          <w:lang w:eastAsia="en-US"/>
        </w:rPr>
      </w:pPr>
    </w:p>
    <w:p w14:paraId="7C3340DC" w14:textId="77777777" w:rsidR="009718A1" w:rsidRDefault="009718A1" w:rsidP="009718A1">
      <w:pPr>
        <w:pStyle w:val="Poglavje3"/>
      </w:pPr>
      <w:r w:rsidRPr="001F6B0F">
        <w:rPr>
          <w:rFonts w:eastAsiaTheme="minorHAnsi"/>
          <w:lang w:eastAsia="en-US"/>
        </w:rPr>
        <w:t>Pogajanja</w:t>
      </w:r>
    </w:p>
    <w:p w14:paraId="554C2AC9" w14:textId="77777777" w:rsidR="009718A1" w:rsidRPr="001F6B0F" w:rsidRDefault="009718A1" w:rsidP="009718A1">
      <w:pPr>
        <w:jc w:val="both"/>
        <w:rPr>
          <w:rFonts w:eastAsiaTheme="minorHAnsi" w:cs="Arial"/>
          <w:lang w:eastAsia="en-US"/>
        </w:rPr>
      </w:pPr>
    </w:p>
    <w:p w14:paraId="3C696080" w14:textId="385F0723" w:rsidR="00321F11" w:rsidRDefault="00321F11" w:rsidP="00321F11">
      <w:pPr>
        <w:jc w:val="both"/>
        <w:rPr>
          <w:rFonts w:eastAsiaTheme="minorHAnsi" w:cs="Arial"/>
          <w:lang w:eastAsia="en-US"/>
        </w:rPr>
      </w:pPr>
      <w:r w:rsidRPr="001F6B0F">
        <w:rPr>
          <w:rFonts w:eastAsiaTheme="minorHAnsi" w:cs="Arial"/>
          <w:lang w:eastAsia="en-US"/>
        </w:rPr>
        <w:t xml:space="preserve">Naročnik </w:t>
      </w:r>
      <w:r>
        <w:rPr>
          <w:rFonts w:eastAsiaTheme="minorHAnsi" w:cs="Arial"/>
          <w:lang w:eastAsia="en-US"/>
        </w:rPr>
        <w:t>bo</w:t>
      </w:r>
      <w:r w:rsidRPr="001F6B0F">
        <w:rPr>
          <w:rFonts w:eastAsiaTheme="minorHAnsi" w:cs="Arial"/>
          <w:lang w:eastAsia="en-US"/>
        </w:rPr>
        <w:t xml:space="preserve"> k pogajanjem oziroma oddaji končne ponudbe </w:t>
      </w:r>
      <w:r w:rsidRPr="00521A2E">
        <w:rPr>
          <w:rFonts w:eastAsiaTheme="minorHAnsi" w:cs="Arial"/>
          <w:u w:val="single"/>
          <w:lang w:eastAsia="en-US"/>
        </w:rPr>
        <w:t>povabil dva ponudnika</w:t>
      </w:r>
      <w:r>
        <w:rPr>
          <w:rFonts w:eastAsiaTheme="minorHAnsi" w:cs="Arial"/>
          <w:u w:val="single"/>
          <w:lang w:eastAsia="en-US"/>
        </w:rPr>
        <w:t xml:space="preserve"> z </w:t>
      </w:r>
      <w:r w:rsidRPr="00D50C5B">
        <w:rPr>
          <w:rFonts w:eastAsiaTheme="minorHAnsi" w:cs="Arial"/>
          <w:u w:val="single"/>
          <w:lang w:eastAsia="en-US"/>
        </w:rPr>
        <w:t>najnižj</w:t>
      </w:r>
      <w:r>
        <w:rPr>
          <w:rFonts w:eastAsiaTheme="minorHAnsi" w:cs="Arial"/>
          <w:u w:val="single"/>
          <w:lang w:eastAsia="en-US"/>
        </w:rPr>
        <w:t>o</w:t>
      </w:r>
      <w:r w:rsidRPr="00D50C5B">
        <w:rPr>
          <w:rFonts w:eastAsiaTheme="minorHAnsi" w:cs="Arial"/>
          <w:u w:val="single"/>
          <w:lang w:eastAsia="en-US"/>
        </w:rPr>
        <w:t xml:space="preserve"> skupn</w:t>
      </w:r>
      <w:r>
        <w:rPr>
          <w:rFonts w:eastAsiaTheme="minorHAnsi" w:cs="Arial"/>
          <w:u w:val="single"/>
          <w:lang w:eastAsia="en-US"/>
        </w:rPr>
        <w:t>o</w:t>
      </w:r>
      <w:r w:rsidRPr="00D50C5B">
        <w:rPr>
          <w:rFonts w:eastAsiaTheme="minorHAnsi" w:cs="Arial"/>
          <w:u w:val="single"/>
          <w:lang w:eastAsia="en-US"/>
        </w:rPr>
        <w:t xml:space="preserve"> vrednost</w:t>
      </w:r>
      <w:r>
        <w:rPr>
          <w:rFonts w:eastAsiaTheme="minorHAnsi" w:cs="Arial"/>
          <w:u w:val="single"/>
          <w:lang w:eastAsia="en-US"/>
        </w:rPr>
        <w:t>jo</w:t>
      </w:r>
      <w:r w:rsidRPr="00D50C5B">
        <w:rPr>
          <w:rFonts w:eastAsiaTheme="minorHAnsi" w:cs="Arial"/>
          <w:u w:val="single"/>
          <w:lang w:eastAsia="en-US"/>
        </w:rPr>
        <w:t xml:space="preserve"> v EUR z DDV</w:t>
      </w:r>
      <w:r>
        <w:rPr>
          <w:rFonts w:eastAsiaTheme="minorHAnsi" w:cs="Arial"/>
          <w:u w:val="single"/>
          <w:lang w:eastAsia="en-US"/>
        </w:rPr>
        <w:t xml:space="preserve"> </w:t>
      </w:r>
      <w:r w:rsidRPr="00521A2E">
        <w:rPr>
          <w:rFonts w:eastAsiaTheme="minorHAnsi" w:cs="Arial"/>
          <w:u w:val="single"/>
          <w:lang w:eastAsia="en-US"/>
        </w:rPr>
        <w:t>(po vrstnem redu)</w:t>
      </w:r>
      <w:r>
        <w:rPr>
          <w:rFonts w:eastAsiaTheme="minorHAnsi" w:cs="Arial"/>
          <w:lang w:eastAsia="en-US"/>
        </w:rPr>
        <w:t>, ki sta oddala dopustno ponudbo, razen v ceni.</w:t>
      </w:r>
    </w:p>
    <w:p w14:paraId="31A7D875" w14:textId="77777777" w:rsidR="00321F11" w:rsidRPr="001F6B0F" w:rsidRDefault="00321F11" w:rsidP="00321F11">
      <w:pPr>
        <w:jc w:val="both"/>
        <w:rPr>
          <w:rFonts w:eastAsiaTheme="minorHAnsi" w:cs="Arial"/>
          <w:lang w:eastAsia="en-US"/>
        </w:rPr>
      </w:pPr>
    </w:p>
    <w:p w14:paraId="0F27BEB3" w14:textId="62806FC2" w:rsidR="00321F11" w:rsidRPr="001F6B0F" w:rsidRDefault="00321F11" w:rsidP="00321F11">
      <w:pPr>
        <w:jc w:val="both"/>
        <w:rPr>
          <w:rFonts w:eastAsiaTheme="minorHAnsi" w:cs="Arial"/>
          <w:lang w:eastAsia="en-US"/>
        </w:rPr>
      </w:pPr>
      <w:r w:rsidRPr="001F6B0F">
        <w:rPr>
          <w:rFonts w:eastAsiaTheme="minorHAnsi" w:cs="Arial"/>
          <w:lang w:eastAsia="en-US"/>
        </w:rPr>
        <w:t>Predmet pogajanj bo</w:t>
      </w:r>
      <w:r>
        <w:rPr>
          <w:rFonts w:eastAsiaTheme="minorHAnsi" w:cs="Arial"/>
          <w:lang w:eastAsia="en-US"/>
        </w:rPr>
        <w:t>do komercialni pogoji</w:t>
      </w:r>
      <w:r w:rsidRPr="001F6B0F">
        <w:rPr>
          <w:rFonts w:eastAsiaTheme="minorHAnsi" w:cs="Arial"/>
          <w:lang w:eastAsia="en-US"/>
        </w:rPr>
        <w:t xml:space="preserve"> </w:t>
      </w:r>
      <w:r>
        <w:rPr>
          <w:rFonts w:eastAsiaTheme="minorHAnsi" w:cs="Arial"/>
          <w:lang w:eastAsia="en-US"/>
        </w:rPr>
        <w:t>(</w:t>
      </w:r>
      <w:r w:rsidRPr="001F6B0F">
        <w:rPr>
          <w:rFonts w:eastAsiaTheme="minorHAnsi" w:cs="Arial"/>
          <w:lang w:eastAsia="en-US"/>
        </w:rPr>
        <w:t>ponudbena cena, ki ne sme biti višja od izhodiščne v prvotni ponudbi</w:t>
      </w:r>
      <w:r>
        <w:rPr>
          <w:rFonts w:eastAsiaTheme="minorHAnsi" w:cs="Arial"/>
          <w:lang w:eastAsia="en-US"/>
        </w:rPr>
        <w:t>)</w:t>
      </w:r>
      <w:r w:rsidRPr="001F6B0F">
        <w:rPr>
          <w:rFonts w:eastAsiaTheme="minorHAnsi" w:cs="Arial"/>
          <w:lang w:eastAsia="en-US"/>
        </w:rPr>
        <w:t>. V kolikor bo</w:t>
      </w:r>
      <w:r>
        <w:rPr>
          <w:rFonts w:eastAsiaTheme="minorHAnsi" w:cs="Arial"/>
          <w:lang w:eastAsia="en-US"/>
        </w:rPr>
        <w:t>sta</w:t>
      </w:r>
      <w:r w:rsidRPr="001F6B0F">
        <w:rPr>
          <w:rFonts w:eastAsiaTheme="minorHAnsi" w:cs="Arial"/>
          <w:lang w:eastAsia="en-US"/>
        </w:rPr>
        <w:t xml:space="preserve"> ponudnik</w:t>
      </w:r>
      <w:r>
        <w:rPr>
          <w:rFonts w:eastAsiaTheme="minorHAnsi" w:cs="Arial"/>
          <w:lang w:eastAsia="en-US"/>
        </w:rPr>
        <w:t>a</w:t>
      </w:r>
      <w:r w:rsidRPr="001F6B0F">
        <w:rPr>
          <w:rFonts w:eastAsiaTheme="minorHAnsi" w:cs="Arial"/>
          <w:lang w:eastAsia="en-US"/>
        </w:rPr>
        <w:t xml:space="preserve"> po predložitvi končnih ponudb na pogajanjih podala enako končno ponudbeno ceno, bo izveden javni žreb. </w:t>
      </w:r>
      <w:r>
        <w:rPr>
          <w:rFonts w:eastAsiaTheme="minorHAnsi" w:cs="Arial"/>
          <w:lang w:eastAsia="en-US"/>
        </w:rPr>
        <w:t>V primeru, da ponudnik končne ponudbe na podlagi pogajanj ne odda, se šteje osnovna ponudba (tj. izhodiščna), ki jo je predložil.</w:t>
      </w:r>
    </w:p>
    <w:p w14:paraId="02CB835E" w14:textId="77777777" w:rsidR="00321F11" w:rsidRPr="001F6B0F" w:rsidRDefault="00321F11" w:rsidP="00321F11">
      <w:pPr>
        <w:jc w:val="both"/>
        <w:rPr>
          <w:rFonts w:eastAsiaTheme="minorHAnsi" w:cs="Arial"/>
          <w:lang w:eastAsia="en-US"/>
        </w:rPr>
      </w:pPr>
    </w:p>
    <w:p w14:paraId="547B5250" w14:textId="77777777" w:rsidR="00321F11" w:rsidRPr="001F6B0F" w:rsidRDefault="00321F11" w:rsidP="00321F11">
      <w:pPr>
        <w:jc w:val="both"/>
        <w:rPr>
          <w:rFonts w:eastAsiaTheme="minorHAnsi" w:cs="Arial"/>
          <w:lang w:eastAsia="en-US"/>
        </w:rPr>
      </w:pPr>
      <w:r w:rsidRPr="001F6B0F">
        <w:rPr>
          <w:rFonts w:eastAsiaTheme="minorHAnsi" w:cs="Arial"/>
          <w:lang w:eastAsia="en-US"/>
        </w:rPr>
        <w:t>Protokol pogajanj:</w:t>
      </w:r>
    </w:p>
    <w:p w14:paraId="1A11A481"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Ponudnik bo po predložitvi ponudbe preko informacijskega sistema </w:t>
      </w:r>
      <w:proofErr w:type="spellStart"/>
      <w:r w:rsidRPr="001F6B0F">
        <w:rPr>
          <w:rFonts w:eastAsiaTheme="minorHAnsi" w:cs="Arial"/>
          <w:lang w:eastAsia="en-US"/>
        </w:rPr>
        <w:t>eJN</w:t>
      </w:r>
      <w:proofErr w:type="spellEnd"/>
      <w:r w:rsidRPr="001F6B0F">
        <w:rPr>
          <w:rFonts w:eastAsiaTheme="minorHAnsi" w:cs="Arial"/>
          <w:lang w:eastAsia="en-US"/>
        </w:rPr>
        <w:t xml:space="preserve"> povabljen, da se udeleži pogajanj;</w:t>
      </w:r>
    </w:p>
    <w:p w14:paraId="31E0A063"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Pogajanja bodo pisna in izvedena v enem krogu s predložitvijo končnih ponudb;</w:t>
      </w:r>
    </w:p>
    <w:p w14:paraId="1175C04C"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Naročnik bo preko portala </w:t>
      </w:r>
      <w:proofErr w:type="spellStart"/>
      <w:r w:rsidRPr="001F6B0F">
        <w:rPr>
          <w:rFonts w:eastAsiaTheme="minorHAnsi" w:cs="Arial"/>
          <w:lang w:eastAsia="en-US"/>
        </w:rPr>
        <w:t>eJN</w:t>
      </w:r>
      <w:proofErr w:type="spellEnd"/>
      <w:r w:rsidRPr="001F6B0F">
        <w:rPr>
          <w:rFonts w:eastAsiaTheme="minorHAnsi" w:cs="Arial"/>
          <w:lang w:eastAsia="en-US"/>
        </w:rPr>
        <w:t xml:space="preserve"> ponudniku poslal Povabilo k oddaji končne ponudbe</w:t>
      </w:r>
      <w:r>
        <w:rPr>
          <w:rFonts w:eastAsiaTheme="minorHAnsi" w:cs="Arial"/>
          <w:lang w:eastAsia="en-US"/>
        </w:rPr>
        <w:t>; p</w:t>
      </w:r>
      <w:r w:rsidRPr="001F6B0F">
        <w:rPr>
          <w:rFonts w:eastAsiaTheme="minorHAnsi" w:cs="Arial"/>
          <w:lang w:eastAsia="en-US"/>
        </w:rPr>
        <w:t>onudnik mora obrazec</w:t>
      </w:r>
      <w:r>
        <w:rPr>
          <w:rFonts w:eastAsiaTheme="minorHAnsi" w:cs="Arial"/>
          <w:lang w:eastAsia="en-US"/>
        </w:rPr>
        <w:t xml:space="preserve"> ponudbeni predračun (rekapitulacija in razčlenjen)</w:t>
      </w:r>
      <w:r w:rsidRPr="001F6B0F">
        <w:rPr>
          <w:rFonts w:eastAsiaTheme="minorHAnsi" w:cs="Arial"/>
          <w:lang w:eastAsia="en-US"/>
        </w:rPr>
        <w:t xml:space="preserve"> izpolniti, podpisati in žigosati;</w:t>
      </w:r>
    </w:p>
    <w:p w14:paraId="6D5EDE47"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Prejete ponudbe se odprejo javno preko portala </w:t>
      </w:r>
      <w:proofErr w:type="spellStart"/>
      <w:r w:rsidRPr="001F6B0F">
        <w:rPr>
          <w:rFonts w:eastAsiaTheme="minorHAnsi" w:cs="Arial"/>
          <w:lang w:eastAsia="en-US"/>
        </w:rPr>
        <w:t>eJN</w:t>
      </w:r>
      <w:proofErr w:type="spellEnd"/>
      <w:r w:rsidRPr="001F6B0F">
        <w:rPr>
          <w:rFonts w:eastAsiaTheme="minorHAnsi" w:cs="Arial"/>
          <w:lang w:eastAsia="en-US"/>
        </w:rPr>
        <w:t>;</w:t>
      </w:r>
    </w:p>
    <w:p w14:paraId="6B822C3F"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V primeru enakovrednih ponudb se izvede </w:t>
      </w:r>
      <w:r>
        <w:rPr>
          <w:rFonts w:eastAsiaTheme="minorHAnsi" w:cs="Arial"/>
          <w:lang w:eastAsia="en-US"/>
        </w:rPr>
        <w:t>j</w:t>
      </w:r>
      <w:r w:rsidRPr="001F6B0F">
        <w:rPr>
          <w:rFonts w:eastAsiaTheme="minorHAnsi" w:cs="Arial"/>
          <w:lang w:eastAsia="en-US"/>
        </w:rPr>
        <w:t>avni žreb o katerem se vodi zapisnik;</w:t>
      </w:r>
    </w:p>
    <w:p w14:paraId="7BE860CC" w14:textId="77777777" w:rsidR="00321F11" w:rsidRPr="001F6B0F" w:rsidRDefault="00321F11" w:rsidP="00321F11">
      <w:pPr>
        <w:pStyle w:val="ListParagraph"/>
        <w:numPr>
          <w:ilvl w:val="0"/>
          <w:numId w:val="13"/>
        </w:numPr>
        <w:jc w:val="both"/>
        <w:rPr>
          <w:rFonts w:eastAsiaTheme="minorHAnsi" w:cs="Arial"/>
          <w:lang w:eastAsia="en-US"/>
        </w:rPr>
      </w:pPr>
      <w:r>
        <w:rPr>
          <w:rFonts w:eastAsiaTheme="minorHAnsi" w:cs="Arial"/>
          <w:lang w:eastAsia="en-US"/>
        </w:rPr>
        <w:t xml:space="preserve">Na podlagi </w:t>
      </w:r>
      <w:r w:rsidRPr="001F6B0F">
        <w:rPr>
          <w:rFonts w:eastAsiaTheme="minorHAnsi" w:cs="Arial"/>
          <w:lang w:eastAsia="en-US"/>
        </w:rPr>
        <w:t>tako prejetih ponudb bo naročnik pripravil svoj zapisnik o izvedenih pogajanjih, ki ga bo posredoval sodelujočim ponudnikom v pogajanjih;</w:t>
      </w:r>
    </w:p>
    <w:p w14:paraId="1CD67250"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Na podlagi tako zbranih končnih ponudb bo naročnik izdal odločitev o oddaji naročila.</w:t>
      </w:r>
    </w:p>
    <w:p w14:paraId="69EC38CF" w14:textId="77777777" w:rsidR="00321F11" w:rsidRPr="001F6B0F" w:rsidRDefault="00321F11" w:rsidP="00321F11">
      <w:pPr>
        <w:jc w:val="both"/>
        <w:rPr>
          <w:rFonts w:eastAsiaTheme="minorHAnsi" w:cs="Arial"/>
          <w:lang w:eastAsia="en-US"/>
        </w:rPr>
      </w:pPr>
    </w:p>
    <w:p w14:paraId="264C3D8F" w14:textId="3A7913F3" w:rsidR="00321F11" w:rsidRDefault="00321F11" w:rsidP="00321F11">
      <w:pPr>
        <w:jc w:val="both"/>
        <w:rPr>
          <w:rFonts w:eastAsiaTheme="minorHAnsi" w:cs="Arial"/>
          <w:lang w:eastAsia="en-US"/>
        </w:rPr>
      </w:pPr>
      <w:r w:rsidRPr="001F6B0F">
        <w:rPr>
          <w:rFonts w:eastAsiaTheme="minorHAnsi" w:cs="Arial"/>
          <w:lang w:eastAsia="en-US"/>
        </w:rPr>
        <w:t>Naročnik si pridržuje pravico, da pred začetkom pogajanj obstoječi protokol pogajanj dopolni z natančnejšimi navodili, ki ne bodo v nasprotju s tem protokolom.</w:t>
      </w:r>
    </w:p>
    <w:p w14:paraId="4487D6AF" w14:textId="77777777" w:rsidR="00E07B77" w:rsidRPr="00E07B77" w:rsidRDefault="00E07B77" w:rsidP="00E07B77">
      <w:pPr>
        <w:numPr>
          <w:ilvl w:val="1"/>
          <w:numId w:val="1"/>
        </w:numPr>
        <w:rPr>
          <w:b/>
        </w:rPr>
      </w:pPr>
      <w:r w:rsidRPr="00E07B77">
        <w:rPr>
          <w:b/>
        </w:rPr>
        <w:lastRenderedPageBreak/>
        <w:t xml:space="preserve">Vzorci </w:t>
      </w:r>
    </w:p>
    <w:p w14:paraId="2A43CD72" w14:textId="77777777" w:rsidR="00E07B77" w:rsidRPr="00E07B77" w:rsidRDefault="00E07B77" w:rsidP="00E07B77">
      <w:pPr>
        <w:tabs>
          <w:tab w:val="left" w:pos="708"/>
        </w:tabs>
        <w:jc w:val="both"/>
        <w:rPr>
          <w:szCs w:val="24"/>
          <w:highlight w:val="yellow"/>
        </w:rPr>
      </w:pPr>
    </w:p>
    <w:p w14:paraId="062D480A" w14:textId="77CABE92" w:rsidR="00E07B77" w:rsidRPr="00E07B77" w:rsidRDefault="00E07B77" w:rsidP="00E07B77">
      <w:pPr>
        <w:jc w:val="both"/>
      </w:pPr>
      <w:r w:rsidRPr="00E07B77">
        <w:rPr>
          <w:rFonts w:cs="Arial"/>
        </w:rPr>
        <w:t>Naročnik lahko od ponudnika naknadno</w:t>
      </w:r>
      <w:r w:rsidR="00427585">
        <w:rPr>
          <w:rFonts w:cs="Arial"/>
        </w:rPr>
        <w:t xml:space="preserve"> (po odpiranju ponudb)</w:t>
      </w:r>
      <w:r w:rsidRPr="00E07B77">
        <w:rPr>
          <w:rFonts w:cs="Arial"/>
        </w:rPr>
        <w:t xml:space="preserve"> zahteva, da mu ponudnik v roku </w:t>
      </w:r>
      <w:r w:rsidRPr="00E07B77">
        <w:rPr>
          <w:rFonts w:cs="Arial"/>
          <w:u w:val="single"/>
        </w:rPr>
        <w:t>3 dni</w:t>
      </w:r>
      <w:r w:rsidRPr="00E07B77">
        <w:rPr>
          <w:rFonts w:cs="Arial"/>
        </w:rPr>
        <w:t xml:space="preserve"> od prejema zahteve s strani naročnika, dostavi vzorce vrečk za naslednje ponujene izdelke: </w:t>
      </w:r>
    </w:p>
    <w:p w14:paraId="12314EE6" w14:textId="77777777" w:rsidR="00E07B77" w:rsidRPr="00E07B77" w:rsidRDefault="00E07B77" w:rsidP="00E07B77">
      <w:pPr>
        <w:numPr>
          <w:ilvl w:val="0"/>
          <w:numId w:val="34"/>
        </w:numPr>
        <w:rPr>
          <w:rFonts w:cs="Arial"/>
        </w:rPr>
      </w:pPr>
      <w:r w:rsidRPr="00E07B77">
        <w:rPr>
          <w:rFonts w:cs="Arial"/>
        </w:rPr>
        <w:t xml:space="preserve">postavko 1A: PEHD 0.017 / 500x600 ČRNA </w:t>
      </w:r>
    </w:p>
    <w:p w14:paraId="08AC87ED" w14:textId="77777777" w:rsidR="00E07B77" w:rsidRPr="00E07B77" w:rsidRDefault="00E07B77" w:rsidP="00E07B77">
      <w:pPr>
        <w:numPr>
          <w:ilvl w:val="0"/>
          <w:numId w:val="34"/>
        </w:numPr>
        <w:rPr>
          <w:rFonts w:cs="Arial"/>
        </w:rPr>
      </w:pPr>
      <w:r w:rsidRPr="00E07B77">
        <w:rPr>
          <w:rFonts w:cs="Arial"/>
        </w:rPr>
        <w:t xml:space="preserve">eno od postavk od 1B do 1G: PEHD 0.025 </w:t>
      </w:r>
    </w:p>
    <w:p w14:paraId="5DE755AE" w14:textId="77777777" w:rsidR="00E07B77" w:rsidRPr="00E07B77" w:rsidRDefault="00E07B77" w:rsidP="00E07B77">
      <w:pPr>
        <w:numPr>
          <w:ilvl w:val="0"/>
          <w:numId w:val="34"/>
        </w:numPr>
        <w:rPr>
          <w:rFonts w:cs="Arial"/>
        </w:rPr>
      </w:pPr>
      <w:r w:rsidRPr="00E07B77">
        <w:rPr>
          <w:rFonts w:cs="Arial"/>
        </w:rPr>
        <w:t>postavko 2A: PELD 0,055 / 500x550 PROZORNA</w:t>
      </w:r>
    </w:p>
    <w:p w14:paraId="0ECED219" w14:textId="77777777" w:rsidR="00E07B77" w:rsidRPr="00E07B77" w:rsidRDefault="00E07B77" w:rsidP="00E07B77">
      <w:pPr>
        <w:numPr>
          <w:ilvl w:val="0"/>
          <w:numId w:val="34"/>
        </w:numPr>
        <w:rPr>
          <w:rFonts w:cs="Arial"/>
        </w:rPr>
      </w:pPr>
      <w:r w:rsidRPr="00E07B77">
        <w:rPr>
          <w:rFonts w:cs="Arial"/>
        </w:rPr>
        <w:t xml:space="preserve">eno od postavk od 2B, 2D, 2E, 2F, 2H: PELD 0.055 / 800x1200 </w:t>
      </w:r>
    </w:p>
    <w:p w14:paraId="2F5ED36A" w14:textId="77777777" w:rsidR="00E07B77" w:rsidRPr="00E07B77" w:rsidRDefault="00E07B77" w:rsidP="00E07B77">
      <w:pPr>
        <w:numPr>
          <w:ilvl w:val="0"/>
          <w:numId w:val="34"/>
        </w:numPr>
        <w:rPr>
          <w:rFonts w:cs="Arial"/>
        </w:rPr>
      </w:pPr>
      <w:r w:rsidRPr="00E07B77">
        <w:rPr>
          <w:rFonts w:cs="Arial"/>
        </w:rPr>
        <w:t>postavko 2K: PELD 0.100 / 900x1200 PROZORNA</w:t>
      </w:r>
    </w:p>
    <w:p w14:paraId="63E1442D" w14:textId="77777777" w:rsidR="00E07B77" w:rsidRPr="00E07B77" w:rsidRDefault="00E07B77" w:rsidP="00E07B77">
      <w:pPr>
        <w:numPr>
          <w:ilvl w:val="0"/>
          <w:numId w:val="34"/>
        </w:numPr>
        <w:rPr>
          <w:rFonts w:cs="Arial"/>
        </w:rPr>
      </w:pPr>
      <w:r w:rsidRPr="00E07B77">
        <w:rPr>
          <w:rFonts w:cs="Arial"/>
        </w:rPr>
        <w:t xml:space="preserve">eno od postavk v 3. točki: PELD ŽIVILA 0.035 </w:t>
      </w:r>
    </w:p>
    <w:p w14:paraId="540154CD" w14:textId="77777777" w:rsidR="00E07B77" w:rsidRPr="00E07B77" w:rsidRDefault="00E07B77" w:rsidP="00E07B77">
      <w:pPr>
        <w:numPr>
          <w:ilvl w:val="0"/>
          <w:numId w:val="34"/>
        </w:numPr>
        <w:rPr>
          <w:rFonts w:cs="Arial"/>
          <w:b/>
          <w:i/>
        </w:rPr>
      </w:pPr>
      <w:r w:rsidRPr="00E07B77">
        <w:rPr>
          <w:rFonts w:cs="Arial"/>
        </w:rPr>
        <w:t xml:space="preserve">eno od postavk v 4. točki: PELD NOSILNA 0.055 </w:t>
      </w:r>
    </w:p>
    <w:p w14:paraId="521F303C" w14:textId="77777777" w:rsidR="00E07B77" w:rsidRPr="00E07B77" w:rsidRDefault="00E07B77" w:rsidP="00E07B77">
      <w:pPr>
        <w:numPr>
          <w:ilvl w:val="0"/>
          <w:numId w:val="34"/>
        </w:numPr>
        <w:rPr>
          <w:rFonts w:cs="Arial"/>
          <w:b/>
          <w:i/>
        </w:rPr>
      </w:pPr>
      <w:r w:rsidRPr="00E07B77">
        <w:rPr>
          <w:rFonts w:cs="Arial"/>
        </w:rPr>
        <w:t>eno od postavk 5A ali 5B: PELD ZA INFUZIJSKE PLASTENKE 0.12</w:t>
      </w:r>
    </w:p>
    <w:p w14:paraId="118A5FFE" w14:textId="77777777" w:rsidR="00E07B77" w:rsidRPr="00E07B77" w:rsidRDefault="00E07B77" w:rsidP="00E07B77">
      <w:pPr>
        <w:numPr>
          <w:ilvl w:val="0"/>
          <w:numId w:val="34"/>
        </w:numPr>
        <w:rPr>
          <w:rFonts w:cs="Arial"/>
          <w:b/>
          <w:i/>
        </w:rPr>
      </w:pPr>
      <w:r w:rsidRPr="00E07B77">
        <w:rPr>
          <w:rFonts w:cs="Arial"/>
        </w:rPr>
        <w:t>eno od postavk 5C, 5D, 5E: PELD ZA INFUZIJSKE PLASTENKE 0.12</w:t>
      </w:r>
    </w:p>
    <w:p w14:paraId="04913FDC" w14:textId="77777777" w:rsidR="00E07B77" w:rsidRPr="00E07B77" w:rsidRDefault="00E07B77" w:rsidP="00E07B77">
      <w:pPr>
        <w:jc w:val="both"/>
        <w:rPr>
          <w:rFonts w:cs="Arial"/>
          <w:highlight w:val="yellow"/>
        </w:rPr>
      </w:pPr>
    </w:p>
    <w:p w14:paraId="534B9152" w14:textId="77777777" w:rsidR="00E07B77" w:rsidRPr="00E07B77" w:rsidRDefault="00E07B77" w:rsidP="00E07B77">
      <w:pPr>
        <w:jc w:val="both"/>
        <w:rPr>
          <w:rFonts w:cs="Arial"/>
        </w:rPr>
      </w:pPr>
      <w:r w:rsidRPr="00E07B77">
        <w:rPr>
          <w:rFonts w:cs="Arial"/>
        </w:rPr>
        <w:t xml:space="preserve">Ponudnik mora obvezno priložiti po </w:t>
      </w:r>
      <w:r w:rsidRPr="00E07B77">
        <w:rPr>
          <w:rFonts w:cs="Arial"/>
          <w:u w:val="single"/>
        </w:rPr>
        <w:t>2 vrečki</w:t>
      </w:r>
      <w:r w:rsidRPr="00E07B77">
        <w:rPr>
          <w:rFonts w:cs="Arial"/>
        </w:rPr>
        <w:t xml:space="preserve"> za vsak vrsto vrečke. Vsak vzorec mora biti označen tako, da bo nedvoumno jasno, za kateri izdelek gre. Vse stroške v zvezi s predložitvijo vzorcev nosi ponudnik. </w:t>
      </w:r>
    </w:p>
    <w:p w14:paraId="51FF26FF" w14:textId="77777777" w:rsidR="00E07B77" w:rsidRDefault="00E07B77" w:rsidP="00321F11">
      <w:pPr>
        <w:jc w:val="both"/>
        <w:rPr>
          <w:rFonts w:eastAsiaTheme="minorHAnsi" w:cs="Arial"/>
          <w:lang w:eastAsia="en-US"/>
        </w:rPr>
      </w:pPr>
    </w:p>
    <w:p w14:paraId="26DE9B77" w14:textId="77777777" w:rsidR="00165A74" w:rsidRDefault="00165A74" w:rsidP="004F2B1C">
      <w:pPr>
        <w:pStyle w:val="Poglavje3"/>
      </w:pPr>
      <w:r>
        <w:t>Podatki o lastniški strukturi</w:t>
      </w:r>
    </w:p>
    <w:p w14:paraId="44FEEBF0" w14:textId="77777777" w:rsidR="00165A74" w:rsidRDefault="00165A74" w:rsidP="004F2B1C">
      <w:pPr>
        <w:jc w:val="both"/>
      </w:pPr>
    </w:p>
    <w:p w14:paraId="02AE2983" w14:textId="77777777" w:rsidR="00165A74" w:rsidRDefault="00165A74" w:rsidP="004F2B1C">
      <w:pPr>
        <w:jc w:val="both"/>
        <w:rPr>
          <w:rFonts w:cs="Arial"/>
        </w:rPr>
      </w:pPr>
      <w:r>
        <w:rPr>
          <w:rFonts w:cs="Arial"/>
        </w:rPr>
        <w:t>Izbrani ponudnik mora v roku osmih dni od prejema naročnikovega poziva posredovati podatke o:</w:t>
      </w:r>
    </w:p>
    <w:p w14:paraId="6E7B3977" w14:textId="77777777" w:rsidR="00165A74" w:rsidRDefault="00165A74" w:rsidP="004F2B1C">
      <w:pPr>
        <w:numPr>
          <w:ilvl w:val="0"/>
          <w:numId w:val="2"/>
        </w:numPr>
        <w:ind w:hanging="294"/>
        <w:jc w:val="both"/>
      </w:pPr>
      <w:r>
        <w:t>udeležbi fizičnih (ime in priimek, naslov prebivališča ter delež lastništva) in pravnih oseb v lastništvu ponudnika,</w:t>
      </w:r>
    </w:p>
    <w:p w14:paraId="085870E3" w14:textId="77777777" w:rsidR="00D2583E" w:rsidRDefault="00165A74" w:rsidP="004F2B1C">
      <w:pPr>
        <w:numPr>
          <w:ilvl w:val="0"/>
          <w:numId w:val="2"/>
        </w:numPr>
        <w:ind w:hanging="294"/>
        <w:jc w:val="both"/>
      </w:pPr>
      <w:r>
        <w:t>gospodarskih subjektih, za katere se glede na določbe zakona, ki ureja gospodarske družbe, šteje, da so z njim povezane družbe.</w:t>
      </w:r>
    </w:p>
    <w:p w14:paraId="43EF792D" w14:textId="77777777" w:rsidR="00165A74" w:rsidRDefault="00165A74" w:rsidP="004F2B1C">
      <w:pPr>
        <w:pStyle w:val="Poglavje2"/>
        <w:spacing w:line="240" w:lineRule="auto"/>
      </w:pPr>
    </w:p>
    <w:p w14:paraId="55087C7A" w14:textId="77777777" w:rsidR="00F4035C" w:rsidRDefault="00F4035C" w:rsidP="004F2B1C">
      <w:pPr>
        <w:pStyle w:val="Poglavje3"/>
      </w:pPr>
      <w:r>
        <w:t>Zaupnost podatkov</w:t>
      </w:r>
    </w:p>
    <w:p w14:paraId="419C38F3" w14:textId="77777777" w:rsidR="00F4035C" w:rsidRPr="00F4035C" w:rsidRDefault="00F4035C" w:rsidP="004F2B1C">
      <w:pPr>
        <w:jc w:val="both"/>
        <w:rPr>
          <w:rFonts w:cs="Arial"/>
        </w:rPr>
      </w:pPr>
    </w:p>
    <w:p w14:paraId="214199F2" w14:textId="77777777"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BBA051" w14:textId="77777777"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24799" w14:textId="77777777" w:rsidR="00F4035C" w:rsidRPr="00F4035C" w:rsidRDefault="00F4035C" w:rsidP="004F2B1C">
      <w:pPr>
        <w:jc w:val="both"/>
      </w:pPr>
    </w:p>
    <w:p w14:paraId="7381A24E" w14:textId="77777777"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F3C6F90" w14:textId="77777777" w:rsidR="00F4035C" w:rsidRDefault="00F4035C" w:rsidP="004F2B1C">
      <w:pPr>
        <w:pStyle w:val="Poglavje2"/>
        <w:spacing w:line="240" w:lineRule="auto"/>
      </w:pPr>
    </w:p>
    <w:p w14:paraId="5C90D06F" w14:textId="77777777" w:rsidR="00F4035C" w:rsidRPr="00CC0405" w:rsidRDefault="00F4035C" w:rsidP="004F2B1C">
      <w:pPr>
        <w:pStyle w:val="Poglavje3"/>
      </w:pPr>
      <w:r w:rsidRPr="00CC0405">
        <w:t>Varovanje osebnih podatkov</w:t>
      </w:r>
    </w:p>
    <w:p w14:paraId="3A992C75" w14:textId="77777777" w:rsidR="00F4035C" w:rsidRDefault="00F4035C" w:rsidP="004F2B1C">
      <w:pPr>
        <w:jc w:val="both"/>
      </w:pPr>
    </w:p>
    <w:p w14:paraId="4B44068D" w14:textId="77777777" w:rsidR="00321F11" w:rsidRPr="00587E2C" w:rsidRDefault="00321F11" w:rsidP="00321F11">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Pr="005E1620">
        <w:t>Uradni list RS, št. 163/22, 40/25 – ZInfV-1 in 10/26 – ZP-1L</w:t>
      </w:r>
      <w:r w:rsidRPr="00587E2C">
        <w:t>).</w:t>
      </w:r>
    </w:p>
    <w:p w14:paraId="63DC62B9" w14:textId="77777777" w:rsidR="00F4035C" w:rsidRPr="00587E2C" w:rsidRDefault="00F4035C" w:rsidP="004F2B1C">
      <w:pPr>
        <w:jc w:val="both"/>
      </w:pPr>
    </w:p>
    <w:p w14:paraId="18C44FD1" w14:textId="77777777"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36BB06" w14:textId="77777777" w:rsidR="00587E2C" w:rsidRDefault="00587E2C" w:rsidP="004F2B1C">
      <w:pPr>
        <w:jc w:val="both"/>
      </w:pPr>
    </w:p>
    <w:p w14:paraId="54B1B490" w14:textId="77777777" w:rsidR="00587E2C" w:rsidRDefault="00587E2C" w:rsidP="004F2B1C">
      <w:pPr>
        <w:pStyle w:val="Poglavje3"/>
      </w:pPr>
      <w:r>
        <w:t>Obvestilo o odločitvi o oddaji naročila</w:t>
      </w:r>
    </w:p>
    <w:p w14:paraId="4068DAEB" w14:textId="77777777" w:rsidR="00587E2C" w:rsidRDefault="00587E2C" w:rsidP="004F2B1C">
      <w:pPr>
        <w:pStyle w:val="Poglavje2"/>
        <w:spacing w:line="240" w:lineRule="auto"/>
      </w:pPr>
    </w:p>
    <w:p w14:paraId="11A344B6" w14:textId="77777777" w:rsidR="00587E2C" w:rsidRDefault="00587E2C" w:rsidP="00A846C9">
      <w:r w:rsidRPr="00804F20">
        <w:t>Naročnik bo ponudnike obvestil o odločitvi o oddaji naročila na način, predpisan z ZJN-3.</w:t>
      </w:r>
    </w:p>
    <w:p w14:paraId="3F8FBDB4" w14:textId="77777777" w:rsidR="00D50C5B" w:rsidRDefault="00D50C5B" w:rsidP="00A846C9"/>
    <w:p w14:paraId="086D7617" w14:textId="77777777" w:rsidR="00165A74" w:rsidRDefault="00165A74" w:rsidP="004F2B1C">
      <w:pPr>
        <w:pStyle w:val="Poglavje3"/>
      </w:pPr>
      <w:r>
        <w:t>Ustavitev postopka, zavrnitev vseh ponudb, odstop od izvedbe javnega naročila</w:t>
      </w:r>
    </w:p>
    <w:p w14:paraId="6A57FFB5" w14:textId="77777777" w:rsidR="00165A74" w:rsidRDefault="00165A74" w:rsidP="004F2B1C">
      <w:pPr>
        <w:jc w:val="both"/>
      </w:pPr>
    </w:p>
    <w:p w14:paraId="4CF9BB2A" w14:textId="77777777" w:rsidR="00165A74" w:rsidRDefault="00165A74" w:rsidP="004F2B1C">
      <w:pPr>
        <w:jc w:val="both"/>
      </w:pPr>
      <w:r>
        <w:t xml:space="preserve">Naročnik lahko do roka za oddajo ponudb kadar koli ustavi postopek oddaje javnega naročila. Naročnik lahko na vseh stopnjah postopka po izteku roka za odpiranje ponudb zavrne vse ponudbe. Po </w:t>
      </w:r>
      <w:r>
        <w:lastRenderedPageBreak/>
        <w:t>pravnomočnosti odločitve o oddaji javnega naročila lahko naročnik do sklenitve pogodbe o izvedbi javnega naročila odstopi od izvedbe javnega naročila.</w:t>
      </w:r>
    </w:p>
    <w:p w14:paraId="238E1021" w14:textId="77777777" w:rsidR="00165A74" w:rsidRDefault="00165A74" w:rsidP="004F2B1C">
      <w:pPr>
        <w:jc w:val="both"/>
      </w:pPr>
    </w:p>
    <w:p w14:paraId="1C0D7B9C" w14:textId="77777777" w:rsidR="00165A74" w:rsidRDefault="00165A74" w:rsidP="004F2B1C">
      <w:pPr>
        <w:jc w:val="both"/>
      </w:pPr>
      <w:r>
        <w:t>Naročnik objavi odločitev o ustavitvi postopka oddaje javnega naročila ali zavrnitvi vseh ponudb ali odstopu od izvedbe javnega naročila na Portalu javnih naročil.</w:t>
      </w:r>
    </w:p>
    <w:p w14:paraId="4C4BDD4C" w14:textId="77777777" w:rsidR="00165A74" w:rsidRDefault="00165A74" w:rsidP="004F2B1C">
      <w:pPr>
        <w:jc w:val="both"/>
      </w:pPr>
    </w:p>
    <w:p w14:paraId="15758D58" w14:textId="77777777" w:rsidR="00165A74" w:rsidRDefault="00165A74" w:rsidP="004F2B1C">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59BC2F8D" w14:textId="77777777" w:rsidR="00165A74" w:rsidRDefault="00165A74" w:rsidP="004F2B1C">
      <w:pPr>
        <w:jc w:val="both"/>
      </w:pPr>
    </w:p>
    <w:p w14:paraId="7D275ED0" w14:textId="77F7AE52" w:rsidR="00651A92"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DF528CF" w14:textId="77777777" w:rsidR="00651A92" w:rsidRDefault="00651A92" w:rsidP="004F2B1C">
      <w:pPr>
        <w:jc w:val="both"/>
      </w:pPr>
    </w:p>
    <w:p w14:paraId="200CBD89" w14:textId="77777777" w:rsidR="00CE1C09" w:rsidRDefault="00CE1C09" w:rsidP="004F2B1C">
      <w:pPr>
        <w:pStyle w:val="Poglavje3"/>
      </w:pPr>
      <w:r w:rsidRPr="007C2A3F">
        <w:t>Pogodba</w:t>
      </w:r>
    </w:p>
    <w:p w14:paraId="23CFECF0" w14:textId="77777777" w:rsidR="00CE1C09" w:rsidRDefault="00CE1C09" w:rsidP="004F2B1C">
      <w:pPr>
        <w:pStyle w:val="Poglavje3"/>
        <w:numPr>
          <w:ilvl w:val="0"/>
          <w:numId w:val="0"/>
        </w:numPr>
        <w:ind w:left="705"/>
      </w:pPr>
    </w:p>
    <w:p w14:paraId="7AC1878E" w14:textId="4CCAB6C2" w:rsidR="00A846C9" w:rsidRDefault="00A846C9" w:rsidP="00A846C9">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17D21A5A" w14:textId="77777777" w:rsidR="00E07B77" w:rsidRDefault="00E07B77" w:rsidP="00A846C9">
      <w:pPr>
        <w:jc w:val="both"/>
      </w:pPr>
    </w:p>
    <w:p w14:paraId="060F406E" w14:textId="77777777" w:rsidR="00165A74" w:rsidRDefault="00165A74" w:rsidP="004F2B1C">
      <w:pPr>
        <w:pStyle w:val="Poglavje3"/>
      </w:pPr>
      <w:r>
        <w:t>Prenehanje pogodbene obveznosti</w:t>
      </w:r>
    </w:p>
    <w:p w14:paraId="122775E2" w14:textId="77777777" w:rsidR="00165A74" w:rsidRDefault="00165A74" w:rsidP="004F2B1C">
      <w:pPr>
        <w:jc w:val="both"/>
      </w:pPr>
    </w:p>
    <w:p w14:paraId="0EE2223E" w14:textId="77777777" w:rsidR="00165A74" w:rsidRDefault="00165A74" w:rsidP="004F2B1C">
      <w:pPr>
        <w:jc w:val="both"/>
      </w:pPr>
      <w:r>
        <w:t>Med veljavnostjo pogodbe o izvedbi javnega naročila lahko naročnik odstopi od pogodbe v skladu z določili 96. člena ZJN-3.</w:t>
      </w:r>
    </w:p>
    <w:p w14:paraId="14484E69" w14:textId="77777777" w:rsidR="00165A74" w:rsidRDefault="00165A74" w:rsidP="004F2B1C">
      <w:pPr>
        <w:jc w:val="both"/>
      </w:pPr>
      <w:r>
        <w:fldChar w:fldCharType="begin"/>
      </w:r>
      <w:r>
        <w:fldChar w:fldCharType="end"/>
      </w:r>
    </w:p>
    <w:p w14:paraId="34F4DA3A" w14:textId="77777777" w:rsidR="00165A74" w:rsidRDefault="00165A74" w:rsidP="004F2B1C">
      <w:pPr>
        <w:pStyle w:val="Poglavje3"/>
      </w:pPr>
      <w:r w:rsidRPr="007C2A3F">
        <w:t>Pravno varstvo</w:t>
      </w:r>
    </w:p>
    <w:p w14:paraId="3064B2DF" w14:textId="77777777" w:rsidR="00A846C9" w:rsidRPr="007C2A3F" w:rsidRDefault="00A846C9" w:rsidP="00A846C9">
      <w:pPr>
        <w:pStyle w:val="Poglavje3"/>
        <w:numPr>
          <w:ilvl w:val="0"/>
          <w:numId w:val="0"/>
        </w:numPr>
      </w:pPr>
    </w:p>
    <w:p w14:paraId="222ED9A6" w14:textId="1F6DD24D" w:rsidR="00D2583E" w:rsidRDefault="00A846C9" w:rsidP="004F2B1C">
      <w:pPr>
        <w:jc w:val="both"/>
      </w:pPr>
      <w:r w:rsidRPr="00A846C9">
        <w:t>Pravno varstvo ponudnikov v postopku javnega naročanja je zagotovljeno v skladu z Zakonom o pravnem varstvu v postopkih javnega naročanja (</w:t>
      </w:r>
      <w:r w:rsidR="00E57977" w:rsidRPr="00E57977">
        <w:t>Uradni list RS, št. 43/11, 60/11 – ZTP-D, 63/13, 90/14 – ZDU-1I, 60/17, 72/19 in 83/25 – ZOUL</w:t>
      </w:r>
      <w:r w:rsidRPr="00A846C9">
        <w:t>; v nadaljnjem besedilu: ZPVPJN).</w:t>
      </w:r>
    </w:p>
    <w:p w14:paraId="73EA5517" w14:textId="77777777" w:rsidR="00802D8E" w:rsidRDefault="00802D8E" w:rsidP="00802D8E">
      <w:pPr>
        <w:pStyle w:val="Poglavje2"/>
        <w:tabs>
          <w:tab w:val="clear" w:pos="510"/>
        </w:tabs>
        <w:spacing w:line="240" w:lineRule="auto"/>
        <w:jc w:val="left"/>
      </w:pPr>
      <w:bookmarkStart w:id="2" w:name="_Hlk210286234"/>
    </w:p>
    <w:p w14:paraId="386B8784" w14:textId="02A79633" w:rsidR="00802D8E" w:rsidRPr="00802D8E" w:rsidRDefault="00802D8E" w:rsidP="00802D8E">
      <w:pPr>
        <w:pStyle w:val="Poglavje3"/>
        <w:numPr>
          <w:ilvl w:val="1"/>
          <w:numId w:val="33"/>
        </w:numPr>
        <w:rPr>
          <w:rFonts w:ascii="Calibri" w:hAnsi="Calibri"/>
        </w:rPr>
      </w:pPr>
      <w:r>
        <w:t>Zavarovanje za dobro izvedbo pogodbenih obveznosti</w:t>
      </w:r>
    </w:p>
    <w:p w14:paraId="103AB078" w14:textId="77777777" w:rsidR="00802D8E" w:rsidRDefault="00802D8E" w:rsidP="00802D8E">
      <w:pPr>
        <w:ind w:left="720"/>
        <w:jc w:val="both"/>
      </w:pPr>
    </w:p>
    <w:bookmarkEnd w:id="2"/>
    <w:p w14:paraId="36909315" w14:textId="77777777" w:rsidR="00802D8E" w:rsidRPr="007812E3" w:rsidRDefault="00802D8E" w:rsidP="00802D8E">
      <w:pPr>
        <w:jc w:val="both"/>
        <w:rPr>
          <w:rFonts w:ascii="Calibri" w:hAnsi="Calibri"/>
          <w:iCs/>
        </w:rPr>
      </w:pPr>
      <w:r w:rsidRPr="007812E3">
        <w:rPr>
          <w:iCs/>
        </w:rPr>
        <w:t>Zavarovanje za dobro izvedbo pogodbenih obveznosti bo moral izbrani ponudnik predložiti naročniku najkasneje v roku 10 dni</w:t>
      </w:r>
      <w:r>
        <w:rPr>
          <w:iCs/>
        </w:rPr>
        <w:t xml:space="preserve"> po podpisu pogodbe</w:t>
      </w:r>
      <w:r w:rsidRPr="007812E3">
        <w:rPr>
          <w:iCs/>
        </w:rPr>
        <w:t xml:space="preserve">, in sicer brezpogojno </w:t>
      </w:r>
      <w:proofErr w:type="spellStart"/>
      <w:r w:rsidRPr="007812E3">
        <w:rPr>
          <w:iCs/>
        </w:rPr>
        <w:t>izvršnico</w:t>
      </w:r>
      <w:proofErr w:type="spellEnd"/>
      <w:r w:rsidRPr="007812E3">
        <w:rPr>
          <w:iCs/>
        </w:rPr>
        <w:t xml:space="preserve"> z notarsko ali upravno overjenim podpisom dolžnika iz </w:t>
      </w:r>
      <w:proofErr w:type="spellStart"/>
      <w:r w:rsidRPr="007812E3">
        <w:rPr>
          <w:iCs/>
        </w:rPr>
        <w:t>izvršnice</w:t>
      </w:r>
      <w:proofErr w:type="spellEnd"/>
      <w:r w:rsidRPr="007812E3">
        <w:rPr>
          <w:iCs/>
        </w:rPr>
        <w:t xml:space="preserve">, v višini </w:t>
      </w:r>
      <w:r w:rsidRPr="007812E3">
        <w:rPr>
          <w:b/>
          <w:iCs/>
        </w:rPr>
        <w:t>10 % od skupne pogodbene vrednosti z DDV</w:t>
      </w:r>
      <w:r w:rsidRPr="007812E3">
        <w:rPr>
          <w:iCs/>
        </w:rPr>
        <w:t>, z veljavnostjo 30 dni dlje od poteka roka izvedbe vseh pogodbenih obveznosti.</w:t>
      </w:r>
    </w:p>
    <w:p w14:paraId="63675BE7" w14:textId="77777777" w:rsidR="00802D8E" w:rsidRPr="007812E3" w:rsidRDefault="00802D8E" w:rsidP="00802D8E">
      <w:pPr>
        <w:jc w:val="both"/>
        <w:rPr>
          <w:iCs/>
        </w:rPr>
      </w:pPr>
    </w:p>
    <w:p w14:paraId="0F3D8D81" w14:textId="77777777" w:rsidR="00802D8E" w:rsidRPr="007812E3" w:rsidRDefault="00802D8E" w:rsidP="00802D8E">
      <w:pPr>
        <w:jc w:val="both"/>
        <w:rPr>
          <w:iCs/>
        </w:rPr>
      </w:pPr>
      <w:r w:rsidRPr="007812E3">
        <w:rPr>
          <w:iCs/>
        </w:rPr>
        <w:t>Naročnik bo unovčil zavarovanje za dobro izvedbo pogodbenih obveznosti v primeru:</w:t>
      </w:r>
    </w:p>
    <w:p w14:paraId="476A4682"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pričel izvajati svojih pogodbenih obveznosti v skladu z določili pogodbe ali</w:t>
      </w:r>
    </w:p>
    <w:p w14:paraId="531FCF5A"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izpolnil svojih pogodbenih obveznosti v skladu z določili pogodbe ali</w:t>
      </w:r>
    </w:p>
    <w:p w14:paraId="06629FA4"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pravočasno izpolnil svojih pogodbenih obveznosti v skladu z določili pogodbe ali</w:t>
      </w:r>
    </w:p>
    <w:p w14:paraId="1093184B"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pravilno izpolnil svojih pogodbenih obveznosti v skladu z določili pogodbe ali</w:t>
      </w:r>
    </w:p>
    <w:p w14:paraId="7617B42F" w14:textId="77777777" w:rsidR="00802D8E" w:rsidRPr="007812E3" w:rsidRDefault="00802D8E" w:rsidP="00802D8E">
      <w:pPr>
        <w:pStyle w:val="ListParagraph"/>
        <w:numPr>
          <w:ilvl w:val="0"/>
          <w:numId w:val="32"/>
        </w:numPr>
        <w:ind w:left="567" w:hanging="207"/>
        <w:jc w:val="both"/>
        <w:rPr>
          <w:iCs/>
        </w:rPr>
      </w:pPr>
      <w:r w:rsidRPr="007812E3">
        <w:rPr>
          <w:iCs/>
        </w:rPr>
        <w:t>če bo izbrani ponudnik prenehal izpolnjevati svoje pogodbene obveznosti v skladu z določili pogodbe.</w:t>
      </w:r>
    </w:p>
    <w:p w14:paraId="7A607777" w14:textId="77777777" w:rsidR="00457FDA" w:rsidRDefault="00457FDA" w:rsidP="004F2B1C">
      <w:pPr>
        <w:jc w:val="both"/>
      </w:pPr>
    </w:p>
    <w:p w14:paraId="61D3F8FA" w14:textId="77777777" w:rsidR="007C2A3F" w:rsidRDefault="007C2A3F" w:rsidP="004F2B1C">
      <w:pPr>
        <w:jc w:val="both"/>
      </w:pPr>
    </w:p>
    <w:p w14:paraId="1C038CA1" w14:textId="77777777" w:rsidR="00165A74" w:rsidRPr="002D364C" w:rsidRDefault="00232417" w:rsidP="002D364C">
      <w:pPr>
        <w:pStyle w:val="Poglavje1"/>
      </w:pPr>
      <w:r w:rsidRPr="002D364C">
        <w:t xml:space="preserve">2.  </w:t>
      </w:r>
      <w:r w:rsidR="00165A74" w:rsidRPr="002D364C">
        <w:t>POGOJI ZA UDELEŽBO</w:t>
      </w:r>
    </w:p>
    <w:p w14:paraId="4F36AEFD" w14:textId="77777777" w:rsidR="00165A74" w:rsidRDefault="00165A74" w:rsidP="004F2B1C">
      <w:pPr>
        <w:jc w:val="both"/>
      </w:pPr>
    </w:p>
    <w:p w14:paraId="7FE40A14" w14:textId="77777777" w:rsidR="00744D4A" w:rsidRPr="00744D4A" w:rsidRDefault="00744D4A" w:rsidP="00744D4A">
      <w:pPr>
        <w:jc w:val="both"/>
      </w:pPr>
      <w:r w:rsidRPr="00744D4A">
        <w:t>Ponudnik mora izpolnjevati vse v tej točki navedene pogoje.</w:t>
      </w:r>
    </w:p>
    <w:p w14:paraId="6A63B03A" w14:textId="77777777" w:rsidR="00744D4A" w:rsidRPr="00744D4A" w:rsidRDefault="00744D4A" w:rsidP="00744D4A">
      <w:pPr>
        <w:jc w:val="both"/>
      </w:pPr>
    </w:p>
    <w:p w14:paraId="0D6C90CB" w14:textId="77777777" w:rsidR="00744D4A" w:rsidRPr="00744D4A" w:rsidRDefault="00744D4A" w:rsidP="00744D4A">
      <w:pPr>
        <w:jc w:val="both"/>
      </w:pPr>
      <w:r w:rsidRPr="00744D4A">
        <w:t xml:space="preserve">Za dokazovanje izpolnjevanja pogojev mora ponudnik v ponudbeni dokumentaciji predložiti obrazce, ki so navedeni ob vsakem zahtevanem pogoju. Obrazci izjav, ki jih mora predložiti ponudnik v ponudbi, so del dokumentacije. Izjave morajo biti predložene na teh obrazcih. Izjave ponudnika morajo biti pisne ter podpisane s strani odgovorne osebe ponudnika. </w:t>
      </w:r>
    </w:p>
    <w:p w14:paraId="18FB688E" w14:textId="77777777" w:rsidR="00744D4A" w:rsidRPr="00744D4A" w:rsidRDefault="00744D4A" w:rsidP="00744D4A">
      <w:pPr>
        <w:jc w:val="both"/>
      </w:pPr>
    </w:p>
    <w:p w14:paraId="7FE6DAE3" w14:textId="77777777" w:rsidR="00744D4A" w:rsidRPr="00744D4A" w:rsidRDefault="00744D4A" w:rsidP="00744D4A">
      <w:pPr>
        <w:jc w:val="both"/>
      </w:pPr>
      <w:r w:rsidRPr="00744D4A">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5668255C" w14:textId="77777777" w:rsidR="00744D4A" w:rsidRPr="00744D4A" w:rsidRDefault="00744D4A" w:rsidP="00744D4A">
      <w:pPr>
        <w:jc w:val="both"/>
      </w:pPr>
    </w:p>
    <w:p w14:paraId="746E0DAA" w14:textId="77777777" w:rsidR="00744D4A" w:rsidRPr="00744D4A" w:rsidRDefault="00744D4A" w:rsidP="00744D4A">
      <w:pPr>
        <w:jc w:val="both"/>
      </w:pPr>
      <w:r w:rsidRPr="00744D4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D0F2B65" w14:textId="77777777" w:rsidR="00744D4A" w:rsidRPr="00744D4A" w:rsidRDefault="00744D4A" w:rsidP="00744D4A">
      <w:pPr>
        <w:jc w:val="both"/>
      </w:pPr>
    </w:p>
    <w:p w14:paraId="0A008641" w14:textId="77777777" w:rsidR="00744D4A" w:rsidRPr="00744D4A" w:rsidRDefault="00744D4A" w:rsidP="00744D4A">
      <w:pPr>
        <w:jc w:val="both"/>
        <w:rPr>
          <w:u w:val="single"/>
        </w:rPr>
      </w:pPr>
      <w:r w:rsidRPr="00744D4A">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12B26CE" w14:textId="77777777" w:rsidR="00744D4A" w:rsidRPr="00744D4A" w:rsidRDefault="00744D4A" w:rsidP="00744D4A">
      <w:pPr>
        <w:jc w:val="both"/>
      </w:pPr>
    </w:p>
    <w:p w14:paraId="7F7C99B4" w14:textId="37FDE78B" w:rsidR="00744D4A" w:rsidRDefault="00744D4A" w:rsidP="00744D4A">
      <w:pPr>
        <w:jc w:val="both"/>
      </w:pPr>
      <w:r w:rsidRPr="00744D4A">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22A886C1" w14:textId="364669FD" w:rsidR="00427585" w:rsidRDefault="00427585" w:rsidP="00744D4A">
      <w:pPr>
        <w:jc w:val="both"/>
      </w:pPr>
    </w:p>
    <w:p w14:paraId="465CDA83" w14:textId="77777777" w:rsidR="00427585" w:rsidRPr="00744D4A" w:rsidRDefault="00427585" w:rsidP="00744D4A">
      <w:pPr>
        <w:jc w:val="both"/>
      </w:pPr>
    </w:p>
    <w:p w14:paraId="23F813F0" w14:textId="77777777" w:rsidR="00744D4A" w:rsidRPr="00744D4A" w:rsidRDefault="008A4EA2" w:rsidP="00744D4A">
      <w:pPr>
        <w:tabs>
          <w:tab w:val="left" w:pos="510"/>
        </w:tabs>
        <w:jc w:val="both"/>
        <w:rPr>
          <w:b/>
          <w:bCs/>
        </w:rPr>
      </w:pPr>
      <w:r>
        <w:rPr>
          <w:b/>
          <w:bCs/>
        </w:rPr>
        <w:t xml:space="preserve">2.1 </w:t>
      </w:r>
      <w:r w:rsidR="00744D4A" w:rsidRPr="00744D4A">
        <w:rPr>
          <w:b/>
          <w:bCs/>
        </w:rPr>
        <w:t>Razlogi za izključitev:</w:t>
      </w:r>
    </w:p>
    <w:p w14:paraId="7F21987A" w14:textId="77777777" w:rsidR="00744D4A" w:rsidRPr="00744D4A" w:rsidRDefault="00744D4A" w:rsidP="00744D4A">
      <w:pPr>
        <w:jc w:val="both"/>
      </w:pPr>
    </w:p>
    <w:p w14:paraId="46E38CA9" w14:textId="77777777" w:rsidR="00744D4A" w:rsidRPr="00744D4A" w:rsidRDefault="00744D4A" w:rsidP="00744D4A">
      <w:pPr>
        <w:ind w:left="312" w:hanging="312"/>
        <w:jc w:val="both"/>
      </w:pPr>
      <w:r w:rsidRPr="00744D4A">
        <w:rPr>
          <w:b/>
        </w:rPr>
        <w:t>P1</w:t>
      </w:r>
      <w:r w:rsidRPr="00744D4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298117A" w14:textId="77777777" w:rsidR="00744D4A" w:rsidRPr="00744D4A" w:rsidRDefault="00744D4A" w:rsidP="00744D4A">
      <w:pPr>
        <w:ind w:left="312"/>
        <w:jc w:val="both"/>
      </w:pPr>
    </w:p>
    <w:p w14:paraId="3EE3463E" w14:textId="77777777" w:rsidR="00744D4A" w:rsidRPr="00744D4A" w:rsidRDefault="00744D4A" w:rsidP="00744D4A">
      <w:pPr>
        <w:ind w:left="312"/>
        <w:jc w:val="both"/>
      </w:pPr>
      <w:bookmarkStart w:id="3" w:name="_Hlk164841212"/>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bookmarkEnd w:id="3"/>
    <w:p w14:paraId="300A98F5" w14:textId="77777777" w:rsidR="00744D4A" w:rsidRPr="00744D4A" w:rsidRDefault="00744D4A" w:rsidP="00744D4A">
      <w:pPr>
        <w:ind w:left="312"/>
        <w:jc w:val="both"/>
      </w:pPr>
    </w:p>
    <w:p w14:paraId="219AC014" w14:textId="77777777" w:rsidR="00744D4A" w:rsidRPr="00744D4A" w:rsidRDefault="00744D4A" w:rsidP="00744D4A">
      <w:pPr>
        <w:ind w:left="312"/>
        <w:jc w:val="both"/>
      </w:pPr>
      <w:r w:rsidRPr="00744D4A">
        <w:t>Pogoj mora izpolnjevati vsak gospodarski subjekt, ki bo udeležen pri izvedbi javnega naročila.</w:t>
      </w:r>
    </w:p>
    <w:p w14:paraId="48C78746" w14:textId="77777777" w:rsidR="00744D4A" w:rsidRPr="00744D4A" w:rsidRDefault="00744D4A" w:rsidP="00744D4A">
      <w:pPr>
        <w:ind w:left="312"/>
        <w:jc w:val="both"/>
      </w:pPr>
    </w:p>
    <w:p w14:paraId="299D514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224522">
        <w:rPr>
          <w:b/>
        </w:rPr>
        <w:t>6</w:t>
      </w:r>
      <w:r w:rsidRPr="00744D4A">
        <w:rPr>
          <w:b/>
        </w:rPr>
        <w:t xml:space="preserve"> (2. IZJAVA))</w:t>
      </w:r>
      <w:r w:rsidRPr="00744D4A">
        <w:t>, v kolikor ponudnik v ponudbi prijavlja sodelovanje podizvajalcev</w:t>
      </w:r>
    </w:p>
    <w:p w14:paraId="13434019" w14:textId="77777777" w:rsidR="00744D4A" w:rsidRPr="00744D4A" w:rsidRDefault="00744D4A" w:rsidP="00744D4A">
      <w:pPr>
        <w:jc w:val="both"/>
      </w:pPr>
    </w:p>
    <w:p w14:paraId="15FEC0DF" w14:textId="77777777" w:rsidR="00744D4A" w:rsidRPr="00744D4A" w:rsidRDefault="00744D4A" w:rsidP="00744D4A">
      <w:pPr>
        <w:ind w:left="312" w:hanging="312"/>
        <w:jc w:val="both"/>
      </w:pPr>
      <w:r w:rsidRPr="00744D4A">
        <w:rPr>
          <w:b/>
        </w:rPr>
        <w:t>P2</w:t>
      </w:r>
      <w:r w:rsidRPr="00744D4A">
        <w:t xml:space="preserve"> 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39F0EB" w14:textId="77777777" w:rsidR="00744D4A" w:rsidRPr="00744D4A" w:rsidRDefault="00744D4A" w:rsidP="00744D4A">
      <w:pPr>
        <w:ind w:left="312" w:hanging="312"/>
        <w:jc w:val="both"/>
      </w:pPr>
    </w:p>
    <w:p w14:paraId="6EDC5344"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734720" w14:textId="77777777" w:rsidR="00744D4A" w:rsidRPr="00744D4A" w:rsidRDefault="00744D4A" w:rsidP="00744D4A">
      <w:pPr>
        <w:ind w:left="312" w:hanging="312"/>
        <w:jc w:val="both"/>
      </w:pPr>
    </w:p>
    <w:p w14:paraId="027C4E00" w14:textId="77777777" w:rsidR="00744D4A" w:rsidRPr="00744D4A" w:rsidRDefault="00744D4A" w:rsidP="00744D4A">
      <w:pPr>
        <w:ind w:left="312"/>
        <w:jc w:val="both"/>
      </w:pPr>
      <w:r w:rsidRPr="00744D4A">
        <w:t>Pogoj mora izpolnjevati vsak gospodarski subjekt, ki bo udeležen pri izvedbi javnega naročila.</w:t>
      </w:r>
    </w:p>
    <w:p w14:paraId="75C91264" w14:textId="77777777" w:rsidR="00744D4A" w:rsidRPr="00744D4A" w:rsidRDefault="00744D4A" w:rsidP="00744D4A">
      <w:pPr>
        <w:ind w:left="312"/>
        <w:jc w:val="both"/>
      </w:pPr>
    </w:p>
    <w:p w14:paraId="3DD36F9B"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736D5FA7" w14:textId="77777777" w:rsidR="00744D4A" w:rsidRPr="00744D4A" w:rsidRDefault="00744D4A" w:rsidP="00744D4A">
      <w:pPr>
        <w:ind w:left="312"/>
        <w:jc w:val="both"/>
      </w:pPr>
    </w:p>
    <w:p w14:paraId="45FB7B69" w14:textId="77777777" w:rsidR="00744D4A" w:rsidRPr="00744D4A" w:rsidRDefault="00744D4A" w:rsidP="00744D4A">
      <w:pPr>
        <w:ind w:left="312" w:hanging="312"/>
        <w:jc w:val="both"/>
      </w:pPr>
      <w:r w:rsidRPr="00744D4A">
        <w:rPr>
          <w:b/>
        </w:rPr>
        <w:lastRenderedPageBreak/>
        <w:t>P3</w:t>
      </w:r>
      <w:r w:rsidRPr="00744D4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BBA3ACB" w14:textId="77777777" w:rsidR="00744D4A" w:rsidRPr="00744D4A" w:rsidRDefault="00744D4A" w:rsidP="00744D4A">
      <w:pPr>
        <w:ind w:left="312"/>
        <w:jc w:val="both"/>
      </w:pPr>
    </w:p>
    <w:p w14:paraId="126E5ACF"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2E9E819B" w14:textId="77777777" w:rsidR="00744D4A" w:rsidRPr="00744D4A" w:rsidRDefault="00744D4A" w:rsidP="00744D4A">
      <w:pPr>
        <w:ind w:left="312"/>
        <w:jc w:val="both"/>
      </w:pPr>
    </w:p>
    <w:p w14:paraId="11DED8F3" w14:textId="77777777" w:rsidR="00744D4A" w:rsidRPr="00744D4A" w:rsidRDefault="00744D4A" w:rsidP="00744D4A">
      <w:pPr>
        <w:ind w:left="312"/>
        <w:jc w:val="both"/>
      </w:pPr>
      <w:r w:rsidRPr="00744D4A">
        <w:t>Pogoj mora izpolnjevati vsak gospodarski subjekt, ki bo udeležen pri izvedbi javnega naročila.</w:t>
      </w:r>
    </w:p>
    <w:p w14:paraId="2D359A40" w14:textId="77777777" w:rsidR="00744D4A" w:rsidRPr="00744D4A" w:rsidRDefault="00744D4A" w:rsidP="00744D4A">
      <w:pPr>
        <w:ind w:left="312"/>
        <w:jc w:val="both"/>
      </w:pPr>
    </w:p>
    <w:p w14:paraId="7C6B5706"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3CF66FD9" w14:textId="77777777" w:rsidR="00744D4A" w:rsidRPr="00744D4A" w:rsidRDefault="00744D4A" w:rsidP="00744D4A">
      <w:pPr>
        <w:ind w:left="312"/>
        <w:jc w:val="both"/>
      </w:pPr>
    </w:p>
    <w:p w14:paraId="552DBC9C" w14:textId="77777777" w:rsidR="00744D4A" w:rsidRPr="00744D4A" w:rsidRDefault="00744D4A" w:rsidP="00744D4A">
      <w:pPr>
        <w:ind w:left="312" w:hanging="312"/>
        <w:jc w:val="both"/>
      </w:pPr>
      <w:r w:rsidRPr="00744D4A">
        <w:rPr>
          <w:b/>
        </w:rPr>
        <w:t>P4</w:t>
      </w:r>
      <w:r w:rsidRPr="00744D4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A99246" w14:textId="77777777" w:rsidR="00744D4A" w:rsidRPr="00744D4A" w:rsidRDefault="00744D4A" w:rsidP="00744D4A">
      <w:pPr>
        <w:ind w:left="312"/>
        <w:jc w:val="both"/>
      </w:pPr>
    </w:p>
    <w:p w14:paraId="425D6CF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29D191" w14:textId="77777777" w:rsidR="00744D4A" w:rsidRPr="00744D4A" w:rsidRDefault="00744D4A" w:rsidP="00744D4A">
      <w:pPr>
        <w:ind w:left="312"/>
        <w:jc w:val="both"/>
      </w:pPr>
    </w:p>
    <w:p w14:paraId="005963FF" w14:textId="77777777" w:rsidR="00744D4A" w:rsidRPr="00744D4A" w:rsidRDefault="00744D4A" w:rsidP="00744D4A">
      <w:pPr>
        <w:ind w:left="312"/>
        <w:jc w:val="both"/>
      </w:pPr>
      <w:r w:rsidRPr="00744D4A">
        <w:t>Pogoj mora izpolnjevati vsak gospodarski subjekt, ki bo udeležen pri izvedbi javnega naročila.</w:t>
      </w:r>
    </w:p>
    <w:p w14:paraId="005DE995" w14:textId="77777777" w:rsidR="00744D4A" w:rsidRPr="00744D4A" w:rsidRDefault="00744D4A" w:rsidP="00744D4A">
      <w:pPr>
        <w:ind w:left="312"/>
        <w:jc w:val="both"/>
      </w:pPr>
    </w:p>
    <w:p w14:paraId="2DD6B899"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217481AA" w14:textId="77777777" w:rsidR="00744D4A" w:rsidRPr="00744D4A" w:rsidRDefault="00744D4A" w:rsidP="00744D4A">
      <w:pPr>
        <w:ind w:left="312"/>
        <w:jc w:val="both"/>
      </w:pPr>
    </w:p>
    <w:p w14:paraId="0D9F1E81" w14:textId="77777777" w:rsidR="00744D4A" w:rsidRPr="00744D4A" w:rsidRDefault="00744D4A" w:rsidP="00744D4A">
      <w:pPr>
        <w:ind w:left="312" w:hanging="312"/>
        <w:jc w:val="both"/>
      </w:pPr>
      <w:r w:rsidRPr="00744D4A">
        <w:rPr>
          <w:b/>
        </w:rPr>
        <w:t>P5</w:t>
      </w:r>
      <w:r w:rsidRPr="00744D4A">
        <w:t xml:space="preserve"> Naročnik bo iz postopka javnega naročanja izključil gospodarski subjekt:</w:t>
      </w:r>
    </w:p>
    <w:p w14:paraId="2C61FE7D" w14:textId="77777777" w:rsidR="00744D4A" w:rsidRPr="00744D4A" w:rsidRDefault="00744D4A" w:rsidP="00744D4A">
      <w:pPr>
        <w:numPr>
          <w:ilvl w:val="0"/>
          <w:numId w:val="3"/>
        </w:numPr>
        <w:jc w:val="both"/>
      </w:pPr>
      <w:r w:rsidRPr="00744D4A">
        <w:t>če se je nad gospodarskim subjektom začel postopek zaradi insolventnosti ali prisilnega prenehanja po zakonu, ki ureja postopek zaradi insolventnosti in prisilnega prenehanja ali</w:t>
      </w:r>
    </w:p>
    <w:p w14:paraId="466CC568" w14:textId="77777777" w:rsidR="00744D4A" w:rsidRPr="00744D4A" w:rsidRDefault="00744D4A" w:rsidP="00744D4A">
      <w:pPr>
        <w:numPr>
          <w:ilvl w:val="0"/>
          <w:numId w:val="3"/>
        </w:numPr>
        <w:jc w:val="both"/>
      </w:pPr>
      <w:r w:rsidRPr="00744D4A">
        <w:t>če se je nad gospodarskim subjektom začel postopek likvidacije po zakonu, ki ureja gospodarske družbe, če njegova sredstva ali poslovanje upravlja upravitelj ali sodišče, ali</w:t>
      </w:r>
    </w:p>
    <w:p w14:paraId="55DE0D9F" w14:textId="77777777" w:rsidR="00744D4A" w:rsidRPr="00744D4A" w:rsidRDefault="00744D4A" w:rsidP="00744D4A">
      <w:pPr>
        <w:numPr>
          <w:ilvl w:val="0"/>
          <w:numId w:val="3"/>
        </w:numPr>
        <w:jc w:val="both"/>
      </w:pPr>
      <w:r w:rsidRPr="00744D4A">
        <w:t>če so njegove poslovne dejavnosti začasno ustavljene, ali</w:t>
      </w:r>
    </w:p>
    <w:p w14:paraId="42BD5F08" w14:textId="77777777" w:rsidR="00744D4A" w:rsidRPr="00744D4A" w:rsidRDefault="00744D4A" w:rsidP="00744D4A">
      <w:pPr>
        <w:numPr>
          <w:ilvl w:val="0"/>
          <w:numId w:val="3"/>
        </w:numPr>
        <w:jc w:val="both"/>
      </w:pPr>
      <w:r w:rsidRPr="00744D4A">
        <w:t>če se je v skladu s predpisi druge države nad njim začel postopek ali je nastal položaj z enakimi pravnimi posledicami.</w:t>
      </w:r>
    </w:p>
    <w:p w14:paraId="75F3A0AD" w14:textId="77777777" w:rsidR="00744D4A" w:rsidRPr="00744D4A" w:rsidRDefault="00744D4A" w:rsidP="00744D4A">
      <w:pPr>
        <w:ind w:left="312"/>
        <w:jc w:val="both"/>
      </w:pPr>
    </w:p>
    <w:p w14:paraId="1E6806D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7DAE822" w14:textId="77777777" w:rsidR="00744D4A" w:rsidRPr="00744D4A" w:rsidRDefault="00744D4A" w:rsidP="00744D4A">
      <w:pPr>
        <w:ind w:left="312"/>
        <w:jc w:val="both"/>
      </w:pPr>
    </w:p>
    <w:p w14:paraId="44081028" w14:textId="77777777" w:rsidR="00744D4A" w:rsidRPr="00744D4A" w:rsidRDefault="00744D4A" w:rsidP="00744D4A">
      <w:pPr>
        <w:ind w:left="312"/>
        <w:jc w:val="both"/>
      </w:pPr>
      <w:r w:rsidRPr="00744D4A">
        <w:t>Pogoj mora izpolnjevati vsak gospodarski subjekt, ki bo udeležen pri izvedbi javnega naročila.</w:t>
      </w:r>
    </w:p>
    <w:p w14:paraId="0460A407" w14:textId="77777777" w:rsidR="00744D4A" w:rsidRPr="00744D4A" w:rsidRDefault="00744D4A" w:rsidP="00744D4A">
      <w:pPr>
        <w:ind w:left="312"/>
        <w:jc w:val="both"/>
      </w:pPr>
    </w:p>
    <w:p w14:paraId="0A815DB0"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1FF3E4CF" w14:textId="77777777" w:rsidR="00744D4A" w:rsidRPr="00744D4A" w:rsidRDefault="00744D4A" w:rsidP="00744D4A">
      <w:pPr>
        <w:tabs>
          <w:tab w:val="left" w:pos="510"/>
        </w:tabs>
        <w:jc w:val="both"/>
        <w:rPr>
          <w:bCs/>
        </w:rPr>
      </w:pPr>
    </w:p>
    <w:p w14:paraId="6A9D91B1" w14:textId="77777777" w:rsidR="00744D4A" w:rsidRPr="00744D4A" w:rsidRDefault="00744D4A" w:rsidP="00744D4A">
      <w:pPr>
        <w:tabs>
          <w:tab w:val="left" w:pos="510"/>
        </w:tabs>
        <w:jc w:val="both"/>
        <w:rPr>
          <w:b/>
          <w:bCs/>
        </w:rPr>
      </w:pPr>
      <w:r w:rsidRPr="00744D4A">
        <w:rPr>
          <w:b/>
          <w:bCs/>
        </w:rPr>
        <w:t>Pogoji za sodelovanje</w:t>
      </w:r>
    </w:p>
    <w:p w14:paraId="39EB31DB" w14:textId="77777777" w:rsidR="00744D4A" w:rsidRPr="00744D4A" w:rsidRDefault="00744D4A" w:rsidP="00744D4A">
      <w:pPr>
        <w:ind w:left="312"/>
        <w:jc w:val="both"/>
      </w:pPr>
    </w:p>
    <w:p w14:paraId="0EE47062" w14:textId="77777777" w:rsidR="00744D4A" w:rsidRPr="00744D4A" w:rsidRDefault="00744D4A" w:rsidP="00744D4A">
      <w:pPr>
        <w:ind w:left="312"/>
        <w:jc w:val="both"/>
        <w:rPr>
          <w:u w:val="single"/>
        </w:rPr>
      </w:pPr>
      <w:r w:rsidRPr="00744D4A">
        <w:rPr>
          <w:u w:val="single"/>
        </w:rPr>
        <w:t>Ustreznost za opravljanje poklicne dejavnosti</w:t>
      </w:r>
    </w:p>
    <w:p w14:paraId="6CB82090" w14:textId="77777777" w:rsidR="00744D4A" w:rsidRPr="00744D4A" w:rsidRDefault="00744D4A" w:rsidP="00744D4A">
      <w:pPr>
        <w:ind w:left="312"/>
        <w:jc w:val="both"/>
      </w:pPr>
    </w:p>
    <w:p w14:paraId="6EC620A8" w14:textId="77777777" w:rsidR="00744D4A" w:rsidRPr="00744D4A" w:rsidRDefault="00744D4A" w:rsidP="00744D4A">
      <w:pPr>
        <w:ind w:left="312" w:hanging="312"/>
        <w:jc w:val="both"/>
      </w:pPr>
      <w:r w:rsidRPr="00744D4A">
        <w:rPr>
          <w:b/>
        </w:rPr>
        <w:t>P6</w:t>
      </w:r>
      <w:r w:rsidRPr="00744D4A">
        <w:t xml:space="preserve"> Gospodarski subjekt</w:t>
      </w:r>
      <w:r w:rsidRPr="00744D4A">
        <w:rPr>
          <w:color w:val="FF0000"/>
        </w:rPr>
        <w:t xml:space="preserve"> </w:t>
      </w:r>
      <w:r w:rsidRPr="00744D4A">
        <w:t>mora biti vpisan v enega od poklicnih ali poslovnih registrov, ki se vodijo v državi članici, v kateri ima gospodarski subjekt</w:t>
      </w:r>
      <w:r w:rsidRPr="00744D4A">
        <w:rPr>
          <w:color w:val="FF0000"/>
        </w:rPr>
        <w:t xml:space="preserve"> </w:t>
      </w:r>
      <w:r w:rsidRPr="00744D4A">
        <w:t>sedež.</w:t>
      </w:r>
    </w:p>
    <w:p w14:paraId="41DFC00C" w14:textId="77777777" w:rsidR="00744D4A" w:rsidRPr="00744D4A" w:rsidRDefault="00744D4A" w:rsidP="00744D4A">
      <w:pPr>
        <w:ind w:left="312"/>
        <w:jc w:val="both"/>
      </w:pPr>
    </w:p>
    <w:p w14:paraId="3FD75F4E"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4701019" w14:textId="77777777" w:rsidR="00744D4A" w:rsidRPr="00744D4A" w:rsidRDefault="00744D4A" w:rsidP="00744D4A">
      <w:pPr>
        <w:ind w:left="312"/>
        <w:jc w:val="both"/>
      </w:pPr>
    </w:p>
    <w:p w14:paraId="1A2663FA" w14:textId="77777777" w:rsidR="00744D4A" w:rsidRPr="00744D4A" w:rsidRDefault="00744D4A" w:rsidP="00744D4A">
      <w:pPr>
        <w:ind w:left="312"/>
        <w:jc w:val="both"/>
      </w:pPr>
      <w:r w:rsidRPr="00744D4A">
        <w:lastRenderedPageBreak/>
        <w:t>Pogoj mora izpolnjevati vsak gospodarski subjekt v obsegu posla, ki ga bo izvajal.</w:t>
      </w:r>
    </w:p>
    <w:p w14:paraId="4DD63FF1" w14:textId="77777777" w:rsidR="00744D4A" w:rsidRPr="00744D4A" w:rsidRDefault="00744D4A" w:rsidP="00744D4A">
      <w:pPr>
        <w:ind w:left="312"/>
        <w:jc w:val="both"/>
      </w:pPr>
    </w:p>
    <w:p w14:paraId="2F5FDD6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0BBCFAD5" w14:textId="77777777" w:rsidR="00744D4A" w:rsidRPr="00744D4A" w:rsidRDefault="00744D4A" w:rsidP="00744D4A">
      <w:pPr>
        <w:jc w:val="both"/>
      </w:pPr>
    </w:p>
    <w:p w14:paraId="6BEF6503" w14:textId="77777777" w:rsidR="00744D4A" w:rsidRPr="00744D4A" w:rsidRDefault="00744D4A" w:rsidP="00744D4A">
      <w:pPr>
        <w:ind w:left="312"/>
        <w:jc w:val="both"/>
        <w:rPr>
          <w:u w:val="single"/>
        </w:rPr>
      </w:pPr>
      <w:r w:rsidRPr="00744D4A">
        <w:rPr>
          <w:u w:val="single"/>
        </w:rPr>
        <w:t>Ekonomski in finančni položaj</w:t>
      </w:r>
    </w:p>
    <w:p w14:paraId="5A0327AA" w14:textId="77777777" w:rsidR="00744D4A" w:rsidRPr="00744D4A" w:rsidRDefault="00744D4A" w:rsidP="00744D4A">
      <w:pPr>
        <w:ind w:left="312"/>
        <w:jc w:val="both"/>
      </w:pPr>
    </w:p>
    <w:p w14:paraId="46157D19" w14:textId="77777777" w:rsidR="00744D4A" w:rsidRPr="00744D4A" w:rsidRDefault="00744D4A" w:rsidP="00744D4A">
      <w:pPr>
        <w:ind w:left="426" w:hanging="426"/>
        <w:jc w:val="both"/>
      </w:pPr>
      <w:r w:rsidRPr="00744D4A">
        <w:rPr>
          <w:b/>
        </w:rPr>
        <w:t>P7</w:t>
      </w:r>
      <w:r w:rsidRPr="00744D4A">
        <w:t xml:space="preserve"> Gospodarski subjekt</w:t>
      </w:r>
      <w:r w:rsidRPr="00744D4A">
        <w:rPr>
          <w:color w:val="FF0000"/>
        </w:rPr>
        <w:t xml:space="preserve"> </w:t>
      </w:r>
      <w:r w:rsidRPr="00744D4A">
        <w:t>mora izkazati, da ima potrebne ekonomske in finančne zmogljivosti za izvedbo javnega naročila.</w:t>
      </w:r>
    </w:p>
    <w:p w14:paraId="416D07D7" w14:textId="77777777" w:rsidR="00744D4A" w:rsidRPr="00744D4A" w:rsidRDefault="00744D4A" w:rsidP="00744D4A">
      <w:pPr>
        <w:ind w:left="312"/>
        <w:jc w:val="both"/>
      </w:pPr>
    </w:p>
    <w:p w14:paraId="0ED2A231"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1A4F889" w14:textId="77777777" w:rsidR="00744D4A" w:rsidRPr="00744D4A" w:rsidRDefault="00744D4A" w:rsidP="00744D4A">
      <w:pPr>
        <w:ind w:left="312"/>
        <w:jc w:val="both"/>
      </w:pPr>
    </w:p>
    <w:p w14:paraId="70DF653A" w14:textId="77777777" w:rsidR="00744D4A" w:rsidRPr="00744D4A" w:rsidRDefault="00744D4A" w:rsidP="00744D4A">
      <w:pPr>
        <w:ind w:left="312"/>
        <w:jc w:val="both"/>
      </w:pPr>
      <w:r w:rsidRPr="00744D4A">
        <w:t>V primeru samostojne ponudbe mora pogoj izpolnjevati ponudnik, v primeru skupine gospodarskih  subjektov lahko pogoj izpolnijo subjekti skupaj.</w:t>
      </w:r>
    </w:p>
    <w:p w14:paraId="453B4A85" w14:textId="77777777" w:rsidR="00744D4A" w:rsidRPr="00744D4A" w:rsidRDefault="00744D4A" w:rsidP="00744D4A">
      <w:pPr>
        <w:ind w:left="312"/>
        <w:jc w:val="both"/>
      </w:pPr>
    </w:p>
    <w:p w14:paraId="0EA6B240" w14:textId="77777777" w:rsidR="00744D4A" w:rsidRPr="00744D4A" w:rsidRDefault="00744D4A" w:rsidP="00744D4A">
      <w:pPr>
        <w:ind w:left="312"/>
        <w:jc w:val="both"/>
      </w:pPr>
      <w:r w:rsidRPr="00744D4A">
        <w:rPr>
          <w:b/>
        </w:rPr>
        <w:t>DOKAZILO: Krovna izjava ponudnika (Obrazec št. 2)</w:t>
      </w:r>
      <w:r w:rsidRPr="00744D4A">
        <w:t xml:space="preserve"> </w:t>
      </w:r>
    </w:p>
    <w:p w14:paraId="04B6C6DB" w14:textId="77777777" w:rsidR="0065451E" w:rsidRPr="0065451E" w:rsidRDefault="0065451E" w:rsidP="00A846C9">
      <w:pPr>
        <w:jc w:val="both"/>
        <w:rPr>
          <w:rFonts w:cs="Arial"/>
          <w:u w:val="single"/>
        </w:rPr>
      </w:pPr>
    </w:p>
    <w:p w14:paraId="23DC5A79" w14:textId="77777777" w:rsidR="00497A74" w:rsidRPr="00A846C9" w:rsidRDefault="00497A74" w:rsidP="00A846C9">
      <w:pPr>
        <w:jc w:val="both"/>
        <w:rPr>
          <w:rFonts w:cs="Arial"/>
        </w:rPr>
      </w:pPr>
    </w:p>
    <w:p w14:paraId="5787A447" w14:textId="77777777" w:rsidR="00A846C9" w:rsidRPr="00A846C9" w:rsidRDefault="00A846C9" w:rsidP="00691C95">
      <w:pPr>
        <w:numPr>
          <w:ilvl w:val="0"/>
          <w:numId w:val="12"/>
        </w:numPr>
        <w:tabs>
          <w:tab w:val="left" w:pos="340"/>
        </w:tabs>
        <w:jc w:val="both"/>
        <w:rPr>
          <w:b/>
          <w:i/>
        </w:rPr>
      </w:pPr>
      <w:r w:rsidRPr="00A846C9">
        <w:rPr>
          <w:b/>
          <w:i/>
        </w:rPr>
        <w:t>NAVODILA ZA IZDELAVO ELEKTRONSKE PONUDBE</w:t>
      </w:r>
    </w:p>
    <w:p w14:paraId="09B62D36" w14:textId="77777777" w:rsidR="00A846C9" w:rsidRPr="00A846C9" w:rsidRDefault="00A846C9" w:rsidP="00A846C9">
      <w:pPr>
        <w:jc w:val="both"/>
      </w:pPr>
    </w:p>
    <w:p w14:paraId="2CF115EF" w14:textId="77777777" w:rsidR="00A846C9" w:rsidRPr="005125BA" w:rsidRDefault="00A846C9" w:rsidP="00A846C9">
      <w:pPr>
        <w:jc w:val="both"/>
        <w:rPr>
          <w:rFonts w:cs="Arial"/>
          <w:color w:val="000000"/>
        </w:rPr>
      </w:pPr>
      <w:r w:rsidRPr="00A846C9">
        <w:rPr>
          <w:rFonts w:cs="Arial"/>
          <w:color w:val="000000"/>
        </w:rPr>
        <w:t xml:space="preserve">Ponudba mora biti podana na obrazcih iz prilog te dokumentacije ali na po vsebini in obliki enakih </w:t>
      </w:r>
      <w:r w:rsidRPr="005125BA">
        <w:rPr>
          <w:rFonts w:cs="Arial"/>
          <w:color w:val="000000"/>
        </w:rPr>
        <w:t>obrazcih, izdelanih s strani ponudnika. Vsi dokumenti morajo biti izpolnjeni, podpisani in žigosani s strani ponudnika (zakonitega zastopnika ali pooblaščene osebe s priloženim pooblastilom).</w:t>
      </w:r>
    </w:p>
    <w:p w14:paraId="37E336D6" w14:textId="77777777" w:rsidR="00A846C9" w:rsidRPr="005125BA" w:rsidRDefault="00A846C9" w:rsidP="00A846C9">
      <w:pPr>
        <w:jc w:val="both"/>
        <w:rPr>
          <w:rFonts w:cs="Arial"/>
          <w:color w:val="000000"/>
        </w:rPr>
      </w:pPr>
    </w:p>
    <w:p w14:paraId="22BB6E62" w14:textId="77777777" w:rsidR="00A846C9" w:rsidRPr="005125BA" w:rsidRDefault="00A846C9" w:rsidP="00A846C9">
      <w:pPr>
        <w:jc w:val="both"/>
        <w:rPr>
          <w:rFonts w:cs="Arial"/>
        </w:rPr>
      </w:pPr>
      <w:r w:rsidRPr="005125BA">
        <w:rPr>
          <w:rFonts w:cs="Arial"/>
          <w:color w:val="000000"/>
        </w:rPr>
        <w:t>Ponudba mora vsebovati vse spodaj navedene ustrezno izpolnjene obrazce in druge zahtevane dokumente:</w:t>
      </w:r>
    </w:p>
    <w:p w14:paraId="0B8679C0" w14:textId="77777777" w:rsidR="00A846C9" w:rsidRPr="005125BA" w:rsidRDefault="00A846C9" w:rsidP="00691C95">
      <w:pPr>
        <w:numPr>
          <w:ilvl w:val="0"/>
          <w:numId w:val="10"/>
        </w:numPr>
        <w:jc w:val="both"/>
        <w:rPr>
          <w:rFonts w:cs="Arial"/>
          <w:b/>
        </w:rPr>
      </w:pPr>
      <w:r w:rsidRPr="005125BA">
        <w:rPr>
          <w:rFonts w:cs="Arial"/>
        </w:rPr>
        <w:t>izpolnjen, podpisan in žigosan</w:t>
      </w:r>
      <w:r w:rsidRPr="005125BA">
        <w:rPr>
          <w:rFonts w:cs="Arial"/>
          <w:b/>
        </w:rPr>
        <w:t xml:space="preserve"> </w:t>
      </w:r>
      <w:r w:rsidRPr="005125BA">
        <w:rPr>
          <w:rFonts w:cs="Arial"/>
        </w:rPr>
        <w:t>obrazec št. 1 –</w:t>
      </w:r>
      <w:r w:rsidRPr="005125BA">
        <w:rPr>
          <w:rFonts w:cs="Arial"/>
          <w:b/>
        </w:rPr>
        <w:t xml:space="preserve"> Ponudba</w:t>
      </w:r>
      <w:r w:rsidRPr="005125BA">
        <w:rPr>
          <w:rFonts w:cs="Arial"/>
        </w:rPr>
        <w:t>;</w:t>
      </w:r>
      <w:r w:rsidRPr="005125BA">
        <w:rPr>
          <w:rFonts w:cs="Arial"/>
          <w:b/>
        </w:rPr>
        <w:t xml:space="preserve"> </w:t>
      </w:r>
    </w:p>
    <w:p w14:paraId="40F96D8D" w14:textId="77777777" w:rsidR="00A846C9" w:rsidRPr="005125BA" w:rsidRDefault="00A846C9" w:rsidP="00691C95">
      <w:pPr>
        <w:numPr>
          <w:ilvl w:val="0"/>
          <w:numId w:val="10"/>
        </w:numPr>
        <w:jc w:val="both"/>
        <w:rPr>
          <w:rFonts w:cs="Arial"/>
          <w:b/>
        </w:rPr>
      </w:pPr>
      <w:r w:rsidRPr="005125BA">
        <w:rPr>
          <w:rFonts w:cs="Arial"/>
        </w:rPr>
        <w:t>izpolnjen, podpisan in žigosan</w:t>
      </w:r>
      <w:r w:rsidRPr="005125BA">
        <w:rPr>
          <w:rFonts w:cs="Arial"/>
          <w:b/>
        </w:rPr>
        <w:t xml:space="preserve"> </w:t>
      </w:r>
      <w:r w:rsidRPr="005125BA">
        <w:rPr>
          <w:rFonts w:cs="Arial"/>
        </w:rPr>
        <w:t>obrazec št. 1A –</w:t>
      </w:r>
      <w:r w:rsidRPr="005125BA">
        <w:rPr>
          <w:rFonts w:cs="Arial"/>
          <w:b/>
        </w:rPr>
        <w:t xml:space="preserve"> Izjava o skupni ponudbi, </w:t>
      </w:r>
      <w:r w:rsidRPr="005125BA">
        <w:rPr>
          <w:rFonts w:cs="Arial"/>
        </w:rPr>
        <w:t>če ponudnik nastopa s skupno ponudbo;</w:t>
      </w:r>
    </w:p>
    <w:p w14:paraId="3BEC99E8" w14:textId="77777777" w:rsidR="00A846C9" w:rsidRPr="005125BA" w:rsidRDefault="00A846C9" w:rsidP="00691C95">
      <w:pPr>
        <w:numPr>
          <w:ilvl w:val="0"/>
          <w:numId w:val="10"/>
        </w:numPr>
        <w:jc w:val="both"/>
        <w:rPr>
          <w:rFonts w:cs="Arial"/>
          <w:b/>
        </w:rPr>
      </w:pPr>
      <w:r w:rsidRPr="005125BA">
        <w:rPr>
          <w:rFonts w:cs="Arial"/>
        </w:rPr>
        <w:t>izpolnjen, podpisan in žigosan</w:t>
      </w:r>
      <w:r w:rsidRPr="005125BA">
        <w:rPr>
          <w:rFonts w:cs="Arial"/>
          <w:b/>
        </w:rPr>
        <w:t xml:space="preserve"> </w:t>
      </w:r>
      <w:r w:rsidRPr="005125BA">
        <w:rPr>
          <w:rFonts w:cs="Arial"/>
        </w:rPr>
        <w:t xml:space="preserve">obrazec št. 2 – </w:t>
      </w:r>
      <w:r w:rsidRPr="005125BA">
        <w:rPr>
          <w:rFonts w:cs="Arial"/>
          <w:b/>
        </w:rPr>
        <w:t>Krovna izjava ponudnika</w:t>
      </w:r>
      <w:r w:rsidRPr="005125BA">
        <w:rPr>
          <w:rFonts w:cs="Arial"/>
        </w:rPr>
        <w:t>;</w:t>
      </w:r>
    </w:p>
    <w:p w14:paraId="7ED93165" w14:textId="77777777" w:rsidR="00A846C9" w:rsidRPr="005125BA" w:rsidRDefault="00A846C9" w:rsidP="00691C95">
      <w:pPr>
        <w:numPr>
          <w:ilvl w:val="0"/>
          <w:numId w:val="10"/>
        </w:numPr>
        <w:jc w:val="both"/>
        <w:rPr>
          <w:rFonts w:cs="Arial"/>
          <w:b/>
        </w:rPr>
      </w:pPr>
      <w:r w:rsidRPr="005125BA">
        <w:rPr>
          <w:rFonts w:cs="Arial"/>
        </w:rPr>
        <w:t>izpolnjen, podpisan in žigosan</w:t>
      </w:r>
      <w:r w:rsidRPr="005125BA">
        <w:rPr>
          <w:rFonts w:cs="Arial"/>
          <w:b/>
        </w:rPr>
        <w:t xml:space="preserve"> </w:t>
      </w:r>
      <w:r w:rsidRPr="005125BA">
        <w:rPr>
          <w:rFonts w:cs="Arial"/>
        </w:rPr>
        <w:t>obrazec št. 3 –</w:t>
      </w:r>
      <w:r w:rsidRPr="005125BA">
        <w:rPr>
          <w:rFonts w:cs="Arial"/>
          <w:b/>
        </w:rPr>
        <w:t xml:space="preserve"> Izjava o udeležbi fizičnih in pravnih oseb v lastništvu ponudnika</w:t>
      </w:r>
      <w:r w:rsidRPr="005125BA">
        <w:rPr>
          <w:rFonts w:cs="Arial"/>
        </w:rPr>
        <w:t>;</w:t>
      </w:r>
      <w:r w:rsidRPr="005125BA">
        <w:rPr>
          <w:rFonts w:cs="Arial"/>
          <w:b/>
        </w:rPr>
        <w:t xml:space="preserve"> </w:t>
      </w:r>
    </w:p>
    <w:p w14:paraId="6D48E0E8" w14:textId="77777777" w:rsidR="00A846C9" w:rsidRPr="005125BA" w:rsidRDefault="00A846C9" w:rsidP="00691C95">
      <w:pPr>
        <w:numPr>
          <w:ilvl w:val="0"/>
          <w:numId w:val="10"/>
        </w:numPr>
        <w:rPr>
          <w:rFonts w:cs="Arial"/>
          <w:b/>
        </w:rPr>
      </w:pPr>
      <w:r w:rsidRPr="005125BA">
        <w:rPr>
          <w:rFonts w:cs="Arial"/>
        </w:rPr>
        <w:t>izpolnjen, podpisan in žigosan obrazec št. 3A</w:t>
      </w:r>
      <w:r w:rsidRPr="005125BA">
        <w:rPr>
          <w:rFonts w:cs="Arial"/>
          <w:b/>
        </w:rPr>
        <w:t xml:space="preserve"> – Izjava po 35. členu </w:t>
      </w:r>
      <w:proofErr w:type="spellStart"/>
      <w:r w:rsidRPr="005125BA">
        <w:rPr>
          <w:rFonts w:cs="Arial"/>
          <w:b/>
        </w:rPr>
        <w:t>ZIntPK</w:t>
      </w:r>
      <w:proofErr w:type="spellEnd"/>
      <w:r w:rsidRPr="005125BA">
        <w:rPr>
          <w:rFonts w:cs="Arial"/>
          <w:b/>
        </w:rPr>
        <w:t xml:space="preserve">; </w:t>
      </w:r>
    </w:p>
    <w:p w14:paraId="1FE90FCE" w14:textId="77777777" w:rsidR="00A846C9" w:rsidRPr="005125BA" w:rsidRDefault="00A846C9" w:rsidP="00691C95">
      <w:pPr>
        <w:numPr>
          <w:ilvl w:val="0"/>
          <w:numId w:val="10"/>
        </w:numPr>
        <w:jc w:val="both"/>
        <w:rPr>
          <w:rFonts w:cs="Arial"/>
          <w:b/>
        </w:rPr>
      </w:pPr>
      <w:r w:rsidRPr="005125BA">
        <w:rPr>
          <w:rFonts w:cs="Arial"/>
        </w:rPr>
        <w:t>izpolnjen, podpisan in žigosan obrazec št. 4 –</w:t>
      </w:r>
      <w:r w:rsidRPr="005125BA">
        <w:rPr>
          <w:rFonts w:cs="Arial"/>
          <w:b/>
        </w:rPr>
        <w:t xml:space="preserve"> Ponudbeni predračun-rekapitulacija</w:t>
      </w:r>
      <w:r w:rsidRPr="005125BA">
        <w:rPr>
          <w:rFonts w:cs="Arial"/>
        </w:rPr>
        <w:t>;</w:t>
      </w:r>
    </w:p>
    <w:p w14:paraId="4B101E7D" w14:textId="39C1C9C8" w:rsidR="00A846C9" w:rsidRPr="005125BA" w:rsidRDefault="00A846C9" w:rsidP="00691C95">
      <w:pPr>
        <w:numPr>
          <w:ilvl w:val="0"/>
          <w:numId w:val="10"/>
        </w:numPr>
        <w:rPr>
          <w:rFonts w:cs="Arial"/>
          <w:b/>
        </w:rPr>
      </w:pPr>
      <w:r w:rsidRPr="005125BA">
        <w:rPr>
          <w:rFonts w:cs="Arial"/>
        </w:rPr>
        <w:t>izpolnjen, podpisan in žigosan obrazec št. 4A</w:t>
      </w:r>
      <w:r w:rsidRPr="005125BA">
        <w:rPr>
          <w:rFonts w:cs="Arial"/>
          <w:b/>
        </w:rPr>
        <w:t xml:space="preserve"> – Ponudbeni predračun-razčlenjen;</w:t>
      </w:r>
    </w:p>
    <w:p w14:paraId="5A66BF11" w14:textId="22E1F31E" w:rsidR="00574D8F" w:rsidRPr="005125BA" w:rsidRDefault="00574D8F" w:rsidP="00574D8F">
      <w:pPr>
        <w:pStyle w:val="ListParagraph"/>
        <w:numPr>
          <w:ilvl w:val="0"/>
          <w:numId w:val="10"/>
        </w:numPr>
        <w:rPr>
          <w:rFonts w:cs="Arial"/>
          <w:b/>
        </w:rPr>
      </w:pPr>
      <w:r w:rsidRPr="005125BA">
        <w:rPr>
          <w:rFonts w:cs="Arial"/>
        </w:rPr>
        <w:t xml:space="preserve">izpolnjen, podpisan in žigosan obrazec št. </w:t>
      </w:r>
      <w:r w:rsidR="00ED16C3" w:rsidRPr="005125BA">
        <w:rPr>
          <w:rFonts w:cs="Arial"/>
        </w:rPr>
        <w:t>5</w:t>
      </w:r>
      <w:r w:rsidRPr="005125BA">
        <w:rPr>
          <w:rFonts w:cs="Arial"/>
          <w:b/>
        </w:rPr>
        <w:t xml:space="preserve"> – </w:t>
      </w:r>
      <w:r w:rsidR="00ED16C3" w:rsidRPr="005125BA">
        <w:rPr>
          <w:rFonts w:cs="Arial"/>
          <w:b/>
        </w:rPr>
        <w:t>Tehnične specifikacije;</w:t>
      </w:r>
    </w:p>
    <w:p w14:paraId="5C6FC3F3" w14:textId="021BC0F1" w:rsidR="00053BC1" w:rsidRPr="005125BA" w:rsidRDefault="00A846C9" w:rsidP="00691C95">
      <w:pPr>
        <w:numPr>
          <w:ilvl w:val="0"/>
          <w:numId w:val="10"/>
        </w:numPr>
        <w:jc w:val="both"/>
        <w:rPr>
          <w:rFonts w:cs="Arial"/>
        </w:rPr>
      </w:pPr>
      <w:r w:rsidRPr="005125BA">
        <w:rPr>
          <w:rFonts w:cs="Arial"/>
        </w:rPr>
        <w:t>izpolnjen, podpisan in žigosan</w:t>
      </w:r>
      <w:r w:rsidRPr="005125BA">
        <w:rPr>
          <w:rFonts w:cs="Arial"/>
          <w:b/>
        </w:rPr>
        <w:t xml:space="preserve"> </w:t>
      </w:r>
      <w:r w:rsidRPr="005125BA">
        <w:rPr>
          <w:rFonts w:cs="Arial"/>
        </w:rPr>
        <w:t xml:space="preserve">obrazec št. </w:t>
      </w:r>
      <w:r w:rsidR="00ED16C3" w:rsidRPr="005125BA">
        <w:rPr>
          <w:rFonts w:cs="Arial"/>
        </w:rPr>
        <w:t>6</w:t>
      </w:r>
      <w:r w:rsidRPr="005125BA">
        <w:rPr>
          <w:rFonts w:cs="Arial"/>
        </w:rPr>
        <w:t xml:space="preserve"> –</w:t>
      </w:r>
      <w:r w:rsidRPr="005125BA">
        <w:rPr>
          <w:rFonts w:cs="Arial"/>
          <w:b/>
        </w:rPr>
        <w:t xml:space="preserve"> Podatki o podizvajalcu, Zahteva podizvajalca za neposredno plačilo</w:t>
      </w:r>
      <w:r w:rsidRPr="005125BA">
        <w:rPr>
          <w:rFonts w:cs="Arial"/>
        </w:rPr>
        <w:t>, v kolikor ponudnik v ponudbi prijavlja sodelovanje podizvajalcev;</w:t>
      </w:r>
    </w:p>
    <w:p w14:paraId="5FA680FE" w14:textId="7A9C339F" w:rsidR="00A846C9" w:rsidRPr="005125BA" w:rsidRDefault="00B42413" w:rsidP="00691C95">
      <w:pPr>
        <w:numPr>
          <w:ilvl w:val="0"/>
          <w:numId w:val="10"/>
        </w:numPr>
        <w:jc w:val="both"/>
        <w:rPr>
          <w:rFonts w:cs="Arial"/>
        </w:rPr>
      </w:pPr>
      <w:r w:rsidRPr="005125BA">
        <w:rPr>
          <w:rFonts w:cs="Arial"/>
        </w:rPr>
        <w:t xml:space="preserve">izpolnjen, podpisan in žigosan obrazec št. </w:t>
      </w:r>
      <w:r w:rsidR="00FA1DB7" w:rsidRPr="005125BA">
        <w:rPr>
          <w:rFonts w:cs="Arial"/>
        </w:rPr>
        <w:t>8</w:t>
      </w:r>
      <w:r w:rsidRPr="005125BA">
        <w:rPr>
          <w:rFonts w:cs="Arial"/>
        </w:rPr>
        <w:t xml:space="preserve"> –</w:t>
      </w:r>
      <w:r w:rsidRPr="005125BA">
        <w:rPr>
          <w:rFonts w:cs="Arial"/>
          <w:b/>
        </w:rPr>
        <w:t xml:space="preserve"> vzorec pogodbe,</w:t>
      </w:r>
    </w:p>
    <w:p w14:paraId="1280C0F5" w14:textId="77777777" w:rsidR="00B42413" w:rsidRPr="005125BA" w:rsidRDefault="00B42413" w:rsidP="00691C95">
      <w:pPr>
        <w:numPr>
          <w:ilvl w:val="0"/>
          <w:numId w:val="10"/>
        </w:numPr>
        <w:jc w:val="both"/>
        <w:rPr>
          <w:rFonts w:cs="Arial"/>
        </w:rPr>
      </w:pPr>
      <w:r w:rsidRPr="005125BA">
        <w:rPr>
          <w:rFonts w:cs="Arial"/>
        </w:rPr>
        <w:t>dokazila, ki so navedena v tehničnih specifikacijah.</w:t>
      </w:r>
    </w:p>
    <w:p w14:paraId="70774321" w14:textId="77777777" w:rsidR="00A846C9" w:rsidRPr="00A846C9" w:rsidRDefault="00A846C9" w:rsidP="00A846C9">
      <w:pPr>
        <w:rPr>
          <w:highlight w:val="yellow"/>
        </w:rPr>
      </w:pPr>
    </w:p>
    <w:p w14:paraId="2A5737CF" w14:textId="77777777" w:rsidR="00A846C9" w:rsidRPr="00A846C9" w:rsidRDefault="00A846C9" w:rsidP="00A846C9">
      <w:pPr>
        <w:jc w:val="both"/>
        <w:rPr>
          <w:rFonts w:cs="Arial"/>
          <w:color w:val="000000"/>
        </w:rPr>
      </w:pPr>
      <w:r w:rsidRPr="00A846C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04CC8C" w14:textId="77777777" w:rsidR="00A846C9" w:rsidRPr="00A846C9" w:rsidRDefault="00A846C9" w:rsidP="00A846C9">
      <w:pPr>
        <w:jc w:val="both"/>
        <w:rPr>
          <w:rFonts w:cs="Arial"/>
          <w:color w:val="000000"/>
        </w:rPr>
      </w:pPr>
    </w:p>
    <w:p w14:paraId="26281A96" w14:textId="77777777" w:rsidR="00A846C9" w:rsidRPr="00A846C9" w:rsidRDefault="00A846C9" w:rsidP="00A846C9">
      <w:pPr>
        <w:jc w:val="both"/>
        <w:rPr>
          <w:rFonts w:cs="Arial"/>
          <w:b/>
          <w:bCs/>
          <w:color w:val="000000"/>
        </w:rPr>
      </w:pPr>
      <w:r w:rsidRPr="00A846C9">
        <w:rPr>
          <w:rFonts w:cs="Arial"/>
          <w:b/>
          <w:bCs/>
          <w:color w:val="000000"/>
        </w:rPr>
        <w:t>3.1  Oddaja ponudbene dokumentacije:</w:t>
      </w:r>
    </w:p>
    <w:p w14:paraId="6B90AC8E" w14:textId="77777777" w:rsidR="00A846C9" w:rsidRPr="00A846C9" w:rsidRDefault="00A846C9" w:rsidP="00A846C9">
      <w:pPr>
        <w:jc w:val="both"/>
        <w:rPr>
          <w:rFonts w:cs="Arial"/>
          <w:color w:val="000000"/>
        </w:rPr>
      </w:pPr>
    </w:p>
    <w:p w14:paraId="2838A90A" w14:textId="77777777" w:rsidR="00A846C9" w:rsidRPr="00A846C9" w:rsidRDefault="00A846C9" w:rsidP="00A846C9">
      <w:pPr>
        <w:jc w:val="both"/>
        <w:rPr>
          <w:rFonts w:cs="Arial"/>
          <w:color w:val="000000"/>
        </w:rPr>
      </w:pPr>
      <w:r w:rsidRPr="00A846C9">
        <w:rPr>
          <w:rFonts w:cs="Arial"/>
          <w:color w:val="000000"/>
        </w:rPr>
        <w:t xml:space="preserve">Ponudnik ponudbeno dokumentacijo odda na način, da po registraciji oziroma prijavi v sistem </w:t>
      </w:r>
      <w:proofErr w:type="spellStart"/>
      <w:r w:rsidRPr="00A846C9">
        <w:rPr>
          <w:rFonts w:cs="Arial"/>
          <w:color w:val="000000"/>
        </w:rPr>
        <w:t>eJN</w:t>
      </w:r>
      <w:proofErr w:type="spellEnd"/>
      <w:r w:rsidRPr="00A846C9">
        <w:rPr>
          <w:rFonts w:cs="Arial"/>
          <w:color w:val="000000"/>
        </w:rPr>
        <w:t xml:space="preserve"> na naslovu: </w:t>
      </w:r>
      <w:r w:rsidRPr="00A846C9">
        <w:rPr>
          <w:rFonts w:cs="Arial"/>
          <w:b/>
          <w:u w:val="single"/>
        </w:rPr>
        <w:t>https://ejn.gov.si/</w:t>
      </w:r>
      <w:r w:rsidRPr="00A846C9">
        <w:rPr>
          <w:rFonts w:cs="Arial"/>
        </w:rPr>
        <w:t xml:space="preserve"> </w:t>
      </w:r>
      <w:r w:rsidRPr="00A846C9">
        <w:rPr>
          <w:rFonts w:cs="Arial"/>
          <w:color w:val="000000"/>
        </w:rPr>
        <w:t xml:space="preserve">pri predmetnem javnem naročilu izbere opcijo »Sodeluj na javnem naročilu«, s čimer se odpre stran za pripravo ponudbe. </w:t>
      </w:r>
    </w:p>
    <w:p w14:paraId="20B9BC60" w14:textId="77777777" w:rsidR="00A846C9" w:rsidRPr="00A846C9" w:rsidRDefault="00A846C9" w:rsidP="00A846C9">
      <w:pPr>
        <w:jc w:val="both"/>
        <w:rPr>
          <w:rFonts w:cs="Arial"/>
          <w:color w:val="000000"/>
        </w:rPr>
      </w:pPr>
    </w:p>
    <w:p w14:paraId="107C7D41" w14:textId="77777777" w:rsidR="00A846C9" w:rsidRPr="00A846C9" w:rsidRDefault="00A846C9" w:rsidP="00A846C9">
      <w:pPr>
        <w:jc w:val="both"/>
        <w:rPr>
          <w:rFonts w:cs="Arial"/>
          <w:b/>
          <w:color w:val="000000"/>
        </w:rPr>
      </w:pPr>
      <w:r w:rsidRPr="00A846C9">
        <w:rPr>
          <w:rFonts w:cs="Arial"/>
          <w:b/>
          <w:color w:val="000000"/>
        </w:rPr>
        <w:t>V razdelek »Predračun« naloži le .</w:t>
      </w:r>
      <w:proofErr w:type="spellStart"/>
      <w:r w:rsidRPr="00A846C9">
        <w:rPr>
          <w:rFonts w:cs="Arial"/>
          <w:b/>
          <w:color w:val="000000"/>
        </w:rPr>
        <w:t>pdf</w:t>
      </w:r>
      <w:proofErr w:type="spellEnd"/>
      <w:r w:rsidRPr="00A846C9">
        <w:rPr>
          <w:rFonts w:cs="Arial"/>
          <w:b/>
          <w:color w:val="000000"/>
        </w:rPr>
        <w:t xml:space="preserve"> obliko obrazca št. 4: PONUDBENI PREDRAČUN – POVZETEK (rekapitulacija). </w:t>
      </w:r>
    </w:p>
    <w:p w14:paraId="12DDD9F1" w14:textId="77777777" w:rsidR="00A846C9" w:rsidRPr="00A846C9" w:rsidRDefault="00A846C9" w:rsidP="00A846C9">
      <w:pPr>
        <w:jc w:val="both"/>
        <w:rPr>
          <w:rFonts w:cs="Arial"/>
          <w:b/>
          <w:color w:val="000000"/>
        </w:rPr>
      </w:pPr>
      <w:r w:rsidRPr="00A846C9">
        <w:rPr>
          <w:rFonts w:cs="Arial"/>
          <w:b/>
          <w:color w:val="000000"/>
        </w:rPr>
        <w:t>V »Drugi dokumenti« pa naloži ostale zahtevane dokumente kot celotno ponudbo v .</w:t>
      </w:r>
      <w:proofErr w:type="spellStart"/>
      <w:r w:rsidRPr="00A846C9">
        <w:rPr>
          <w:rFonts w:cs="Arial"/>
          <w:b/>
          <w:color w:val="000000"/>
        </w:rPr>
        <w:t>pdf</w:t>
      </w:r>
      <w:proofErr w:type="spellEnd"/>
      <w:r w:rsidRPr="00A846C9">
        <w:rPr>
          <w:rFonts w:cs="Arial"/>
          <w:b/>
          <w:color w:val="000000"/>
        </w:rPr>
        <w:t xml:space="preserve"> obliki. Poleg tega pa še ponudbeni predračun-razčlenjen v </w:t>
      </w:r>
      <w:proofErr w:type="spellStart"/>
      <w:r w:rsidRPr="00A846C9">
        <w:rPr>
          <w:rFonts w:cs="Arial"/>
          <w:b/>
          <w:color w:val="000000"/>
        </w:rPr>
        <w:t>excelu</w:t>
      </w:r>
      <w:proofErr w:type="spellEnd"/>
      <w:r w:rsidRPr="00A846C9">
        <w:rPr>
          <w:rFonts w:cs="Arial"/>
          <w:b/>
          <w:color w:val="000000"/>
        </w:rPr>
        <w:t>.</w:t>
      </w:r>
    </w:p>
    <w:p w14:paraId="63FEB649" w14:textId="77777777" w:rsidR="00A846C9" w:rsidRPr="00A846C9" w:rsidRDefault="00A846C9" w:rsidP="00A846C9">
      <w:pPr>
        <w:jc w:val="both"/>
        <w:rPr>
          <w:rFonts w:cs="Arial"/>
          <w:color w:val="000000"/>
        </w:rPr>
      </w:pPr>
    </w:p>
    <w:p w14:paraId="3DA3F027" w14:textId="77777777" w:rsidR="00A846C9" w:rsidRDefault="00A846C9" w:rsidP="00A846C9">
      <w:pPr>
        <w:jc w:val="both"/>
        <w:rPr>
          <w:rFonts w:cs="Arial"/>
          <w:color w:val="000000"/>
        </w:rPr>
      </w:pPr>
      <w:r w:rsidRPr="00A846C9">
        <w:rPr>
          <w:rFonts w:cs="Arial"/>
          <w:color w:val="000000"/>
        </w:rPr>
        <w:lastRenderedPageBreak/>
        <w:t xml:space="preserve">Sistem e-JN omogoča naložitev datotek v velikosti posameznega dokumenta do 100 MB in v skupni velikosti vseh dokumentov največ 150 MB. </w:t>
      </w:r>
    </w:p>
    <w:p w14:paraId="5540D5A5" w14:textId="77777777" w:rsidR="00D06E01" w:rsidRPr="00A846C9" w:rsidRDefault="00D06E01" w:rsidP="00A846C9">
      <w:pPr>
        <w:jc w:val="both"/>
        <w:rPr>
          <w:rFonts w:cs="Arial"/>
          <w:color w:val="000000"/>
        </w:rPr>
      </w:pPr>
    </w:p>
    <w:p w14:paraId="3350EDBD" w14:textId="77777777" w:rsidR="00A846C9" w:rsidRPr="00A846C9" w:rsidRDefault="00A846C9" w:rsidP="00A846C9">
      <w:pPr>
        <w:jc w:val="both"/>
        <w:rPr>
          <w:rFonts w:cs="Arial"/>
          <w:color w:val="000000"/>
        </w:rPr>
      </w:pPr>
      <w:r w:rsidRPr="00A846C9">
        <w:rPr>
          <w:rFonts w:cs="Arial"/>
          <w:color w:val="000000"/>
        </w:rPr>
        <w:t>Po vnosu podatkov in dokumentov, podatke in dokumentacijo shrani v sistemu in jo odda s kvalificiranim elektronskim podpisom (navedeno v uv</w:t>
      </w:r>
      <w:r w:rsidR="00D50C5B">
        <w:rPr>
          <w:rFonts w:cs="Arial"/>
          <w:color w:val="000000"/>
        </w:rPr>
        <w:t>o</w:t>
      </w:r>
      <w:r w:rsidRPr="00A846C9">
        <w:rPr>
          <w:rFonts w:cs="Arial"/>
          <w:color w:val="000000"/>
        </w:rPr>
        <w:t xml:space="preserve">dni strani te razpisne dokumentacije). </w:t>
      </w:r>
    </w:p>
    <w:p w14:paraId="42BD3A7C" w14:textId="77777777" w:rsidR="00A846C9" w:rsidRDefault="00A846C9" w:rsidP="00A846C9">
      <w:pPr>
        <w:jc w:val="both"/>
        <w:rPr>
          <w:rFonts w:cs="Arial"/>
          <w:u w:val="single"/>
        </w:rPr>
      </w:pPr>
      <w:r w:rsidRPr="00A846C9">
        <w:rPr>
          <w:rFonts w:cs="Arial"/>
          <w:color w:val="000000"/>
        </w:rPr>
        <w:t xml:space="preserve">Podrobna navodila v zvezi z načinom priprave in oddaje ponudbe so navedena v Navodilih za uporabo e-JN, ki so objavljena na spletnem naslovu </w:t>
      </w:r>
      <w:hyperlink r:id="rId10" w:history="1">
        <w:r w:rsidR="00D50C5B" w:rsidRPr="00712DAE">
          <w:rPr>
            <w:rStyle w:val="Hyperlink"/>
            <w:rFonts w:cs="Arial"/>
          </w:rPr>
          <w:t>https://ejn.gov.si/</w:t>
        </w:r>
      </w:hyperlink>
      <w:r w:rsidRPr="00A846C9">
        <w:rPr>
          <w:rFonts w:cs="Arial"/>
          <w:u w:val="single"/>
        </w:rPr>
        <w:t>.</w:t>
      </w:r>
    </w:p>
    <w:p w14:paraId="7079842E" w14:textId="5329929D" w:rsidR="003B6078" w:rsidRDefault="003B6078" w:rsidP="00A846C9">
      <w:pPr>
        <w:jc w:val="both"/>
        <w:rPr>
          <w:rFonts w:cs="Arial"/>
          <w:b/>
          <w:bCs/>
          <w:color w:val="000000"/>
        </w:rPr>
      </w:pPr>
    </w:p>
    <w:p w14:paraId="7CEA652D" w14:textId="063E424F" w:rsidR="00E57977" w:rsidRDefault="00E57977" w:rsidP="00A846C9">
      <w:pPr>
        <w:jc w:val="both"/>
        <w:rPr>
          <w:rFonts w:cs="Arial"/>
          <w:b/>
          <w:bCs/>
          <w:color w:val="000000"/>
        </w:rPr>
      </w:pPr>
    </w:p>
    <w:p w14:paraId="1D829350" w14:textId="355A29E6" w:rsidR="00E57977" w:rsidRDefault="00E57977" w:rsidP="00A846C9">
      <w:pPr>
        <w:jc w:val="both"/>
        <w:rPr>
          <w:rFonts w:cs="Arial"/>
          <w:b/>
          <w:bCs/>
          <w:color w:val="000000"/>
        </w:rPr>
      </w:pPr>
    </w:p>
    <w:p w14:paraId="4A1A42F9" w14:textId="7249BB6B" w:rsidR="00E57977" w:rsidRDefault="00E57977" w:rsidP="00A846C9">
      <w:pPr>
        <w:jc w:val="both"/>
        <w:rPr>
          <w:rFonts w:cs="Arial"/>
          <w:b/>
          <w:bCs/>
          <w:color w:val="000000"/>
        </w:rPr>
      </w:pPr>
    </w:p>
    <w:p w14:paraId="11A7F814" w14:textId="73E4C2A5" w:rsidR="00E07B77" w:rsidRDefault="00E07B77" w:rsidP="00A846C9">
      <w:pPr>
        <w:jc w:val="both"/>
        <w:rPr>
          <w:rFonts w:cs="Arial"/>
          <w:b/>
          <w:bCs/>
          <w:color w:val="000000"/>
        </w:rPr>
      </w:pPr>
    </w:p>
    <w:p w14:paraId="2A0C3AAA" w14:textId="32335603" w:rsidR="00E07B77" w:rsidRDefault="00E07B77" w:rsidP="00A846C9">
      <w:pPr>
        <w:jc w:val="both"/>
        <w:rPr>
          <w:rFonts w:cs="Arial"/>
          <w:b/>
          <w:bCs/>
          <w:color w:val="000000"/>
        </w:rPr>
      </w:pPr>
    </w:p>
    <w:p w14:paraId="76778B27" w14:textId="63223DBE" w:rsidR="00E07B77" w:rsidRDefault="00E07B77" w:rsidP="00A846C9">
      <w:pPr>
        <w:jc w:val="both"/>
        <w:rPr>
          <w:rFonts w:cs="Arial"/>
          <w:b/>
          <w:bCs/>
          <w:color w:val="000000"/>
        </w:rPr>
      </w:pPr>
    </w:p>
    <w:p w14:paraId="33A7957D" w14:textId="3F1EB2BA" w:rsidR="00E07B77" w:rsidRDefault="00E07B77" w:rsidP="00A846C9">
      <w:pPr>
        <w:jc w:val="both"/>
        <w:rPr>
          <w:rFonts w:cs="Arial"/>
          <w:b/>
          <w:bCs/>
          <w:color w:val="000000"/>
        </w:rPr>
      </w:pPr>
    </w:p>
    <w:p w14:paraId="17BB6D01" w14:textId="0C517444" w:rsidR="00E07B77" w:rsidRDefault="00E07B77" w:rsidP="00A846C9">
      <w:pPr>
        <w:jc w:val="both"/>
        <w:rPr>
          <w:rFonts w:cs="Arial"/>
          <w:b/>
          <w:bCs/>
          <w:color w:val="000000"/>
        </w:rPr>
      </w:pPr>
    </w:p>
    <w:p w14:paraId="2BE61152" w14:textId="34334E9B" w:rsidR="00E07B77" w:rsidRDefault="00E07B77" w:rsidP="00A846C9">
      <w:pPr>
        <w:jc w:val="both"/>
        <w:rPr>
          <w:rFonts w:cs="Arial"/>
          <w:b/>
          <w:bCs/>
          <w:color w:val="000000"/>
        </w:rPr>
      </w:pPr>
    </w:p>
    <w:p w14:paraId="2F5B65A7" w14:textId="60578D3C" w:rsidR="00E07B77" w:rsidRDefault="00E07B77" w:rsidP="00A846C9">
      <w:pPr>
        <w:jc w:val="both"/>
        <w:rPr>
          <w:rFonts w:cs="Arial"/>
          <w:b/>
          <w:bCs/>
          <w:color w:val="000000"/>
        </w:rPr>
      </w:pPr>
    </w:p>
    <w:p w14:paraId="19D22146" w14:textId="2D53322E" w:rsidR="00E07B77" w:rsidRDefault="00E07B77" w:rsidP="00A846C9">
      <w:pPr>
        <w:jc w:val="both"/>
        <w:rPr>
          <w:rFonts w:cs="Arial"/>
          <w:b/>
          <w:bCs/>
          <w:color w:val="000000"/>
        </w:rPr>
      </w:pPr>
    </w:p>
    <w:p w14:paraId="6BB8C794" w14:textId="2ACD73CD" w:rsidR="00E07B77" w:rsidRDefault="00E07B77" w:rsidP="00A846C9">
      <w:pPr>
        <w:jc w:val="both"/>
        <w:rPr>
          <w:rFonts w:cs="Arial"/>
          <w:b/>
          <w:bCs/>
          <w:color w:val="000000"/>
        </w:rPr>
      </w:pPr>
    </w:p>
    <w:p w14:paraId="26E03CD7" w14:textId="038AD4E2" w:rsidR="00E07B77" w:rsidRDefault="00E07B77" w:rsidP="00A846C9">
      <w:pPr>
        <w:jc w:val="both"/>
        <w:rPr>
          <w:rFonts w:cs="Arial"/>
          <w:b/>
          <w:bCs/>
          <w:color w:val="000000"/>
        </w:rPr>
      </w:pPr>
    </w:p>
    <w:p w14:paraId="00158E3D" w14:textId="55FE6D1C" w:rsidR="00E07B77" w:rsidRDefault="00E07B77" w:rsidP="00A846C9">
      <w:pPr>
        <w:jc w:val="both"/>
        <w:rPr>
          <w:rFonts w:cs="Arial"/>
          <w:b/>
          <w:bCs/>
          <w:color w:val="000000"/>
        </w:rPr>
      </w:pPr>
    </w:p>
    <w:p w14:paraId="1CACB8CC" w14:textId="293A2142" w:rsidR="00E07B77" w:rsidRDefault="00E07B77" w:rsidP="00A846C9">
      <w:pPr>
        <w:jc w:val="both"/>
        <w:rPr>
          <w:rFonts w:cs="Arial"/>
          <w:b/>
          <w:bCs/>
          <w:color w:val="000000"/>
        </w:rPr>
      </w:pPr>
    </w:p>
    <w:p w14:paraId="361AAED4" w14:textId="38B1CA4A" w:rsidR="00E07B77" w:rsidRDefault="00E07B77" w:rsidP="00A846C9">
      <w:pPr>
        <w:jc w:val="both"/>
        <w:rPr>
          <w:rFonts w:cs="Arial"/>
          <w:b/>
          <w:bCs/>
          <w:color w:val="000000"/>
        </w:rPr>
      </w:pPr>
    </w:p>
    <w:p w14:paraId="17AA5978" w14:textId="7D37093C" w:rsidR="00E07B77" w:rsidRDefault="00E07B77" w:rsidP="00A846C9">
      <w:pPr>
        <w:jc w:val="both"/>
        <w:rPr>
          <w:rFonts w:cs="Arial"/>
          <w:b/>
          <w:bCs/>
          <w:color w:val="000000"/>
        </w:rPr>
      </w:pPr>
    </w:p>
    <w:p w14:paraId="436A4F4A" w14:textId="60709389" w:rsidR="00E07B77" w:rsidRDefault="00E07B77" w:rsidP="00A846C9">
      <w:pPr>
        <w:jc w:val="both"/>
        <w:rPr>
          <w:rFonts w:cs="Arial"/>
          <w:b/>
          <w:bCs/>
          <w:color w:val="000000"/>
        </w:rPr>
      </w:pPr>
    </w:p>
    <w:p w14:paraId="59D8DDD0" w14:textId="6FC255BE" w:rsidR="00E07B77" w:rsidRDefault="00E07B77" w:rsidP="00A846C9">
      <w:pPr>
        <w:jc w:val="both"/>
        <w:rPr>
          <w:rFonts w:cs="Arial"/>
          <w:b/>
          <w:bCs/>
          <w:color w:val="000000"/>
        </w:rPr>
      </w:pPr>
    </w:p>
    <w:p w14:paraId="0D604A6B" w14:textId="4213B008" w:rsidR="00E07B77" w:rsidRDefault="00E07B77" w:rsidP="00A846C9">
      <w:pPr>
        <w:jc w:val="both"/>
        <w:rPr>
          <w:rFonts w:cs="Arial"/>
          <w:b/>
          <w:bCs/>
          <w:color w:val="000000"/>
        </w:rPr>
      </w:pPr>
    </w:p>
    <w:p w14:paraId="0854EF7D" w14:textId="3D7433F3" w:rsidR="00E07B77" w:rsidRDefault="00E07B77" w:rsidP="00A846C9">
      <w:pPr>
        <w:jc w:val="both"/>
        <w:rPr>
          <w:rFonts w:cs="Arial"/>
          <w:b/>
          <w:bCs/>
          <w:color w:val="000000"/>
        </w:rPr>
      </w:pPr>
    </w:p>
    <w:p w14:paraId="2DF9CB31" w14:textId="62F4EF70" w:rsidR="00E07B77" w:rsidRDefault="00E07B77" w:rsidP="00A846C9">
      <w:pPr>
        <w:jc w:val="both"/>
        <w:rPr>
          <w:rFonts w:cs="Arial"/>
          <w:b/>
          <w:bCs/>
          <w:color w:val="000000"/>
        </w:rPr>
      </w:pPr>
    </w:p>
    <w:p w14:paraId="69929751" w14:textId="37C3F364" w:rsidR="00E07B77" w:rsidRDefault="00E07B77" w:rsidP="00A846C9">
      <w:pPr>
        <w:jc w:val="both"/>
        <w:rPr>
          <w:rFonts w:cs="Arial"/>
          <w:b/>
          <w:bCs/>
          <w:color w:val="000000"/>
        </w:rPr>
      </w:pPr>
    </w:p>
    <w:p w14:paraId="735D0B8E" w14:textId="53914AAF" w:rsidR="00E07B77" w:rsidRDefault="00E07B77" w:rsidP="00A846C9">
      <w:pPr>
        <w:jc w:val="both"/>
        <w:rPr>
          <w:rFonts w:cs="Arial"/>
          <w:b/>
          <w:bCs/>
          <w:color w:val="000000"/>
        </w:rPr>
      </w:pPr>
    </w:p>
    <w:p w14:paraId="07EAFE69" w14:textId="5D2EA5A9" w:rsidR="00E07B77" w:rsidRDefault="00E07B77" w:rsidP="00A846C9">
      <w:pPr>
        <w:jc w:val="both"/>
        <w:rPr>
          <w:rFonts w:cs="Arial"/>
          <w:b/>
          <w:bCs/>
          <w:color w:val="000000"/>
        </w:rPr>
      </w:pPr>
    </w:p>
    <w:p w14:paraId="619621FA" w14:textId="57A26F00" w:rsidR="00E07B77" w:rsidRDefault="00E07B77" w:rsidP="00A846C9">
      <w:pPr>
        <w:jc w:val="both"/>
        <w:rPr>
          <w:rFonts w:cs="Arial"/>
          <w:b/>
          <w:bCs/>
          <w:color w:val="000000"/>
        </w:rPr>
      </w:pPr>
    </w:p>
    <w:p w14:paraId="0D894485" w14:textId="66165CE9" w:rsidR="00E07B77" w:rsidRDefault="00E07B77" w:rsidP="00A846C9">
      <w:pPr>
        <w:jc w:val="both"/>
        <w:rPr>
          <w:rFonts w:cs="Arial"/>
          <w:b/>
          <w:bCs/>
          <w:color w:val="000000"/>
        </w:rPr>
      </w:pPr>
    </w:p>
    <w:p w14:paraId="02F73223" w14:textId="604B13DF" w:rsidR="00E07B77" w:rsidRDefault="00E07B77" w:rsidP="00A846C9">
      <w:pPr>
        <w:jc w:val="both"/>
        <w:rPr>
          <w:rFonts w:cs="Arial"/>
          <w:b/>
          <w:bCs/>
          <w:color w:val="000000"/>
        </w:rPr>
      </w:pPr>
    </w:p>
    <w:p w14:paraId="3B4643D5" w14:textId="11A5097D" w:rsidR="00E07B77" w:rsidRDefault="00E07B77" w:rsidP="00A846C9">
      <w:pPr>
        <w:jc w:val="both"/>
        <w:rPr>
          <w:rFonts w:cs="Arial"/>
          <w:b/>
          <w:bCs/>
          <w:color w:val="000000"/>
        </w:rPr>
      </w:pPr>
    </w:p>
    <w:p w14:paraId="0369C25A" w14:textId="0B51A42E" w:rsidR="00E07B77" w:rsidRDefault="00E07B77" w:rsidP="00A846C9">
      <w:pPr>
        <w:jc w:val="both"/>
        <w:rPr>
          <w:rFonts w:cs="Arial"/>
          <w:b/>
          <w:bCs/>
          <w:color w:val="000000"/>
        </w:rPr>
      </w:pPr>
    </w:p>
    <w:p w14:paraId="56143600" w14:textId="60688E2A" w:rsidR="00E07B77" w:rsidRDefault="00E07B77" w:rsidP="00A846C9">
      <w:pPr>
        <w:jc w:val="both"/>
        <w:rPr>
          <w:rFonts w:cs="Arial"/>
          <w:b/>
          <w:bCs/>
          <w:color w:val="000000"/>
        </w:rPr>
      </w:pPr>
    </w:p>
    <w:p w14:paraId="2622DE3D" w14:textId="22B4A31A" w:rsidR="00E07B77" w:rsidRDefault="00E07B77" w:rsidP="00A846C9">
      <w:pPr>
        <w:jc w:val="both"/>
        <w:rPr>
          <w:rFonts w:cs="Arial"/>
          <w:b/>
          <w:bCs/>
          <w:color w:val="000000"/>
        </w:rPr>
      </w:pPr>
    </w:p>
    <w:p w14:paraId="06E1E73A" w14:textId="23705A30" w:rsidR="00E07B77" w:rsidRDefault="00E07B77" w:rsidP="00A846C9">
      <w:pPr>
        <w:jc w:val="both"/>
        <w:rPr>
          <w:rFonts w:cs="Arial"/>
          <w:b/>
          <w:bCs/>
          <w:color w:val="000000"/>
        </w:rPr>
      </w:pPr>
    </w:p>
    <w:p w14:paraId="2840AD2B" w14:textId="54401A45" w:rsidR="00E07B77" w:rsidRDefault="00E07B77" w:rsidP="00A846C9">
      <w:pPr>
        <w:jc w:val="both"/>
        <w:rPr>
          <w:rFonts w:cs="Arial"/>
          <w:b/>
          <w:bCs/>
          <w:color w:val="000000"/>
        </w:rPr>
      </w:pPr>
    </w:p>
    <w:p w14:paraId="3A3CA621" w14:textId="43BE0A64" w:rsidR="00E07B77" w:rsidRDefault="00E07B77" w:rsidP="00A846C9">
      <w:pPr>
        <w:jc w:val="both"/>
        <w:rPr>
          <w:rFonts w:cs="Arial"/>
          <w:b/>
          <w:bCs/>
          <w:color w:val="000000"/>
        </w:rPr>
      </w:pPr>
    </w:p>
    <w:p w14:paraId="6CA18654" w14:textId="0BAB22DB" w:rsidR="00E07B77" w:rsidRDefault="00E07B77" w:rsidP="00A846C9">
      <w:pPr>
        <w:jc w:val="both"/>
        <w:rPr>
          <w:rFonts w:cs="Arial"/>
          <w:b/>
          <w:bCs/>
          <w:color w:val="000000"/>
        </w:rPr>
      </w:pPr>
    </w:p>
    <w:p w14:paraId="3F64D30C" w14:textId="1A0142A3" w:rsidR="00E07B77" w:rsidRDefault="00E07B77" w:rsidP="00A846C9">
      <w:pPr>
        <w:jc w:val="both"/>
        <w:rPr>
          <w:rFonts w:cs="Arial"/>
          <w:b/>
          <w:bCs/>
          <w:color w:val="000000"/>
        </w:rPr>
      </w:pPr>
    </w:p>
    <w:p w14:paraId="3D66216F" w14:textId="121D7E56" w:rsidR="00E07B77" w:rsidRDefault="00E07B77" w:rsidP="00A846C9">
      <w:pPr>
        <w:jc w:val="both"/>
        <w:rPr>
          <w:rFonts w:cs="Arial"/>
          <w:b/>
          <w:bCs/>
          <w:color w:val="000000"/>
        </w:rPr>
      </w:pPr>
    </w:p>
    <w:p w14:paraId="10846902" w14:textId="42BD3B4E" w:rsidR="00E07B77" w:rsidRDefault="00E07B77" w:rsidP="00A846C9">
      <w:pPr>
        <w:jc w:val="both"/>
        <w:rPr>
          <w:rFonts w:cs="Arial"/>
          <w:b/>
          <w:bCs/>
          <w:color w:val="000000"/>
        </w:rPr>
      </w:pPr>
    </w:p>
    <w:p w14:paraId="70990769" w14:textId="39BE2C73" w:rsidR="00E07B77" w:rsidRDefault="00E07B77" w:rsidP="00A846C9">
      <w:pPr>
        <w:jc w:val="both"/>
        <w:rPr>
          <w:rFonts w:cs="Arial"/>
          <w:b/>
          <w:bCs/>
          <w:color w:val="000000"/>
        </w:rPr>
      </w:pPr>
    </w:p>
    <w:p w14:paraId="4FBC016E" w14:textId="7A8FC800" w:rsidR="00E07B77" w:rsidRDefault="00E07B77" w:rsidP="00A846C9">
      <w:pPr>
        <w:jc w:val="both"/>
        <w:rPr>
          <w:rFonts w:cs="Arial"/>
          <w:b/>
          <w:bCs/>
          <w:color w:val="000000"/>
        </w:rPr>
      </w:pPr>
    </w:p>
    <w:p w14:paraId="78F8AF8B" w14:textId="777357F6" w:rsidR="00E07B77" w:rsidRDefault="00E07B77" w:rsidP="00A846C9">
      <w:pPr>
        <w:jc w:val="both"/>
        <w:rPr>
          <w:rFonts w:cs="Arial"/>
          <w:b/>
          <w:bCs/>
          <w:color w:val="000000"/>
        </w:rPr>
      </w:pPr>
    </w:p>
    <w:p w14:paraId="1F026AEF" w14:textId="3ACD2253" w:rsidR="00E07B77" w:rsidRDefault="00E07B77" w:rsidP="00A846C9">
      <w:pPr>
        <w:jc w:val="both"/>
        <w:rPr>
          <w:rFonts w:cs="Arial"/>
          <w:b/>
          <w:bCs/>
          <w:color w:val="000000"/>
        </w:rPr>
      </w:pPr>
    </w:p>
    <w:p w14:paraId="6AAA9946" w14:textId="2DC70B71" w:rsidR="00E07B77" w:rsidRDefault="00E07B77" w:rsidP="00A846C9">
      <w:pPr>
        <w:jc w:val="both"/>
        <w:rPr>
          <w:rFonts w:cs="Arial"/>
          <w:b/>
          <w:bCs/>
          <w:color w:val="000000"/>
        </w:rPr>
      </w:pPr>
    </w:p>
    <w:p w14:paraId="480EAEF0" w14:textId="765A1290" w:rsidR="00E07B77" w:rsidRDefault="00E07B77" w:rsidP="00A846C9">
      <w:pPr>
        <w:jc w:val="both"/>
        <w:rPr>
          <w:rFonts w:cs="Arial"/>
          <w:b/>
          <w:bCs/>
          <w:color w:val="000000"/>
        </w:rPr>
      </w:pPr>
    </w:p>
    <w:p w14:paraId="65D98971" w14:textId="73E769A9" w:rsidR="008977D4" w:rsidRDefault="008977D4" w:rsidP="00A846C9">
      <w:pPr>
        <w:jc w:val="both"/>
        <w:rPr>
          <w:rFonts w:cs="Arial"/>
          <w:b/>
          <w:bCs/>
          <w:color w:val="000000"/>
        </w:rPr>
      </w:pPr>
    </w:p>
    <w:p w14:paraId="0FCD6B90" w14:textId="56A42DD5" w:rsidR="00AD0F9A" w:rsidRDefault="00AD0F9A" w:rsidP="00A846C9">
      <w:pPr>
        <w:jc w:val="both"/>
        <w:rPr>
          <w:rFonts w:cs="Arial"/>
          <w:b/>
          <w:bCs/>
          <w:color w:val="000000"/>
        </w:rPr>
      </w:pPr>
    </w:p>
    <w:p w14:paraId="737F18E5" w14:textId="6DEB0532" w:rsidR="00AD0F9A" w:rsidRDefault="00AD0F9A" w:rsidP="00A846C9">
      <w:pPr>
        <w:jc w:val="both"/>
        <w:rPr>
          <w:rFonts w:cs="Arial"/>
          <w:b/>
          <w:bCs/>
          <w:color w:val="000000"/>
        </w:rPr>
      </w:pPr>
    </w:p>
    <w:p w14:paraId="6C3340AE" w14:textId="0545343F" w:rsidR="00AD0F9A" w:rsidRDefault="00AD0F9A" w:rsidP="00A846C9">
      <w:pPr>
        <w:jc w:val="both"/>
        <w:rPr>
          <w:rFonts w:cs="Arial"/>
          <w:b/>
          <w:bCs/>
          <w:color w:val="000000"/>
        </w:rPr>
      </w:pPr>
    </w:p>
    <w:p w14:paraId="4AF2110E" w14:textId="43851A75" w:rsidR="00AD0F9A" w:rsidRDefault="00AD0F9A" w:rsidP="00A846C9">
      <w:pPr>
        <w:jc w:val="both"/>
        <w:rPr>
          <w:rFonts w:cs="Arial"/>
          <w:b/>
          <w:bCs/>
          <w:color w:val="000000"/>
        </w:rPr>
      </w:pPr>
    </w:p>
    <w:p w14:paraId="6454C235" w14:textId="22AB64F1" w:rsidR="00AD0F9A" w:rsidRDefault="00AD0F9A" w:rsidP="00A846C9">
      <w:pPr>
        <w:jc w:val="both"/>
        <w:rPr>
          <w:rFonts w:cs="Arial"/>
          <w:b/>
          <w:bCs/>
          <w:color w:val="000000"/>
        </w:rPr>
      </w:pPr>
    </w:p>
    <w:p w14:paraId="244C246E" w14:textId="181E5041" w:rsidR="00AD0F9A" w:rsidRDefault="00AD0F9A" w:rsidP="00A846C9">
      <w:pPr>
        <w:jc w:val="both"/>
        <w:rPr>
          <w:rFonts w:cs="Arial"/>
          <w:b/>
          <w:bCs/>
          <w:color w:val="000000"/>
        </w:rPr>
      </w:pPr>
    </w:p>
    <w:p w14:paraId="5DF97B3E" w14:textId="77777777" w:rsidR="00AD0F9A" w:rsidRDefault="00AD0F9A" w:rsidP="00A846C9">
      <w:pPr>
        <w:jc w:val="both"/>
        <w:rPr>
          <w:rFonts w:cs="Arial"/>
          <w:b/>
          <w:bCs/>
          <w:color w:val="000000"/>
        </w:rPr>
      </w:pPr>
    </w:p>
    <w:p w14:paraId="657AA0B2" w14:textId="77777777" w:rsidR="008977D4" w:rsidRDefault="008977D4" w:rsidP="00A846C9">
      <w:pPr>
        <w:jc w:val="both"/>
        <w:rPr>
          <w:rFonts w:cs="Arial"/>
          <w:b/>
          <w:bCs/>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14:paraId="0CE1710E"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2B4B9009" w14:textId="77777777" w:rsidR="00165A74" w:rsidRDefault="00165A74" w:rsidP="007069B2">
            <w:pPr>
              <w:spacing w:line="260" w:lineRule="exact"/>
              <w:jc w:val="both"/>
              <w:rPr>
                <w:b/>
                <w:szCs w:val="24"/>
                <w:lang w:eastAsia="en-US"/>
              </w:rPr>
            </w:pPr>
            <w:r>
              <w:rPr>
                <w:b/>
              </w:rPr>
              <w:lastRenderedPageBreak/>
              <w:t>Obrazec št. 1</w:t>
            </w:r>
          </w:p>
        </w:tc>
      </w:tr>
    </w:tbl>
    <w:p w14:paraId="3FBADA03" w14:textId="77777777" w:rsidR="00165A74" w:rsidRDefault="00165A74" w:rsidP="007069B2">
      <w:pPr>
        <w:spacing w:line="260" w:lineRule="exact"/>
        <w:rPr>
          <w:rFonts w:cs="Arial"/>
          <w:lang w:eastAsia="en-US"/>
        </w:rPr>
      </w:pPr>
    </w:p>
    <w:p w14:paraId="7E4A7A34" w14:textId="77777777" w:rsidR="00035BA6" w:rsidRPr="00035BA6" w:rsidRDefault="00035BA6" w:rsidP="00035BA6">
      <w:pPr>
        <w:spacing w:line="260" w:lineRule="exact"/>
        <w:jc w:val="center"/>
        <w:rPr>
          <w:b/>
          <w:sz w:val="24"/>
        </w:rPr>
      </w:pPr>
      <w:r w:rsidRPr="00035BA6">
        <w:rPr>
          <w:b/>
          <w:sz w:val="24"/>
        </w:rPr>
        <w:t>PONUDBA</w:t>
      </w:r>
    </w:p>
    <w:p w14:paraId="0A3F2A49" w14:textId="77777777" w:rsidR="00035BA6" w:rsidRPr="00035BA6" w:rsidRDefault="00035BA6" w:rsidP="00035BA6">
      <w:pPr>
        <w:spacing w:line="260" w:lineRule="exact"/>
      </w:pPr>
    </w:p>
    <w:p w14:paraId="3445DCB5" w14:textId="663A60D9" w:rsidR="00035BA6" w:rsidRPr="00035BA6" w:rsidRDefault="00035BA6" w:rsidP="00035BA6">
      <w:pPr>
        <w:jc w:val="both"/>
        <w:rPr>
          <w:rFonts w:cs="Arial"/>
        </w:rPr>
      </w:pPr>
      <w:r w:rsidRPr="00035BA6">
        <w:rPr>
          <w:rFonts w:cs="Arial"/>
        </w:rPr>
        <w:t>Na osnovi javnega naročila št. JNMV-00</w:t>
      </w:r>
      <w:r w:rsidR="006574CE">
        <w:rPr>
          <w:rFonts w:cs="Arial"/>
        </w:rPr>
        <w:t>2</w:t>
      </w:r>
      <w:r w:rsidR="00E07B77">
        <w:rPr>
          <w:rFonts w:cs="Arial"/>
        </w:rPr>
        <w:t>3</w:t>
      </w:r>
      <w:r w:rsidRPr="00035BA6">
        <w:rPr>
          <w:rFonts w:cs="Arial"/>
        </w:rPr>
        <w:t>/202</w:t>
      </w:r>
      <w:r w:rsidR="00AB5154">
        <w:rPr>
          <w:rFonts w:cs="Arial"/>
        </w:rPr>
        <w:t>6</w:t>
      </w:r>
      <w:r w:rsidRPr="00035BA6">
        <w:rPr>
          <w:rFonts w:cs="Arial"/>
        </w:rPr>
        <w:t xml:space="preserve"> po postopku naročila male vrednosti </w:t>
      </w:r>
      <w:r w:rsidR="00E07B77" w:rsidRPr="00E07B77">
        <w:rPr>
          <w:rFonts w:cs="Arial"/>
        </w:rPr>
        <w:t>NABAVA VREČK PE-LD IN PE-HD</w:t>
      </w:r>
      <w:r w:rsidR="00E07B77">
        <w:rPr>
          <w:rFonts w:cs="Arial"/>
        </w:rPr>
        <w:t xml:space="preserve"> </w:t>
      </w:r>
      <w:r w:rsidRPr="00035BA6">
        <w:rPr>
          <w:rFonts w:cs="Arial"/>
        </w:rPr>
        <w:t>dajemo ponudbo, kot sledi (ustrezno obkrožiti):</w:t>
      </w:r>
    </w:p>
    <w:p w14:paraId="7730C958" w14:textId="77777777" w:rsidR="00035BA6" w:rsidRPr="00035BA6" w:rsidRDefault="00035BA6" w:rsidP="0004259E">
      <w:pPr>
        <w:numPr>
          <w:ilvl w:val="0"/>
          <w:numId w:val="4"/>
        </w:numPr>
        <w:jc w:val="both"/>
        <w:rPr>
          <w:rFonts w:cs="Arial"/>
        </w:rPr>
      </w:pPr>
      <w:r w:rsidRPr="00035BA6">
        <w:rPr>
          <w:rFonts w:cs="Arial"/>
          <w:b/>
        </w:rPr>
        <w:t>Samostojna ponudba</w:t>
      </w:r>
      <w:r w:rsidRPr="00035BA6">
        <w:rPr>
          <w:rFonts w:cs="Arial"/>
        </w:rPr>
        <w:t>, kot samostojen ponudnik;</w:t>
      </w:r>
    </w:p>
    <w:p w14:paraId="25A91AA6" w14:textId="77777777" w:rsidR="00035BA6" w:rsidRPr="00035BA6" w:rsidRDefault="00035BA6" w:rsidP="0004259E">
      <w:pPr>
        <w:numPr>
          <w:ilvl w:val="0"/>
          <w:numId w:val="4"/>
        </w:numPr>
        <w:jc w:val="both"/>
        <w:rPr>
          <w:rFonts w:cs="Arial"/>
        </w:rPr>
      </w:pPr>
      <w:r w:rsidRPr="00035BA6">
        <w:rPr>
          <w:rFonts w:cs="Arial"/>
          <w:b/>
        </w:rPr>
        <w:t xml:space="preserve">Skupna ponudba, </w:t>
      </w:r>
      <w:r w:rsidRPr="00035BA6">
        <w:rPr>
          <w:rFonts w:cs="Arial"/>
        </w:rPr>
        <w:t>pri čemer</w:t>
      </w:r>
      <w:r w:rsidRPr="00035BA6">
        <w:rPr>
          <w:rFonts w:cs="Arial"/>
          <w:b/>
        </w:rPr>
        <w:t xml:space="preserve"> smo/nismo </w:t>
      </w:r>
      <w:r w:rsidRPr="00035BA6">
        <w:rPr>
          <w:rFonts w:cs="Arial"/>
        </w:rPr>
        <w:t>vodilni</w:t>
      </w:r>
      <w:r w:rsidRPr="00035BA6">
        <w:rPr>
          <w:rFonts w:cs="Arial"/>
          <w:b/>
        </w:rPr>
        <w:t xml:space="preserve"> </w:t>
      </w:r>
      <w:r w:rsidRPr="00035BA6">
        <w:rPr>
          <w:rFonts w:cs="Arial"/>
        </w:rPr>
        <w:t>partner (ponudnik obkroži ali je vodilni partner ali ne);</w:t>
      </w:r>
    </w:p>
    <w:p w14:paraId="63701883" w14:textId="77777777" w:rsidR="00035BA6" w:rsidRPr="00035BA6" w:rsidRDefault="00035BA6" w:rsidP="0004259E">
      <w:pPr>
        <w:numPr>
          <w:ilvl w:val="0"/>
          <w:numId w:val="4"/>
        </w:numPr>
        <w:jc w:val="both"/>
        <w:rPr>
          <w:rFonts w:cs="Arial"/>
        </w:rPr>
      </w:pPr>
      <w:r w:rsidRPr="00035BA6">
        <w:rPr>
          <w:rFonts w:cs="Arial"/>
          <w:b/>
        </w:rPr>
        <w:t>Ponudba s podizvajalci</w:t>
      </w:r>
      <w:r w:rsidRPr="00035BA6">
        <w:rPr>
          <w:rFonts w:cs="Arial"/>
        </w:rPr>
        <w:t>, kot samostojen ponudnik s podizvajalci.</w:t>
      </w:r>
    </w:p>
    <w:p w14:paraId="5E693AFF" w14:textId="77777777" w:rsidR="00035BA6" w:rsidRPr="00035BA6" w:rsidRDefault="00035BA6" w:rsidP="00035BA6">
      <w:pPr>
        <w:spacing w:line="260" w:lineRule="exact"/>
        <w:rPr>
          <w:rFonts w:cs="Arial"/>
          <w:b/>
          <w:noProof/>
          <w:color w:val="000000"/>
        </w:rPr>
      </w:pPr>
    </w:p>
    <w:p w14:paraId="06092793" w14:textId="77777777" w:rsidR="00035BA6" w:rsidRPr="00035BA6" w:rsidRDefault="00035BA6" w:rsidP="00035BA6">
      <w:pPr>
        <w:spacing w:line="260" w:lineRule="exact"/>
        <w:rPr>
          <w:rFonts w:cs="Arial"/>
          <w:b/>
          <w:noProof/>
          <w:color w:val="000000"/>
        </w:rPr>
      </w:pPr>
      <w:r w:rsidRPr="00035BA6">
        <w:rPr>
          <w:rFonts w:cs="Arial"/>
          <w:b/>
          <w:noProof/>
          <w:color w:val="000000"/>
        </w:rPr>
        <w:t>1</w:t>
      </w:r>
      <w:r w:rsidRPr="00035BA6">
        <w:rPr>
          <w:rFonts w:cs="Arial"/>
          <w:b/>
          <w:noProof/>
        </w:rPr>
        <w:t>. PODATKI O PONUDNIKU IN PARTNERJIH (v primeru skupne ponudbe)</w:t>
      </w:r>
    </w:p>
    <w:p w14:paraId="283FEB33" w14:textId="77777777" w:rsidR="00035BA6" w:rsidRPr="00035BA6" w:rsidRDefault="00035BA6" w:rsidP="00035BA6">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035BA6" w:rsidRPr="00035BA6" w14:paraId="4D383D96" w14:textId="77777777" w:rsidTr="00744D4A">
        <w:tc>
          <w:tcPr>
            <w:tcW w:w="4247" w:type="dxa"/>
            <w:tcBorders>
              <w:top w:val="single" w:sz="4" w:space="0" w:color="auto"/>
              <w:left w:val="single" w:sz="4" w:space="0" w:color="auto"/>
              <w:bottom w:val="single" w:sz="4" w:space="0" w:color="auto"/>
              <w:right w:val="single" w:sz="4" w:space="0" w:color="auto"/>
            </w:tcBorders>
          </w:tcPr>
          <w:p w14:paraId="372ED13B" w14:textId="77777777" w:rsidR="00035BA6" w:rsidRPr="00035BA6" w:rsidRDefault="00035BA6" w:rsidP="00035BA6">
            <w:pPr>
              <w:spacing w:line="260" w:lineRule="exact"/>
              <w:rPr>
                <w:rFonts w:cs="Arial"/>
                <w:lang w:eastAsia="en-US"/>
              </w:rPr>
            </w:pPr>
            <w:r w:rsidRPr="00035BA6">
              <w:rPr>
                <w:rFonts w:cs="Arial"/>
              </w:rPr>
              <w:t>POLNI NAZIV IN FIRMA PONUDNIKA:</w:t>
            </w:r>
          </w:p>
          <w:p w14:paraId="1A1D85C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9A1BF63" w14:textId="77777777" w:rsidR="00035BA6" w:rsidRPr="00035BA6" w:rsidRDefault="00035BA6" w:rsidP="00035BA6">
            <w:pPr>
              <w:spacing w:line="260" w:lineRule="exact"/>
              <w:jc w:val="both"/>
              <w:rPr>
                <w:rFonts w:cs="Arial"/>
                <w:lang w:eastAsia="en-US"/>
              </w:rPr>
            </w:pPr>
          </w:p>
        </w:tc>
      </w:tr>
      <w:tr w:rsidR="00035BA6" w:rsidRPr="00035BA6" w14:paraId="1AC59672" w14:textId="77777777" w:rsidTr="00744D4A">
        <w:tc>
          <w:tcPr>
            <w:tcW w:w="4247" w:type="dxa"/>
            <w:tcBorders>
              <w:top w:val="single" w:sz="4" w:space="0" w:color="auto"/>
              <w:left w:val="single" w:sz="4" w:space="0" w:color="auto"/>
              <w:bottom w:val="single" w:sz="4" w:space="0" w:color="auto"/>
              <w:right w:val="single" w:sz="4" w:space="0" w:color="auto"/>
            </w:tcBorders>
          </w:tcPr>
          <w:p w14:paraId="019F90D1" w14:textId="77777777" w:rsidR="00035BA6" w:rsidRPr="00035BA6" w:rsidRDefault="00035BA6" w:rsidP="00035BA6">
            <w:pPr>
              <w:spacing w:line="260" w:lineRule="exact"/>
              <w:rPr>
                <w:rFonts w:cs="Arial"/>
                <w:lang w:eastAsia="en-US"/>
              </w:rPr>
            </w:pPr>
            <w:r w:rsidRPr="00035BA6">
              <w:rPr>
                <w:rFonts w:cs="Arial"/>
              </w:rPr>
              <w:t>NASLOV PONUDNIKA:</w:t>
            </w:r>
          </w:p>
          <w:p w14:paraId="618355ED"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6844131" w14:textId="77777777" w:rsidR="00035BA6" w:rsidRPr="00035BA6" w:rsidRDefault="00035BA6" w:rsidP="00035BA6">
            <w:pPr>
              <w:spacing w:line="260" w:lineRule="exact"/>
              <w:jc w:val="both"/>
              <w:rPr>
                <w:rFonts w:cs="Arial"/>
                <w:lang w:eastAsia="en-US"/>
              </w:rPr>
            </w:pPr>
          </w:p>
        </w:tc>
      </w:tr>
      <w:tr w:rsidR="00035BA6" w:rsidRPr="00035BA6" w14:paraId="2D3F07D8" w14:textId="77777777" w:rsidTr="00744D4A">
        <w:tc>
          <w:tcPr>
            <w:tcW w:w="4247" w:type="dxa"/>
            <w:tcBorders>
              <w:top w:val="single" w:sz="4" w:space="0" w:color="auto"/>
              <w:left w:val="single" w:sz="4" w:space="0" w:color="auto"/>
              <w:bottom w:val="single" w:sz="4" w:space="0" w:color="auto"/>
              <w:right w:val="single" w:sz="4" w:space="0" w:color="auto"/>
            </w:tcBorders>
          </w:tcPr>
          <w:p w14:paraId="29295C3F" w14:textId="77777777" w:rsidR="00035BA6" w:rsidRPr="00035BA6" w:rsidRDefault="00035BA6" w:rsidP="00035BA6">
            <w:pPr>
              <w:spacing w:line="260" w:lineRule="exact"/>
              <w:rPr>
                <w:rFonts w:cs="Arial"/>
                <w:lang w:eastAsia="en-US"/>
              </w:rPr>
            </w:pPr>
            <w:r w:rsidRPr="00035BA6">
              <w:rPr>
                <w:rFonts w:cs="Arial"/>
              </w:rPr>
              <w:t>KONTAKTNA OSEBA:</w:t>
            </w:r>
          </w:p>
          <w:p w14:paraId="32C4A5A5"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D136CBB" w14:textId="77777777" w:rsidR="00035BA6" w:rsidRPr="00035BA6" w:rsidRDefault="00035BA6" w:rsidP="00035BA6">
            <w:pPr>
              <w:spacing w:line="260" w:lineRule="exact"/>
              <w:jc w:val="both"/>
              <w:rPr>
                <w:rFonts w:cs="Arial"/>
                <w:lang w:eastAsia="en-US"/>
              </w:rPr>
            </w:pPr>
          </w:p>
        </w:tc>
      </w:tr>
      <w:tr w:rsidR="00035BA6" w:rsidRPr="00035BA6" w14:paraId="45022088"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661CAF00" w14:textId="77777777" w:rsidR="00035BA6" w:rsidRPr="00035BA6" w:rsidRDefault="00035BA6" w:rsidP="00035BA6">
            <w:pPr>
              <w:spacing w:line="260" w:lineRule="exact"/>
              <w:ind w:right="-108"/>
              <w:rPr>
                <w:rFonts w:cs="Arial"/>
                <w:lang w:eastAsia="en-US"/>
              </w:rPr>
            </w:pPr>
            <w:r w:rsidRPr="00035BA6">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14:paraId="7572826A" w14:textId="77777777" w:rsidR="00035BA6" w:rsidRPr="00035BA6" w:rsidRDefault="00035BA6" w:rsidP="00035BA6">
            <w:pPr>
              <w:spacing w:line="260" w:lineRule="exact"/>
              <w:jc w:val="both"/>
              <w:rPr>
                <w:rFonts w:cs="Arial"/>
                <w:lang w:eastAsia="en-US"/>
              </w:rPr>
            </w:pPr>
          </w:p>
        </w:tc>
      </w:tr>
      <w:tr w:rsidR="00035BA6" w:rsidRPr="00035BA6" w14:paraId="2B044140" w14:textId="77777777" w:rsidTr="00744D4A">
        <w:tc>
          <w:tcPr>
            <w:tcW w:w="4247" w:type="dxa"/>
            <w:tcBorders>
              <w:top w:val="single" w:sz="4" w:space="0" w:color="auto"/>
              <w:left w:val="single" w:sz="4" w:space="0" w:color="auto"/>
              <w:bottom w:val="single" w:sz="4" w:space="0" w:color="auto"/>
              <w:right w:val="single" w:sz="4" w:space="0" w:color="auto"/>
            </w:tcBorders>
          </w:tcPr>
          <w:p w14:paraId="7DA6DD57" w14:textId="77777777" w:rsidR="00035BA6" w:rsidRPr="00035BA6" w:rsidRDefault="00035BA6" w:rsidP="00035BA6">
            <w:pPr>
              <w:spacing w:line="260" w:lineRule="exact"/>
              <w:rPr>
                <w:rFonts w:cs="Arial"/>
                <w:lang w:eastAsia="en-US"/>
              </w:rPr>
            </w:pPr>
            <w:r w:rsidRPr="00035BA6">
              <w:rPr>
                <w:rFonts w:cs="Arial"/>
              </w:rPr>
              <w:t>TELEFON:</w:t>
            </w:r>
          </w:p>
          <w:p w14:paraId="05864DF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C68C96E" w14:textId="77777777" w:rsidR="00035BA6" w:rsidRPr="00035BA6" w:rsidRDefault="00035BA6" w:rsidP="00035BA6">
            <w:pPr>
              <w:spacing w:line="260" w:lineRule="exact"/>
              <w:jc w:val="both"/>
              <w:rPr>
                <w:rFonts w:cs="Arial"/>
                <w:lang w:eastAsia="en-US"/>
              </w:rPr>
            </w:pPr>
          </w:p>
        </w:tc>
      </w:tr>
      <w:tr w:rsidR="00035BA6" w:rsidRPr="00035BA6" w14:paraId="234C0A3C" w14:textId="77777777" w:rsidTr="00744D4A">
        <w:tc>
          <w:tcPr>
            <w:tcW w:w="4247" w:type="dxa"/>
            <w:tcBorders>
              <w:top w:val="single" w:sz="4" w:space="0" w:color="auto"/>
              <w:left w:val="single" w:sz="4" w:space="0" w:color="auto"/>
              <w:bottom w:val="single" w:sz="4" w:space="0" w:color="auto"/>
              <w:right w:val="single" w:sz="4" w:space="0" w:color="auto"/>
            </w:tcBorders>
          </w:tcPr>
          <w:p w14:paraId="5D48083E" w14:textId="77777777" w:rsidR="00035BA6" w:rsidRPr="00035BA6" w:rsidRDefault="00035BA6" w:rsidP="00035BA6">
            <w:pPr>
              <w:spacing w:line="260" w:lineRule="exact"/>
              <w:rPr>
                <w:rFonts w:cs="Arial"/>
                <w:lang w:eastAsia="en-US"/>
              </w:rPr>
            </w:pPr>
            <w:r w:rsidRPr="00035BA6">
              <w:rPr>
                <w:rFonts w:cs="Arial"/>
              </w:rPr>
              <w:t>TELEFAX:</w:t>
            </w:r>
          </w:p>
          <w:p w14:paraId="2F71241E"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22835476" w14:textId="77777777" w:rsidR="00035BA6" w:rsidRPr="00035BA6" w:rsidRDefault="00035BA6" w:rsidP="00035BA6">
            <w:pPr>
              <w:spacing w:line="260" w:lineRule="exact"/>
              <w:jc w:val="both"/>
              <w:rPr>
                <w:rFonts w:cs="Arial"/>
                <w:lang w:eastAsia="en-US"/>
              </w:rPr>
            </w:pPr>
          </w:p>
        </w:tc>
      </w:tr>
      <w:tr w:rsidR="00035BA6" w:rsidRPr="00035BA6" w14:paraId="18EBBE5E" w14:textId="77777777" w:rsidTr="00744D4A">
        <w:trPr>
          <w:trHeight w:val="414"/>
        </w:trPr>
        <w:tc>
          <w:tcPr>
            <w:tcW w:w="4247" w:type="dxa"/>
            <w:tcBorders>
              <w:top w:val="single" w:sz="4" w:space="0" w:color="auto"/>
              <w:left w:val="single" w:sz="4" w:space="0" w:color="auto"/>
              <w:bottom w:val="single" w:sz="4" w:space="0" w:color="auto"/>
              <w:right w:val="single" w:sz="4" w:space="0" w:color="auto"/>
            </w:tcBorders>
          </w:tcPr>
          <w:p w14:paraId="373171B2"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7EE38197"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8EF8C71" w14:textId="77777777" w:rsidR="00035BA6" w:rsidRPr="00035BA6" w:rsidRDefault="00035BA6" w:rsidP="00035BA6">
            <w:pPr>
              <w:tabs>
                <w:tab w:val="right" w:pos="9072"/>
              </w:tabs>
              <w:spacing w:line="260" w:lineRule="exact"/>
              <w:jc w:val="both"/>
              <w:rPr>
                <w:rFonts w:cs="Arial"/>
              </w:rPr>
            </w:pPr>
          </w:p>
        </w:tc>
      </w:tr>
      <w:tr w:rsidR="00035BA6" w:rsidRPr="00035BA6" w14:paraId="07780281" w14:textId="77777777" w:rsidTr="00744D4A">
        <w:tc>
          <w:tcPr>
            <w:tcW w:w="4247" w:type="dxa"/>
            <w:tcBorders>
              <w:top w:val="single" w:sz="4" w:space="0" w:color="auto"/>
              <w:left w:val="single" w:sz="4" w:space="0" w:color="auto"/>
              <w:bottom w:val="single" w:sz="4" w:space="0" w:color="auto"/>
              <w:right w:val="single" w:sz="4" w:space="0" w:color="auto"/>
            </w:tcBorders>
          </w:tcPr>
          <w:p w14:paraId="26F2E49B" w14:textId="77777777" w:rsidR="00035BA6" w:rsidRPr="00035BA6" w:rsidRDefault="00035BA6" w:rsidP="00035BA6">
            <w:pPr>
              <w:spacing w:line="260" w:lineRule="exact"/>
              <w:rPr>
                <w:rFonts w:cs="Arial"/>
                <w:lang w:eastAsia="en-US"/>
              </w:rPr>
            </w:pPr>
            <w:r w:rsidRPr="00035BA6">
              <w:rPr>
                <w:rFonts w:cs="Arial"/>
              </w:rPr>
              <w:t>MATIČNA ŠTEVILKA:</w:t>
            </w:r>
          </w:p>
          <w:p w14:paraId="4F38DA9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532682E2" w14:textId="77777777" w:rsidR="00035BA6" w:rsidRPr="00035BA6" w:rsidRDefault="00035BA6" w:rsidP="00035BA6">
            <w:pPr>
              <w:spacing w:line="260" w:lineRule="exact"/>
              <w:jc w:val="both"/>
              <w:rPr>
                <w:rFonts w:cs="Arial"/>
                <w:lang w:eastAsia="en-US"/>
              </w:rPr>
            </w:pPr>
          </w:p>
        </w:tc>
      </w:tr>
      <w:tr w:rsidR="00035BA6" w:rsidRPr="00035BA6" w14:paraId="0312B801" w14:textId="77777777" w:rsidTr="00744D4A">
        <w:tc>
          <w:tcPr>
            <w:tcW w:w="4247" w:type="dxa"/>
            <w:tcBorders>
              <w:top w:val="single" w:sz="4" w:space="0" w:color="auto"/>
              <w:left w:val="single" w:sz="4" w:space="0" w:color="auto"/>
              <w:bottom w:val="single" w:sz="4" w:space="0" w:color="auto"/>
              <w:right w:val="single" w:sz="4" w:space="0" w:color="auto"/>
            </w:tcBorders>
          </w:tcPr>
          <w:p w14:paraId="2204BFA5" w14:textId="77777777" w:rsidR="00035BA6" w:rsidRPr="00035BA6" w:rsidRDefault="00035BA6" w:rsidP="00035BA6">
            <w:pPr>
              <w:spacing w:line="260" w:lineRule="exact"/>
              <w:rPr>
                <w:rFonts w:cs="Arial"/>
                <w:szCs w:val="24"/>
                <w:lang w:eastAsia="en-US"/>
              </w:rPr>
            </w:pPr>
            <w:r w:rsidRPr="00035BA6">
              <w:rPr>
                <w:rFonts w:cs="Arial"/>
              </w:rPr>
              <w:t>ŠT. TRR-ja IN BANKA:</w:t>
            </w:r>
          </w:p>
          <w:p w14:paraId="2B38D9EF"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F0D7A1E" w14:textId="77777777" w:rsidR="00035BA6" w:rsidRPr="00035BA6" w:rsidRDefault="00035BA6" w:rsidP="00035BA6">
            <w:pPr>
              <w:spacing w:line="260" w:lineRule="exact"/>
              <w:jc w:val="both"/>
              <w:rPr>
                <w:rFonts w:cs="Arial"/>
                <w:lang w:eastAsia="en-US"/>
              </w:rPr>
            </w:pPr>
          </w:p>
        </w:tc>
      </w:tr>
      <w:tr w:rsidR="00035BA6" w:rsidRPr="00035BA6" w14:paraId="5878C42D" w14:textId="77777777" w:rsidTr="00744D4A">
        <w:trPr>
          <w:trHeight w:val="467"/>
        </w:trPr>
        <w:tc>
          <w:tcPr>
            <w:tcW w:w="4247" w:type="dxa"/>
            <w:tcBorders>
              <w:top w:val="single" w:sz="4" w:space="0" w:color="auto"/>
              <w:left w:val="single" w:sz="4" w:space="0" w:color="auto"/>
              <w:bottom w:val="single" w:sz="4" w:space="0" w:color="auto"/>
              <w:right w:val="single" w:sz="4" w:space="0" w:color="auto"/>
            </w:tcBorders>
            <w:hideMark/>
          </w:tcPr>
          <w:p w14:paraId="0029AF72" w14:textId="77777777" w:rsidR="00035BA6" w:rsidRPr="00035BA6" w:rsidRDefault="00035BA6" w:rsidP="00035BA6">
            <w:pPr>
              <w:spacing w:line="260" w:lineRule="exact"/>
              <w:rPr>
                <w:rFonts w:cs="Arial"/>
                <w:lang w:eastAsia="en-US"/>
              </w:rPr>
            </w:pPr>
            <w:r w:rsidRPr="00035BA6">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14:paraId="5A3C5AEB" w14:textId="77777777" w:rsidR="00035BA6" w:rsidRPr="00035BA6" w:rsidRDefault="00035BA6" w:rsidP="00035BA6">
            <w:pPr>
              <w:spacing w:line="260" w:lineRule="exact"/>
              <w:jc w:val="both"/>
              <w:rPr>
                <w:rFonts w:cs="Arial"/>
                <w:lang w:eastAsia="en-US"/>
              </w:rPr>
            </w:pPr>
          </w:p>
        </w:tc>
      </w:tr>
      <w:tr w:rsidR="00035BA6" w:rsidRPr="00035BA6" w14:paraId="7510F3C3" w14:textId="77777777" w:rsidTr="00744D4A">
        <w:tc>
          <w:tcPr>
            <w:tcW w:w="4247" w:type="dxa"/>
            <w:tcBorders>
              <w:top w:val="single" w:sz="4" w:space="0" w:color="auto"/>
              <w:left w:val="single" w:sz="4" w:space="0" w:color="auto"/>
              <w:bottom w:val="single" w:sz="4" w:space="0" w:color="auto"/>
              <w:right w:val="single" w:sz="4" w:space="0" w:color="auto"/>
            </w:tcBorders>
          </w:tcPr>
          <w:p w14:paraId="2C0AE7FD" w14:textId="77777777" w:rsidR="00035BA6" w:rsidRPr="00035BA6" w:rsidRDefault="00035BA6" w:rsidP="00035BA6">
            <w:pPr>
              <w:spacing w:line="260" w:lineRule="exact"/>
              <w:rPr>
                <w:rFonts w:cs="Arial"/>
                <w:lang w:eastAsia="en-US"/>
              </w:rPr>
            </w:pPr>
            <w:r w:rsidRPr="00035BA6">
              <w:rPr>
                <w:rFonts w:cs="Arial"/>
              </w:rPr>
              <w:t>ZAKONITI ZASTOPNIKI:</w:t>
            </w:r>
          </w:p>
          <w:p w14:paraId="39728F2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E9C3FE" w14:textId="77777777" w:rsidR="00035BA6" w:rsidRPr="00035BA6" w:rsidRDefault="00035BA6" w:rsidP="00035BA6">
            <w:pPr>
              <w:spacing w:line="260" w:lineRule="exact"/>
              <w:jc w:val="both"/>
              <w:rPr>
                <w:color w:val="FFFFFF"/>
                <w:szCs w:val="24"/>
                <w:lang w:eastAsia="en-US"/>
              </w:rPr>
            </w:pPr>
            <w:r w:rsidRPr="00035BA6">
              <w:rPr>
                <w:color w:val="FFFFFF"/>
                <w:vertAlign w:val="superscript"/>
              </w:rPr>
              <w:footnoteReference w:id="3"/>
            </w:r>
          </w:p>
        </w:tc>
      </w:tr>
      <w:tr w:rsidR="00035BA6" w:rsidRPr="00035BA6" w14:paraId="6113BBFF"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26646FDC" w14:textId="77777777" w:rsidR="00035BA6" w:rsidRPr="00035BA6" w:rsidRDefault="00035BA6" w:rsidP="00035BA6">
            <w:pPr>
              <w:spacing w:line="260" w:lineRule="exact"/>
              <w:rPr>
                <w:rFonts w:cs="Arial"/>
                <w:lang w:eastAsia="en-US"/>
              </w:rPr>
            </w:pPr>
            <w:r w:rsidRPr="00035BA6">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14:paraId="762413AD" w14:textId="77777777" w:rsidR="00035BA6" w:rsidRPr="00035BA6" w:rsidRDefault="00035BA6" w:rsidP="00035BA6">
            <w:pPr>
              <w:spacing w:line="260" w:lineRule="exact"/>
              <w:jc w:val="both"/>
              <w:rPr>
                <w:szCs w:val="24"/>
                <w:vertAlign w:val="superscript"/>
                <w:lang w:eastAsia="en-US"/>
              </w:rPr>
            </w:pPr>
            <w:r w:rsidRPr="00035BA6">
              <w:t>DA                    NE</w:t>
            </w:r>
          </w:p>
        </w:tc>
      </w:tr>
    </w:tbl>
    <w:p w14:paraId="4D20120F" w14:textId="77777777" w:rsidR="00035BA6" w:rsidRPr="00035BA6" w:rsidRDefault="00035BA6" w:rsidP="00035BA6">
      <w:pPr>
        <w:spacing w:line="260" w:lineRule="exact"/>
        <w:rPr>
          <w:rFonts w:cs="Arial"/>
          <w:lang w:eastAsia="en-US"/>
        </w:rPr>
      </w:pPr>
    </w:p>
    <w:p w14:paraId="62619CEB" w14:textId="77777777" w:rsidR="00035BA6" w:rsidRPr="00035BA6" w:rsidRDefault="00035BA6" w:rsidP="00035BA6">
      <w:pPr>
        <w:spacing w:line="260" w:lineRule="exact"/>
        <w:rPr>
          <w:rFonts w:cs="Arial"/>
          <w:b/>
          <w:noProof/>
          <w:color w:val="000000"/>
        </w:rPr>
      </w:pPr>
      <w:r w:rsidRPr="00035BA6">
        <w:rPr>
          <w:rFonts w:cs="Arial"/>
          <w:b/>
          <w:noProof/>
          <w:color w:val="000000"/>
        </w:rPr>
        <w:t>2. IZJAVA</w:t>
      </w:r>
    </w:p>
    <w:p w14:paraId="55CDCA8C" w14:textId="77777777" w:rsidR="00035BA6" w:rsidRPr="00035BA6" w:rsidRDefault="00035BA6" w:rsidP="00035BA6">
      <w:pPr>
        <w:rPr>
          <w:rFonts w:cs="Arial"/>
          <w:noProof/>
        </w:rPr>
      </w:pPr>
    </w:p>
    <w:p w14:paraId="52E03B45" w14:textId="381966CE" w:rsidR="00035BA6" w:rsidRPr="00035BA6" w:rsidRDefault="00035BA6" w:rsidP="00035BA6">
      <w:pPr>
        <w:rPr>
          <w:rFonts w:cs="Arial"/>
          <w:noProof/>
        </w:rPr>
      </w:pPr>
      <w:r w:rsidRPr="00035BA6">
        <w:rPr>
          <w:rFonts w:cs="Arial"/>
          <w:noProof/>
        </w:rPr>
        <w:t xml:space="preserve">Spodaj podpisani, </w:t>
      </w:r>
      <w:r w:rsidRPr="00035BA6">
        <w:rPr>
          <w:rFonts w:cs="Arial"/>
          <w:i/>
          <w:noProof/>
          <w:u w:val="single"/>
        </w:rPr>
        <w:t>&lt;zastopnik / pooblaščenec&gt;</w:t>
      </w:r>
      <w:r w:rsidRPr="00035BA6">
        <w:rPr>
          <w:rFonts w:cs="Arial"/>
          <w:noProof/>
        </w:rPr>
        <w:t xml:space="preserve"> ponudnika </w:t>
      </w:r>
      <w:r w:rsidRPr="00035BA6">
        <w:rPr>
          <w:rFonts w:cs="Arial"/>
          <w:i/>
          <w:noProof/>
          <w:u w:val="single"/>
        </w:rPr>
        <w:t>&lt;in vsak od partnerjev v skupni ponudbi&gt;,</w:t>
      </w:r>
      <w:r w:rsidRPr="00035BA6">
        <w:rPr>
          <w:rFonts w:cs="Arial"/>
          <w:i/>
          <w:noProof/>
        </w:rPr>
        <w:t xml:space="preserve"> </w:t>
      </w:r>
      <w:r w:rsidRPr="00035BA6">
        <w:rPr>
          <w:rFonts w:cs="Arial"/>
          <w:noProof/>
        </w:rPr>
        <w:t>ki se prijavlja na javno naročilo z oznako</w:t>
      </w:r>
      <w:r w:rsidRPr="00035BA6">
        <w:rPr>
          <w:b/>
        </w:rPr>
        <w:t xml:space="preserve"> </w:t>
      </w:r>
      <w:r w:rsidRPr="00035BA6">
        <w:rPr>
          <w:rFonts w:cs="Arial"/>
        </w:rPr>
        <w:t>JNMV-00</w:t>
      </w:r>
      <w:r w:rsidR="006574CE">
        <w:rPr>
          <w:rFonts w:cs="Arial"/>
        </w:rPr>
        <w:t>2</w:t>
      </w:r>
      <w:r w:rsidR="00E07B77">
        <w:rPr>
          <w:rFonts w:cs="Arial"/>
        </w:rPr>
        <w:t>3</w:t>
      </w:r>
      <w:r w:rsidRPr="00035BA6">
        <w:rPr>
          <w:rFonts w:cs="Arial"/>
        </w:rPr>
        <w:t>/202</w:t>
      </w:r>
      <w:r w:rsidR="008F2FBC">
        <w:rPr>
          <w:rFonts w:cs="Arial"/>
        </w:rPr>
        <w:t>6</w:t>
      </w:r>
      <w:r w:rsidRPr="00035BA6">
        <w:rPr>
          <w:rFonts w:cs="Arial"/>
        </w:rPr>
        <w:t xml:space="preserve"> </w:t>
      </w:r>
      <w:r w:rsidRPr="00035BA6">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F4E9ACF" w14:textId="77777777" w:rsidR="00035BA6" w:rsidRPr="00035BA6" w:rsidRDefault="00035BA6" w:rsidP="00035BA6">
      <w:pPr>
        <w:spacing w:line="260" w:lineRule="exact"/>
        <w:rPr>
          <w:rFonts w:cs="Arial"/>
          <w:noProof/>
        </w:rPr>
      </w:pPr>
    </w:p>
    <w:p w14:paraId="08D8E0ED" w14:textId="77777777" w:rsidR="008B05B5" w:rsidRDefault="008B05B5" w:rsidP="00035BA6">
      <w:pPr>
        <w:rPr>
          <w:rFonts w:cs="Arial"/>
          <w:noProof/>
        </w:rPr>
      </w:pPr>
    </w:p>
    <w:p w14:paraId="561F158D" w14:textId="77777777" w:rsidR="008B05B5" w:rsidRDefault="008B05B5" w:rsidP="00035BA6">
      <w:pPr>
        <w:rPr>
          <w:rFonts w:cs="Arial"/>
          <w:noProof/>
        </w:rPr>
      </w:pPr>
    </w:p>
    <w:p w14:paraId="413B1054" w14:textId="77777777" w:rsidR="008B05B5" w:rsidRDefault="008B05B5" w:rsidP="00035BA6">
      <w:pPr>
        <w:rPr>
          <w:rFonts w:cs="Arial"/>
          <w:noProof/>
        </w:rPr>
      </w:pPr>
    </w:p>
    <w:p w14:paraId="0595E1C0" w14:textId="018AB47F" w:rsidR="00035BA6" w:rsidRPr="00035BA6" w:rsidRDefault="00035BA6" w:rsidP="00035BA6">
      <w:pPr>
        <w:rPr>
          <w:rFonts w:cs="Arial"/>
          <w:noProof/>
        </w:rPr>
      </w:pPr>
      <w:r w:rsidRPr="00035BA6">
        <w:rPr>
          <w:rFonts w:cs="Arial"/>
          <w:noProof/>
        </w:rPr>
        <w:t>Če bomo izbrani za izvedbo javnega naročila:</w:t>
      </w:r>
    </w:p>
    <w:p w14:paraId="6202419D" w14:textId="77777777" w:rsidR="00035BA6" w:rsidRPr="00035BA6" w:rsidRDefault="00035BA6" w:rsidP="0004259E">
      <w:pPr>
        <w:numPr>
          <w:ilvl w:val="0"/>
          <w:numId w:val="5"/>
        </w:numPr>
        <w:jc w:val="both"/>
      </w:pPr>
      <w:r w:rsidRPr="00035BA6">
        <w:lastRenderedPageBreak/>
        <w:t>bomo javno naročilo izvajali strokovno in kvalitetno po pravilih stroke, v skladu z veljavnimi predpisi, tehničnimi navodili, priporočili in normativi,</w:t>
      </w:r>
    </w:p>
    <w:p w14:paraId="0B9C0D17" w14:textId="77777777" w:rsidR="00035BA6" w:rsidRPr="00035BA6" w:rsidRDefault="00035BA6" w:rsidP="0004259E">
      <w:pPr>
        <w:numPr>
          <w:ilvl w:val="0"/>
          <w:numId w:val="5"/>
        </w:numPr>
        <w:jc w:val="both"/>
      </w:pPr>
      <w:r w:rsidRPr="00035BA6">
        <w:t>bomo javno naročilo izvajali s strokovno usposobljenimi sodelavci oziroma kadrom in pri tem upoštevali vse zahteve varstva pri delu in delovne zakonodaje, veljavne na ozemlju Republike Slovenije.</w:t>
      </w:r>
    </w:p>
    <w:p w14:paraId="7CAED1CA" w14:textId="77777777" w:rsidR="00035BA6" w:rsidRPr="00035BA6" w:rsidRDefault="00035BA6" w:rsidP="00035BA6">
      <w:pPr>
        <w:rPr>
          <w:noProof/>
        </w:rPr>
      </w:pPr>
    </w:p>
    <w:p w14:paraId="59B3398D" w14:textId="77777777" w:rsidR="00035BA6" w:rsidRPr="00035BA6" w:rsidRDefault="00035BA6" w:rsidP="00035BA6">
      <w:pPr>
        <w:rPr>
          <w:noProof/>
        </w:rPr>
      </w:pPr>
      <w:r w:rsidRPr="00035BA6">
        <w:rPr>
          <w:noProof/>
        </w:rPr>
        <w:t>Izjavljamo, da:</w:t>
      </w:r>
    </w:p>
    <w:p w14:paraId="4BB3CA23" w14:textId="77777777" w:rsidR="00035BA6" w:rsidRPr="00035BA6" w:rsidRDefault="00035BA6" w:rsidP="0004259E">
      <w:pPr>
        <w:numPr>
          <w:ilvl w:val="0"/>
          <w:numId w:val="5"/>
        </w:numPr>
        <w:jc w:val="both"/>
      </w:pPr>
      <w:r w:rsidRPr="00035BA6">
        <w:t>smo ob izdelavi ponudbe pregledali celotno dokumentacijo v zvezi z oddajo javnega naročila,</w:t>
      </w:r>
    </w:p>
    <w:p w14:paraId="4B5E7A7B" w14:textId="77777777" w:rsidR="00035BA6" w:rsidRPr="00035BA6" w:rsidRDefault="00035BA6" w:rsidP="0004259E">
      <w:pPr>
        <w:numPr>
          <w:ilvl w:val="0"/>
          <w:numId w:val="5"/>
        </w:numPr>
        <w:jc w:val="both"/>
      </w:pPr>
      <w:r w:rsidRPr="00035BA6">
        <w:t>smo v celoti seznanjeni z obsegom in zahtevnostjo javnega naročila,</w:t>
      </w:r>
    </w:p>
    <w:p w14:paraId="028D8B64" w14:textId="77777777" w:rsidR="00035BA6" w:rsidRPr="00035BA6" w:rsidRDefault="00035BA6" w:rsidP="0004259E">
      <w:pPr>
        <w:numPr>
          <w:ilvl w:val="0"/>
          <w:numId w:val="5"/>
        </w:numPr>
        <w:jc w:val="both"/>
      </w:pPr>
      <w:r w:rsidRPr="00035BA6">
        <w:t>ne bomo imeli do naročnika kakršnegakoli odškodninskega zahtevka, če ne bomo izbrani za izvedbo javnega naročila,</w:t>
      </w:r>
    </w:p>
    <w:p w14:paraId="0B29327B" w14:textId="77777777" w:rsidR="00035BA6" w:rsidRPr="00035BA6" w:rsidRDefault="00035BA6" w:rsidP="0004259E">
      <w:pPr>
        <w:numPr>
          <w:ilvl w:val="0"/>
          <w:numId w:val="5"/>
        </w:numPr>
        <w:jc w:val="both"/>
      </w:pPr>
      <w:r w:rsidRPr="00035BA6">
        <w:t>smo podali resnične oz. verodostojne izjave.</w:t>
      </w:r>
    </w:p>
    <w:p w14:paraId="4682402C" w14:textId="77777777" w:rsidR="00035BA6" w:rsidRPr="00035BA6" w:rsidRDefault="00035BA6" w:rsidP="00035BA6">
      <w:pPr>
        <w:spacing w:line="260" w:lineRule="exact"/>
        <w:rPr>
          <w:rFonts w:cs="Arial"/>
        </w:rPr>
      </w:pPr>
    </w:p>
    <w:p w14:paraId="0DE4BE41" w14:textId="77777777" w:rsidR="00035BA6" w:rsidRPr="00035BA6" w:rsidRDefault="00035BA6" w:rsidP="00035BA6">
      <w:pPr>
        <w:spacing w:line="260" w:lineRule="exact"/>
        <w:rPr>
          <w:rFonts w:cs="Arial"/>
        </w:rPr>
      </w:pPr>
    </w:p>
    <w:p w14:paraId="1B638BD9" w14:textId="77777777" w:rsidR="00035BA6" w:rsidRPr="00035BA6" w:rsidRDefault="00035BA6" w:rsidP="00035BA6">
      <w:pPr>
        <w:spacing w:line="260" w:lineRule="exact"/>
        <w:rPr>
          <w:rFonts w:cs="Arial"/>
        </w:rPr>
      </w:pPr>
    </w:p>
    <w:p w14:paraId="54F8BB34" w14:textId="77777777" w:rsidR="00035BA6" w:rsidRPr="00035BA6" w:rsidRDefault="00035BA6" w:rsidP="00035BA6">
      <w:pPr>
        <w:spacing w:line="260" w:lineRule="exact"/>
        <w:rPr>
          <w:rFonts w:cs="Arial"/>
        </w:rPr>
      </w:pPr>
    </w:p>
    <w:p w14:paraId="65329CA5" w14:textId="77777777" w:rsidR="00035BA6" w:rsidRPr="00035BA6" w:rsidRDefault="00035BA6" w:rsidP="00035BA6">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9B34448" w14:textId="77777777" w:rsidTr="00744D4A">
        <w:tc>
          <w:tcPr>
            <w:tcW w:w="3430" w:type="dxa"/>
            <w:hideMark/>
          </w:tcPr>
          <w:p w14:paraId="61B04F37"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Datum in kraj:</w:t>
            </w:r>
          </w:p>
        </w:tc>
        <w:tc>
          <w:tcPr>
            <w:tcW w:w="2067" w:type="dxa"/>
          </w:tcPr>
          <w:p w14:paraId="43DBD2B0" w14:textId="77777777" w:rsidR="00035BA6" w:rsidRPr="00035BA6" w:rsidRDefault="00035BA6" w:rsidP="00035BA6">
            <w:pPr>
              <w:spacing w:line="260" w:lineRule="exact"/>
              <w:jc w:val="both"/>
              <w:rPr>
                <w:rFonts w:cs="Arial"/>
                <w:color w:val="000000"/>
                <w:szCs w:val="24"/>
                <w:lang w:eastAsia="en-US"/>
              </w:rPr>
            </w:pPr>
          </w:p>
        </w:tc>
        <w:tc>
          <w:tcPr>
            <w:tcW w:w="3573" w:type="dxa"/>
            <w:hideMark/>
          </w:tcPr>
          <w:p w14:paraId="632E7E61"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Žig in podpis ponudnika:</w:t>
            </w:r>
          </w:p>
        </w:tc>
      </w:tr>
      <w:tr w:rsidR="00035BA6" w:rsidRPr="00035BA6" w14:paraId="7916BEE9" w14:textId="77777777" w:rsidTr="00744D4A">
        <w:tc>
          <w:tcPr>
            <w:tcW w:w="3430" w:type="dxa"/>
            <w:tcBorders>
              <w:top w:val="nil"/>
              <w:left w:val="nil"/>
              <w:bottom w:val="single" w:sz="4" w:space="0" w:color="auto"/>
              <w:right w:val="nil"/>
            </w:tcBorders>
          </w:tcPr>
          <w:p w14:paraId="3D4F26FE" w14:textId="77777777" w:rsidR="00035BA6" w:rsidRPr="00035BA6" w:rsidRDefault="00035BA6" w:rsidP="00035BA6">
            <w:pPr>
              <w:spacing w:line="260" w:lineRule="exact"/>
              <w:rPr>
                <w:rFonts w:cs="Arial"/>
                <w:color w:val="000000"/>
                <w:szCs w:val="24"/>
                <w:lang w:eastAsia="en-US"/>
              </w:rPr>
            </w:pPr>
          </w:p>
          <w:p w14:paraId="2097B7E4" w14:textId="77777777" w:rsidR="00035BA6" w:rsidRPr="00035BA6" w:rsidRDefault="00035BA6" w:rsidP="00035BA6">
            <w:pPr>
              <w:spacing w:line="260" w:lineRule="exact"/>
              <w:jc w:val="both"/>
              <w:rPr>
                <w:rFonts w:cs="Arial"/>
                <w:color w:val="000000"/>
                <w:szCs w:val="24"/>
                <w:lang w:eastAsia="en-US"/>
              </w:rPr>
            </w:pPr>
          </w:p>
        </w:tc>
        <w:tc>
          <w:tcPr>
            <w:tcW w:w="2067" w:type="dxa"/>
          </w:tcPr>
          <w:p w14:paraId="77766298" w14:textId="77777777" w:rsidR="00035BA6" w:rsidRPr="00035BA6" w:rsidRDefault="00035BA6" w:rsidP="00035BA6">
            <w:pPr>
              <w:spacing w:line="260" w:lineRule="exact"/>
              <w:rPr>
                <w:color w:val="FFFFFF"/>
                <w:szCs w:val="24"/>
                <w:lang w:eastAsia="en-US"/>
              </w:rPr>
            </w:pPr>
          </w:p>
          <w:p w14:paraId="13B146F9" w14:textId="77777777" w:rsidR="00035BA6" w:rsidRPr="00035BA6" w:rsidRDefault="00035BA6" w:rsidP="00035BA6">
            <w:pPr>
              <w:spacing w:line="260" w:lineRule="exact"/>
              <w:jc w:val="both"/>
              <w:rPr>
                <w:rFonts w:cs="Arial"/>
                <w:color w:val="000000"/>
                <w:szCs w:val="24"/>
                <w:lang w:eastAsia="en-US"/>
              </w:rPr>
            </w:pPr>
            <w:r w:rsidRPr="00035BA6">
              <w:rPr>
                <w:color w:val="FFFFFF"/>
                <w:vertAlign w:val="superscript"/>
              </w:rPr>
              <w:footnoteReference w:id="4"/>
            </w:r>
          </w:p>
        </w:tc>
        <w:tc>
          <w:tcPr>
            <w:tcW w:w="3573" w:type="dxa"/>
            <w:tcBorders>
              <w:top w:val="nil"/>
              <w:left w:val="nil"/>
              <w:bottom w:val="single" w:sz="4" w:space="0" w:color="auto"/>
              <w:right w:val="nil"/>
            </w:tcBorders>
          </w:tcPr>
          <w:p w14:paraId="12FC8BB6" w14:textId="77777777" w:rsidR="00035BA6" w:rsidRPr="00035BA6" w:rsidRDefault="00035BA6" w:rsidP="00035BA6">
            <w:pPr>
              <w:spacing w:line="260" w:lineRule="exact"/>
              <w:rPr>
                <w:rFonts w:cs="Arial"/>
                <w:color w:val="000000"/>
                <w:szCs w:val="24"/>
                <w:lang w:eastAsia="en-US"/>
              </w:rPr>
            </w:pPr>
          </w:p>
          <w:p w14:paraId="7D888301" w14:textId="77777777" w:rsidR="00035BA6" w:rsidRPr="00035BA6" w:rsidRDefault="00035BA6" w:rsidP="00035BA6">
            <w:pPr>
              <w:spacing w:line="260" w:lineRule="exact"/>
              <w:jc w:val="both"/>
              <w:rPr>
                <w:rFonts w:cs="Arial"/>
                <w:color w:val="000000"/>
                <w:szCs w:val="24"/>
                <w:lang w:eastAsia="en-US"/>
              </w:rPr>
            </w:pPr>
          </w:p>
        </w:tc>
      </w:tr>
    </w:tbl>
    <w:p w14:paraId="78A6F317"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rPr>
      </w:pPr>
      <w:r w:rsidRPr="00035BA6">
        <w:rPr>
          <w:rFonts w:cs="Arial"/>
        </w:rPr>
        <w:br w:type="page"/>
      </w:r>
    </w:p>
    <w:p w14:paraId="37C8C2B3" w14:textId="77777777" w:rsidR="00035BA6" w:rsidRPr="00035BA6" w:rsidRDefault="00035BA6" w:rsidP="00035BA6">
      <w:pPr>
        <w:tabs>
          <w:tab w:val="center" w:pos="4536"/>
          <w:tab w:val="right" w:pos="9072"/>
        </w:tabs>
        <w:spacing w:line="260" w:lineRule="exact"/>
        <w:rPr>
          <w:rFonts w:cs="Arial"/>
          <w:b/>
          <w:bdr w:val="single" w:sz="4" w:space="0" w:color="auto" w:frame="1"/>
        </w:rPr>
      </w:pPr>
      <w:r w:rsidRPr="00035BA6">
        <w:rPr>
          <w:rFonts w:cs="Arial"/>
          <w:b/>
          <w:bdr w:val="single" w:sz="4" w:space="0" w:color="auto" w:frame="1"/>
        </w:rPr>
        <w:lastRenderedPageBreak/>
        <w:t>Obrazec št. 1A</w:t>
      </w:r>
    </w:p>
    <w:p w14:paraId="2BE224EB" w14:textId="77777777" w:rsidR="00035BA6" w:rsidRPr="00035BA6" w:rsidRDefault="00035BA6" w:rsidP="00035BA6">
      <w:pPr>
        <w:tabs>
          <w:tab w:val="center" w:pos="4536"/>
          <w:tab w:val="right" w:pos="9072"/>
        </w:tabs>
        <w:spacing w:line="260" w:lineRule="exact"/>
        <w:jc w:val="both"/>
        <w:rPr>
          <w:rFonts w:cs="Arial"/>
          <w:b/>
        </w:rPr>
      </w:pPr>
    </w:p>
    <w:p w14:paraId="1DAF27AF" w14:textId="77777777" w:rsidR="00035BA6" w:rsidRPr="00035BA6" w:rsidRDefault="00035BA6" w:rsidP="00035BA6">
      <w:pPr>
        <w:tabs>
          <w:tab w:val="center" w:pos="4536"/>
          <w:tab w:val="right" w:pos="9072"/>
        </w:tabs>
        <w:spacing w:line="260" w:lineRule="exact"/>
        <w:jc w:val="both"/>
        <w:rPr>
          <w:rFonts w:cs="Arial"/>
          <w:b/>
        </w:rPr>
      </w:pPr>
    </w:p>
    <w:p w14:paraId="63923605" w14:textId="77777777" w:rsidR="00035BA6" w:rsidRPr="00035BA6" w:rsidRDefault="00035BA6" w:rsidP="00035BA6">
      <w:pPr>
        <w:spacing w:line="260" w:lineRule="exact"/>
        <w:jc w:val="center"/>
        <w:outlineLvl w:val="0"/>
        <w:rPr>
          <w:rFonts w:cs="Arial"/>
          <w:b/>
          <w:sz w:val="24"/>
          <w:szCs w:val="24"/>
        </w:rPr>
      </w:pPr>
      <w:r w:rsidRPr="00035BA6">
        <w:rPr>
          <w:rFonts w:cs="Arial"/>
          <w:b/>
          <w:sz w:val="24"/>
          <w:szCs w:val="24"/>
        </w:rPr>
        <w:t>IZJAVA O SKUPNI PONUDBI IN POOBLASTILO ZA PODPIS PONUDBE – SKUPINA PONUDNIKOV</w:t>
      </w:r>
    </w:p>
    <w:p w14:paraId="7B2F48A9"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60037C58" w14:textId="77777777" w:rsidR="00035BA6" w:rsidRPr="00035BA6" w:rsidRDefault="00035BA6" w:rsidP="00035BA6">
      <w:pPr>
        <w:spacing w:line="260" w:lineRule="exact"/>
        <w:jc w:val="both"/>
        <w:rPr>
          <w:rFonts w:cs="Arial"/>
        </w:rPr>
      </w:pPr>
    </w:p>
    <w:p w14:paraId="00C62D0A" w14:textId="63B699BE" w:rsidR="00035BA6" w:rsidRPr="00035BA6" w:rsidRDefault="00035BA6" w:rsidP="00035BA6">
      <w:pPr>
        <w:jc w:val="both"/>
        <w:rPr>
          <w:rFonts w:cs="Arial"/>
          <w:b/>
        </w:rPr>
      </w:pPr>
      <w:r w:rsidRPr="00035BA6">
        <w:rPr>
          <w:rFonts w:cs="Arial"/>
        </w:rPr>
        <w:t xml:space="preserve">V zvezi z javnim naročilom </w:t>
      </w:r>
      <w:r w:rsidR="00E07B77" w:rsidRPr="00E07B77">
        <w:t>NABAVA VREČK PE-LD IN PE-HD</w:t>
      </w:r>
      <w:r w:rsidR="00E07B77">
        <w:t xml:space="preserve"> </w:t>
      </w:r>
      <w:r w:rsidRPr="00035BA6">
        <w:rPr>
          <w:rFonts w:cs="Arial"/>
        </w:rPr>
        <w:t>naročnika Onkološki inštitut Ljubljana, izjavljamo:</w:t>
      </w:r>
    </w:p>
    <w:p w14:paraId="4DBA8FC8" w14:textId="77777777" w:rsidR="00035BA6" w:rsidRPr="00035BA6" w:rsidRDefault="00035BA6" w:rsidP="00035BA6">
      <w:pPr>
        <w:jc w:val="both"/>
        <w:rPr>
          <w:rFonts w:cs="Arial"/>
        </w:rPr>
      </w:pPr>
      <w:r w:rsidRPr="00035BA6">
        <w:rPr>
          <w:rFonts w:cs="Arial"/>
        </w:rPr>
        <w:t>- da pri ponudbi oziroma izvedbi tega naročila nastopamo skupaj,</w:t>
      </w:r>
    </w:p>
    <w:p w14:paraId="092AB983" w14:textId="77777777" w:rsidR="00035BA6" w:rsidRPr="00035BA6" w:rsidRDefault="00035BA6" w:rsidP="00035BA6">
      <w:pPr>
        <w:jc w:val="both"/>
        <w:rPr>
          <w:rFonts w:cs="Arial"/>
        </w:rPr>
      </w:pPr>
      <w:r w:rsidRPr="00035BA6">
        <w:rPr>
          <w:rFonts w:cs="Arial"/>
        </w:rPr>
        <w:t>- da za izvedbo predmetnega naročila odgovarjamo solidarno.</w:t>
      </w:r>
    </w:p>
    <w:p w14:paraId="471B8AF7" w14:textId="77777777" w:rsidR="00035BA6" w:rsidRPr="00035BA6" w:rsidRDefault="00035BA6" w:rsidP="00035BA6">
      <w:pPr>
        <w:spacing w:line="260" w:lineRule="exact"/>
        <w:jc w:val="both"/>
        <w:rPr>
          <w:rFonts w:cs="Arial"/>
        </w:rPr>
      </w:pPr>
    </w:p>
    <w:p w14:paraId="06AEFE4D" w14:textId="77777777" w:rsidR="00035BA6" w:rsidRPr="00035BA6" w:rsidRDefault="00035BA6" w:rsidP="00035BA6">
      <w:pPr>
        <w:spacing w:line="260" w:lineRule="exact"/>
        <w:jc w:val="both"/>
        <w:rPr>
          <w:rFonts w:cs="Arial"/>
        </w:rPr>
      </w:pPr>
      <w:r w:rsidRPr="00035BA6">
        <w:rPr>
          <w:rFonts w:cs="Arial"/>
        </w:rPr>
        <w:t>Kot zakoniti zastopniki podjetij, ki oddajajo skupno ponudbo, pooblaščamo:</w:t>
      </w:r>
    </w:p>
    <w:p w14:paraId="025E77EA" w14:textId="77777777" w:rsidR="00035BA6" w:rsidRPr="00035BA6" w:rsidRDefault="00035BA6" w:rsidP="00035BA6">
      <w:pPr>
        <w:spacing w:line="260" w:lineRule="exact"/>
        <w:jc w:val="both"/>
        <w:rPr>
          <w:rFonts w:cs="Arial"/>
        </w:rPr>
      </w:pPr>
      <w:r w:rsidRPr="00035BA6">
        <w:rPr>
          <w:rFonts w:cs="Arial"/>
        </w:rPr>
        <w:t>Podjetje: ___________________________________</w:t>
      </w:r>
    </w:p>
    <w:p w14:paraId="7D2AF85D" w14:textId="77777777" w:rsidR="00035BA6" w:rsidRPr="00035BA6" w:rsidRDefault="00035BA6" w:rsidP="00035BA6">
      <w:pPr>
        <w:spacing w:line="260" w:lineRule="exact"/>
        <w:jc w:val="both"/>
        <w:rPr>
          <w:rFonts w:cs="Arial"/>
        </w:rPr>
      </w:pPr>
      <w:r w:rsidRPr="00035BA6">
        <w:rPr>
          <w:rFonts w:cs="Arial"/>
        </w:rPr>
        <w:t>Ime in priimek zakonitega zastopnika: _________________________________,</w:t>
      </w:r>
    </w:p>
    <w:p w14:paraId="7486F601" w14:textId="77777777" w:rsidR="00035BA6" w:rsidRPr="00035BA6" w:rsidRDefault="00035BA6" w:rsidP="00035BA6">
      <w:pPr>
        <w:spacing w:line="260" w:lineRule="exact"/>
        <w:jc w:val="both"/>
        <w:rPr>
          <w:rFonts w:cs="Arial"/>
        </w:rPr>
      </w:pPr>
    </w:p>
    <w:p w14:paraId="78987C9F" w14:textId="77777777" w:rsidR="00035BA6" w:rsidRPr="00035BA6" w:rsidRDefault="00035BA6" w:rsidP="00035BA6">
      <w:pPr>
        <w:spacing w:line="260" w:lineRule="exact"/>
        <w:jc w:val="both"/>
        <w:rPr>
          <w:rFonts w:cs="Arial"/>
          <w:b/>
        </w:rPr>
      </w:pPr>
      <w:r w:rsidRPr="00035BA6">
        <w:rPr>
          <w:rFonts w:cs="Arial"/>
        </w:rPr>
        <w:t>da v imenu vseh ponudnikov podpiše ponudbo in nas zastopa nasproti naročniku v predmetnem postopku.</w:t>
      </w:r>
    </w:p>
    <w:p w14:paraId="0CF1CE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7DB74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035BA6" w:rsidRPr="00035BA6" w14:paraId="4E38D211" w14:textId="77777777" w:rsidTr="00744D4A">
        <w:tc>
          <w:tcPr>
            <w:tcW w:w="2193" w:type="dxa"/>
            <w:tcBorders>
              <w:top w:val="single" w:sz="4" w:space="0" w:color="auto"/>
              <w:left w:val="single" w:sz="4" w:space="0" w:color="auto"/>
              <w:bottom w:val="single" w:sz="4" w:space="0" w:color="auto"/>
              <w:right w:val="single" w:sz="4" w:space="0" w:color="auto"/>
            </w:tcBorders>
            <w:vAlign w:val="center"/>
            <w:hideMark/>
          </w:tcPr>
          <w:p w14:paraId="78EC2EB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7C86D0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EC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35342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6E1F9F8D"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Navedba količine blaga / storitev / del gradnje</w:t>
            </w:r>
          </w:p>
        </w:tc>
      </w:tr>
      <w:tr w:rsidR="00035BA6" w:rsidRPr="00035BA6" w14:paraId="1377582B"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tcPr>
          <w:p w14:paraId="74DFBB1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Vodilno podjetje:</w:t>
            </w:r>
          </w:p>
          <w:p w14:paraId="4619C7F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w:t>
            </w:r>
          </w:p>
          <w:p w14:paraId="6619EB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0B7EE96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CDF45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E24274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C033E3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4DAAB956"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47E3153"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1:</w:t>
            </w:r>
          </w:p>
          <w:p w14:paraId="583736D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3F88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76EBD5"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E4244B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3D1F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23753D3A"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994F28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2:</w:t>
            </w:r>
          </w:p>
          <w:p w14:paraId="5229208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D19BB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A4F3F3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D39710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FB30FE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0743A328"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3BA91A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3:</w:t>
            </w:r>
          </w:p>
          <w:p w14:paraId="07731E6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662CBC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309A7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EA3774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0242F9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48D6F87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05F7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51E6BA1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B7D6C4E" w14:textId="77777777" w:rsidR="00035BA6" w:rsidRPr="00035BA6" w:rsidRDefault="00035BA6" w:rsidP="00035BA6">
      <w:pPr>
        <w:spacing w:line="260" w:lineRule="exact"/>
      </w:pPr>
      <w:r w:rsidRPr="00035BA6">
        <w:t>Kraj in datum:_________________                  Podpis in žig pooblaščenca:______________________</w:t>
      </w:r>
    </w:p>
    <w:p w14:paraId="35B0BA6A" w14:textId="77777777" w:rsidR="00035BA6" w:rsidRPr="00035BA6" w:rsidRDefault="00035BA6" w:rsidP="00035BA6">
      <w:pPr>
        <w:tabs>
          <w:tab w:val="center" w:pos="4536"/>
          <w:tab w:val="right" w:pos="9072"/>
        </w:tabs>
        <w:spacing w:line="260" w:lineRule="exact"/>
        <w:rPr>
          <w:rFonts w:cs="Arial"/>
          <w:b/>
        </w:rPr>
      </w:pPr>
    </w:p>
    <w:p w14:paraId="57EC3253" w14:textId="77777777" w:rsidR="00035BA6" w:rsidRPr="00035BA6" w:rsidRDefault="00035BA6" w:rsidP="00035BA6">
      <w:pPr>
        <w:tabs>
          <w:tab w:val="center" w:pos="4536"/>
          <w:tab w:val="right" w:pos="9072"/>
        </w:tabs>
        <w:spacing w:line="260" w:lineRule="exact"/>
        <w:rPr>
          <w:rFonts w:cs="Arial"/>
          <w:b/>
        </w:rPr>
      </w:pPr>
    </w:p>
    <w:p w14:paraId="1B536E60" w14:textId="77777777" w:rsidR="00035BA6" w:rsidRPr="00035BA6" w:rsidRDefault="00035BA6" w:rsidP="00035BA6">
      <w:pPr>
        <w:tabs>
          <w:tab w:val="center" w:pos="4536"/>
          <w:tab w:val="right" w:pos="9072"/>
        </w:tabs>
        <w:spacing w:line="260" w:lineRule="exact"/>
        <w:rPr>
          <w:rFonts w:cs="Arial"/>
          <w:b/>
        </w:rPr>
      </w:pPr>
    </w:p>
    <w:p w14:paraId="6ABE12A4" w14:textId="77777777" w:rsidR="00035BA6" w:rsidRPr="00035BA6" w:rsidRDefault="00035BA6" w:rsidP="00035BA6">
      <w:pPr>
        <w:tabs>
          <w:tab w:val="center" w:pos="4536"/>
          <w:tab w:val="right" w:pos="9072"/>
        </w:tabs>
        <w:spacing w:line="260" w:lineRule="exact"/>
        <w:rPr>
          <w:rFonts w:cs="Arial"/>
          <w:b/>
        </w:rPr>
      </w:pPr>
    </w:p>
    <w:p w14:paraId="18DE1F82" w14:textId="77777777" w:rsidR="00035BA6" w:rsidRPr="00035BA6" w:rsidRDefault="00035BA6" w:rsidP="00035BA6">
      <w:pPr>
        <w:tabs>
          <w:tab w:val="center" w:pos="4536"/>
          <w:tab w:val="right" w:pos="9072"/>
        </w:tabs>
        <w:spacing w:line="260" w:lineRule="exact"/>
        <w:rPr>
          <w:rFonts w:cs="Arial"/>
          <w:b/>
        </w:rPr>
      </w:pPr>
    </w:p>
    <w:p w14:paraId="60C21A63" w14:textId="77777777" w:rsidR="00D50C5B" w:rsidRDefault="00D50C5B" w:rsidP="00035BA6">
      <w:pPr>
        <w:tabs>
          <w:tab w:val="center" w:pos="4536"/>
          <w:tab w:val="right" w:pos="9072"/>
        </w:tabs>
        <w:spacing w:line="260" w:lineRule="exact"/>
        <w:rPr>
          <w:rFonts w:cs="Arial"/>
          <w:b/>
        </w:rPr>
      </w:pPr>
    </w:p>
    <w:p w14:paraId="117B452C" w14:textId="6F34E8C2" w:rsidR="00D50C5B" w:rsidRDefault="00D50C5B" w:rsidP="00035BA6">
      <w:pPr>
        <w:tabs>
          <w:tab w:val="center" w:pos="4536"/>
          <w:tab w:val="right" w:pos="9072"/>
        </w:tabs>
        <w:spacing w:line="260" w:lineRule="exact"/>
        <w:rPr>
          <w:rFonts w:cs="Arial"/>
          <w:b/>
        </w:rPr>
      </w:pPr>
    </w:p>
    <w:p w14:paraId="5BD25967" w14:textId="77777777" w:rsidR="00E07B77" w:rsidRPr="00035BA6" w:rsidRDefault="00E07B77" w:rsidP="00035BA6">
      <w:pPr>
        <w:tabs>
          <w:tab w:val="center" w:pos="4536"/>
          <w:tab w:val="right" w:pos="9072"/>
        </w:tabs>
        <w:spacing w:line="260" w:lineRule="exact"/>
        <w:rPr>
          <w:rFonts w:cs="Arial"/>
          <w:b/>
        </w:rPr>
      </w:pPr>
    </w:p>
    <w:p w14:paraId="41197077" w14:textId="77777777" w:rsidR="00035BA6" w:rsidRPr="00035BA6" w:rsidRDefault="00035BA6" w:rsidP="00035BA6">
      <w:pPr>
        <w:spacing w:line="260" w:lineRule="exact"/>
        <w:jc w:val="both"/>
      </w:pPr>
    </w:p>
    <w:p w14:paraId="07FC6A03" w14:textId="77777777" w:rsidR="00035BA6" w:rsidRPr="00035BA6" w:rsidRDefault="00035BA6" w:rsidP="00035BA6">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19C1E00C"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97BB453" w14:textId="77777777" w:rsidR="00035BA6" w:rsidRPr="00035BA6" w:rsidRDefault="00035BA6" w:rsidP="00035BA6">
            <w:pPr>
              <w:spacing w:line="260" w:lineRule="exact"/>
              <w:jc w:val="both"/>
              <w:rPr>
                <w:b/>
                <w:szCs w:val="24"/>
                <w:lang w:eastAsia="en-US"/>
              </w:rPr>
            </w:pPr>
            <w:r w:rsidRPr="00035BA6">
              <w:rPr>
                <w:b/>
              </w:rPr>
              <w:lastRenderedPageBreak/>
              <w:t>Obrazec št. 2</w:t>
            </w:r>
          </w:p>
        </w:tc>
      </w:tr>
    </w:tbl>
    <w:p w14:paraId="3DBCE4A2" w14:textId="77777777" w:rsidR="00035BA6" w:rsidRPr="00035BA6" w:rsidRDefault="00035BA6" w:rsidP="00035BA6">
      <w:pPr>
        <w:spacing w:line="260" w:lineRule="exact"/>
        <w:rPr>
          <w:rFonts w:cs="Arial"/>
          <w:lang w:eastAsia="en-US"/>
        </w:rPr>
      </w:pPr>
    </w:p>
    <w:p w14:paraId="129BDE24" w14:textId="77777777" w:rsidR="00035BA6" w:rsidRPr="00035BA6" w:rsidRDefault="00035BA6" w:rsidP="00035BA6">
      <w:pPr>
        <w:spacing w:line="260" w:lineRule="exact"/>
        <w:rPr>
          <w:rFonts w:cs="Arial"/>
          <w:lang w:eastAsia="en-US"/>
        </w:rPr>
      </w:pPr>
    </w:p>
    <w:tbl>
      <w:tblPr>
        <w:tblW w:w="0" w:type="auto"/>
        <w:tblLook w:val="04A0" w:firstRow="1" w:lastRow="0" w:firstColumn="1" w:lastColumn="0" w:noHBand="0" w:noVBand="1"/>
      </w:tblPr>
      <w:tblGrid>
        <w:gridCol w:w="1239"/>
        <w:gridCol w:w="7831"/>
      </w:tblGrid>
      <w:tr w:rsidR="00035BA6" w:rsidRPr="00035BA6" w14:paraId="238BFE07" w14:textId="77777777" w:rsidTr="00744D4A">
        <w:tc>
          <w:tcPr>
            <w:tcW w:w="1242" w:type="dxa"/>
            <w:hideMark/>
          </w:tcPr>
          <w:p w14:paraId="00A5C2E7" w14:textId="77777777" w:rsidR="00035BA6" w:rsidRPr="00035BA6" w:rsidRDefault="00035BA6" w:rsidP="00035BA6">
            <w:pPr>
              <w:spacing w:line="260" w:lineRule="exact"/>
              <w:jc w:val="both"/>
            </w:pPr>
            <w:r w:rsidRPr="00035BA6">
              <w:t>Ponudnik:</w:t>
            </w:r>
          </w:p>
        </w:tc>
        <w:tc>
          <w:tcPr>
            <w:tcW w:w="7973" w:type="dxa"/>
            <w:tcBorders>
              <w:top w:val="nil"/>
              <w:left w:val="nil"/>
              <w:bottom w:val="single" w:sz="4" w:space="0" w:color="auto"/>
              <w:right w:val="nil"/>
            </w:tcBorders>
          </w:tcPr>
          <w:p w14:paraId="7232D7C1"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tc>
      </w:tr>
    </w:tbl>
    <w:p w14:paraId="4C9D1BB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423E59FC"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6D0EEC17" w14:textId="77777777" w:rsidR="00035BA6" w:rsidRPr="00035BA6" w:rsidRDefault="00035BA6" w:rsidP="00035BA6">
      <w:pPr>
        <w:spacing w:line="260" w:lineRule="exact"/>
        <w:jc w:val="center"/>
        <w:rPr>
          <w:b/>
          <w:sz w:val="24"/>
        </w:rPr>
      </w:pPr>
      <w:r w:rsidRPr="00035BA6">
        <w:rPr>
          <w:b/>
          <w:sz w:val="24"/>
        </w:rPr>
        <w:t>KROVNA IZJAVA</w:t>
      </w:r>
    </w:p>
    <w:p w14:paraId="70841C7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174634F1" w14:textId="61C2659D" w:rsidR="00035BA6" w:rsidRPr="00035BA6" w:rsidRDefault="00035BA6" w:rsidP="00035BA6">
      <w:pPr>
        <w:spacing w:line="260" w:lineRule="exact"/>
        <w:jc w:val="both"/>
      </w:pPr>
      <w:r w:rsidRPr="00035BA6">
        <w:t xml:space="preserve">Za javno naročilo </w:t>
      </w:r>
      <w:r w:rsidRPr="00035BA6">
        <w:rPr>
          <w:rFonts w:cs="Arial"/>
        </w:rPr>
        <w:t>št. JNMV-00</w:t>
      </w:r>
      <w:r w:rsidR="006574CE">
        <w:rPr>
          <w:rFonts w:cs="Arial"/>
        </w:rPr>
        <w:t>2</w:t>
      </w:r>
      <w:r w:rsidR="00E07B77">
        <w:rPr>
          <w:rFonts w:cs="Arial"/>
        </w:rPr>
        <w:t>3</w:t>
      </w:r>
      <w:r w:rsidRPr="00035BA6">
        <w:rPr>
          <w:rFonts w:cs="Arial"/>
        </w:rPr>
        <w:t>/202</w:t>
      </w:r>
      <w:r w:rsidR="00457FDA">
        <w:rPr>
          <w:rFonts w:cs="Arial"/>
        </w:rPr>
        <w:t>5</w:t>
      </w:r>
      <w:r w:rsidRPr="00035BA6">
        <w:rPr>
          <w:rFonts w:cs="Arial"/>
        </w:rPr>
        <w:t xml:space="preserve"> za predmet naročila </w:t>
      </w:r>
      <w:r w:rsidR="00E07B77" w:rsidRPr="00E07B77">
        <w:rPr>
          <w:rFonts w:cs="Arial"/>
        </w:rPr>
        <w:t>NABAVA VREČK PE-LD IN PE-HD</w:t>
      </w:r>
      <w:r w:rsidR="008F2FBC">
        <w:rPr>
          <w:rFonts w:cs="Arial"/>
        </w:rPr>
        <w:t xml:space="preserve">, </w:t>
      </w:r>
      <w:r w:rsidRPr="00035BA6">
        <w:t>pod kazensko in materialno odgovornostjo izjavljamo, da:</w:t>
      </w:r>
    </w:p>
    <w:p w14:paraId="7B69BE50" w14:textId="77777777" w:rsidR="00035BA6" w:rsidRPr="00035BA6" w:rsidRDefault="00035BA6" w:rsidP="00035BA6">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35BA6" w:rsidRPr="00035BA6" w14:paraId="766CD59E" w14:textId="77777777" w:rsidTr="00744D4A">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2B70F2E" w14:textId="77777777" w:rsidR="00035BA6" w:rsidRPr="00035BA6" w:rsidRDefault="00035BA6" w:rsidP="00035BA6">
            <w:pPr>
              <w:spacing w:line="260" w:lineRule="exact"/>
              <w:jc w:val="center"/>
              <w:rPr>
                <w:b/>
              </w:rPr>
            </w:pPr>
            <w:bookmarkStart w:id="4" w:name="pogoji"/>
            <w:bookmarkEnd w:id="4"/>
            <w:r w:rsidRPr="00035BA6">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CE24F6" w14:textId="77777777" w:rsidR="00035BA6" w:rsidRPr="00035BA6" w:rsidRDefault="00035BA6" w:rsidP="00035BA6">
            <w:pPr>
              <w:spacing w:line="260" w:lineRule="exact"/>
              <w:jc w:val="both"/>
              <w:rPr>
                <w:b/>
              </w:rPr>
            </w:pPr>
            <w:r w:rsidRPr="00035BA6">
              <w:rPr>
                <w:b/>
              </w:rPr>
              <w:t>Pogoji</w:t>
            </w:r>
          </w:p>
        </w:tc>
      </w:tr>
      <w:tr w:rsidR="00035BA6" w:rsidRPr="00035BA6" w14:paraId="683007B0"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4C0FF3" w14:textId="77777777" w:rsidR="00035BA6" w:rsidRPr="00035BA6" w:rsidRDefault="00035BA6" w:rsidP="00035BA6">
            <w:pPr>
              <w:spacing w:line="260" w:lineRule="exact"/>
              <w:jc w:val="center"/>
            </w:pPr>
            <w:r w:rsidRPr="00035BA6">
              <w:t>1.</w:t>
            </w:r>
          </w:p>
        </w:tc>
        <w:tc>
          <w:tcPr>
            <w:tcW w:w="8640" w:type="dxa"/>
            <w:tcBorders>
              <w:top w:val="single" w:sz="4" w:space="0" w:color="auto"/>
              <w:left w:val="single" w:sz="4" w:space="0" w:color="auto"/>
              <w:bottom w:val="single" w:sz="4" w:space="0" w:color="auto"/>
              <w:right w:val="single" w:sz="4" w:space="0" w:color="auto"/>
            </w:tcBorders>
          </w:tcPr>
          <w:p w14:paraId="290CB95E" w14:textId="77777777" w:rsidR="00035BA6" w:rsidRPr="00035BA6" w:rsidRDefault="00035BA6" w:rsidP="00035BA6">
            <w:pPr>
              <w:spacing w:line="260" w:lineRule="exact"/>
              <w:jc w:val="both"/>
            </w:pPr>
            <w:r w:rsidRPr="00035BA6">
              <w:t>smo v celoti seznanjeni z vsebino razpisne dokumentacije, zahtevami in pogoji iz pogodbe ter z njimi v celoti soglašamo;</w:t>
            </w:r>
          </w:p>
        </w:tc>
      </w:tr>
      <w:tr w:rsidR="00035BA6" w:rsidRPr="00035BA6" w14:paraId="4AFC1D4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A3E227" w14:textId="77777777" w:rsidR="00035BA6" w:rsidRPr="00035BA6" w:rsidRDefault="00035BA6" w:rsidP="00035BA6">
            <w:pPr>
              <w:spacing w:line="260" w:lineRule="exact"/>
              <w:jc w:val="center"/>
            </w:pPr>
            <w:r w:rsidRPr="00035BA6">
              <w:t>2.</w:t>
            </w:r>
          </w:p>
        </w:tc>
        <w:tc>
          <w:tcPr>
            <w:tcW w:w="8640" w:type="dxa"/>
            <w:tcBorders>
              <w:top w:val="single" w:sz="4" w:space="0" w:color="auto"/>
              <w:left w:val="single" w:sz="4" w:space="0" w:color="auto"/>
              <w:bottom w:val="single" w:sz="4" w:space="0" w:color="auto"/>
              <w:right w:val="single" w:sz="4" w:space="0" w:color="auto"/>
            </w:tcBorders>
          </w:tcPr>
          <w:p w14:paraId="4B27A545" w14:textId="77777777" w:rsidR="00035BA6" w:rsidRPr="00035BA6" w:rsidRDefault="00035BA6" w:rsidP="00035BA6">
            <w:pPr>
              <w:spacing w:line="260" w:lineRule="exact"/>
              <w:jc w:val="both"/>
            </w:pPr>
            <w:r w:rsidRPr="00035BA6">
              <w:t xml:space="preserve">smo </w:t>
            </w:r>
            <w:r w:rsidRPr="00035BA6">
              <w:rPr>
                <w:bCs/>
              </w:rPr>
              <w:t>v celoti seznanjeni z obsegom in zahtevnostjo predmeta javnega naročila;</w:t>
            </w:r>
          </w:p>
        </w:tc>
      </w:tr>
      <w:tr w:rsidR="00035BA6" w:rsidRPr="00035BA6" w14:paraId="4D53B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4FB5AF9" w14:textId="77777777" w:rsidR="00035BA6" w:rsidRPr="00035BA6" w:rsidRDefault="00035BA6" w:rsidP="00035BA6">
            <w:pPr>
              <w:spacing w:line="260" w:lineRule="exact"/>
              <w:jc w:val="center"/>
            </w:pPr>
            <w:r w:rsidRPr="00035BA6">
              <w:t>3.</w:t>
            </w:r>
          </w:p>
        </w:tc>
        <w:tc>
          <w:tcPr>
            <w:tcW w:w="8640" w:type="dxa"/>
            <w:tcBorders>
              <w:top w:val="single" w:sz="4" w:space="0" w:color="auto"/>
              <w:left w:val="single" w:sz="4" w:space="0" w:color="auto"/>
              <w:bottom w:val="single" w:sz="4" w:space="0" w:color="auto"/>
              <w:right w:val="single" w:sz="4" w:space="0" w:color="auto"/>
            </w:tcBorders>
          </w:tcPr>
          <w:p w14:paraId="79DDCECE" w14:textId="77777777" w:rsidR="00035BA6" w:rsidRPr="00035BA6" w:rsidRDefault="00035BA6" w:rsidP="00035BA6">
            <w:pPr>
              <w:spacing w:line="260" w:lineRule="exact"/>
              <w:jc w:val="both"/>
            </w:pPr>
            <w:r w:rsidRPr="00035BA6">
              <w:t>so vsi podatki v naši ponudbi resnični in niso zavajajoči. Seznanjeni smo s tem, da našo ponudbo lahko naročnik zavrne, če bodo naši podatki v ponudbeni dokumentaciji zavajajoči;</w:t>
            </w:r>
          </w:p>
        </w:tc>
      </w:tr>
      <w:tr w:rsidR="00035BA6" w:rsidRPr="00035BA6" w14:paraId="650D221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FDC2C61" w14:textId="77777777" w:rsidR="00035BA6" w:rsidRPr="00035BA6" w:rsidRDefault="00035BA6" w:rsidP="00035BA6">
            <w:pPr>
              <w:spacing w:line="260" w:lineRule="exact"/>
              <w:jc w:val="center"/>
            </w:pPr>
            <w:r w:rsidRPr="00035BA6">
              <w:t>4.</w:t>
            </w:r>
          </w:p>
        </w:tc>
        <w:tc>
          <w:tcPr>
            <w:tcW w:w="8640" w:type="dxa"/>
            <w:tcBorders>
              <w:top w:val="single" w:sz="4" w:space="0" w:color="auto"/>
              <w:left w:val="single" w:sz="4" w:space="0" w:color="auto"/>
              <w:bottom w:val="single" w:sz="4" w:space="0" w:color="auto"/>
              <w:right w:val="single" w:sz="4" w:space="0" w:color="auto"/>
            </w:tcBorders>
          </w:tcPr>
          <w:p w14:paraId="5C9F4454" w14:textId="77777777" w:rsidR="00035BA6" w:rsidRPr="00035BA6" w:rsidRDefault="00035BA6" w:rsidP="00035BA6">
            <w:pPr>
              <w:spacing w:line="260" w:lineRule="exact"/>
              <w:jc w:val="both"/>
            </w:pPr>
            <w:r w:rsidRPr="00035BA6">
              <w:t>nismo spreminjali vsebine povabilne dokumentacije;</w:t>
            </w:r>
          </w:p>
        </w:tc>
      </w:tr>
      <w:tr w:rsidR="00035BA6" w:rsidRPr="00035BA6" w14:paraId="6BE5A34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E24C9C" w14:textId="77777777" w:rsidR="00035BA6" w:rsidRPr="00035BA6" w:rsidRDefault="00035BA6" w:rsidP="00035BA6">
            <w:pPr>
              <w:spacing w:line="260" w:lineRule="exact"/>
              <w:jc w:val="center"/>
            </w:pPr>
            <w:r w:rsidRPr="00035BA6">
              <w:t>5.</w:t>
            </w:r>
          </w:p>
        </w:tc>
        <w:tc>
          <w:tcPr>
            <w:tcW w:w="8640" w:type="dxa"/>
            <w:tcBorders>
              <w:top w:val="single" w:sz="4" w:space="0" w:color="auto"/>
              <w:left w:val="single" w:sz="4" w:space="0" w:color="auto"/>
              <w:bottom w:val="single" w:sz="4" w:space="0" w:color="auto"/>
              <w:right w:val="single" w:sz="4" w:space="0" w:color="auto"/>
            </w:tcBorders>
            <w:hideMark/>
          </w:tcPr>
          <w:p w14:paraId="5BA1DE9A" w14:textId="77777777" w:rsidR="00035BA6" w:rsidRPr="00035BA6" w:rsidRDefault="00035BA6" w:rsidP="00035BA6">
            <w:pPr>
              <w:spacing w:line="260" w:lineRule="exact"/>
              <w:jc w:val="both"/>
            </w:pPr>
            <w:r w:rsidRPr="00035BA6">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035BA6" w:rsidRPr="00035BA6" w14:paraId="3280E05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B65CEB" w14:textId="77777777" w:rsidR="00035BA6" w:rsidRPr="00035BA6" w:rsidRDefault="00035BA6" w:rsidP="00035BA6">
            <w:pPr>
              <w:spacing w:line="260" w:lineRule="exact"/>
              <w:jc w:val="center"/>
            </w:pPr>
            <w:r w:rsidRPr="00035BA6">
              <w:t>6.</w:t>
            </w:r>
          </w:p>
        </w:tc>
        <w:tc>
          <w:tcPr>
            <w:tcW w:w="8640" w:type="dxa"/>
            <w:tcBorders>
              <w:top w:val="single" w:sz="4" w:space="0" w:color="auto"/>
              <w:left w:val="single" w:sz="4" w:space="0" w:color="auto"/>
              <w:bottom w:val="single" w:sz="4" w:space="0" w:color="auto"/>
              <w:right w:val="single" w:sz="4" w:space="0" w:color="auto"/>
            </w:tcBorders>
            <w:hideMark/>
          </w:tcPr>
          <w:p w14:paraId="66179A21" w14:textId="77777777" w:rsidR="00035BA6" w:rsidRPr="00035BA6" w:rsidRDefault="00035BA6" w:rsidP="00035BA6">
            <w:pPr>
              <w:spacing w:line="260" w:lineRule="exact"/>
              <w:jc w:val="both"/>
            </w:pPr>
            <w:r w:rsidRPr="00035BA6">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035BA6" w:rsidRPr="00035BA6" w14:paraId="3D26FE3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2C6412" w14:textId="77777777" w:rsidR="00035BA6" w:rsidRPr="00035BA6" w:rsidRDefault="00035BA6" w:rsidP="00035BA6">
            <w:pPr>
              <w:spacing w:line="260" w:lineRule="exact"/>
              <w:jc w:val="center"/>
            </w:pPr>
            <w:r w:rsidRPr="00035BA6">
              <w:t>7.</w:t>
            </w:r>
          </w:p>
        </w:tc>
        <w:tc>
          <w:tcPr>
            <w:tcW w:w="8640" w:type="dxa"/>
            <w:tcBorders>
              <w:top w:val="single" w:sz="4" w:space="0" w:color="auto"/>
              <w:left w:val="single" w:sz="4" w:space="0" w:color="auto"/>
              <w:bottom w:val="single" w:sz="4" w:space="0" w:color="auto"/>
              <w:right w:val="single" w:sz="4" w:space="0" w:color="auto"/>
            </w:tcBorders>
            <w:hideMark/>
          </w:tcPr>
          <w:p w14:paraId="6307CBEC" w14:textId="77777777" w:rsidR="00035BA6" w:rsidRPr="00035BA6" w:rsidRDefault="00035BA6" w:rsidP="00035BA6">
            <w:pPr>
              <w:spacing w:line="260" w:lineRule="exact"/>
              <w:jc w:val="both"/>
            </w:pPr>
            <w:r w:rsidRPr="00035BA6">
              <w:t>nismo izločeni iz postopkov oddaje javnih naročil zaradi uvrstitve v evidenco gospodarskih subjektov z negativnimi referencami na dan, ko poteče rok za oddajo ponudb;</w:t>
            </w:r>
          </w:p>
        </w:tc>
      </w:tr>
      <w:tr w:rsidR="00035BA6" w:rsidRPr="00035BA6" w14:paraId="6823D92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BF369E3" w14:textId="77777777" w:rsidR="00035BA6" w:rsidRPr="00035BA6" w:rsidRDefault="00035BA6" w:rsidP="00035BA6">
            <w:pPr>
              <w:spacing w:line="260" w:lineRule="exact"/>
              <w:jc w:val="center"/>
            </w:pPr>
            <w:r w:rsidRPr="00035BA6">
              <w:t>8.</w:t>
            </w:r>
          </w:p>
        </w:tc>
        <w:tc>
          <w:tcPr>
            <w:tcW w:w="8640" w:type="dxa"/>
            <w:tcBorders>
              <w:top w:val="single" w:sz="4" w:space="0" w:color="auto"/>
              <w:left w:val="single" w:sz="4" w:space="0" w:color="auto"/>
              <w:bottom w:val="single" w:sz="4" w:space="0" w:color="auto"/>
              <w:right w:val="single" w:sz="4" w:space="0" w:color="auto"/>
            </w:tcBorders>
            <w:hideMark/>
          </w:tcPr>
          <w:p w14:paraId="6431DE23" w14:textId="0A943051" w:rsidR="00491293" w:rsidRPr="00035BA6" w:rsidRDefault="00491293" w:rsidP="00491293">
            <w:pPr>
              <w:spacing w:line="260" w:lineRule="exact"/>
              <w:jc w:val="both"/>
            </w:pPr>
            <w:r w:rsidRPr="00491293">
              <w:t>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035BA6" w:rsidRPr="00035BA6" w14:paraId="159C1C5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24E9159" w14:textId="77777777" w:rsidR="00035BA6" w:rsidRPr="00035BA6" w:rsidRDefault="00035BA6" w:rsidP="00035BA6">
            <w:pPr>
              <w:spacing w:line="260" w:lineRule="exact"/>
              <w:jc w:val="center"/>
            </w:pPr>
            <w:r w:rsidRPr="00035BA6">
              <w:t>9.</w:t>
            </w:r>
          </w:p>
        </w:tc>
        <w:tc>
          <w:tcPr>
            <w:tcW w:w="8640" w:type="dxa"/>
            <w:tcBorders>
              <w:top w:val="single" w:sz="4" w:space="0" w:color="auto"/>
              <w:left w:val="single" w:sz="4" w:space="0" w:color="auto"/>
              <w:bottom w:val="single" w:sz="4" w:space="0" w:color="auto"/>
              <w:right w:val="single" w:sz="4" w:space="0" w:color="auto"/>
            </w:tcBorders>
            <w:hideMark/>
          </w:tcPr>
          <w:p w14:paraId="5B2AD78D" w14:textId="77777777" w:rsidR="00035BA6" w:rsidRPr="00035BA6" w:rsidRDefault="00035BA6" w:rsidP="00035BA6">
            <w:pPr>
              <w:spacing w:line="260" w:lineRule="exact"/>
              <w:jc w:val="both"/>
            </w:pPr>
            <w:r w:rsidRPr="00035BA6">
              <w:t>nismo v postopku prisilne poravnave, stečaja ali likvidacije, nismo opustili poslovne dejavnosti, v skladu s predpisi druge države nismo v kateremkoli podobnem postopku ali položaju z enakimi pravnimi posledicami;</w:t>
            </w:r>
          </w:p>
        </w:tc>
      </w:tr>
      <w:tr w:rsidR="00035BA6" w:rsidRPr="00035BA6" w14:paraId="37B07AF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F8AAA0" w14:textId="77777777" w:rsidR="00035BA6" w:rsidRPr="00035BA6" w:rsidRDefault="00035BA6" w:rsidP="00035BA6">
            <w:pPr>
              <w:spacing w:line="260" w:lineRule="exact"/>
              <w:jc w:val="center"/>
            </w:pPr>
            <w:r w:rsidRPr="00035BA6">
              <w:t>10.</w:t>
            </w:r>
          </w:p>
        </w:tc>
        <w:tc>
          <w:tcPr>
            <w:tcW w:w="8640" w:type="dxa"/>
            <w:tcBorders>
              <w:top w:val="single" w:sz="4" w:space="0" w:color="auto"/>
              <w:left w:val="single" w:sz="4" w:space="0" w:color="auto"/>
              <w:bottom w:val="single" w:sz="4" w:space="0" w:color="auto"/>
              <w:right w:val="single" w:sz="4" w:space="0" w:color="auto"/>
            </w:tcBorders>
            <w:hideMark/>
          </w:tcPr>
          <w:p w14:paraId="7EB66E40" w14:textId="77777777" w:rsidR="00035BA6" w:rsidRPr="00035BA6" w:rsidRDefault="00035BA6" w:rsidP="00035BA6">
            <w:pPr>
              <w:spacing w:line="260" w:lineRule="exact"/>
              <w:jc w:val="both"/>
            </w:pPr>
            <w:r w:rsidRPr="00035BA6">
              <w:t>smo sposobni za opravljanje poklicne dejavnosti oziroma smo vpisani v enega od poklicnih ali poslovnih registrov oziroma imamo dovoljenje ali smo člani organizacije, da lahko opravljamo storitev, ki je predmet javnega naročila;</w:t>
            </w:r>
          </w:p>
        </w:tc>
      </w:tr>
      <w:tr w:rsidR="00035BA6" w:rsidRPr="00035BA6" w14:paraId="331D3CC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696CC2" w14:textId="77777777" w:rsidR="00035BA6" w:rsidRPr="00035BA6" w:rsidRDefault="00035BA6" w:rsidP="00035BA6">
            <w:pPr>
              <w:spacing w:line="260" w:lineRule="exact"/>
              <w:jc w:val="center"/>
            </w:pPr>
            <w:r w:rsidRPr="00035BA6">
              <w:t>11.</w:t>
            </w:r>
          </w:p>
        </w:tc>
        <w:tc>
          <w:tcPr>
            <w:tcW w:w="8640" w:type="dxa"/>
            <w:tcBorders>
              <w:top w:val="single" w:sz="4" w:space="0" w:color="auto"/>
              <w:left w:val="single" w:sz="4" w:space="0" w:color="auto"/>
              <w:bottom w:val="single" w:sz="4" w:space="0" w:color="auto"/>
              <w:right w:val="single" w:sz="4" w:space="0" w:color="auto"/>
            </w:tcBorders>
            <w:hideMark/>
          </w:tcPr>
          <w:p w14:paraId="4F7E15F5" w14:textId="77777777" w:rsidR="00035BA6" w:rsidRPr="00035BA6" w:rsidRDefault="00035BA6" w:rsidP="00035BA6">
            <w:pPr>
              <w:spacing w:line="260" w:lineRule="exact"/>
              <w:jc w:val="both"/>
            </w:pPr>
            <w:r w:rsidRPr="00035BA6">
              <w:t>imamo potrebne ekonomske in finančne zmogljivosti za izvedbo javnega naročila;</w:t>
            </w:r>
          </w:p>
        </w:tc>
      </w:tr>
      <w:tr w:rsidR="00035BA6" w:rsidRPr="00035BA6" w14:paraId="3B3DB26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3B1AA43" w14:textId="77777777" w:rsidR="00035BA6" w:rsidRPr="00035BA6" w:rsidRDefault="00035BA6" w:rsidP="00035BA6">
            <w:pPr>
              <w:spacing w:line="260" w:lineRule="exact"/>
              <w:jc w:val="center"/>
            </w:pPr>
            <w:r w:rsidRPr="00035BA6">
              <w:t>12.</w:t>
            </w:r>
          </w:p>
        </w:tc>
        <w:tc>
          <w:tcPr>
            <w:tcW w:w="8640" w:type="dxa"/>
            <w:tcBorders>
              <w:top w:val="single" w:sz="4" w:space="0" w:color="auto"/>
              <w:left w:val="single" w:sz="4" w:space="0" w:color="auto"/>
              <w:bottom w:val="single" w:sz="4" w:space="0" w:color="auto"/>
              <w:right w:val="single" w:sz="4" w:space="0" w:color="auto"/>
            </w:tcBorders>
            <w:hideMark/>
          </w:tcPr>
          <w:p w14:paraId="51DD8B81" w14:textId="77777777" w:rsidR="00035BA6" w:rsidRPr="00035BA6" w:rsidRDefault="00035BA6" w:rsidP="00035BA6">
            <w:pPr>
              <w:spacing w:line="260" w:lineRule="exact"/>
              <w:jc w:val="both"/>
            </w:pPr>
            <w:r w:rsidRPr="00035BA6">
              <w:t>imamo potrebne človeške in tehnične vire ter izkušnje za izvajanje javnega naročila v skladu z ustreznim standardom kakovosti;</w:t>
            </w:r>
          </w:p>
        </w:tc>
      </w:tr>
      <w:tr w:rsidR="00035BA6" w:rsidRPr="00035BA6" w14:paraId="1939FCE5"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F2BBEA" w14:textId="77777777" w:rsidR="00035BA6" w:rsidRPr="00035BA6" w:rsidRDefault="00035BA6" w:rsidP="00035BA6">
            <w:pPr>
              <w:spacing w:line="260" w:lineRule="exact"/>
              <w:jc w:val="center"/>
            </w:pPr>
            <w:r w:rsidRPr="00035BA6">
              <w:t>13.</w:t>
            </w:r>
          </w:p>
        </w:tc>
        <w:tc>
          <w:tcPr>
            <w:tcW w:w="8640" w:type="dxa"/>
            <w:tcBorders>
              <w:top w:val="single" w:sz="4" w:space="0" w:color="auto"/>
              <w:left w:val="single" w:sz="4" w:space="0" w:color="auto"/>
              <w:bottom w:val="single" w:sz="4" w:space="0" w:color="auto"/>
              <w:right w:val="single" w:sz="4" w:space="0" w:color="auto"/>
            </w:tcBorders>
          </w:tcPr>
          <w:p w14:paraId="231FE251" w14:textId="77777777" w:rsidR="00035BA6" w:rsidRPr="00035BA6" w:rsidRDefault="00035BA6" w:rsidP="00035BA6">
            <w:pPr>
              <w:spacing w:line="260" w:lineRule="exact"/>
              <w:jc w:val="both"/>
            </w:pPr>
            <w:r w:rsidRPr="00035BA6">
              <w:t xml:space="preserve">bomo upoštevali veljavne obveznosti na področju </w:t>
            </w:r>
            <w:proofErr w:type="spellStart"/>
            <w:r w:rsidRPr="00035BA6">
              <w:t>okoljskega</w:t>
            </w:r>
            <w:proofErr w:type="spellEnd"/>
            <w:r w:rsidRPr="00035BA6">
              <w:t>, socialnega in delovnega prava;</w:t>
            </w:r>
          </w:p>
        </w:tc>
      </w:tr>
      <w:tr w:rsidR="00035BA6" w:rsidRPr="00035BA6" w14:paraId="0A9A8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A78AE5" w14:textId="77777777" w:rsidR="00035BA6" w:rsidRPr="00035BA6" w:rsidRDefault="00035BA6" w:rsidP="00035BA6">
            <w:pPr>
              <w:spacing w:line="260" w:lineRule="exact"/>
              <w:jc w:val="center"/>
            </w:pPr>
            <w:r w:rsidRPr="00035BA6">
              <w:lastRenderedPageBreak/>
              <w:t>14.</w:t>
            </w:r>
          </w:p>
        </w:tc>
        <w:tc>
          <w:tcPr>
            <w:tcW w:w="8640" w:type="dxa"/>
            <w:tcBorders>
              <w:top w:val="single" w:sz="4" w:space="0" w:color="auto"/>
              <w:left w:val="single" w:sz="4" w:space="0" w:color="auto"/>
              <w:bottom w:val="single" w:sz="4" w:space="0" w:color="auto"/>
              <w:right w:val="single" w:sz="4" w:space="0" w:color="auto"/>
            </w:tcBorders>
          </w:tcPr>
          <w:p w14:paraId="16886BC1" w14:textId="77777777" w:rsidR="00035BA6" w:rsidRPr="00035BA6" w:rsidRDefault="00035BA6" w:rsidP="00035BA6">
            <w:pPr>
              <w:spacing w:line="260" w:lineRule="exact"/>
              <w:jc w:val="both"/>
            </w:pPr>
            <w:r w:rsidRPr="00035BA6">
              <w:t xml:space="preserve">bomo na poziv naročnika najpozneje v </w:t>
            </w:r>
            <w:r w:rsidR="002D364C">
              <w:t>3</w:t>
            </w:r>
            <w:r w:rsidRPr="00035BA6">
              <w:t xml:space="preserve">0 dneh od plačila končnega računa oziroma situacije poslali svojo pisno izjavo in pisno izjavo podizvajalca, da je podizvajalec prejel plačilo za izvedene gradnje ali storitve oziroma dobavljeno blago, neposredno povezano s predmetom javnega naročila </w:t>
            </w:r>
            <w:r w:rsidRPr="00035BA6">
              <w:rPr>
                <w:i/>
              </w:rPr>
              <w:t xml:space="preserve">/se upošteva v primeru, da podizvajalec ne zahteva neposrednega plačila/ </w:t>
            </w:r>
            <w:r w:rsidRPr="00035BA6">
              <w:t>in</w:t>
            </w:r>
          </w:p>
        </w:tc>
      </w:tr>
      <w:tr w:rsidR="00035BA6" w:rsidRPr="00035BA6" w14:paraId="5F325784"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5758753" w14:textId="77777777" w:rsidR="00035BA6" w:rsidRPr="00035BA6" w:rsidRDefault="00035BA6" w:rsidP="00035BA6">
            <w:pPr>
              <w:spacing w:line="260" w:lineRule="exact"/>
              <w:jc w:val="center"/>
            </w:pPr>
            <w:r w:rsidRPr="00035BA6">
              <w:t>15.</w:t>
            </w:r>
          </w:p>
        </w:tc>
        <w:tc>
          <w:tcPr>
            <w:tcW w:w="8640" w:type="dxa"/>
            <w:tcBorders>
              <w:top w:val="single" w:sz="4" w:space="0" w:color="auto"/>
              <w:left w:val="single" w:sz="4" w:space="0" w:color="auto"/>
              <w:bottom w:val="single" w:sz="4" w:space="0" w:color="auto"/>
              <w:right w:val="single" w:sz="4" w:space="0" w:color="auto"/>
            </w:tcBorders>
          </w:tcPr>
          <w:p w14:paraId="68D56FE3" w14:textId="77777777" w:rsidR="00035BA6" w:rsidRPr="00035BA6" w:rsidRDefault="00035BA6" w:rsidP="00035BA6">
            <w:pPr>
              <w:spacing w:line="260" w:lineRule="exact"/>
              <w:jc w:val="both"/>
            </w:pPr>
            <w:r w:rsidRPr="00035BA6">
              <w:t xml:space="preserve">smo naročniku posredovali podatke o  svojih ustanoviteljih, družbenikih, vključno s tihimi družbeniki, delničarjih, </w:t>
            </w:r>
            <w:proofErr w:type="spellStart"/>
            <w:r w:rsidRPr="00035BA6">
              <w:t>komanditistih</w:t>
            </w:r>
            <w:proofErr w:type="spellEnd"/>
            <w:r w:rsidRPr="00035BA6">
              <w:t xml:space="preserve"> ali drugih lastnikih in podatke o lastniških deležih navedenih oseb ter gospodarskih subjektih, za katere se glede na določbe zakona, ki ureja gospodarske družbe, šteje, da so z nami povezane družbe;</w:t>
            </w:r>
          </w:p>
        </w:tc>
      </w:tr>
      <w:tr w:rsidR="00035BA6" w:rsidRPr="00035BA6" w14:paraId="45FEE98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9544D0E" w14:textId="77777777" w:rsidR="00035BA6" w:rsidRPr="00035BA6" w:rsidRDefault="00035BA6" w:rsidP="00035BA6">
            <w:pPr>
              <w:spacing w:line="260" w:lineRule="exact"/>
              <w:jc w:val="center"/>
            </w:pPr>
            <w:r w:rsidRPr="00035BA6">
              <w:t>16.</w:t>
            </w:r>
          </w:p>
        </w:tc>
        <w:tc>
          <w:tcPr>
            <w:tcW w:w="8640" w:type="dxa"/>
            <w:tcBorders>
              <w:top w:val="single" w:sz="4" w:space="0" w:color="auto"/>
              <w:left w:val="single" w:sz="4" w:space="0" w:color="auto"/>
              <w:bottom w:val="single" w:sz="4" w:space="0" w:color="auto"/>
              <w:right w:val="single" w:sz="4" w:space="0" w:color="auto"/>
            </w:tcBorders>
          </w:tcPr>
          <w:p w14:paraId="221CCD5B" w14:textId="77777777" w:rsidR="00035BA6" w:rsidRPr="00035BA6" w:rsidRDefault="00035BA6" w:rsidP="00035BA6">
            <w:pPr>
              <w:spacing w:line="260" w:lineRule="exact"/>
              <w:jc w:val="both"/>
            </w:pPr>
            <w:r w:rsidRPr="00035BA6">
              <w:t>imamo sklenjena zavarovanja v skladu s pogodbo.</w:t>
            </w:r>
          </w:p>
        </w:tc>
      </w:tr>
    </w:tbl>
    <w:p w14:paraId="5F51FF90" w14:textId="77777777" w:rsidR="00035BA6" w:rsidRPr="00035BA6" w:rsidRDefault="00035BA6" w:rsidP="00035BA6">
      <w:pPr>
        <w:spacing w:line="260" w:lineRule="exact"/>
        <w:jc w:val="both"/>
      </w:pPr>
    </w:p>
    <w:p w14:paraId="67C62C80" w14:textId="77777777" w:rsidR="00035BA6" w:rsidRPr="00035BA6" w:rsidRDefault="00035BA6" w:rsidP="00035BA6">
      <w:pPr>
        <w:spacing w:line="260" w:lineRule="exact"/>
        <w:jc w:val="both"/>
      </w:pPr>
      <w:r w:rsidRPr="00035BA6">
        <w:t>V skladu s 3. odstavkom 47. člena ZJN-3 lahko naročnik preveri obstoj in vsebino navedb v ponudbi, če dvomi o resničnosti ponudnikovih izjav. Soglašamo, da naročnik za potrebe tega javnega naročila pridobi podatke iz uradnih evidenc.</w:t>
      </w:r>
    </w:p>
    <w:p w14:paraId="38A607A3" w14:textId="77777777" w:rsidR="00035BA6" w:rsidRPr="00035BA6" w:rsidRDefault="00035BA6" w:rsidP="00035BA6">
      <w:pPr>
        <w:spacing w:line="260" w:lineRule="exact"/>
        <w:jc w:val="both"/>
      </w:pPr>
    </w:p>
    <w:p w14:paraId="547FC996" w14:textId="77777777" w:rsidR="00035BA6" w:rsidRPr="00035BA6" w:rsidRDefault="00035BA6" w:rsidP="00035BA6">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35F35D6F" w14:textId="77777777" w:rsidTr="00744D4A">
        <w:tc>
          <w:tcPr>
            <w:tcW w:w="3430" w:type="dxa"/>
            <w:hideMark/>
          </w:tcPr>
          <w:p w14:paraId="4565635F"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Kraj in datum:</w:t>
            </w:r>
          </w:p>
        </w:tc>
        <w:tc>
          <w:tcPr>
            <w:tcW w:w="2067" w:type="dxa"/>
          </w:tcPr>
          <w:p w14:paraId="5DA21238"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14:paraId="2DA1DEF6"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Žig in podpis ponudnika:</w:t>
            </w:r>
          </w:p>
        </w:tc>
      </w:tr>
      <w:tr w:rsidR="00035BA6" w:rsidRPr="00035BA6" w14:paraId="59593486" w14:textId="77777777" w:rsidTr="00744D4A">
        <w:tc>
          <w:tcPr>
            <w:tcW w:w="3430" w:type="dxa"/>
            <w:tcBorders>
              <w:top w:val="nil"/>
              <w:left w:val="nil"/>
              <w:bottom w:val="single" w:sz="4" w:space="0" w:color="auto"/>
              <w:right w:val="nil"/>
            </w:tcBorders>
          </w:tcPr>
          <w:p w14:paraId="54542B8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3C171A2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2067" w:type="dxa"/>
          </w:tcPr>
          <w:p w14:paraId="5D53663E" w14:textId="77777777" w:rsidR="00035BA6" w:rsidRPr="00035BA6" w:rsidRDefault="00035BA6" w:rsidP="00035BA6">
            <w:pPr>
              <w:spacing w:line="260" w:lineRule="exact"/>
              <w:jc w:val="both"/>
            </w:pPr>
            <w:r w:rsidRPr="00035BA6">
              <w:rPr>
                <w:color w:val="FFFFFF"/>
                <w:vertAlign w:val="superscript"/>
              </w:rPr>
              <w:footnoteReference w:id="5"/>
            </w:r>
          </w:p>
          <w:p w14:paraId="63864013"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14:paraId="3054F3CB"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461972E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r>
    </w:tbl>
    <w:p w14:paraId="4E40CC26" w14:textId="77777777" w:rsidR="00035BA6" w:rsidRPr="00035BA6" w:rsidRDefault="00035BA6" w:rsidP="00035BA6">
      <w:pPr>
        <w:tabs>
          <w:tab w:val="center" w:pos="4536"/>
          <w:tab w:val="right" w:pos="9072"/>
        </w:tabs>
        <w:spacing w:line="260" w:lineRule="exact"/>
        <w:rPr>
          <w:rFonts w:cs="Arial"/>
          <w:b/>
          <w:bdr w:val="single" w:sz="4" w:space="0" w:color="auto" w:frame="1"/>
        </w:rPr>
      </w:pPr>
      <w:bookmarkStart w:id="5" w:name="zacetekGlava"/>
      <w:bookmarkEnd w:id="5"/>
    </w:p>
    <w:p w14:paraId="26E4B4F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FFDF9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9319EF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FAC2DE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B6A4F1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868DA2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986F2B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91A7F24"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88C836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19A2C63"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2A59240"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4E89B9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AA67AE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FC5B17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EB42B9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0FA3AB1"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AA808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1187E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D982A4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19B7D0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519349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30348A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0078A5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C53B4C7" w14:textId="79C124C1" w:rsidR="00035BA6" w:rsidRDefault="00035BA6" w:rsidP="00035BA6">
      <w:pPr>
        <w:tabs>
          <w:tab w:val="center" w:pos="4536"/>
          <w:tab w:val="right" w:pos="9072"/>
        </w:tabs>
        <w:spacing w:line="260" w:lineRule="exact"/>
        <w:rPr>
          <w:rFonts w:cs="Arial"/>
          <w:b/>
          <w:bdr w:val="single" w:sz="4" w:space="0" w:color="auto" w:frame="1"/>
        </w:rPr>
      </w:pPr>
    </w:p>
    <w:p w14:paraId="01ABEF76" w14:textId="77777777" w:rsidR="00E07B77" w:rsidRPr="00035BA6" w:rsidRDefault="00E07B77" w:rsidP="00035BA6">
      <w:pPr>
        <w:tabs>
          <w:tab w:val="center" w:pos="4536"/>
          <w:tab w:val="right" w:pos="9072"/>
        </w:tabs>
        <w:spacing w:line="260" w:lineRule="exact"/>
        <w:rPr>
          <w:rFonts w:cs="Arial"/>
          <w:b/>
          <w:bdr w:val="single" w:sz="4" w:space="0" w:color="auto" w:frame="1"/>
        </w:rPr>
      </w:pPr>
    </w:p>
    <w:p w14:paraId="724B097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43B6F32C" w14:textId="50EB96A2" w:rsidR="00035BA6" w:rsidRDefault="00035BA6" w:rsidP="00035BA6">
      <w:pPr>
        <w:tabs>
          <w:tab w:val="center" w:pos="4536"/>
          <w:tab w:val="right" w:pos="9072"/>
        </w:tabs>
        <w:spacing w:line="260" w:lineRule="exact"/>
        <w:rPr>
          <w:rFonts w:cs="Arial"/>
          <w:b/>
          <w:bdr w:val="single" w:sz="4" w:space="0" w:color="auto" w:frame="1"/>
        </w:rPr>
      </w:pPr>
    </w:p>
    <w:p w14:paraId="78FEAAAD" w14:textId="77777777" w:rsidR="00F46153" w:rsidRDefault="00F46153" w:rsidP="00035BA6">
      <w:pPr>
        <w:tabs>
          <w:tab w:val="center" w:pos="4536"/>
          <w:tab w:val="right" w:pos="9072"/>
        </w:tabs>
        <w:spacing w:line="260" w:lineRule="exact"/>
        <w:rPr>
          <w:rFonts w:cs="Arial"/>
          <w:b/>
          <w:bdr w:val="single" w:sz="4" w:space="0" w:color="auto" w:frame="1"/>
        </w:rPr>
      </w:pPr>
    </w:p>
    <w:p w14:paraId="5C9BA9D6" w14:textId="77777777" w:rsidR="00CC1687" w:rsidRPr="00035BA6" w:rsidRDefault="00CC1687" w:rsidP="00035BA6">
      <w:pPr>
        <w:tabs>
          <w:tab w:val="center" w:pos="4536"/>
          <w:tab w:val="right" w:pos="9072"/>
        </w:tabs>
        <w:spacing w:line="260" w:lineRule="exact"/>
        <w:rPr>
          <w:rFonts w:cs="Arial"/>
          <w:b/>
          <w:bdr w:val="single" w:sz="4" w:space="0" w:color="auto" w:frame="1"/>
        </w:rPr>
      </w:pPr>
    </w:p>
    <w:p w14:paraId="5ACF6230" w14:textId="77777777" w:rsidR="00035BA6" w:rsidRPr="00035BA6" w:rsidRDefault="00035BA6" w:rsidP="00035BA6">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010AD62A"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3E7072A" w14:textId="77777777" w:rsidR="00035BA6" w:rsidRPr="00035BA6" w:rsidRDefault="00035BA6" w:rsidP="00035BA6">
            <w:pPr>
              <w:spacing w:line="260" w:lineRule="exact"/>
              <w:jc w:val="both"/>
              <w:rPr>
                <w:b/>
                <w:szCs w:val="24"/>
                <w:lang w:eastAsia="en-US"/>
              </w:rPr>
            </w:pPr>
            <w:r w:rsidRPr="00035BA6">
              <w:rPr>
                <w:b/>
              </w:rPr>
              <w:lastRenderedPageBreak/>
              <w:t>Obrazec št. 3</w:t>
            </w:r>
          </w:p>
        </w:tc>
      </w:tr>
    </w:tbl>
    <w:p w14:paraId="17C6BF22" w14:textId="77777777" w:rsidR="00035BA6" w:rsidRPr="00035BA6" w:rsidRDefault="00035BA6" w:rsidP="00035BA6">
      <w:pPr>
        <w:spacing w:line="260" w:lineRule="exact"/>
        <w:rPr>
          <w:rFonts w:cs="Arial"/>
          <w:lang w:eastAsia="en-US"/>
        </w:rPr>
      </w:pPr>
    </w:p>
    <w:p w14:paraId="3E9F45D5" w14:textId="77777777" w:rsidR="00035BA6" w:rsidRPr="00035BA6" w:rsidRDefault="00035BA6" w:rsidP="00035BA6">
      <w:pPr>
        <w:jc w:val="both"/>
      </w:pPr>
    </w:p>
    <w:p w14:paraId="7F46D07B" w14:textId="3C61109A" w:rsidR="00035BA6" w:rsidRPr="00035BA6" w:rsidRDefault="00035BA6" w:rsidP="00035BA6">
      <w:pPr>
        <w:jc w:val="both"/>
        <w:rPr>
          <w:color w:val="000000"/>
        </w:rPr>
      </w:pPr>
      <w:r w:rsidRPr="00035BA6">
        <w:t>Z</w:t>
      </w:r>
      <w:r w:rsidRPr="00035BA6">
        <w:rPr>
          <w:color w:val="000000"/>
        </w:rPr>
        <w:t xml:space="preserve">aradi zagotovitve transparentnosti posla in preprečitve korupcijskih tveganj pri sklepanju poslov v skladu s 6. odstavkom 14. </w:t>
      </w:r>
      <w:r w:rsidRPr="00035BA6">
        <w:t xml:space="preserve">člena </w:t>
      </w:r>
      <w:proofErr w:type="spellStart"/>
      <w:r w:rsidRPr="00035BA6">
        <w:t>ZintPK</w:t>
      </w:r>
      <w:proofErr w:type="spellEnd"/>
      <w:r w:rsidRPr="00035BA6">
        <w:t xml:space="preserve"> (</w:t>
      </w:r>
      <w:r w:rsidR="00AD0F9A" w:rsidRPr="00AD0F9A">
        <w:t xml:space="preserve">Uradni list RS, št. 69/11 – uradno prečiščeno besedilo, 158/20, 3/22 – </w:t>
      </w:r>
      <w:proofErr w:type="spellStart"/>
      <w:r w:rsidR="00AD0F9A" w:rsidRPr="00AD0F9A">
        <w:t>ZDeb</w:t>
      </w:r>
      <w:proofErr w:type="spellEnd"/>
      <w:r w:rsidR="00AD0F9A" w:rsidRPr="00AD0F9A">
        <w:t xml:space="preserve"> in 16/23 </w:t>
      </w:r>
      <w:r w:rsidRPr="00035BA6">
        <w:t xml:space="preserve">– </w:t>
      </w:r>
      <w:proofErr w:type="spellStart"/>
      <w:r w:rsidRPr="00035BA6">
        <w:t>ZZPri</w:t>
      </w:r>
      <w:proofErr w:type="spellEnd"/>
      <w:r w:rsidRPr="00035BA6">
        <w:t>) ter 6. odstavkom 91. člena ZJN-3</w:t>
      </w:r>
      <w:r w:rsidRPr="00035BA6">
        <w:rPr>
          <w:color w:val="000000"/>
        </w:rPr>
        <w:t>, kot zakoniti zastopnik ponudnika (samostojni ponudnik/vsak partner v skupni ponudbi) v postopku oddaje naročila št</w:t>
      </w:r>
      <w:r w:rsidRPr="00035BA6">
        <w:t xml:space="preserve"> </w:t>
      </w:r>
      <w:r w:rsidRPr="00035BA6">
        <w:rPr>
          <w:color w:val="000000"/>
        </w:rPr>
        <w:t>JNMV-00</w:t>
      </w:r>
      <w:r w:rsidR="00427585">
        <w:rPr>
          <w:color w:val="000000"/>
        </w:rPr>
        <w:t>23</w:t>
      </w:r>
      <w:r w:rsidRPr="00035BA6">
        <w:rPr>
          <w:color w:val="000000"/>
        </w:rPr>
        <w:t>/202</w:t>
      </w:r>
      <w:r w:rsidR="008F2FBC">
        <w:rPr>
          <w:color w:val="000000"/>
        </w:rPr>
        <w:t>6</w:t>
      </w:r>
      <w:r w:rsidRPr="00035BA6">
        <w:rPr>
          <w:color w:val="000000"/>
        </w:rPr>
        <w:t xml:space="preserve">, katerega predmet je </w:t>
      </w:r>
      <w:r w:rsidR="00E07B77" w:rsidRPr="00E07B77">
        <w:rPr>
          <w:color w:val="000000"/>
        </w:rPr>
        <w:t>NABAVA VREČK PE-LD IN PE-HD</w:t>
      </w:r>
      <w:r w:rsidR="00E07B77">
        <w:rPr>
          <w:color w:val="000000"/>
        </w:rPr>
        <w:t xml:space="preserve"> </w:t>
      </w:r>
      <w:r w:rsidRPr="00035BA6">
        <w:rPr>
          <w:color w:val="000000"/>
        </w:rPr>
        <w:t>podajam naslednjo</w:t>
      </w:r>
    </w:p>
    <w:p w14:paraId="5AB90DF2" w14:textId="77777777" w:rsidR="00035BA6" w:rsidRPr="00035BA6" w:rsidRDefault="00035BA6" w:rsidP="00035BA6">
      <w:pPr>
        <w:rPr>
          <w:color w:val="000000"/>
        </w:rPr>
      </w:pPr>
    </w:p>
    <w:p w14:paraId="0858E225" w14:textId="77777777" w:rsidR="00035BA6" w:rsidRPr="00035BA6" w:rsidRDefault="00035BA6" w:rsidP="00035BA6">
      <w:pPr>
        <w:autoSpaceDE w:val="0"/>
        <w:autoSpaceDN w:val="0"/>
        <w:adjustRightInd w:val="0"/>
        <w:jc w:val="center"/>
        <w:rPr>
          <w:rFonts w:cs="Arial"/>
          <w:b/>
          <w:bCs/>
          <w:color w:val="000000"/>
          <w:sz w:val="24"/>
        </w:rPr>
      </w:pPr>
      <w:r w:rsidRPr="00035BA6">
        <w:rPr>
          <w:rFonts w:cs="Arial"/>
          <w:b/>
          <w:bCs/>
          <w:color w:val="000000"/>
          <w:sz w:val="24"/>
        </w:rPr>
        <w:t>IZJAVO O UDELEŽBI FIZIČNIH IN PRAVNIH OSEB V LASTNIŠTVU PONUDNIKA</w:t>
      </w:r>
    </w:p>
    <w:p w14:paraId="54E86820" w14:textId="77777777" w:rsidR="00035BA6" w:rsidRPr="00035BA6" w:rsidRDefault="00035BA6" w:rsidP="00035BA6">
      <w:pPr>
        <w:autoSpaceDE w:val="0"/>
        <w:autoSpaceDN w:val="0"/>
        <w:adjustRightInd w:val="0"/>
        <w:rPr>
          <w:rFonts w:cs="Arial"/>
          <w:color w:val="000000"/>
        </w:rPr>
      </w:pPr>
    </w:p>
    <w:p w14:paraId="72EF86C9" w14:textId="77777777" w:rsidR="00035BA6" w:rsidRPr="00035BA6" w:rsidRDefault="00035BA6" w:rsidP="00035BA6">
      <w:pPr>
        <w:autoSpaceDE w:val="0"/>
        <w:autoSpaceDN w:val="0"/>
        <w:adjustRightInd w:val="0"/>
        <w:rPr>
          <w:rFonts w:cs="Arial"/>
          <w:color w:val="000000"/>
          <w:szCs w:val="24"/>
        </w:rPr>
      </w:pPr>
      <w:r w:rsidRPr="00035BA6">
        <w:rPr>
          <w:rFonts w:cs="Arial"/>
          <w:b/>
          <w:bCs/>
          <w:color w:val="000000"/>
        </w:rPr>
        <w:t>PODATKI O PONUDNIKU:</w:t>
      </w:r>
    </w:p>
    <w:p w14:paraId="6A12D430"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podatke o pravni osebi zasebnega ali javnega prava, fizični osebi – samostojnem podjetniku posamezniku, društvu, združenju, … </w:t>
      </w:r>
    </w:p>
    <w:p w14:paraId="6F632959" w14:textId="77777777" w:rsidR="00035BA6" w:rsidRPr="00035BA6" w:rsidRDefault="00035BA6" w:rsidP="00035BA6">
      <w:pPr>
        <w:autoSpaceDE w:val="0"/>
        <w:autoSpaceDN w:val="0"/>
        <w:adjustRightInd w:val="0"/>
        <w:rPr>
          <w:rFonts w:cs="Arial"/>
          <w:color w:val="000000"/>
          <w:szCs w:val="24"/>
        </w:rPr>
      </w:pPr>
      <w:r w:rsidRPr="00035BA6">
        <w:rPr>
          <w:rFonts w:cs="Arial"/>
          <w:color w:val="000000"/>
        </w:rPr>
        <w:t>___________________________________________________________</w:t>
      </w:r>
    </w:p>
    <w:p w14:paraId="4A363B76" w14:textId="77777777" w:rsidR="00035BA6" w:rsidRPr="00035BA6" w:rsidRDefault="00035BA6" w:rsidP="00035BA6">
      <w:pPr>
        <w:autoSpaceDE w:val="0"/>
        <w:autoSpaceDN w:val="0"/>
        <w:adjustRightInd w:val="0"/>
        <w:rPr>
          <w:rFonts w:cs="Arial"/>
          <w:color w:val="000000"/>
        </w:rPr>
      </w:pPr>
      <w:r w:rsidRPr="00035BA6">
        <w:rPr>
          <w:rFonts w:cs="Arial"/>
          <w:iCs/>
          <w:color w:val="000000"/>
        </w:rPr>
        <w:t>(naziv in naslov ponudnika)</w:t>
      </w:r>
    </w:p>
    <w:p w14:paraId="1D93E8B9"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4E53C64A" w14:textId="77777777" w:rsidR="00035BA6" w:rsidRPr="00035BA6" w:rsidRDefault="00035BA6" w:rsidP="00035BA6">
      <w:pPr>
        <w:autoSpaceDE w:val="0"/>
        <w:autoSpaceDN w:val="0"/>
        <w:adjustRightInd w:val="0"/>
        <w:rPr>
          <w:rFonts w:cs="Arial"/>
          <w:color w:val="000000"/>
        </w:rPr>
      </w:pPr>
      <w:r w:rsidRPr="00035BA6">
        <w:rPr>
          <w:rFonts w:cs="Arial"/>
          <w:iCs/>
          <w:color w:val="000000"/>
        </w:rPr>
        <w:t>(matična številka)</w:t>
      </w:r>
    </w:p>
    <w:p w14:paraId="7EEAF0DA"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1626D196" w14:textId="77777777" w:rsidR="00035BA6" w:rsidRPr="00035BA6" w:rsidRDefault="00035BA6" w:rsidP="00035BA6">
      <w:pPr>
        <w:autoSpaceDE w:val="0"/>
        <w:autoSpaceDN w:val="0"/>
        <w:adjustRightInd w:val="0"/>
        <w:rPr>
          <w:rFonts w:cs="Arial"/>
          <w:iCs/>
          <w:color w:val="000000"/>
        </w:rPr>
      </w:pPr>
      <w:r w:rsidRPr="00035BA6">
        <w:rPr>
          <w:rFonts w:cs="Arial"/>
          <w:iCs/>
          <w:color w:val="000000"/>
        </w:rPr>
        <w:t>(davčna številka)</w:t>
      </w:r>
    </w:p>
    <w:p w14:paraId="6A431AAA" w14:textId="77777777" w:rsidR="00035BA6" w:rsidRPr="00035BA6" w:rsidRDefault="00035BA6" w:rsidP="00035BA6">
      <w:pPr>
        <w:autoSpaceDE w:val="0"/>
        <w:autoSpaceDN w:val="0"/>
        <w:adjustRightInd w:val="0"/>
        <w:rPr>
          <w:rFonts w:cs="Arial"/>
          <w:color w:val="000000"/>
        </w:rPr>
      </w:pPr>
    </w:p>
    <w:p w14:paraId="2B62EE49" w14:textId="77777777" w:rsidR="00035BA6" w:rsidRPr="00035BA6" w:rsidRDefault="00035BA6" w:rsidP="00035BA6">
      <w:pPr>
        <w:autoSpaceDE w:val="0"/>
        <w:autoSpaceDN w:val="0"/>
        <w:adjustRightInd w:val="0"/>
        <w:rPr>
          <w:rFonts w:cs="Arial"/>
          <w:color w:val="000000"/>
        </w:rPr>
      </w:pPr>
      <w:r w:rsidRPr="00035BA6">
        <w:rPr>
          <w:rFonts w:cs="Arial"/>
          <w:b/>
          <w:bCs/>
          <w:color w:val="000000"/>
        </w:rPr>
        <w:t>UDELEŽBA FIZIČNIH IN PRAVNIH OSEB V LASTNIŠTVU PONUDNIKA</w:t>
      </w:r>
    </w:p>
    <w:p w14:paraId="0D5C2A09"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je potrebno naslednje podatke o udeležbi fizičnih in pravnih oseb v lastništvu ponudnika: </w:t>
      </w:r>
    </w:p>
    <w:p w14:paraId="23C541A3"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fizične osebe: ime in priimek, naslov prebivališča in delež lastništva; </w:t>
      </w:r>
    </w:p>
    <w:p w14:paraId="6173BDB0"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pravne osebe: naziv in naslov pravne osebe in delež lastništva. </w:t>
      </w:r>
    </w:p>
    <w:p w14:paraId="304100F9" w14:textId="77777777" w:rsidR="00035BA6" w:rsidRPr="00035BA6" w:rsidRDefault="00035BA6" w:rsidP="00035BA6">
      <w:pPr>
        <w:autoSpaceDE w:val="0"/>
        <w:autoSpaceDN w:val="0"/>
        <w:adjustRightInd w:val="0"/>
        <w:rPr>
          <w:rFonts w:cs="Arial"/>
          <w:color w:val="000000"/>
          <w:szCs w:val="24"/>
        </w:rPr>
      </w:pPr>
    </w:p>
    <w:p w14:paraId="48CF29D9" w14:textId="77777777" w:rsidR="00035BA6" w:rsidRPr="00035BA6" w:rsidRDefault="00035BA6" w:rsidP="00035BA6">
      <w:pPr>
        <w:autoSpaceDE w:val="0"/>
        <w:autoSpaceDN w:val="0"/>
        <w:adjustRightInd w:val="0"/>
        <w:rPr>
          <w:rFonts w:cs="Arial"/>
          <w:iCs/>
          <w:color w:val="000000"/>
          <w:sz w:val="18"/>
          <w:szCs w:val="18"/>
        </w:rPr>
      </w:pPr>
      <w:r w:rsidRPr="00035BA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85380E" w14:textId="77777777" w:rsidR="00035BA6" w:rsidRPr="00035BA6" w:rsidRDefault="00035BA6" w:rsidP="00035BA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035BA6" w:rsidRPr="00035BA6" w14:paraId="5D8F6BA3" w14:textId="77777777" w:rsidTr="00744D4A">
        <w:tc>
          <w:tcPr>
            <w:tcW w:w="534" w:type="dxa"/>
            <w:tcBorders>
              <w:top w:val="single" w:sz="4" w:space="0" w:color="auto"/>
              <w:left w:val="single" w:sz="4" w:space="0" w:color="auto"/>
              <w:bottom w:val="single" w:sz="4" w:space="0" w:color="auto"/>
              <w:right w:val="single" w:sz="4" w:space="0" w:color="auto"/>
            </w:tcBorders>
          </w:tcPr>
          <w:p w14:paraId="67C46333"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41E8DDD"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IME IN PRIIMEK/</w:t>
            </w:r>
          </w:p>
          <w:p w14:paraId="53355E88"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1785C00"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NASLOV PREBIVALIŠČA/</w:t>
            </w:r>
          </w:p>
          <w:p w14:paraId="416E489D"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EE475FE"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75840E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221284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D13F4E1" w14:textId="77777777" w:rsidR="00035BA6" w:rsidRPr="00035BA6" w:rsidRDefault="00035BA6" w:rsidP="00035BA6">
            <w:pPr>
              <w:autoSpaceDE w:val="0"/>
              <w:autoSpaceDN w:val="0"/>
              <w:adjustRightInd w:val="0"/>
              <w:rPr>
                <w:rFonts w:cs="Arial"/>
                <w:bCs/>
                <w:color w:val="000000"/>
                <w:szCs w:val="24"/>
                <w:lang w:eastAsia="en-US"/>
              </w:rPr>
            </w:pPr>
          </w:p>
          <w:p w14:paraId="71A62C95"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F094FF6"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34D3F5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2AF73BEC"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63C782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DB4278" w14:textId="77777777" w:rsidR="00035BA6" w:rsidRPr="00035BA6" w:rsidRDefault="00035BA6" w:rsidP="00035BA6">
            <w:pPr>
              <w:autoSpaceDE w:val="0"/>
              <w:autoSpaceDN w:val="0"/>
              <w:adjustRightInd w:val="0"/>
              <w:rPr>
                <w:rFonts w:cs="Arial"/>
                <w:bCs/>
                <w:color w:val="000000"/>
                <w:szCs w:val="24"/>
                <w:lang w:eastAsia="en-US"/>
              </w:rPr>
            </w:pPr>
          </w:p>
          <w:p w14:paraId="4E91D38E"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6DBFE2"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C671E03"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06BB53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9C2969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918E29E" w14:textId="77777777" w:rsidR="00035BA6" w:rsidRPr="00035BA6" w:rsidRDefault="00035BA6" w:rsidP="00035BA6">
            <w:pPr>
              <w:autoSpaceDE w:val="0"/>
              <w:autoSpaceDN w:val="0"/>
              <w:adjustRightInd w:val="0"/>
              <w:rPr>
                <w:rFonts w:cs="Arial"/>
                <w:bCs/>
                <w:color w:val="000000"/>
                <w:szCs w:val="24"/>
                <w:lang w:eastAsia="en-US"/>
              </w:rPr>
            </w:pPr>
          </w:p>
          <w:p w14:paraId="7ABAC29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9C7994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04031"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5B8E4597" w14:textId="77777777" w:rsidR="00035BA6" w:rsidRPr="00035BA6" w:rsidRDefault="00035BA6" w:rsidP="00035BA6">
      <w:pPr>
        <w:autoSpaceDE w:val="0"/>
        <w:autoSpaceDN w:val="0"/>
        <w:adjustRightInd w:val="0"/>
        <w:rPr>
          <w:rFonts w:cs="Arial"/>
          <w:bCs/>
          <w:color w:val="000000"/>
          <w:lang w:eastAsia="en-US"/>
        </w:rPr>
      </w:pPr>
    </w:p>
    <w:p w14:paraId="7C10A40B"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POVEZANE DRUŽBE</w:t>
      </w:r>
    </w:p>
    <w:p w14:paraId="2572334F"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927142C"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naziv in naslov povezane družbe, </w:t>
      </w:r>
    </w:p>
    <w:p w14:paraId="5B3DB7D8"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vrsta povezave in/ali delež lastništva.</w:t>
      </w:r>
    </w:p>
    <w:p w14:paraId="69C2CDD5" w14:textId="77777777" w:rsidR="00035BA6" w:rsidRPr="00035BA6" w:rsidRDefault="00035BA6" w:rsidP="00035BA6">
      <w:pPr>
        <w:autoSpaceDE w:val="0"/>
        <w:autoSpaceDN w:val="0"/>
        <w:adjustRightInd w:val="0"/>
        <w:rPr>
          <w:rFonts w:cs="Arial"/>
          <w:color w:val="000000"/>
          <w:sz w:val="18"/>
          <w:szCs w:val="18"/>
        </w:rPr>
      </w:pPr>
    </w:p>
    <w:p w14:paraId="715F419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035BA6">
        <w:rPr>
          <w:rFonts w:cs="Arial"/>
          <w:iCs/>
          <w:color w:val="000000"/>
          <w:sz w:val="18"/>
          <w:szCs w:val="18"/>
        </w:rPr>
        <w:t>Podatke je potrebno vpisati za vse s ponudnikom povezane družbe.</w:t>
      </w:r>
      <w:r w:rsidRPr="00035BA6">
        <w:rPr>
          <w:rFonts w:cs="Arial"/>
          <w:i/>
          <w:iCs/>
          <w:color w:val="000000"/>
        </w:rPr>
        <w:t xml:space="preserve"> </w:t>
      </w:r>
    </w:p>
    <w:p w14:paraId="6E64163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035BA6" w:rsidRPr="00035BA6" w14:paraId="7C48E3BE" w14:textId="77777777" w:rsidTr="00744D4A">
        <w:tc>
          <w:tcPr>
            <w:tcW w:w="534" w:type="dxa"/>
            <w:tcBorders>
              <w:top w:val="single" w:sz="4" w:space="0" w:color="auto"/>
              <w:left w:val="single" w:sz="4" w:space="0" w:color="auto"/>
              <w:bottom w:val="single" w:sz="4" w:space="0" w:color="auto"/>
              <w:right w:val="single" w:sz="4" w:space="0" w:color="auto"/>
            </w:tcBorders>
          </w:tcPr>
          <w:p w14:paraId="10B45C00"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23A2BC3"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ADC7C9"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1D62BE1"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VRSTA POVEZAVE/</w:t>
            </w:r>
          </w:p>
          <w:p w14:paraId="405E49FA"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19D50188"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355EDC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8ED728" w14:textId="77777777" w:rsidR="00035BA6" w:rsidRPr="00035BA6" w:rsidRDefault="00035BA6" w:rsidP="00035BA6">
            <w:pPr>
              <w:autoSpaceDE w:val="0"/>
              <w:autoSpaceDN w:val="0"/>
              <w:adjustRightInd w:val="0"/>
              <w:rPr>
                <w:rFonts w:cs="Arial"/>
                <w:bCs/>
                <w:color w:val="000000"/>
                <w:szCs w:val="24"/>
                <w:lang w:eastAsia="en-US"/>
              </w:rPr>
            </w:pPr>
          </w:p>
          <w:p w14:paraId="1CE115C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20CB9D4"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D41A147"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19846C8E"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BA875A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B5764F" w14:textId="77777777" w:rsidR="00035BA6" w:rsidRPr="00035BA6" w:rsidRDefault="00035BA6" w:rsidP="00035BA6">
            <w:pPr>
              <w:autoSpaceDE w:val="0"/>
              <w:autoSpaceDN w:val="0"/>
              <w:adjustRightInd w:val="0"/>
              <w:rPr>
                <w:rFonts w:cs="Arial"/>
                <w:bCs/>
                <w:color w:val="000000"/>
                <w:szCs w:val="24"/>
                <w:lang w:eastAsia="en-US"/>
              </w:rPr>
            </w:pPr>
          </w:p>
          <w:p w14:paraId="54887FDA"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39DAF2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35546A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569350E1"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08454F0B"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5F60919" w14:textId="77777777" w:rsidR="00035BA6" w:rsidRPr="00035BA6" w:rsidRDefault="00035BA6" w:rsidP="00035BA6">
            <w:pPr>
              <w:autoSpaceDE w:val="0"/>
              <w:autoSpaceDN w:val="0"/>
              <w:adjustRightInd w:val="0"/>
              <w:rPr>
                <w:rFonts w:cs="Arial"/>
                <w:bCs/>
                <w:color w:val="000000"/>
                <w:szCs w:val="24"/>
                <w:lang w:eastAsia="en-US"/>
              </w:rPr>
            </w:pPr>
          </w:p>
          <w:p w14:paraId="2AC7F573"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200FCC"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0AE8D6"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6C929A62" w14:textId="77777777" w:rsidR="00035BA6" w:rsidRPr="00035BA6" w:rsidRDefault="00035BA6" w:rsidP="00035BA6">
      <w:pPr>
        <w:autoSpaceDE w:val="0"/>
        <w:autoSpaceDN w:val="0"/>
        <w:adjustRightInd w:val="0"/>
        <w:rPr>
          <w:rFonts w:cs="Arial"/>
          <w:bCs/>
          <w:color w:val="000000"/>
          <w:lang w:eastAsia="en-US"/>
        </w:rPr>
      </w:pPr>
    </w:p>
    <w:p w14:paraId="4F3988DA" w14:textId="77777777" w:rsidR="00035BA6" w:rsidRPr="00035BA6" w:rsidRDefault="00035BA6" w:rsidP="00035BA6">
      <w:pPr>
        <w:autoSpaceDE w:val="0"/>
        <w:autoSpaceDN w:val="0"/>
        <w:adjustRightInd w:val="0"/>
        <w:rPr>
          <w:rFonts w:cs="Arial"/>
          <w:b/>
          <w:bCs/>
          <w:color w:val="000000"/>
        </w:rPr>
      </w:pPr>
    </w:p>
    <w:p w14:paraId="6D43F8B9" w14:textId="77777777" w:rsidR="00035BA6" w:rsidRPr="00035BA6" w:rsidRDefault="00035BA6" w:rsidP="00035BA6">
      <w:pPr>
        <w:autoSpaceDE w:val="0"/>
        <w:autoSpaceDN w:val="0"/>
        <w:adjustRightInd w:val="0"/>
        <w:rPr>
          <w:rFonts w:cs="Arial"/>
          <w:b/>
          <w:bCs/>
          <w:color w:val="000000"/>
        </w:rPr>
      </w:pPr>
    </w:p>
    <w:p w14:paraId="63A9AFC4" w14:textId="77777777" w:rsidR="00035BA6" w:rsidRPr="00035BA6" w:rsidRDefault="00035BA6" w:rsidP="00035BA6">
      <w:pPr>
        <w:autoSpaceDE w:val="0"/>
        <w:autoSpaceDN w:val="0"/>
        <w:adjustRightInd w:val="0"/>
        <w:rPr>
          <w:rFonts w:cs="Arial"/>
          <w:b/>
          <w:bCs/>
          <w:color w:val="000000"/>
        </w:rPr>
      </w:pPr>
    </w:p>
    <w:p w14:paraId="7FC8D508" w14:textId="77777777" w:rsidR="00035BA6" w:rsidRPr="00035BA6" w:rsidRDefault="00035BA6" w:rsidP="00035BA6">
      <w:pPr>
        <w:autoSpaceDE w:val="0"/>
        <w:autoSpaceDN w:val="0"/>
        <w:adjustRightInd w:val="0"/>
        <w:rPr>
          <w:rFonts w:cs="Arial"/>
          <w:color w:val="000000"/>
        </w:rPr>
      </w:pPr>
      <w:r w:rsidRPr="00035BA6">
        <w:rPr>
          <w:rFonts w:cs="Arial"/>
          <w:b/>
          <w:bCs/>
          <w:color w:val="000000"/>
        </w:rPr>
        <w:lastRenderedPageBreak/>
        <w:t>IZJAVA, DA NI POVEZANIH DRUŽB</w:t>
      </w:r>
    </w:p>
    <w:p w14:paraId="56A18426"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Opomba: v primeru, da povezanih družb s ponudnikom ni,  ponudnik poda naslednjo izjavo:</w:t>
      </w:r>
    </w:p>
    <w:p w14:paraId="0D57838B" w14:textId="77777777" w:rsidR="00035BA6" w:rsidRPr="00035BA6" w:rsidRDefault="00035BA6" w:rsidP="00035BA6">
      <w:pPr>
        <w:autoSpaceDE w:val="0"/>
        <w:autoSpaceDN w:val="0"/>
        <w:adjustRightInd w:val="0"/>
        <w:rPr>
          <w:rFonts w:cs="Arial"/>
          <w:color w:val="000000"/>
          <w:szCs w:val="24"/>
        </w:rPr>
      </w:pPr>
      <w:r w:rsidRPr="00035BA6">
        <w:rPr>
          <w:rFonts w:cs="Arial"/>
          <w:color w:val="000000"/>
          <w:sz w:val="18"/>
          <w:szCs w:val="18"/>
        </w:rPr>
        <w:t>Izjavljamo, da s ponudnikom</w:t>
      </w:r>
      <w:r w:rsidRPr="00035BA6">
        <w:rPr>
          <w:rFonts w:cs="Arial"/>
          <w:color w:val="000000"/>
        </w:rPr>
        <w:t xml:space="preserve"> </w:t>
      </w:r>
      <w:r w:rsidRPr="00035BA6">
        <w:rPr>
          <w:rFonts w:cs="Arial"/>
          <w:i/>
          <w:iCs/>
          <w:color w:val="000000"/>
        </w:rPr>
        <w:t>(naziv in naslov ponudnika)</w:t>
      </w:r>
      <w:r w:rsidRPr="00035BA6">
        <w:rPr>
          <w:rFonts w:cs="Arial"/>
          <w:color w:val="000000"/>
        </w:rPr>
        <w:t xml:space="preserve"> ______________________________________</w:t>
      </w:r>
    </w:p>
    <w:p w14:paraId="715E27E3"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_________________________________________________________________________________</w:t>
      </w:r>
    </w:p>
    <w:p w14:paraId="442D18BD" w14:textId="77777777" w:rsidR="00035BA6" w:rsidRPr="00035BA6" w:rsidRDefault="00035BA6" w:rsidP="00035BA6">
      <w:pPr>
        <w:autoSpaceDE w:val="0"/>
        <w:autoSpaceDN w:val="0"/>
        <w:adjustRightInd w:val="0"/>
        <w:rPr>
          <w:rFonts w:cs="Arial"/>
          <w:color w:val="000000"/>
        </w:rPr>
      </w:pPr>
      <w:r w:rsidRPr="00035BA6">
        <w:rPr>
          <w:rFonts w:cs="Arial"/>
          <w:b/>
          <w:bCs/>
          <w:color w:val="000000"/>
        </w:rPr>
        <w:t>ni povezanih družb, za katere se glede na določbe zakona, ki ureja gospodarske družbe, šteje, da so povezane.</w:t>
      </w:r>
    </w:p>
    <w:p w14:paraId="111AEC72" w14:textId="77777777" w:rsidR="00035BA6" w:rsidRPr="00035BA6" w:rsidRDefault="00035BA6" w:rsidP="00035BA6">
      <w:pPr>
        <w:autoSpaceDE w:val="0"/>
        <w:autoSpaceDN w:val="0"/>
        <w:adjustRightInd w:val="0"/>
        <w:rPr>
          <w:rFonts w:cs="Arial"/>
          <w:b/>
          <w:bCs/>
          <w:color w:val="000000"/>
        </w:rPr>
      </w:pPr>
    </w:p>
    <w:p w14:paraId="50ED8676"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035BA6">
        <w:rPr>
          <w:rFonts w:cs="Arial"/>
          <w:b/>
          <w:bCs/>
          <w:color w:val="000000"/>
        </w:rPr>
        <w:t>ZintPK</w:t>
      </w:r>
      <w:proofErr w:type="spellEnd"/>
      <w:r w:rsidRPr="00035BA6">
        <w:rPr>
          <w:rFonts w:cs="Arial"/>
          <w:b/>
          <w:bCs/>
          <w:color w:val="000000"/>
        </w:rPr>
        <w:t>, ki določa, da je pogodba v primeru lažne izjave ali neresničnih podatkov o dejstvih v izjavi nična.</w:t>
      </w:r>
    </w:p>
    <w:p w14:paraId="434C4DC9" w14:textId="77777777" w:rsidR="00035BA6" w:rsidRPr="00035BA6" w:rsidRDefault="00035BA6" w:rsidP="00035BA6">
      <w:pPr>
        <w:autoSpaceDE w:val="0"/>
        <w:autoSpaceDN w:val="0"/>
        <w:adjustRightInd w:val="0"/>
        <w:rPr>
          <w:rFonts w:cs="Arial"/>
          <w:bCs/>
          <w:color w:val="000000"/>
        </w:rPr>
      </w:pPr>
    </w:p>
    <w:p w14:paraId="6150E797" w14:textId="77777777" w:rsidR="00035BA6" w:rsidRPr="00035BA6" w:rsidRDefault="00035BA6" w:rsidP="00035BA6"/>
    <w:p w14:paraId="77D1884F" w14:textId="77777777" w:rsidR="00035BA6" w:rsidRPr="00035BA6" w:rsidRDefault="00035BA6" w:rsidP="00035BA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67B79F7E" w14:textId="77777777" w:rsidTr="00744D4A">
        <w:tc>
          <w:tcPr>
            <w:tcW w:w="3430" w:type="dxa"/>
            <w:hideMark/>
          </w:tcPr>
          <w:p w14:paraId="3C673397"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5E32E91E"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22605C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035BA6" w:rsidRPr="00035BA6" w14:paraId="236897AF" w14:textId="77777777" w:rsidTr="00744D4A">
        <w:tc>
          <w:tcPr>
            <w:tcW w:w="3430" w:type="dxa"/>
            <w:tcBorders>
              <w:top w:val="nil"/>
              <w:left w:val="nil"/>
              <w:bottom w:val="single" w:sz="4" w:space="0" w:color="auto"/>
              <w:right w:val="nil"/>
            </w:tcBorders>
          </w:tcPr>
          <w:p w14:paraId="0A6E9193"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4ED35DFD"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1DC9857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7129FF7"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008FB03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r>
    </w:tbl>
    <w:p w14:paraId="7E8FDCA7" w14:textId="77777777" w:rsidR="00035BA6" w:rsidRPr="00035BA6" w:rsidRDefault="00035BA6" w:rsidP="00035BA6">
      <w:pPr>
        <w:rPr>
          <w:lang w:eastAsia="en-US"/>
        </w:rPr>
      </w:pPr>
    </w:p>
    <w:p w14:paraId="7010F454" w14:textId="77777777" w:rsidR="00035BA6" w:rsidRPr="00035BA6" w:rsidRDefault="00035BA6" w:rsidP="00035BA6">
      <w:pPr>
        <w:rPr>
          <w:rFonts w:cs="Arial"/>
        </w:rPr>
      </w:pPr>
    </w:p>
    <w:p w14:paraId="557A3446" w14:textId="77777777" w:rsidR="00035BA6" w:rsidRPr="00035BA6" w:rsidRDefault="00035BA6" w:rsidP="00035BA6">
      <w:pPr>
        <w:rPr>
          <w:rFonts w:cs="Arial"/>
        </w:rPr>
      </w:pPr>
    </w:p>
    <w:p w14:paraId="4C3441B6" w14:textId="77777777" w:rsidR="00035BA6" w:rsidRPr="00035BA6" w:rsidRDefault="00035BA6" w:rsidP="00035BA6">
      <w:pPr>
        <w:rPr>
          <w:rFonts w:cs="Arial"/>
        </w:rPr>
      </w:pPr>
    </w:p>
    <w:p w14:paraId="0BC9CC9F" w14:textId="77777777" w:rsidR="00035BA6" w:rsidRPr="00035BA6" w:rsidRDefault="00035BA6" w:rsidP="00035BA6">
      <w:pPr>
        <w:rPr>
          <w:rFonts w:cs="Arial"/>
        </w:rPr>
      </w:pPr>
    </w:p>
    <w:p w14:paraId="57BB99A5" w14:textId="77777777" w:rsidR="00035BA6" w:rsidRPr="00035BA6" w:rsidRDefault="00035BA6" w:rsidP="00035BA6">
      <w:pPr>
        <w:rPr>
          <w:rFonts w:cs="Arial"/>
        </w:rPr>
      </w:pPr>
    </w:p>
    <w:p w14:paraId="53023D63" w14:textId="77777777" w:rsidR="00035BA6" w:rsidRPr="00035BA6" w:rsidRDefault="00035BA6" w:rsidP="00035BA6">
      <w:pPr>
        <w:rPr>
          <w:rFonts w:cs="Arial"/>
        </w:rPr>
      </w:pPr>
    </w:p>
    <w:p w14:paraId="17F9CEC4" w14:textId="77777777" w:rsidR="00035BA6" w:rsidRPr="00035BA6" w:rsidRDefault="00035BA6" w:rsidP="00035BA6">
      <w:pPr>
        <w:rPr>
          <w:rFonts w:cs="Arial"/>
        </w:rPr>
      </w:pPr>
    </w:p>
    <w:p w14:paraId="657DF9D6" w14:textId="77777777" w:rsidR="00035BA6" w:rsidRPr="00035BA6" w:rsidRDefault="00035BA6" w:rsidP="00035BA6">
      <w:pPr>
        <w:rPr>
          <w:rFonts w:cs="Arial"/>
        </w:rPr>
      </w:pPr>
    </w:p>
    <w:p w14:paraId="2CE66F45" w14:textId="77777777" w:rsidR="00035BA6" w:rsidRPr="00035BA6" w:rsidRDefault="00035BA6" w:rsidP="00035BA6">
      <w:pPr>
        <w:rPr>
          <w:rFonts w:cs="Arial"/>
        </w:rPr>
      </w:pPr>
    </w:p>
    <w:p w14:paraId="1F476C75" w14:textId="77777777" w:rsidR="00035BA6" w:rsidRPr="00035BA6" w:rsidRDefault="00035BA6" w:rsidP="00035BA6">
      <w:pPr>
        <w:rPr>
          <w:rFonts w:cs="Arial"/>
        </w:rPr>
      </w:pPr>
    </w:p>
    <w:p w14:paraId="1218756F" w14:textId="77777777" w:rsidR="00035BA6" w:rsidRPr="00035BA6" w:rsidRDefault="00035BA6" w:rsidP="00035BA6">
      <w:pPr>
        <w:rPr>
          <w:rFonts w:cs="Arial"/>
        </w:rPr>
      </w:pPr>
    </w:p>
    <w:p w14:paraId="4F5DEE40" w14:textId="77777777" w:rsidR="00035BA6" w:rsidRPr="00035BA6" w:rsidRDefault="00035BA6" w:rsidP="00035BA6">
      <w:pPr>
        <w:rPr>
          <w:rFonts w:cs="Arial"/>
        </w:rPr>
      </w:pPr>
    </w:p>
    <w:p w14:paraId="6189FFAA" w14:textId="77777777" w:rsidR="00035BA6" w:rsidRPr="00035BA6" w:rsidRDefault="00035BA6" w:rsidP="00035BA6">
      <w:pPr>
        <w:rPr>
          <w:rFonts w:cs="Arial"/>
        </w:rPr>
      </w:pPr>
    </w:p>
    <w:p w14:paraId="0622049D" w14:textId="77777777" w:rsidR="00035BA6" w:rsidRPr="00035BA6" w:rsidRDefault="00035BA6" w:rsidP="00035BA6">
      <w:pPr>
        <w:rPr>
          <w:rFonts w:cs="Arial"/>
        </w:rPr>
      </w:pPr>
    </w:p>
    <w:p w14:paraId="6217A511" w14:textId="77777777" w:rsidR="00035BA6" w:rsidRPr="00035BA6" w:rsidRDefault="00035BA6" w:rsidP="00035BA6">
      <w:pPr>
        <w:rPr>
          <w:rFonts w:cs="Arial"/>
        </w:rPr>
      </w:pPr>
    </w:p>
    <w:p w14:paraId="4024798F" w14:textId="77777777" w:rsidR="00035BA6" w:rsidRPr="00035BA6" w:rsidRDefault="00035BA6" w:rsidP="00035BA6">
      <w:pPr>
        <w:rPr>
          <w:rFonts w:cs="Arial"/>
        </w:rPr>
      </w:pPr>
    </w:p>
    <w:p w14:paraId="52582A81" w14:textId="77777777" w:rsidR="00035BA6" w:rsidRPr="00035BA6" w:rsidRDefault="00035BA6" w:rsidP="00035BA6">
      <w:pPr>
        <w:rPr>
          <w:rFonts w:cs="Arial"/>
        </w:rPr>
      </w:pPr>
    </w:p>
    <w:p w14:paraId="1B63829D" w14:textId="77777777" w:rsidR="00035BA6" w:rsidRPr="00035BA6" w:rsidRDefault="00035BA6" w:rsidP="00035BA6">
      <w:pPr>
        <w:rPr>
          <w:rFonts w:cs="Arial"/>
        </w:rPr>
      </w:pPr>
    </w:p>
    <w:p w14:paraId="53967C27" w14:textId="77777777" w:rsidR="00035BA6" w:rsidRPr="00035BA6" w:rsidRDefault="00035BA6" w:rsidP="00035BA6">
      <w:pPr>
        <w:rPr>
          <w:rFonts w:cs="Arial"/>
        </w:rPr>
      </w:pPr>
    </w:p>
    <w:p w14:paraId="4F25CA12" w14:textId="77777777" w:rsidR="00035BA6" w:rsidRPr="00035BA6" w:rsidRDefault="00035BA6" w:rsidP="00035BA6">
      <w:pPr>
        <w:rPr>
          <w:rFonts w:cs="Arial"/>
        </w:rPr>
      </w:pPr>
    </w:p>
    <w:p w14:paraId="77C5EF93" w14:textId="77777777" w:rsidR="00035BA6" w:rsidRPr="00035BA6" w:rsidRDefault="00035BA6" w:rsidP="00035BA6">
      <w:pPr>
        <w:rPr>
          <w:rFonts w:cs="Arial"/>
        </w:rPr>
      </w:pPr>
    </w:p>
    <w:p w14:paraId="7F84CED6" w14:textId="77777777" w:rsidR="00035BA6" w:rsidRPr="00035BA6" w:rsidRDefault="00035BA6" w:rsidP="00035BA6">
      <w:pPr>
        <w:rPr>
          <w:rFonts w:cs="Arial"/>
        </w:rPr>
      </w:pPr>
    </w:p>
    <w:p w14:paraId="24FFF270" w14:textId="77777777" w:rsidR="00035BA6" w:rsidRPr="00035BA6" w:rsidRDefault="00035BA6" w:rsidP="00035BA6">
      <w:pPr>
        <w:rPr>
          <w:rFonts w:cs="Arial"/>
        </w:rPr>
      </w:pPr>
    </w:p>
    <w:p w14:paraId="0A046E8F" w14:textId="77777777" w:rsidR="00035BA6" w:rsidRPr="00035BA6" w:rsidRDefault="00035BA6" w:rsidP="00035BA6">
      <w:pPr>
        <w:rPr>
          <w:rFonts w:cs="Arial"/>
        </w:rPr>
      </w:pPr>
    </w:p>
    <w:p w14:paraId="67121C71" w14:textId="77777777" w:rsidR="00035BA6" w:rsidRPr="00035BA6" w:rsidRDefault="00035BA6" w:rsidP="00035BA6">
      <w:pPr>
        <w:rPr>
          <w:rFonts w:cs="Arial"/>
        </w:rPr>
      </w:pPr>
    </w:p>
    <w:p w14:paraId="3CDA199B" w14:textId="77777777" w:rsidR="00035BA6" w:rsidRPr="00035BA6" w:rsidRDefault="00035BA6" w:rsidP="00035BA6">
      <w:pPr>
        <w:rPr>
          <w:rFonts w:cs="Arial"/>
        </w:rPr>
      </w:pPr>
    </w:p>
    <w:p w14:paraId="16152122" w14:textId="77777777" w:rsidR="00035BA6" w:rsidRPr="00035BA6" w:rsidRDefault="00035BA6" w:rsidP="00035BA6">
      <w:pPr>
        <w:rPr>
          <w:rFonts w:cs="Arial"/>
        </w:rPr>
      </w:pPr>
    </w:p>
    <w:p w14:paraId="43A4D651" w14:textId="0E6D03CE" w:rsidR="00035BA6" w:rsidRDefault="00035BA6" w:rsidP="00035BA6">
      <w:pPr>
        <w:rPr>
          <w:rFonts w:cs="Arial"/>
        </w:rPr>
      </w:pPr>
    </w:p>
    <w:p w14:paraId="07379EFA" w14:textId="7BDA8594" w:rsidR="007D7BBC" w:rsidRDefault="007D7BBC" w:rsidP="00035BA6">
      <w:pPr>
        <w:rPr>
          <w:rFonts w:cs="Arial"/>
        </w:rPr>
      </w:pPr>
    </w:p>
    <w:p w14:paraId="094377C7" w14:textId="7C56CE41" w:rsidR="007D7BBC" w:rsidRDefault="007D7BBC" w:rsidP="00035BA6">
      <w:pPr>
        <w:rPr>
          <w:rFonts w:cs="Arial"/>
        </w:rPr>
      </w:pPr>
    </w:p>
    <w:p w14:paraId="29337FF6" w14:textId="77777777" w:rsidR="007D7BBC" w:rsidRPr="00035BA6" w:rsidRDefault="007D7BBC" w:rsidP="00035BA6">
      <w:pPr>
        <w:rPr>
          <w:rFonts w:cs="Arial"/>
        </w:rPr>
      </w:pPr>
    </w:p>
    <w:p w14:paraId="2DAF2C3D" w14:textId="675946FB" w:rsidR="00035BA6" w:rsidRDefault="00035BA6" w:rsidP="00035BA6">
      <w:pPr>
        <w:rPr>
          <w:rFonts w:cs="Arial"/>
        </w:rPr>
      </w:pPr>
    </w:p>
    <w:p w14:paraId="6704F162" w14:textId="77777777" w:rsidR="008B05B5" w:rsidRPr="00035BA6" w:rsidRDefault="008B05B5" w:rsidP="00035BA6">
      <w:pPr>
        <w:rPr>
          <w:rFonts w:cs="Arial"/>
        </w:rPr>
      </w:pPr>
    </w:p>
    <w:p w14:paraId="3440FE32" w14:textId="77777777" w:rsidR="00035BA6" w:rsidRPr="00035BA6" w:rsidRDefault="00035BA6" w:rsidP="00035BA6">
      <w:pPr>
        <w:rPr>
          <w:rFonts w:cs="Arial"/>
        </w:rPr>
      </w:pPr>
    </w:p>
    <w:p w14:paraId="3C649C6E" w14:textId="77777777" w:rsidR="00035BA6" w:rsidRPr="00035BA6" w:rsidRDefault="00035BA6" w:rsidP="00035BA6">
      <w:pPr>
        <w:rPr>
          <w:rFonts w:cs="Arial"/>
        </w:rPr>
      </w:pPr>
    </w:p>
    <w:p w14:paraId="7AD200BF" w14:textId="77777777" w:rsidR="00035BA6" w:rsidRPr="00035BA6" w:rsidRDefault="00035BA6" w:rsidP="00035BA6">
      <w:pPr>
        <w:rPr>
          <w:rFonts w:cs="Arial"/>
        </w:rPr>
      </w:pPr>
    </w:p>
    <w:p w14:paraId="6573A8F4" w14:textId="03DC09DE" w:rsidR="00035BA6" w:rsidRDefault="00035BA6" w:rsidP="00035BA6">
      <w:pPr>
        <w:rPr>
          <w:rFonts w:cs="Arial"/>
        </w:rPr>
      </w:pPr>
    </w:p>
    <w:p w14:paraId="2B734C1D" w14:textId="77777777" w:rsidR="00E07B77" w:rsidRPr="00035BA6" w:rsidRDefault="00E07B77" w:rsidP="00035BA6">
      <w:pPr>
        <w:rPr>
          <w:rFonts w:cs="Arial"/>
        </w:rPr>
      </w:pPr>
    </w:p>
    <w:p w14:paraId="2125855D" w14:textId="038DE8D0" w:rsidR="00035BA6" w:rsidRDefault="00035BA6" w:rsidP="00035BA6">
      <w:pPr>
        <w:rPr>
          <w:rFonts w:cs="Arial"/>
        </w:rPr>
      </w:pPr>
    </w:p>
    <w:p w14:paraId="7629162D" w14:textId="77777777" w:rsidR="00F46153" w:rsidRPr="00035BA6" w:rsidRDefault="00F46153" w:rsidP="00035BA6">
      <w:pPr>
        <w:rPr>
          <w:rFonts w:cs="Arial"/>
        </w:rPr>
      </w:pPr>
    </w:p>
    <w:p w14:paraId="377A09C4" w14:textId="77777777" w:rsidR="00035BA6" w:rsidRPr="00035BA6" w:rsidRDefault="00035BA6" w:rsidP="00035BA6">
      <w:pPr>
        <w:rPr>
          <w:rFonts w:cs="Arial"/>
        </w:rPr>
      </w:pPr>
    </w:p>
    <w:p w14:paraId="7BD34D2D" w14:textId="77777777" w:rsidR="00626CF7" w:rsidRPr="00035BA6" w:rsidRDefault="00626CF7" w:rsidP="00035BA6">
      <w:pPr>
        <w:rPr>
          <w:rFonts w:cs="Arial"/>
        </w:rPr>
      </w:pPr>
    </w:p>
    <w:p w14:paraId="7444BF1D" w14:textId="77777777" w:rsidR="00035BA6" w:rsidRPr="00035BA6" w:rsidRDefault="00035BA6" w:rsidP="00035BA6">
      <w:pPr>
        <w:rPr>
          <w:rFonts w:cs="Arial"/>
        </w:rPr>
      </w:pPr>
    </w:p>
    <w:p w14:paraId="0C64C0D6" w14:textId="77777777" w:rsidR="00035BA6" w:rsidRPr="00035BA6" w:rsidRDefault="00035BA6" w:rsidP="00035BA6">
      <w:pPr>
        <w:pBdr>
          <w:top w:val="single" w:sz="4" w:space="1" w:color="auto"/>
          <w:left w:val="single" w:sz="4" w:space="4" w:color="auto"/>
          <w:bottom w:val="single" w:sz="4" w:space="1" w:color="auto"/>
          <w:right w:val="single" w:sz="4" w:space="0" w:color="auto"/>
        </w:pBdr>
        <w:ind w:right="7227"/>
        <w:rPr>
          <w:b/>
        </w:rPr>
      </w:pPr>
      <w:r w:rsidRPr="00035BA6">
        <w:rPr>
          <w:b/>
        </w:rPr>
        <w:lastRenderedPageBreak/>
        <w:t>Obrazec št. 3A</w:t>
      </w:r>
    </w:p>
    <w:p w14:paraId="10468A9E" w14:textId="77777777" w:rsidR="00035BA6" w:rsidRPr="00035BA6" w:rsidRDefault="00035BA6" w:rsidP="00035BA6">
      <w:pPr>
        <w:rPr>
          <w:color w:val="FF0000"/>
        </w:rPr>
      </w:pPr>
    </w:p>
    <w:p w14:paraId="7D407DB3" w14:textId="77777777" w:rsidR="00035BA6" w:rsidRPr="00035BA6" w:rsidRDefault="00035BA6" w:rsidP="00035BA6">
      <w:pPr>
        <w:rPr>
          <w:color w:val="FF0000"/>
        </w:rPr>
      </w:pPr>
    </w:p>
    <w:p w14:paraId="2E2345F9" w14:textId="77777777" w:rsidR="00035BA6" w:rsidRPr="00035BA6" w:rsidRDefault="00035BA6" w:rsidP="00035BA6">
      <w:pPr>
        <w:rPr>
          <w:color w:val="FF0000"/>
        </w:rPr>
      </w:pPr>
    </w:p>
    <w:p w14:paraId="1A40245F" w14:textId="77777777" w:rsidR="00035BA6" w:rsidRPr="00035BA6" w:rsidRDefault="00035BA6" w:rsidP="00035BA6">
      <w:pPr>
        <w:jc w:val="center"/>
        <w:rPr>
          <w:rFonts w:cs="Arial"/>
          <w:sz w:val="24"/>
          <w:szCs w:val="24"/>
        </w:rPr>
      </w:pPr>
      <w:r w:rsidRPr="00035BA6">
        <w:rPr>
          <w:rFonts w:cs="Arial"/>
          <w:b/>
          <w:sz w:val="24"/>
          <w:szCs w:val="24"/>
        </w:rPr>
        <w:t>IZJAVA</w:t>
      </w:r>
      <w:r w:rsidRPr="00035BA6">
        <w:rPr>
          <w:rFonts w:cs="Arial"/>
          <w:sz w:val="24"/>
          <w:szCs w:val="24"/>
          <w:vertAlign w:val="superscript"/>
        </w:rPr>
        <w:t>1</w:t>
      </w:r>
      <w:r w:rsidRPr="00035BA6">
        <w:rPr>
          <w:rFonts w:cs="Arial"/>
          <w:b/>
          <w:sz w:val="24"/>
          <w:szCs w:val="24"/>
        </w:rPr>
        <w:t xml:space="preserve"> po 35. členu </w:t>
      </w:r>
      <w:proofErr w:type="spellStart"/>
      <w:r w:rsidRPr="00035BA6">
        <w:rPr>
          <w:rFonts w:cs="Arial"/>
          <w:b/>
          <w:sz w:val="24"/>
          <w:szCs w:val="24"/>
        </w:rPr>
        <w:t>ZIntPK</w:t>
      </w:r>
      <w:proofErr w:type="spellEnd"/>
    </w:p>
    <w:p w14:paraId="29C00BDB" w14:textId="77777777" w:rsidR="00035BA6" w:rsidRPr="00035BA6" w:rsidRDefault="00035BA6" w:rsidP="00035BA6">
      <w:pPr>
        <w:jc w:val="both"/>
        <w:rPr>
          <w:rFonts w:cs="Arial"/>
          <w:sz w:val="22"/>
          <w:szCs w:val="22"/>
        </w:rPr>
      </w:pPr>
    </w:p>
    <w:p w14:paraId="4793A501" w14:textId="77777777" w:rsidR="00035BA6" w:rsidRPr="00035BA6" w:rsidRDefault="00035BA6" w:rsidP="00035BA6">
      <w:pPr>
        <w:jc w:val="both"/>
        <w:rPr>
          <w:rFonts w:cs="Arial"/>
          <w:i/>
        </w:rPr>
      </w:pPr>
      <w:r w:rsidRPr="00035BA6">
        <w:rPr>
          <w:rFonts w:cs="Arial"/>
          <w:i/>
          <w:sz w:val="22"/>
          <w:szCs w:val="22"/>
        </w:rPr>
        <w:t xml:space="preserve">________________________________________________________________________ </w:t>
      </w:r>
      <w:r w:rsidRPr="00035BA6">
        <w:rPr>
          <w:rFonts w:cs="Arial"/>
          <w:i/>
        </w:rPr>
        <w:t>(Ime in priimek fizične osebe ali odgovorne osebe poslovnega subjekta)</w:t>
      </w:r>
    </w:p>
    <w:p w14:paraId="062DE60B" w14:textId="77777777" w:rsidR="00035BA6" w:rsidRPr="00035BA6" w:rsidRDefault="00035BA6" w:rsidP="00035BA6">
      <w:pPr>
        <w:jc w:val="both"/>
        <w:rPr>
          <w:rFonts w:cs="Arial"/>
        </w:rPr>
      </w:pPr>
      <w:r w:rsidRPr="00035BA6">
        <w:rPr>
          <w:rFonts w:cs="Arial"/>
        </w:rPr>
        <w:t>izjavljam, da poslovni subjekt</w:t>
      </w:r>
    </w:p>
    <w:p w14:paraId="29DEDCD5" w14:textId="77777777" w:rsidR="00035BA6" w:rsidRPr="00035BA6" w:rsidRDefault="00035BA6" w:rsidP="00035BA6">
      <w:pPr>
        <w:jc w:val="both"/>
        <w:rPr>
          <w:rFonts w:cs="Arial"/>
        </w:rPr>
      </w:pPr>
      <w:r w:rsidRPr="00035BA6">
        <w:rPr>
          <w:rFonts w:cs="Arial"/>
        </w:rPr>
        <w:t>__________________________________________________________________________</w:t>
      </w:r>
    </w:p>
    <w:p w14:paraId="65CAB0FE" w14:textId="77777777" w:rsidR="00035BA6" w:rsidRPr="00035BA6" w:rsidRDefault="00035BA6" w:rsidP="00035BA6">
      <w:pPr>
        <w:jc w:val="both"/>
        <w:rPr>
          <w:rFonts w:cs="Arial"/>
        </w:rPr>
      </w:pPr>
      <w:r w:rsidRPr="00035BA6">
        <w:rPr>
          <w:rFonts w:cs="Arial"/>
        </w:rPr>
        <w:t xml:space="preserve"> </w:t>
      </w:r>
      <w:r w:rsidRPr="00035BA6">
        <w:rPr>
          <w:rFonts w:cs="Arial"/>
          <w:i/>
        </w:rPr>
        <w:t>(Naziv poslovnega subjekta (kot izhaja iz uradnih evidenc)</w:t>
      </w:r>
      <w:r w:rsidRPr="00035BA6">
        <w:rPr>
          <w:rFonts w:cs="Arial"/>
        </w:rPr>
        <w:t xml:space="preserve"> </w:t>
      </w:r>
    </w:p>
    <w:p w14:paraId="2BF4E368" w14:textId="77777777" w:rsidR="00035BA6" w:rsidRPr="00035BA6" w:rsidRDefault="00035BA6" w:rsidP="00035BA6">
      <w:pPr>
        <w:jc w:val="both"/>
        <w:rPr>
          <w:rFonts w:cs="Arial"/>
        </w:rPr>
      </w:pPr>
    </w:p>
    <w:p w14:paraId="6CC4CC2B" w14:textId="33A25359" w:rsidR="00035BA6" w:rsidRPr="00035BA6" w:rsidRDefault="00035BA6" w:rsidP="00035BA6">
      <w:pPr>
        <w:jc w:val="both"/>
        <w:rPr>
          <w:rFonts w:cs="Arial"/>
        </w:rPr>
      </w:pPr>
      <w:r w:rsidRPr="00035BA6">
        <w:rPr>
          <w:rFonts w:cs="Arial"/>
        </w:rPr>
        <w:t>ni / nisem povezan s funkcionarjem in po mojem vedenju ni / nisem  povezan z družinskim članom funkcionarja na način, določen v prvem odstavku 35. člena Zakona o integriteti in preprečevanju korupcije (</w:t>
      </w:r>
      <w:r w:rsidR="00E57977" w:rsidRPr="00E57977">
        <w:rPr>
          <w:rFonts w:cs="Arial"/>
        </w:rPr>
        <w:t xml:space="preserve">Uradni list RS, št. 69/11 – uradno prečiščeno besedilo, 158/20, 3/22 – </w:t>
      </w:r>
      <w:proofErr w:type="spellStart"/>
      <w:r w:rsidR="00E57977" w:rsidRPr="00E57977">
        <w:rPr>
          <w:rFonts w:cs="Arial"/>
        </w:rPr>
        <w:t>ZDeb</w:t>
      </w:r>
      <w:proofErr w:type="spellEnd"/>
      <w:r w:rsidR="00E57977" w:rsidRPr="00E57977">
        <w:rPr>
          <w:rFonts w:cs="Arial"/>
        </w:rPr>
        <w:t xml:space="preserve"> in 16/23 – </w:t>
      </w:r>
      <w:proofErr w:type="spellStart"/>
      <w:r w:rsidR="00E57977" w:rsidRPr="00E57977">
        <w:rPr>
          <w:rFonts w:cs="Arial"/>
        </w:rPr>
        <w:t>ZZPri</w:t>
      </w:r>
      <w:proofErr w:type="spellEnd"/>
      <w:r w:rsidRPr="00035BA6">
        <w:rPr>
          <w:rFonts w:cs="Arial"/>
        </w:rPr>
        <w:t xml:space="preserve">, </w:t>
      </w:r>
      <w:proofErr w:type="spellStart"/>
      <w:r w:rsidRPr="00035BA6">
        <w:rPr>
          <w:rFonts w:cs="Arial"/>
        </w:rPr>
        <w:t>ZIntPK</w:t>
      </w:r>
      <w:proofErr w:type="spellEnd"/>
      <w:r w:rsidRPr="00035BA6">
        <w:rPr>
          <w:rFonts w:cs="Arial"/>
        </w:rPr>
        <w:t xml:space="preserve">).   </w:t>
      </w:r>
    </w:p>
    <w:p w14:paraId="54D98116" w14:textId="77777777" w:rsidR="00035BA6" w:rsidRPr="00035BA6" w:rsidRDefault="00035BA6" w:rsidP="00035BA6">
      <w:pPr>
        <w:jc w:val="both"/>
        <w:rPr>
          <w:rFonts w:cs="Arial"/>
        </w:rPr>
      </w:pPr>
    </w:p>
    <w:p w14:paraId="3739FF63" w14:textId="77777777" w:rsidR="00035BA6" w:rsidRPr="00035BA6" w:rsidRDefault="00035BA6" w:rsidP="00035BA6">
      <w:pPr>
        <w:jc w:val="both"/>
        <w:rPr>
          <w:rFonts w:cs="Arial"/>
          <w:b/>
          <w:u w:val="single"/>
        </w:rPr>
      </w:pPr>
    </w:p>
    <w:p w14:paraId="47073D00" w14:textId="77777777" w:rsidR="00035BA6" w:rsidRPr="00035BA6" w:rsidRDefault="00035BA6" w:rsidP="00035BA6">
      <w:pPr>
        <w:jc w:val="both"/>
        <w:rPr>
          <w:rFonts w:cs="Arial"/>
          <w:b/>
          <w:u w:val="single"/>
        </w:rPr>
      </w:pPr>
    </w:p>
    <w:p w14:paraId="7BBC0023" w14:textId="77777777" w:rsidR="00035BA6" w:rsidRPr="00035BA6" w:rsidRDefault="00035BA6" w:rsidP="00035BA6">
      <w:pPr>
        <w:jc w:val="both"/>
        <w:rPr>
          <w:rFonts w:cs="Arial"/>
          <w:b/>
          <w:u w:val="single"/>
        </w:rPr>
      </w:pPr>
      <w:r w:rsidRPr="00035BA6">
        <w:rPr>
          <w:rFonts w:cs="Arial"/>
          <w:b/>
          <w:u w:val="single"/>
        </w:rPr>
        <w:t xml:space="preserve">1. odstavek 35. člena </w:t>
      </w:r>
      <w:proofErr w:type="spellStart"/>
      <w:r w:rsidRPr="00035BA6">
        <w:rPr>
          <w:rFonts w:cs="Arial"/>
          <w:b/>
          <w:u w:val="single"/>
        </w:rPr>
        <w:t>ZIntPK</w:t>
      </w:r>
      <w:proofErr w:type="spellEnd"/>
      <w:r w:rsidRPr="00035BA6">
        <w:rPr>
          <w:rFonts w:cs="Arial"/>
          <w:b/>
          <w:u w:val="single"/>
        </w:rPr>
        <w:t>:</w:t>
      </w:r>
    </w:p>
    <w:p w14:paraId="765E486E" w14:textId="77777777" w:rsidR="00035BA6" w:rsidRPr="00035BA6" w:rsidRDefault="00035BA6" w:rsidP="00035BA6">
      <w:pPr>
        <w:rPr>
          <w:rFonts w:cs="Arial"/>
          <w:i/>
        </w:rPr>
      </w:pPr>
      <w:r w:rsidRPr="00035BA6">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D9EC5" w14:textId="77777777" w:rsidR="00035BA6" w:rsidRPr="00035BA6" w:rsidRDefault="00035BA6" w:rsidP="00691C95">
      <w:pPr>
        <w:numPr>
          <w:ilvl w:val="0"/>
          <w:numId w:val="15"/>
        </w:numPr>
        <w:rPr>
          <w:rFonts w:cs="Arial"/>
          <w:i/>
        </w:rPr>
      </w:pPr>
      <w:r w:rsidRPr="00035BA6">
        <w:rPr>
          <w:rFonts w:cs="Arial"/>
          <w:i/>
        </w:rPr>
        <w:t>udeležen kot poslovodja, član poslovodstva ali zakoniti zastopnik ali</w:t>
      </w:r>
    </w:p>
    <w:p w14:paraId="1790BA52" w14:textId="77777777" w:rsidR="00035BA6" w:rsidRPr="00035BA6" w:rsidRDefault="00035BA6" w:rsidP="00691C95">
      <w:pPr>
        <w:numPr>
          <w:ilvl w:val="0"/>
          <w:numId w:val="15"/>
        </w:numPr>
        <w:rPr>
          <w:rFonts w:cs="Arial"/>
          <w:i/>
        </w:rPr>
      </w:pPr>
      <w:r w:rsidRPr="00035BA6">
        <w:rPr>
          <w:rFonts w:cs="Arial"/>
          <w:i/>
        </w:rPr>
        <w:t>neposredno ali prek drugih pravnih oseb v več kot pet odstotnem deležu udeležen pri ustanoviteljskih pravicah, upravljanju ali kapitalu.</w:t>
      </w:r>
    </w:p>
    <w:p w14:paraId="26488B98" w14:textId="77777777" w:rsidR="00035BA6" w:rsidRPr="00035BA6" w:rsidRDefault="00035BA6" w:rsidP="00035BA6">
      <w:pPr>
        <w:rPr>
          <w:rFonts w:cs="Arial"/>
          <w:sz w:val="22"/>
          <w:szCs w:val="22"/>
        </w:rPr>
      </w:pPr>
    </w:p>
    <w:p w14:paraId="48201BB6" w14:textId="77777777" w:rsidR="00035BA6" w:rsidRPr="00035BA6" w:rsidRDefault="00035BA6" w:rsidP="00035BA6">
      <w:pPr>
        <w:rPr>
          <w:rFonts w:cs="Arial"/>
          <w:color w:val="FF0000"/>
          <w:sz w:val="22"/>
          <w:szCs w:val="22"/>
        </w:rPr>
      </w:pPr>
    </w:p>
    <w:p w14:paraId="12D3F8A0" w14:textId="77777777" w:rsidR="00035BA6" w:rsidRPr="00035BA6" w:rsidRDefault="00035BA6" w:rsidP="00035BA6">
      <w:pPr>
        <w:rPr>
          <w:rFonts w:cs="Arial"/>
          <w:color w:val="FF0000"/>
          <w:sz w:val="22"/>
          <w:szCs w:val="22"/>
        </w:rPr>
      </w:pPr>
    </w:p>
    <w:p w14:paraId="68F5CDFE" w14:textId="77777777" w:rsidR="00035BA6" w:rsidRPr="00035BA6" w:rsidRDefault="00035BA6" w:rsidP="00035BA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A19D0C1" w14:textId="77777777" w:rsidTr="00744D4A">
        <w:tc>
          <w:tcPr>
            <w:tcW w:w="3430" w:type="dxa"/>
            <w:hideMark/>
          </w:tcPr>
          <w:p w14:paraId="38EC6822"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Datum in kraj:</w:t>
            </w:r>
          </w:p>
        </w:tc>
        <w:tc>
          <w:tcPr>
            <w:tcW w:w="2067" w:type="dxa"/>
          </w:tcPr>
          <w:p w14:paraId="6063B88A"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p>
        </w:tc>
        <w:tc>
          <w:tcPr>
            <w:tcW w:w="3573" w:type="dxa"/>
            <w:hideMark/>
          </w:tcPr>
          <w:p w14:paraId="6CAB7E5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Žig in podpis zakonitega zastopnika:</w:t>
            </w:r>
          </w:p>
        </w:tc>
      </w:tr>
      <w:tr w:rsidR="00035BA6" w:rsidRPr="00035BA6" w14:paraId="0C4FB899" w14:textId="77777777" w:rsidTr="00744D4A">
        <w:tc>
          <w:tcPr>
            <w:tcW w:w="3430" w:type="dxa"/>
            <w:tcBorders>
              <w:top w:val="nil"/>
              <w:left w:val="nil"/>
              <w:bottom w:val="single" w:sz="4" w:space="0" w:color="auto"/>
              <w:right w:val="nil"/>
            </w:tcBorders>
          </w:tcPr>
          <w:p w14:paraId="1B6A422C"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56796574"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2067" w:type="dxa"/>
          </w:tcPr>
          <w:p w14:paraId="0A35FA52"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3D0D3D6"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0D5B8D7D"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r>
    </w:tbl>
    <w:p w14:paraId="6969844B" w14:textId="77777777" w:rsidR="00035BA6" w:rsidRPr="00035BA6" w:rsidRDefault="00035BA6" w:rsidP="00035BA6">
      <w:pPr>
        <w:rPr>
          <w:rFonts w:cs="Arial"/>
          <w:color w:val="FF0000"/>
          <w:sz w:val="22"/>
          <w:szCs w:val="22"/>
        </w:rPr>
      </w:pPr>
    </w:p>
    <w:p w14:paraId="100532BA" w14:textId="77777777" w:rsidR="00035BA6" w:rsidRPr="00035BA6" w:rsidRDefault="00035BA6" w:rsidP="00035BA6">
      <w:pPr>
        <w:rPr>
          <w:rFonts w:cs="Arial"/>
          <w:color w:val="FF0000"/>
          <w:sz w:val="22"/>
          <w:szCs w:val="22"/>
        </w:rPr>
      </w:pPr>
    </w:p>
    <w:p w14:paraId="3277B840" w14:textId="77777777" w:rsidR="00035BA6" w:rsidRPr="00035BA6" w:rsidRDefault="00035BA6" w:rsidP="00035BA6">
      <w:pPr>
        <w:rPr>
          <w:rFonts w:cs="Arial"/>
          <w:color w:val="FF0000"/>
          <w:sz w:val="22"/>
          <w:szCs w:val="22"/>
        </w:rPr>
      </w:pPr>
    </w:p>
    <w:p w14:paraId="35E44F4F" w14:textId="77777777" w:rsidR="00035BA6" w:rsidRPr="00035BA6" w:rsidRDefault="00035BA6" w:rsidP="00035BA6">
      <w:pPr>
        <w:rPr>
          <w:rFonts w:cs="Arial"/>
          <w:color w:val="FF0000"/>
          <w:sz w:val="22"/>
          <w:szCs w:val="22"/>
        </w:rPr>
      </w:pPr>
    </w:p>
    <w:p w14:paraId="12C35E4C" w14:textId="77777777" w:rsidR="00035BA6" w:rsidRPr="00035BA6" w:rsidRDefault="00035BA6" w:rsidP="00035BA6">
      <w:pPr>
        <w:rPr>
          <w:rFonts w:cs="Arial"/>
        </w:rPr>
      </w:pPr>
    </w:p>
    <w:p w14:paraId="6C053FDB" w14:textId="77777777" w:rsidR="00035BA6" w:rsidRPr="00035BA6" w:rsidRDefault="00035BA6" w:rsidP="00035BA6">
      <w:pPr>
        <w:rPr>
          <w:rFonts w:cs="Arial"/>
        </w:rPr>
      </w:pPr>
    </w:p>
    <w:p w14:paraId="206FA1E2" w14:textId="44C8213F" w:rsidR="00035BA6" w:rsidRDefault="00035BA6" w:rsidP="00035BA6">
      <w:pPr>
        <w:rPr>
          <w:rFonts w:cs="Arial"/>
        </w:rPr>
      </w:pPr>
    </w:p>
    <w:p w14:paraId="52668AAC" w14:textId="77777777" w:rsidR="00F46153" w:rsidRPr="00035BA6" w:rsidRDefault="00F46153" w:rsidP="00035BA6">
      <w:pPr>
        <w:rPr>
          <w:rFonts w:cs="Arial"/>
        </w:rPr>
      </w:pPr>
    </w:p>
    <w:p w14:paraId="75A20F2C" w14:textId="77777777" w:rsidR="00035BA6" w:rsidRPr="00035BA6" w:rsidRDefault="00035BA6" w:rsidP="00035BA6">
      <w:pPr>
        <w:rPr>
          <w:rFonts w:cs="Arial"/>
        </w:rPr>
      </w:pPr>
    </w:p>
    <w:p w14:paraId="652D1467" w14:textId="77777777" w:rsidR="00035BA6" w:rsidRPr="00035BA6" w:rsidRDefault="00035BA6" w:rsidP="00035BA6">
      <w:pPr>
        <w:rPr>
          <w:rFonts w:cs="Arial"/>
        </w:rPr>
      </w:pPr>
    </w:p>
    <w:p w14:paraId="0D74925B" w14:textId="77777777" w:rsidR="00035BA6" w:rsidRPr="00035BA6" w:rsidRDefault="00035BA6" w:rsidP="00035BA6">
      <w:pPr>
        <w:rPr>
          <w:rFonts w:cs="Arial"/>
        </w:rPr>
      </w:pPr>
    </w:p>
    <w:p w14:paraId="4C1F65DB" w14:textId="77777777" w:rsidR="00035BA6" w:rsidRPr="00035BA6" w:rsidRDefault="00035BA6" w:rsidP="00035BA6">
      <w:pPr>
        <w:rPr>
          <w:rFonts w:cs="Arial"/>
        </w:rPr>
      </w:pPr>
    </w:p>
    <w:p w14:paraId="6B935042" w14:textId="77777777" w:rsidR="00035BA6" w:rsidRPr="00035BA6" w:rsidRDefault="00035BA6" w:rsidP="00035BA6">
      <w:pPr>
        <w:rPr>
          <w:rFonts w:cs="Arial"/>
        </w:rPr>
      </w:pPr>
    </w:p>
    <w:p w14:paraId="0D7ADBAE" w14:textId="5DCE3F79" w:rsidR="00035BA6" w:rsidRDefault="00035BA6" w:rsidP="00035BA6">
      <w:pPr>
        <w:rPr>
          <w:rFonts w:cs="Arial"/>
        </w:rPr>
      </w:pPr>
    </w:p>
    <w:p w14:paraId="4C65EC22" w14:textId="7D20B2C2" w:rsidR="00AD0F9A" w:rsidRDefault="00AD0F9A" w:rsidP="00035BA6">
      <w:pPr>
        <w:rPr>
          <w:rFonts w:cs="Arial"/>
        </w:rPr>
      </w:pPr>
    </w:p>
    <w:p w14:paraId="6A76B795" w14:textId="77777777" w:rsidR="00AD0F9A" w:rsidRPr="00035BA6" w:rsidRDefault="00AD0F9A" w:rsidP="00035BA6">
      <w:pPr>
        <w:rPr>
          <w:rFonts w:cs="Arial"/>
        </w:rPr>
      </w:pPr>
    </w:p>
    <w:p w14:paraId="0F411098" w14:textId="22D5E7B4" w:rsidR="00035BA6" w:rsidRDefault="00035BA6" w:rsidP="00035BA6">
      <w:pPr>
        <w:rPr>
          <w:rFonts w:cs="Arial"/>
        </w:rPr>
      </w:pPr>
    </w:p>
    <w:p w14:paraId="0326A522" w14:textId="77777777" w:rsidR="00F46153" w:rsidRPr="00035BA6" w:rsidRDefault="00F46153" w:rsidP="00035BA6">
      <w:pPr>
        <w:rPr>
          <w:rFonts w:cs="Arial"/>
        </w:rPr>
      </w:pPr>
    </w:p>
    <w:p w14:paraId="4E26552F" w14:textId="77777777" w:rsidR="00035BA6" w:rsidRPr="00035BA6" w:rsidRDefault="00035BA6" w:rsidP="00035BA6">
      <w:pPr>
        <w:rPr>
          <w:rFonts w:cs="Arial"/>
        </w:rPr>
      </w:pPr>
    </w:p>
    <w:p w14:paraId="2F9ECE3B" w14:textId="77777777" w:rsidR="00035BA6" w:rsidRPr="00035BA6" w:rsidRDefault="00035BA6" w:rsidP="00035BA6">
      <w:pPr>
        <w:rPr>
          <w:rFonts w:cs="Arial"/>
        </w:rPr>
      </w:pPr>
    </w:p>
    <w:p w14:paraId="7A5A8552" w14:textId="77777777" w:rsidR="00035BA6" w:rsidRPr="00035BA6" w:rsidRDefault="00035BA6" w:rsidP="00035BA6">
      <w:pPr>
        <w:rPr>
          <w:rFonts w:cs="Arial"/>
        </w:rPr>
      </w:pPr>
    </w:p>
    <w:p w14:paraId="0FEC9FD6" w14:textId="77777777" w:rsidR="00F46153" w:rsidRDefault="00035BA6" w:rsidP="00035BA6">
      <w:pPr>
        <w:rPr>
          <w:rFonts w:ascii="Arial Narrow" w:hAnsi="Arial Narrow"/>
        </w:rPr>
      </w:pPr>
      <w:r w:rsidRPr="00035BA6">
        <w:rPr>
          <w:rFonts w:ascii="Arial Narrow" w:hAnsi="Arial Narrow"/>
          <w:vertAlign w:val="superscript"/>
        </w:rPr>
        <w:footnoteRef/>
      </w:r>
      <w:r w:rsidRPr="00035BA6">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035BA6">
        <w:rPr>
          <w:rFonts w:ascii="Arial Narrow" w:hAnsi="Arial Narrow"/>
        </w:rPr>
        <w:t>ZIntPK</w:t>
      </w:r>
      <w:proofErr w:type="spellEnd"/>
      <w:r w:rsidRPr="00035BA6">
        <w:rPr>
          <w:rFonts w:ascii="Arial Narrow" w:hAnsi="Arial Narrow"/>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64926AC5"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54DAAFAD" w14:textId="77777777" w:rsidR="00035BA6" w:rsidRPr="00035BA6" w:rsidRDefault="00035BA6" w:rsidP="00035BA6">
            <w:pPr>
              <w:spacing w:line="260" w:lineRule="exact"/>
              <w:jc w:val="both"/>
              <w:rPr>
                <w:b/>
                <w:szCs w:val="24"/>
                <w:lang w:eastAsia="en-US"/>
              </w:rPr>
            </w:pPr>
            <w:r w:rsidRPr="00035BA6">
              <w:rPr>
                <w:b/>
              </w:rPr>
              <w:lastRenderedPageBreak/>
              <w:t>Obrazec št. 4</w:t>
            </w:r>
          </w:p>
        </w:tc>
      </w:tr>
    </w:tbl>
    <w:p w14:paraId="6016E91F" w14:textId="77777777" w:rsidR="00035BA6" w:rsidRPr="00035BA6" w:rsidRDefault="00035BA6" w:rsidP="00035BA6">
      <w:pPr>
        <w:spacing w:line="260" w:lineRule="exact"/>
        <w:rPr>
          <w:rFonts w:cs="Arial"/>
          <w:lang w:eastAsia="en-US"/>
        </w:rPr>
      </w:pPr>
    </w:p>
    <w:p w14:paraId="69FA3721"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F21EA45" w14:textId="77777777" w:rsidR="00035BA6" w:rsidRPr="00035BA6" w:rsidRDefault="00035BA6" w:rsidP="00035BA6">
      <w:pPr>
        <w:spacing w:line="260" w:lineRule="exact"/>
        <w:jc w:val="center"/>
        <w:rPr>
          <w:rFonts w:cs="Arial"/>
          <w:b/>
          <w:sz w:val="24"/>
        </w:rPr>
      </w:pPr>
      <w:r w:rsidRPr="00035BA6">
        <w:rPr>
          <w:rFonts w:cs="Arial"/>
          <w:b/>
          <w:sz w:val="24"/>
        </w:rPr>
        <w:t>PONUDBENI PREDRAČUN – POVZETEK (rekapitulacija)</w:t>
      </w:r>
    </w:p>
    <w:p w14:paraId="13252785" w14:textId="77777777" w:rsidR="001A562A" w:rsidRPr="00DE289E" w:rsidRDefault="00035BA6" w:rsidP="001A562A">
      <w:pPr>
        <w:widowControl w:val="0"/>
        <w:tabs>
          <w:tab w:val="left" w:pos="90"/>
          <w:tab w:val="left" w:pos="964"/>
        </w:tabs>
        <w:autoSpaceDE w:val="0"/>
        <w:autoSpaceDN w:val="0"/>
        <w:adjustRightInd w:val="0"/>
        <w:jc w:val="both"/>
        <w:rPr>
          <w:rFonts w:cs="Arial"/>
          <w:b/>
          <w:sz w:val="24"/>
        </w:rPr>
      </w:pPr>
      <w:r w:rsidRPr="00035BA6">
        <w:rPr>
          <w:rFonts w:cs="Arial"/>
          <w:color w:val="000000"/>
        </w:rPr>
        <w:tab/>
      </w:r>
    </w:p>
    <w:p w14:paraId="1369D39D" w14:textId="77777777" w:rsidR="00CC1687" w:rsidRPr="00676208" w:rsidRDefault="00CC1687" w:rsidP="00CC1687">
      <w:pPr>
        <w:tabs>
          <w:tab w:val="left" w:pos="708"/>
        </w:tabs>
        <w:jc w:val="both"/>
        <w:rPr>
          <w:rFonts w:cs="Arial"/>
          <w:color w:val="000000"/>
        </w:rPr>
      </w:pPr>
      <w:r w:rsidRPr="00676208">
        <w:rPr>
          <w:rFonts w:cs="Arial"/>
        </w:rPr>
        <w:t xml:space="preserve">Ponudnik mora ponudbeni predračun (razčlenjen) izpolniti v Excelovi tabeli. </w:t>
      </w:r>
      <w:r w:rsidRPr="00676208">
        <w:rPr>
          <w:rFonts w:cs="Arial"/>
          <w:color w:val="000000"/>
        </w:rPr>
        <w:t xml:space="preserve">Pri izpolnjevanju Ponudbenega predračuna v </w:t>
      </w:r>
      <w:proofErr w:type="spellStart"/>
      <w:r w:rsidRPr="00676208">
        <w:rPr>
          <w:rFonts w:cs="Arial"/>
          <w:color w:val="000000"/>
        </w:rPr>
        <w:t>excelu</w:t>
      </w:r>
      <w:proofErr w:type="spellEnd"/>
      <w:r w:rsidRPr="00676208">
        <w:rPr>
          <w:rFonts w:cs="Arial"/>
          <w:color w:val="000000"/>
        </w:rPr>
        <w:t xml:space="preserve"> mora ponudnik upoštevati naslednja navodila:</w:t>
      </w:r>
    </w:p>
    <w:p w14:paraId="55742FD2" w14:textId="77777777" w:rsidR="00E07B77" w:rsidRPr="00C23C73" w:rsidRDefault="00E07B77" w:rsidP="00E07B77">
      <w:pPr>
        <w:numPr>
          <w:ilvl w:val="0"/>
          <w:numId w:val="9"/>
        </w:numPr>
        <w:tabs>
          <w:tab w:val="left" w:pos="567"/>
        </w:tabs>
        <w:ind w:left="567" w:hanging="283"/>
        <w:jc w:val="both"/>
        <w:rPr>
          <w:rFonts w:cs="Arial"/>
          <w:color w:val="000000"/>
        </w:rPr>
      </w:pPr>
      <w:r w:rsidRPr="00C23C73">
        <w:rPr>
          <w:rFonts w:cs="Arial"/>
          <w:color w:val="000000"/>
        </w:rPr>
        <w:t>Ponudnik mora Ponudbeni predračun izpolniti v elektronski obliki.</w:t>
      </w:r>
      <w:r w:rsidRPr="00C23C73">
        <w:rPr>
          <w:rFonts w:cs="Arial"/>
          <w:color w:val="000000"/>
        </w:rPr>
        <w:tab/>
      </w:r>
      <w:r w:rsidRPr="00C23C73">
        <w:rPr>
          <w:rFonts w:cs="Arial"/>
          <w:color w:val="000000"/>
        </w:rPr>
        <w:tab/>
      </w:r>
      <w:r w:rsidRPr="00C23C73">
        <w:rPr>
          <w:rFonts w:cs="Arial"/>
          <w:color w:val="000000"/>
        </w:rPr>
        <w:tab/>
      </w:r>
      <w:r w:rsidRPr="00C23C73">
        <w:rPr>
          <w:rFonts w:cs="Arial"/>
          <w:color w:val="000000"/>
        </w:rPr>
        <w:tab/>
      </w:r>
    </w:p>
    <w:p w14:paraId="655B78E8" w14:textId="77777777" w:rsidR="00E07B77" w:rsidRPr="00C23C73" w:rsidRDefault="00E07B77" w:rsidP="00E07B77">
      <w:pPr>
        <w:numPr>
          <w:ilvl w:val="0"/>
          <w:numId w:val="9"/>
        </w:numPr>
        <w:tabs>
          <w:tab w:val="left" w:pos="567"/>
        </w:tabs>
        <w:ind w:left="567" w:hanging="283"/>
        <w:jc w:val="both"/>
        <w:rPr>
          <w:rFonts w:cs="Arial"/>
          <w:color w:val="000000"/>
        </w:rPr>
      </w:pPr>
      <w:r w:rsidRPr="00C23C73">
        <w:rPr>
          <w:rFonts w:cs="Arial"/>
          <w:color w:val="000000"/>
        </w:rPr>
        <w:t>Ponudnik mora obvezno izpolniti vsa polja, ki so prazna in obarvana z rumeno. Na črte mora vpisati podatke, ki jih naročnik zahteva.</w:t>
      </w:r>
    </w:p>
    <w:p w14:paraId="013A5286" w14:textId="77777777" w:rsidR="00E07B77" w:rsidRPr="00C23C73" w:rsidRDefault="00E07B77" w:rsidP="00E07B77">
      <w:pPr>
        <w:numPr>
          <w:ilvl w:val="0"/>
          <w:numId w:val="9"/>
        </w:numPr>
        <w:tabs>
          <w:tab w:val="left" w:pos="567"/>
        </w:tabs>
        <w:ind w:left="567" w:hanging="283"/>
        <w:jc w:val="both"/>
        <w:rPr>
          <w:rFonts w:cs="Arial"/>
          <w:color w:val="000000"/>
        </w:rPr>
      </w:pPr>
      <w:r w:rsidRPr="00C23C73">
        <w:rPr>
          <w:rFonts w:cs="Arial"/>
          <w:color w:val="000000"/>
        </w:rPr>
        <w:t>Ko ponudnik v programsko orodje Excel vnese podatke v stolpec "</w:t>
      </w:r>
      <w:r>
        <w:rPr>
          <w:rFonts w:cs="Arial"/>
          <w:color w:val="000000"/>
        </w:rPr>
        <w:t xml:space="preserve">CENA EM v EUR brez DDV'' </w:t>
      </w:r>
      <w:r w:rsidRPr="00C23C73">
        <w:rPr>
          <w:rFonts w:cs="Arial"/>
          <w:color w:val="000000"/>
        </w:rPr>
        <w:t xml:space="preserve">se ostali podatki računajo avtomatsko. </w:t>
      </w:r>
    </w:p>
    <w:p w14:paraId="357C83EC" w14:textId="77777777" w:rsidR="00E07B77" w:rsidRPr="00195AD5" w:rsidRDefault="00E07B77" w:rsidP="00E07B77">
      <w:pPr>
        <w:numPr>
          <w:ilvl w:val="0"/>
          <w:numId w:val="9"/>
        </w:numPr>
        <w:tabs>
          <w:tab w:val="left" w:pos="567"/>
        </w:tabs>
        <w:ind w:left="567" w:hanging="283"/>
        <w:jc w:val="both"/>
        <w:rPr>
          <w:rFonts w:cs="Arial"/>
          <w:b/>
          <w:color w:val="000000"/>
        </w:rPr>
      </w:pPr>
      <w:r w:rsidRPr="00195AD5">
        <w:rPr>
          <w:rFonts w:cs="Arial"/>
          <w:b/>
          <w:color w:val="000000"/>
        </w:rPr>
        <w:t>Označene vrečke z zvezdico* (postavke 2C, 2G, 2I in 2J) so vrečke s tiskom (glej Tehnične specifikacije). Pri vrečkah s tiskom mora biti v ceno vrečke vključena tudi cena tiska.</w:t>
      </w:r>
    </w:p>
    <w:p w14:paraId="04DDB2C8" w14:textId="77777777" w:rsidR="00E07B77" w:rsidRPr="00C23C73" w:rsidRDefault="00E07B77" w:rsidP="00E07B77">
      <w:pPr>
        <w:numPr>
          <w:ilvl w:val="0"/>
          <w:numId w:val="9"/>
        </w:numPr>
        <w:tabs>
          <w:tab w:val="left" w:pos="567"/>
        </w:tabs>
        <w:ind w:left="567" w:hanging="283"/>
        <w:jc w:val="both"/>
        <w:rPr>
          <w:rFonts w:cs="Arial"/>
          <w:color w:val="000000"/>
        </w:rPr>
      </w:pPr>
      <w:r w:rsidRPr="00C23C73">
        <w:rPr>
          <w:rFonts w:cs="Arial"/>
          <w:color w:val="000000"/>
        </w:rPr>
        <w:t xml:space="preserve">Decimalna mesta se bodo pri cenah in vrednostih avtomatsko zaokrožila na </w:t>
      </w:r>
      <w:r>
        <w:rPr>
          <w:rFonts w:cs="Arial"/>
          <w:color w:val="000000"/>
        </w:rPr>
        <w:t>4</w:t>
      </w:r>
      <w:r w:rsidRPr="00C23C73">
        <w:rPr>
          <w:rFonts w:cs="Arial"/>
          <w:color w:val="000000"/>
        </w:rPr>
        <w:t xml:space="preserve"> decimalni mesti.</w:t>
      </w:r>
    </w:p>
    <w:p w14:paraId="7F8B2A83" w14:textId="54D6C0FC" w:rsidR="00E07B77" w:rsidRPr="00E07B77" w:rsidRDefault="00E07B77" w:rsidP="00E07B77">
      <w:pPr>
        <w:numPr>
          <w:ilvl w:val="0"/>
          <w:numId w:val="9"/>
        </w:numPr>
        <w:tabs>
          <w:tab w:val="left" w:pos="567"/>
        </w:tabs>
        <w:ind w:left="567" w:hanging="283"/>
        <w:jc w:val="both"/>
        <w:rPr>
          <w:rFonts w:cs="Arial"/>
          <w:color w:val="000000"/>
        </w:rPr>
      </w:pPr>
      <w:r w:rsidRPr="00C23C73">
        <w:rPr>
          <w:rFonts w:cs="Arial"/>
          <w:color w:val="000000"/>
        </w:rPr>
        <w:t>Končno vrednost iz razčlenjenega ponudbenega predračuna (obrazec št. 4A) ponudnik vpiše v spodnjo tabelo:</w:t>
      </w:r>
    </w:p>
    <w:p w14:paraId="2EE5F6EF" w14:textId="77777777" w:rsidR="00CC1687" w:rsidRPr="00676208" w:rsidRDefault="00CC1687" w:rsidP="00CC1687">
      <w:pPr>
        <w:widowControl w:val="0"/>
        <w:tabs>
          <w:tab w:val="left" w:pos="90"/>
          <w:tab w:val="left" w:pos="964"/>
        </w:tabs>
        <w:autoSpaceDE w:val="0"/>
        <w:autoSpaceDN w:val="0"/>
        <w:adjustRightInd w:val="0"/>
        <w:jc w:val="both"/>
        <w:rPr>
          <w:rFonts w:cs="Arial"/>
          <w:color w:val="00000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4"/>
        <w:gridCol w:w="3966"/>
      </w:tblGrid>
      <w:tr w:rsidR="00CC1687" w:rsidRPr="00676208" w14:paraId="188DDC5A" w14:textId="77777777" w:rsidTr="00E07B77">
        <w:tc>
          <w:tcPr>
            <w:tcW w:w="2811" w:type="pct"/>
            <w:vAlign w:val="center"/>
            <w:hideMark/>
          </w:tcPr>
          <w:p w14:paraId="473F08AA" w14:textId="77777777" w:rsidR="00CC1687" w:rsidRPr="00676208" w:rsidRDefault="00626CF7" w:rsidP="00CC1687">
            <w:pPr>
              <w:rPr>
                <w:rFonts w:cs="Arial"/>
                <w:b/>
                <w:sz w:val="24"/>
              </w:rPr>
            </w:pPr>
            <w:r>
              <w:rPr>
                <w:rFonts w:cs="Arial"/>
                <w:b/>
                <w:sz w:val="24"/>
              </w:rPr>
              <w:t>Predmet javnega naročila</w:t>
            </w:r>
          </w:p>
        </w:tc>
        <w:tc>
          <w:tcPr>
            <w:tcW w:w="2189" w:type="pct"/>
            <w:vAlign w:val="center"/>
          </w:tcPr>
          <w:p w14:paraId="583C336E" w14:textId="77777777" w:rsidR="00CC1687" w:rsidRPr="00676208" w:rsidRDefault="00CC1687" w:rsidP="00CC1687">
            <w:pPr>
              <w:jc w:val="center"/>
              <w:rPr>
                <w:rFonts w:cs="Arial"/>
                <w:b/>
                <w:sz w:val="24"/>
              </w:rPr>
            </w:pPr>
            <w:r w:rsidRPr="00D16414">
              <w:rPr>
                <w:rFonts w:cs="Arial"/>
                <w:b/>
                <w:sz w:val="24"/>
              </w:rPr>
              <w:t>SKUPNA VR</w:t>
            </w:r>
            <w:r>
              <w:rPr>
                <w:rFonts w:cs="Arial"/>
                <w:b/>
                <w:sz w:val="24"/>
              </w:rPr>
              <w:t>EDNOST PONUDBE</w:t>
            </w:r>
            <w:r w:rsidRPr="00676208">
              <w:rPr>
                <w:rFonts w:cs="Arial"/>
                <w:b/>
                <w:sz w:val="24"/>
              </w:rPr>
              <w:t>*</w:t>
            </w:r>
          </w:p>
        </w:tc>
      </w:tr>
      <w:tr w:rsidR="00CC1687" w:rsidRPr="00676208" w14:paraId="2A9FD264" w14:textId="77777777" w:rsidTr="00E07B77">
        <w:trPr>
          <w:trHeight w:val="657"/>
        </w:trPr>
        <w:tc>
          <w:tcPr>
            <w:tcW w:w="2811" w:type="pct"/>
            <w:vAlign w:val="center"/>
          </w:tcPr>
          <w:p w14:paraId="154B36EC" w14:textId="0F70BCDA" w:rsidR="00CC1687" w:rsidRPr="00676208" w:rsidRDefault="00E07B77" w:rsidP="00CC1687">
            <w:pPr>
              <w:rPr>
                <w:rFonts w:cs="Arial"/>
                <w:b/>
                <w:sz w:val="24"/>
              </w:rPr>
            </w:pPr>
            <w:bookmarkStart w:id="6" w:name="_Hlk236995200"/>
            <w:r w:rsidRPr="00E07B77">
              <w:rPr>
                <w:rFonts w:cs="Arial"/>
                <w:b/>
                <w:sz w:val="24"/>
              </w:rPr>
              <w:t>NABAVA VREČK PE-LD IN PE-HD</w:t>
            </w:r>
            <w:bookmarkEnd w:id="6"/>
          </w:p>
        </w:tc>
        <w:tc>
          <w:tcPr>
            <w:tcW w:w="2189" w:type="pct"/>
            <w:vAlign w:val="center"/>
          </w:tcPr>
          <w:p w14:paraId="0186C77E" w14:textId="77777777" w:rsidR="00CC1687" w:rsidRPr="00676208" w:rsidRDefault="00CC1687" w:rsidP="00CC1687">
            <w:pPr>
              <w:jc w:val="right"/>
              <w:rPr>
                <w:rFonts w:cs="Arial"/>
                <w:b/>
                <w:sz w:val="24"/>
              </w:rPr>
            </w:pPr>
          </w:p>
        </w:tc>
      </w:tr>
    </w:tbl>
    <w:p w14:paraId="505700D9" w14:textId="7F90C404" w:rsidR="00CC1687" w:rsidRDefault="00CC1687" w:rsidP="00903C10">
      <w:pPr>
        <w:widowControl w:val="0"/>
        <w:tabs>
          <w:tab w:val="left" w:pos="90"/>
          <w:tab w:val="left" w:pos="964"/>
        </w:tabs>
        <w:autoSpaceDE w:val="0"/>
        <w:autoSpaceDN w:val="0"/>
        <w:adjustRightInd w:val="0"/>
        <w:jc w:val="both"/>
        <w:rPr>
          <w:rFonts w:cs="Arial"/>
          <w:b/>
          <w:color w:val="000000"/>
          <w:sz w:val="24"/>
        </w:rPr>
      </w:pPr>
      <w:r w:rsidRPr="00676208">
        <w:rPr>
          <w:rFonts w:cs="Arial"/>
          <w:b/>
          <w:color w:val="000000"/>
          <w:sz w:val="24"/>
        </w:rPr>
        <w:t xml:space="preserve">* ponudnik iz obrazca »Ponudbeni predračun (razčlenjen)« prepiše znesek </w:t>
      </w:r>
      <w:r w:rsidRPr="002D5395">
        <w:rPr>
          <w:rFonts w:cs="Arial"/>
          <w:b/>
          <w:color w:val="000000"/>
          <w:sz w:val="24"/>
        </w:rPr>
        <w:t>SKUPNA VREDNOST</w:t>
      </w:r>
      <w:r w:rsidR="00626CF7">
        <w:rPr>
          <w:rFonts w:cs="Arial"/>
          <w:b/>
          <w:color w:val="000000"/>
          <w:sz w:val="24"/>
        </w:rPr>
        <w:t xml:space="preserve"> </w:t>
      </w:r>
      <w:r w:rsidRPr="002D5395">
        <w:rPr>
          <w:rFonts w:cs="Arial"/>
          <w:b/>
          <w:color w:val="000000"/>
          <w:sz w:val="24"/>
        </w:rPr>
        <w:t>v EUR z DDV</w:t>
      </w:r>
      <w:r w:rsidR="00427585">
        <w:rPr>
          <w:rFonts w:cs="Arial"/>
          <w:b/>
          <w:color w:val="000000"/>
          <w:sz w:val="24"/>
        </w:rPr>
        <w:t xml:space="preserve"> za obdobje dveh (2) let</w:t>
      </w:r>
    </w:p>
    <w:p w14:paraId="34C864DB" w14:textId="77777777" w:rsidR="00903C10" w:rsidRDefault="00903C10" w:rsidP="00903C10">
      <w:pPr>
        <w:widowControl w:val="0"/>
        <w:tabs>
          <w:tab w:val="left" w:pos="90"/>
          <w:tab w:val="left" w:pos="964"/>
        </w:tabs>
        <w:autoSpaceDE w:val="0"/>
        <w:autoSpaceDN w:val="0"/>
        <w:adjustRightInd w:val="0"/>
        <w:jc w:val="both"/>
        <w:rPr>
          <w:rFonts w:cs="Arial"/>
          <w:u w:val="single"/>
        </w:rPr>
      </w:pPr>
    </w:p>
    <w:p w14:paraId="06D1E374" w14:textId="77777777" w:rsidR="00CC1687" w:rsidRPr="00FB176E" w:rsidRDefault="00CC1687" w:rsidP="00CC1687">
      <w:pPr>
        <w:widowControl w:val="0"/>
        <w:tabs>
          <w:tab w:val="left" w:pos="90"/>
          <w:tab w:val="left" w:pos="964"/>
        </w:tabs>
        <w:autoSpaceDE w:val="0"/>
        <w:autoSpaceDN w:val="0"/>
        <w:adjustRightInd w:val="0"/>
        <w:jc w:val="both"/>
        <w:rPr>
          <w:highlight w:val="yellow"/>
        </w:rPr>
      </w:pPr>
    </w:p>
    <w:p w14:paraId="3D0F8DF7" w14:textId="77777777" w:rsidR="00CC1687" w:rsidRPr="00EE6C82" w:rsidRDefault="00CC1687" w:rsidP="00CC1687">
      <w:pPr>
        <w:widowControl w:val="0"/>
        <w:tabs>
          <w:tab w:val="left" w:pos="90"/>
          <w:tab w:val="left" w:pos="964"/>
        </w:tabs>
        <w:autoSpaceDE w:val="0"/>
        <w:autoSpaceDN w:val="0"/>
        <w:adjustRightInd w:val="0"/>
        <w:jc w:val="both"/>
      </w:pPr>
      <w:r w:rsidRPr="00EE6C82">
        <w:t>V skladu s 7. odstavkom 89. člena ZJN-3 soglašamo, da naročnik:</w:t>
      </w:r>
    </w:p>
    <w:p w14:paraId="18C618BF" w14:textId="77777777" w:rsidR="00CC1687" w:rsidRPr="00EE6C82" w:rsidRDefault="00CC1687" w:rsidP="00CC1687">
      <w:pPr>
        <w:widowControl w:val="0"/>
        <w:tabs>
          <w:tab w:val="left" w:pos="90"/>
          <w:tab w:val="left" w:pos="964"/>
        </w:tabs>
        <w:autoSpaceDE w:val="0"/>
        <w:autoSpaceDN w:val="0"/>
        <w:adjustRightInd w:val="0"/>
        <w:jc w:val="both"/>
      </w:pPr>
      <w:r w:rsidRPr="00EE6C82">
        <w:t>- popravi računske napake v primeru, da jih odkrije pri pregledu in ocenjevanju ponudb. Pri tem se količina in cena na enoto brez DDV ne smeta spreminjati,</w:t>
      </w:r>
    </w:p>
    <w:p w14:paraId="02B00CF7" w14:textId="77777777" w:rsidR="00CC1687" w:rsidRPr="00EE6C82" w:rsidRDefault="00CC1687" w:rsidP="00CC1687">
      <w:pPr>
        <w:widowControl w:val="0"/>
        <w:tabs>
          <w:tab w:val="left" w:pos="90"/>
          <w:tab w:val="left" w:pos="964"/>
        </w:tabs>
        <w:autoSpaceDE w:val="0"/>
        <w:autoSpaceDN w:val="0"/>
        <w:adjustRightInd w:val="0"/>
        <w:jc w:val="both"/>
      </w:pPr>
      <w:r w:rsidRPr="00EE6C8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EE0E56" w14:textId="77777777" w:rsidR="00CC1687" w:rsidRPr="00EE6C82" w:rsidRDefault="00CC1687" w:rsidP="00CC1687">
      <w:pPr>
        <w:widowControl w:val="0"/>
        <w:tabs>
          <w:tab w:val="left" w:pos="90"/>
          <w:tab w:val="left" w:pos="964"/>
        </w:tabs>
        <w:autoSpaceDE w:val="0"/>
        <w:autoSpaceDN w:val="0"/>
        <w:adjustRightInd w:val="0"/>
        <w:jc w:val="both"/>
        <w:rPr>
          <w:rFonts w:cs="Arial"/>
          <w:color w:val="000000"/>
        </w:rPr>
      </w:pPr>
      <w:r w:rsidRPr="00EE6C82">
        <w:t>- napačno zapisano stopnjo DDV popravi v pravilno.</w:t>
      </w:r>
    </w:p>
    <w:p w14:paraId="65A8D255"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1899F69A"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65961EC0"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4B269D6A"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14:paraId="2371DA67"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61D474A9"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2E8C7008" w14:textId="77777777" w:rsidR="00326331" w:rsidRDefault="00326331" w:rsidP="00CC1687">
      <w:pPr>
        <w:widowControl w:val="0"/>
        <w:tabs>
          <w:tab w:val="left" w:pos="90"/>
          <w:tab w:val="left" w:pos="964"/>
        </w:tabs>
        <w:autoSpaceDE w:val="0"/>
        <w:autoSpaceDN w:val="0"/>
        <w:adjustRightInd w:val="0"/>
        <w:jc w:val="both"/>
        <w:rPr>
          <w:rFonts w:cs="Arial"/>
          <w:b/>
          <w:color w:val="000000"/>
          <w:u w:val="singl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5E7A" w:rsidRPr="00035BA6" w14:paraId="1F4B8957" w14:textId="77777777" w:rsidTr="00BE2767">
        <w:tc>
          <w:tcPr>
            <w:tcW w:w="3430" w:type="dxa"/>
            <w:hideMark/>
          </w:tcPr>
          <w:p w14:paraId="5CB2A750"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4CC9A20C"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E5A751B"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AC5E7A" w:rsidRPr="00327D90" w14:paraId="4528FBC8" w14:textId="77777777" w:rsidTr="00BE2767">
        <w:tc>
          <w:tcPr>
            <w:tcW w:w="3430" w:type="dxa"/>
            <w:tcBorders>
              <w:top w:val="nil"/>
              <w:left w:val="nil"/>
              <w:bottom w:val="single" w:sz="4" w:space="0" w:color="auto"/>
              <w:right w:val="nil"/>
            </w:tcBorders>
          </w:tcPr>
          <w:p w14:paraId="2FE0A440"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5809F654"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113BCE82"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3E6E0A79"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1E94951B"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r>
    </w:tbl>
    <w:p w14:paraId="505012BA" w14:textId="77777777" w:rsidR="00326331" w:rsidRPr="00327D90" w:rsidRDefault="00326331" w:rsidP="00CC1687">
      <w:pPr>
        <w:widowControl w:val="0"/>
        <w:tabs>
          <w:tab w:val="left" w:pos="90"/>
          <w:tab w:val="left" w:pos="964"/>
        </w:tabs>
        <w:autoSpaceDE w:val="0"/>
        <w:autoSpaceDN w:val="0"/>
        <w:adjustRightInd w:val="0"/>
        <w:jc w:val="both"/>
        <w:rPr>
          <w:rFonts w:cs="Arial"/>
          <w:b/>
          <w:color w:val="000000"/>
          <w:u w:val="single"/>
        </w:rPr>
      </w:pPr>
    </w:p>
    <w:p w14:paraId="2AEB5911" w14:textId="77777777" w:rsidR="005001E3" w:rsidRDefault="005001E3"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1C49F72"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0F2589B8"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E211F40" w14:textId="2C9600DB"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1ABACC0" w14:textId="020EF76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335DFFF" w14:textId="14DEE83F"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680829E" w14:textId="4B1FB70C"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ABE246C" w14:textId="7777777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7B8B80F" w14:textId="50EDAF2D"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9664017" w14:textId="77777777" w:rsidR="00E07B77" w:rsidRDefault="00E07B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47A012D"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3B3C52CC" w14:textId="4DFE29EB" w:rsidR="00626CF7" w:rsidRDefault="00626CF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A9AF4A3" w14:textId="77777777" w:rsidR="006574CE" w:rsidRDefault="006574CE"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54E1CA9" w14:textId="77777777" w:rsidR="00903C10" w:rsidRDefault="00903C10"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5</w:t>
      </w:r>
    </w:p>
    <w:p w14:paraId="389B3FB7" w14:textId="569DD074"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45E0AC01" w14:textId="77777777" w:rsidR="000A6436" w:rsidRDefault="000A6436" w:rsidP="000A6436">
      <w:pPr>
        <w:rPr>
          <w:b/>
          <w:bCs/>
          <w:sz w:val="28"/>
          <w:szCs w:val="28"/>
        </w:rPr>
      </w:pPr>
    </w:p>
    <w:p w14:paraId="730998E7" w14:textId="41968106" w:rsidR="000A6436" w:rsidRPr="000A6436" w:rsidRDefault="000A6436" w:rsidP="000A6436">
      <w:pPr>
        <w:jc w:val="center"/>
        <w:rPr>
          <w:b/>
          <w:bCs/>
          <w:sz w:val="24"/>
          <w:szCs w:val="24"/>
        </w:rPr>
      </w:pPr>
      <w:r w:rsidRPr="000A6436">
        <w:rPr>
          <w:b/>
          <w:bCs/>
          <w:sz w:val="24"/>
          <w:szCs w:val="24"/>
        </w:rPr>
        <w:t>TEHNIČNE SPECIFIKACIJE</w:t>
      </w:r>
    </w:p>
    <w:p w14:paraId="6CB5CB6A" w14:textId="4322877E" w:rsidR="007872B7" w:rsidRDefault="007872B7" w:rsidP="007872B7">
      <w:pPr>
        <w:jc w:val="both"/>
      </w:pPr>
    </w:p>
    <w:p w14:paraId="041F8C45" w14:textId="77777777" w:rsidR="00427585" w:rsidRDefault="00427585" w:rsidP="00427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14:paraId="4954E50B" w14:textId="77777777" w:rsidR="00427585" w:rsidRPr="004377BD" w:rsidRDefault="00427585" w:rsidP="00427585">
      <w:pPr>
        <w:jc w:val="both"/>
        <w:rPr>
          <w:b/>
          <w:sz w:val="22"/>
          <w:szCs w:val="22"/>
        </w:rPr>
      </w:pPr>
      <w:r w:rsidRPr="004377BD">
        <w:rPr>
          <w:b/>
          <w:sz w:val="22"/>
          <w:szCs w:val="22"/>
        </w:rPr>
        <w:t>a. OPIS VREČK PO POSAMEZNIH VRSTAH</w:t>
      </w:r>
    </w:p>
    <w:p w14:paraId="58E3B6C1" w14:textId="77777777" w:rsidR="00427585" w:rsidRPr="004377BD" w:rsidRDefault="00427585" w:rsidP="00427585">
      <w:pPr>
        <w:jc w:val="both"/>
        <w:rPr>
          <w:sz w:val="24"/>
          <w:szCs w:val="24"/>
        </w:rPr>
      </w:pPr>
    </w:p>
    <w:p w14:paraId="32E6E933" w14:textId="77777777" w:rsidR="00427585" w:rsidRPr="004377BD" w:rsidRDefault="00427585" w:rsidP="00427585">
      <w:pPr>
        <w:jc w:val="both"/>
        <w:rPr>
          <w:szCs w:val="24"/>
          <w:u w:val="single"/>
        </w:rPr>
      </w:pPr>
      <w:r w:rsidRPr="004377BD">
        <w:rPr>
          <w:szCs w:val="24"/>
          <w:u w:val="single"/>
        </w:rPr>
        <w:t xml:space="preserve">1. VREČE PEHD V ROLI </w:t>
      </w:r>
    </w:p>
    <w:p w14:paraId="5F8D1042" w14:textId="77777777" w:rsidR="00427585" w:rsidRPr="004377BD" w:rsidRDefault="00427585" w:rsidP="00427585">
      <w:pPr>
        <w:jc w:val="both"/>
        <w:rPr>
          <w:b/>
          <w:szCs w:val="24"/>
        </w:rPr>
      </w:pPr>
    </w:p>
    <w:p w14:paraId="41B59FCC" w14:textId="77777777" w:rsidR="00427585" w:rsidRPr="004377BD" w:rsidRDefault="00427585" w:rsidP="00427585">
      <w:pPr>
        <w:jc w:val="both"/>
        <w:rPr>
          <w:szCs w:val="24"/>
        </w:rPr>
      </w:pPr>
      <w:r w:rsidRPr="004377BD">
        <w:rPr>
          <w:szCs w:val="24"/>
        </w:rPr>
        <w:t>Oblika in opis vrečk naveden v obrazcu Ponudbeni predračun (obrazec št. 4A).</w:t>
      </w:r>
    </w:p>
    <w:p w14:paraId="6FC03D8F" w14:textId="77777777" w:rsidR="00427585" w:rsidRPr="004377BD" w:rsidRDefault="00427585" w:rsidP="00427585">
      <w:pPr>
        <w:jc w:val="both"/>
        <w:rPr>
          <w:b/>
          <w:szCs w:val="24"/>
          <w:lang w:eastAsia="en-US"/>
        </w:rPr>
      </w:pPr>
    </w:p>
    <w:p w14:paraId="3D0678BB" w14:textId="77777777" w:rsidR="00427585" w:rsidRPr="004377BD" w:rsidRDefault="00427585" w:rsidP="00427585">
      <w:pPr>
        <w:jc w:val="both"/>
        <w:rPr>
          <w:szCs w:val="24"/>
          <w:u w:val="single"/>
        </w:rPr>
      </w:pPr>
      <w:r w:rsidRPr="004377BD">
        <w:rPr>
          <w:szCs w:val="24"/>
          <w:u w:val="single"/>
        </w:rPr>
        <w:t>2. VREČE PELD V ROLI</w:t>
      </w:r>
    </w:p>
    <w:p w14:paraId="3C52796C" w14:textId="77777777" w:rsidR="00427585" w:rsidRPr="004377BD" w:rsidRDefault="00427585" w:rsidP="00427585">
      <w:pPr>
        <w:jc w:val="both"/>
        <w:rPr>
          <w:b/>
          <w:szCs w:val="24"/>
        </w:rPr>
      </w:pPr>
    </w:p>
    <w:p w14:paraId="4308F5C2" w14:textId="77777777" w:rsidR="00427585" w:rsidRPr="004377BD" w:rsidRDefault="00427585" w:rsidP="00427585">
      <w:pPr>
        <w:jc w:val="both"/>
        <w:rPr>
          <w:szCs w:val="24"/>
        </w:rPr>
      </w:pPr>
      <w:r w:rsidRPr="004377BD">
        <w:rPr>
          <w:szCs w:val="24"/>
        </w:rPr>
        <w:t>Oblika in opis vrečk naveden v obrazcu Ponudbeni predračun (obrazec št. 4A).</w:t>
      </w:r>
    </w:p>
    <w:p w14:paraId="49C8DEEE" w14:textId="77777777" w:rsidR="00427585" w:rsidRPr="004377BD" w:rsidRDefault="00427585" w:rsidP="00427585">
      <w:pPr>
        <w:jc w:val="both"/>
        <w:rPr>
          <w:szCs w:val="24"/>
        </w:rPr>
      </w:pPr>
    </w:p>
    <w:p w14:paraId="3A1D26EE" w14:textId="77777777" w:rsidR="00427585" w:rsidRPr="004377BD" w:rsidRDefault="00427585" w:rsidP="00427585">
      <w:pPr>
        <w:jc w:val="both"/>
        <w:rPr>
          <w:szCs w:val="24"/>
          <w:lang w:eastAsia="en-US"/>
        </w:rPr>
      </w:pPr>
      <w:r w:rsidRPr="004377BD">
        <w:rPr>
          <w:szCs w:val="24"/>
        </w:rPr>
        <w:t>* Označene vrečke so tiskane z vodoravnim, neskončnim tiskom dimenzije cca. 12 x 40 cm, in sicer:</w:t>
      </w:r>
    </w:p>
    <w:p w14:paraId="0B6B4378" w14:textId="77777777" w:rsidR="00427585" w:rsidRPr="004377BD" w:rsidRDefault="00427585" w:rsidP="00427585">
      <w:pPr>
        <w:numPr>
          <w:ilvl w:val="0"/>
          <w:numId w:val="40"/>
        </w:numPr>
        <w:tabs>
          <w:tab w:val="num" w:pos="540"/>
        </w:tabs>
        <w:spacing w:after="120" w:line="276" w:lineRule="auto"/>
        <w:ind w:left="538" w:hanging="357"/>
        <w:jc w:val="both"/>
        <w:rPr>
          <w:szCs w:val="24"/>
        </w:rPr>
      </w:pPr>
      <w:r w:rsidRPr="004377BD">
        <w:rPr>
          <w:b/>
          <w:szCs w:val="24"/>
        </w:rPr>
        <w:t>postavka C:</w:t>
      </w:r>
      <w:r w:rsidRPr="004377BD">
        <w:rPr>
          <w:szCs w:val="24"/>
        </w:rPr>
        <w:t xml:space="preserve"> vrečke PELD 800x1200 črne – </w:t>
      </w:r>
      <w:r w:rsidRPr="004377BD">
        <w:rPr>
          <w:b/>
          <w:szCs w:val="24"/>
        </w:rPr>
        <w:t>tisk v beli barvi</w:t>
      </w:r>
      <w:r w:rsidRPr="004377BD">
        <w:rPr>
          <w:szCs w:val="24"/>
        </w:rPr>
        <w:t xml:space="preserve"> in izdelan kot tisk »MEŠANI KOMUNALNI ODPADKI«</w:t>
      </w:r>
    </w:p>
    <w:p w14:paraId="2D07FF41" w14:textId="77777777" w:rsidR="00427585" w:rsidRPr="004377BD" w:rsidRDefault="00427585" w:rsidP="00427585">
      <w:pPr>
        <w:numPr>
          <w:ilvl w:val="0"/>
          <w:numId w:val="40"/>
        </w:numPr>
        <w:tabs>
          <w:tab w:val="num" w:pos="540"/>
        </w:tabs>
        <w:spacing w:after="120" w:line="276" w:lineRule="auto"/>
        <w:ind w:left="538" w:hanging="357"/>
        <w:jc w:val="both"/>
        <w:rPr>
          <w:szCs w:val="24"/>
        </w:rPr>
      </w:pPr>
      <w:r w:rsidRPr="004377BD">
        <w:rPr>
          <w:b/>
          <w:szCs w:val="24"/>
        </w:rPr>
        <w:t>postavka I:</w:t>
      </w:r>
      <w:r w:rsidRPr="004377BD">
        <w:rPr>
          <w:szCs w:val="24"/>
        </w:rPr>
        <w:t xml:space="preserve"> vrečke PELD 800x1200 prozorne – </w:t>
      </w:r>
      <w:r w:rsidRPr="004377BD">
        <w:rPr>
          <w:b/>
          <w:szCs w:val="24"/>
        </w:rPr>
        <w:t xml:space="preserve">tisk v rdeči barvi </w:t>
      </w:r>
      <w:r w:rsidRPr="004377BD">
        <w:rPr>
          <w:szCs w:val="24"/>
        </w:rPr>
        <w:t xml:space="preserve">in izdelan kot tisk »PLASTIČNA  EMBALAŽA« </w:t>
      </w:r>
    </w:p>
    <w:p w14:paraId="26D81DFB" w14:textId="77777777" w:rsidR="00427585" w:rsidRPr="004377BD" w:rsidRDefault="00427585" w:rsidP="00427585">
      <w:pPr>
        <w:numPr>
          <w:ilvl w:val="0"/>
          <w:numId w:val="40"/>
        </w:numPr>
        <w:tabs>
          <w:tab w:val="num" w:pos="540"/>
        </w:tabs>
        <w:spacing w:after="120" w:line="276" w:lineRule="auto"/>
        <w:ind w:left="538" w:hanging="357"/>
        <w:jc w:val="both"/>
        <w:rPr>
          <w:szCs w:val="24"/>
        </w:rPr>
      </w:pPr>
      <w:r w:rsidRPr="004377BD">
        <w:rPr>
          <w:b/>
          <w:szCs w:val="24"/>
        </w:rPr>
        <w:t xml:space="preserve">postavka J: </w:t>
      </w:r>
      <w:r w:rsidRPr="004377BD">
        <w:rPr>
          <w:szCs w:val="24"/>
        </w:rPr>
        <w:t xml:space="preserve">vrečke PELD 900x1200 prozorne – </w:t>
      </w:r>
      <w:r w:rsidRPr="004377BD">
        <w:rPr>
          <w:b/>
          <w:szCs w:val="24"/>
        </w:rPr>
        <w:t xml:space="preserve">tisk v modri barvi </w:t>
      </w:r>
      <w:r w:rsidRPr="004377BD">
        <w:rPr>
          <w:szCs w:val="24"/>
        </w:rPr>
        <w:t xml:space="preserve">in izdelan kot tisk »STEKLENA EMBALAŽA« </w:t>
      </w:r>
    </w:p>
    <w:p w14:paraId="4C02F6F5" w14:textId="77777777" w:rsidR="00427585" w:rsidRPr="004377BD" w:rsidRDefault="00427585" w:rsidP="00427585">
      <w:pPr>
        <w:jc w:val="both"/>
        <w:rPr>
          <w:szCs w:val="24"/>
          <w:lang w:eastAsia="en-US"/>
        </w:rPr>
      </w:pPr>
      <w:r w:rsidRPr="004377BD">
        <w:rPr>
          <w:szCs w:val="24"/>
        </w:rPr>
        <w:t>** Označene vrečke so tiskane z vodoravnim, neskončnim tiskom dimenzije cca. 16 x 40 cm, in sicer:</w:t>
      </w:r>
    </w:p>
    <w:p w14:paraId="28C8E780" w14:textId="77777777" w:rsidR="00427585" w:rsidRPr="004377BD" w:rsidRDefault="00427585" w:rsidP="00427585">
      <w:pPr>
        <w:numPr>
          <w:ilvl w:val="0"/>
          <w:numId w:val="44"/>
        </w:numPr>
        <w:spacing w:after="120" w:line="276" w:lineRule="auto"/>
        <w:ind w:left="567" w:hanging="425"/>
        <w:contextualSpacing/>
        <w:jc w:val="both"/>
        <w:rPr>
          <w:szCs w:val="24"/>
        </w:rPr>
      </w:pPr>
      <w:r w:rsidRPr="004377BD">
        <w:rPr>
          <w:b/>
          <w:szCs w:val="24"/>
        </w:rPr>
        <w:t>postavka G:</w:t>
      </w:r>
      <w:r w:rsidRPr="004377BD">
        <w:rPr>
          <w:szCs w:val="24"/>
        </w:rPr>
        <w:t xml:space="preserve"> vrečke PELD 800x1200 rjave – </w:t>
      </w:r>
      <w:r w:rsidRPr="004377BD">
        <w:rPr>
          <w:b/>
          <w:szCs w:val="24"/>
        </w:rPr>
        <w:t xml:space="preserve">tisk v beli barvi </w:t>
      </w:r>
      <w:r w:rsidRPr="004377BD">
        <w:rPr>
          <w:szCs w:val="24"/>
        </w:rPr>
        <w:t xml:space="preserve">in izdelan kot tisk »ODPADKI IZ ZDRAVSTVA, KI NISO INFEKTIVNI« </w:t>
      </w:r>
    </w:p>
    <w:p w14:paraId="3E65F2D1" w14:textId="77777777" w:rsidR="00427585" w:rsidRPr="004377BD" w:rsidRDefault="00427585" w:rsidP="00427585">
      <w:pPr>
        <w:jc w:val="both"/>
        <w:rPr>
          <w:szCs w:val="24"/>
        </w:rPr>
      </w:pPr>
      <w:r w:rsidRPr="004377BD">
        <w:rPr>
          <w:szCs w:val="24"/>
        </w:rPr>
        <w:t xml:space="preserve">Barva, ki je določena za posamezen tisk je barva celotnega napisa na vrečki (torej vseh besed, številk in vseh znakov na tisku). </w:t>
      </w:r>
    </w:p>
    <w:p w14:paraId="6821032E" w14:textId="77777777" w:rsidR="00427585" w:rsidRPr="004377BD" w:rsidRDefault="00427585" w:rsidP="00427585">
      <w:pPr>
        <w:jc w:val="both"/>
        <w:rPr>
          <w:szCs w:val="24"/>
        </w:rPr>
      </w:pPr>
    </w:p>
    <w:p w14:paraId="5583F1F2" w14:textId="77777777" w:rsidR="00427585" w:rsidRPr="004377BD" w:rsidRDefault="00427585" w:rsidP="00427585">
      <w:pPr>
        <w:jc w:val="both"/>
        <w:rPr>
          <w:szCs w:val="24"/>
        </w:rPr>
      </w:pPr>
      <w:r w:rsidRPr="004377BD">
        <w:rPr>
          <w:szCs w:val="24"/>
        </w:rPr>
        <w:t xml:space="preserve">Vzorci tiska za posamezne postavke so prikazani v prilogi </w:t>
      </w:r>
      <w:r w:rsidRPr="004377BD">
        <w:rPr>
          <w:i/>
          <w:szCs w:val="24"/>
          <w:u w:val="single"/>
        </w:rPr>
        <w:t>»priloga tiska na vrečkah«,</w:t>
      </w:r>
      <w:r w:rsidRPr="004377BD">
        <w:rPr>
          <w:szCs w:val="24"/>
        </w:rPr>
        <w:t xml:space="preserve"> ki je kot priloga sestavni del te razpisne dokumentacije. </w:t>
      </w:r>
    </w:p>
    <w:p w14:paraId="41E5C2E1" w14:textId="77777777" w:rsidR="00427585" w:rsidRPr="004377BD" w:rsidRDefault="00427585" w:rsidP="00427585">
      <w:pPr>
        <w:jc w:val="both"/>
        <w:rPr>
          <w:szCs w:val="24"/>
        </w:rPr>
      </w:pPr>
    </w:p>
    <w:p w14:paraId="26721625" w14:textId="77777777" w:rsidR="00427585" w:rsidRPr="004377BD" w:rsidRDefault="00427585" w:rsidP="00427585">
      <w:pPr>
        <w:jc w:val="both"/>
        <w:rPr>
          <w:b/>
          <w:szCs w:val="24"/>
        </w:rPr>
      </w:pPr>
      <w:r w:rsidRPr="004377BD">
        <w:rPr>
          <w:b/>
          <w:szCs w:val="24"/>
        </w:rPr>
        <w:t>Ponudnik mora v Ponudbenem predračunu pri vrečkah s tiskom v ceno vrečke vključiti tudi ceno tiska.</w:t>
      </w:r>
    </w:p>
    <w:p w14:paraId="01C84C35" w14:textId="77777777" w:rsidR="00427585" w:rsidRPr="004377BD" w:rsidRDefault="00427585" w:rsidP="00427585">
      <w:pPr>
        <w:jc w:val="both"/>
        <w:rPr>
          <w:szCs w:val="24"/>
        </w:rPr>
      </w:pPr>
    </w:p>
    <w:p w14:paraId="7C203AA8" w14:textId="77777777" w:rsidR="00427585" w:rsidRPr="004377BD" w:rsidRDefault="00427585" w:rsidP="00427585">
      <w:pPr>
        <w:jc w:val="both"/>
        <w:rPr>
          <w:szCs w:val="24"/>
          <w:u w:val="single"/>
        </w:rPr>
      </w:pPr>
      <w:r w:rsidRPr="004377BD">
        <w:rPr>
          <w:szCs w:val="24"/>
          <w:u w:val="single"/>
        </w:rPr>
        <w:t>3. VREČKE PELD V ROLI ZA ŽIVILA</w:t>
      </w:r>
    </w:p>
    <w:p w14:paraId="7B774214" w14:textId="77777777" w:rsidR="00427585" w:rsidRPr="004377BD" w:rsidRDefault="00427585" w:rsidP="00427585">
      <w:pPr>
        <w:jc w:val="both"/>
        <w:rPr>
          <w:b/>
          <w:szCs w:val="24"/>
          <w:u w:val="single"/>
        </w:rPr>
      </w:pPr>
    </w:p>
    <w:p w14:paraId="292F048F" w14:textId="77777777" w:rsidR="00427585" w:rsidRPr="004377BD" w:rsidRDefault="00427585" w:rsidP="00427585">
      <w:pPr>
        <w:jc w:val="both"/>
        <w:rPr>
          <w:szCs w:val="24"/>
        </w:rPr>
      </w:pPr>
      <w:r w:rsidRPr="004377BD">
        <w:rPr>
          <w:szCs w:val="24"/>
        </w:rPr>
        <w:t>Oblika in opis vrečk naveden v obrazcu Ponudbeni predračun (obrazec št. 4A).</w:t>
      </w:r>
    </w:p>
    <w:p w14:paraId="0BCEAF34" w14:textId="77777777" w:rsidR="00427585" w:rsidRPr="004377BD" w:rsidRDefault="00427585" w:rsidP="00427585">
      <w:pPr>
        <w:jc w:val="both"/>
        <w:rPr>
          <w:b/>
          <w:szCs w:val="24"/>
          <w:lang w:eastAsia="en-US"/>
        </w:rPr>
      </w:pPr>
    </w:p>
    <w:p w14:paraId="13241BC9" w14:textId="77777777" w:rsidR="00427585" w:rsidRPr="004377BD" w:rsidRDefault="00427585" w:rsidP="00427585">
      <w:pPr>
        <w:jc w:val="both"/>
        <w:rPr>
          <w:szCs w:val="24"/>
          <w:u w:val="single"/>
        </w:rPr>
      </w:pPr>
      <w:r w:rsidRPr="004377BD">
        <w:rPr>
          <w:szCs w:val="24"/>
          <w:u w:val="single"/>
        </w:rPr>
        <w:t>4. VREČKE PELD NOSILNE</w:t>
      </w:r>
    </w:p>
    <w:p w14:paraId="6B4AA2D7" w14:textId="77777777" w:rsidR="00427585" w:rsidRPr="004377BD" w:rsidRDefault="00427585" w:rsidP="00427585">
      <w:pPr>
        <w:jc w:val="both"/>
        <w:rPr>
          <w:b/>
          <w:szCs w:val="24"/>
        </w:rPr>
      </w:pPr>
    </w:p>
    <w:p w14:paraId="2956147B" w14:textId="77777777" w:rsidR="00427585" w:rsidRPr="004377BD" w:rsidRDefault="00427585" w:rsidP="00427585">
      <w:pPr>
        <w:jc w:val="both"/>
        <w:rPr>
          <w:szCs w:val="24"/>
        </w:rPr>
      </w:pPr>
      <w:r w:rsidRPr="004377BD">
        <w:rPr>
          <w:szCs w:val="24"/>
        </w:rPr>
        <w:t>Oblika in opis vrečk naveden v obrazcu Ponudbeni predračun (obrazec št. 4A).</w:t>
      </w:r>
    </w:p>
    <w:p w14:paraId="665C8E9E" w14:textId="77777777" w:rsidR="00427585" w:rsidRPr="004377BD" w:rsidRDefault="00427585" w:rsidP="00427585">
      <w:pPr>
        <w:jc w:val="both"/>
        <w:rPr>
          <w:b/>
          <w:szCs w:val="24"/>
          <w:lang w:eastAsia="en-US"/>
        </w:rPr>
      </w:pPr>
    </w:p>
    <w:p w14:paraId="07D83EBC" w14:textId="77777777" w:rsidR="00427585" w:rsidRPr="004377BD" w:rsidRDefault="00427585" w:rsidP="00427585">
      <w:pPr>
        <w:jc w:val="both"/>
        <w:rPr>
          <w:rFonts w:cs="Arial"/>
          <w:u w:val="single"/>
        </w:rPr>
      </w:pPr>
      <w:r w:rsidRPr="004377BD">
        <w:rPr>
          <w:rFonts w:cs="Arial"/>
          <w:u w:val="single"/>
        </w:rPr>
        <w:t xml:space="preserve">5. VREČKE PELD ZA INFUZIJSKE PLASTENKE </w:t>
      </w:r>
    </w:p>
    <w:p w14:paraId="0DEB6507" w14:textId="77777777" w:rsidR="00427585" w:rsidRPr="004377BD" w:rsidRDefault="00427585" w:rsidP="00427585">
      <w:pPr>
        <w:jc w:val="both"/>
        <w:rPr>
          <w:szCs w:val="24"/>
        </w:rPr>
      </w:pPr>
    </w:p>
    <w:p w14:paraId="1A8F6FE6" w14:textId="77777777" w:rsidR="00427585" w:rsidRPr="004377BD" w:rsidRDefault="00427585" w:rsidP="00427585">
      <w:pPr>
        <w:jc w:val="both"/>
        <w:rPr>
          <w:rFonts w:cs="Arial"/>
        </w:rPr>
      </w:pPr>
      <w:r w:rsidRPr="004377BD">
        <w:rPr>
          <w:szCs w:val="24"/>
        </w:rPr>
        <w:t xml:space="preserve">Oblika in opis vrečk naveden v obrazcu Ponudbeni predračun (obrazec št. 4A) in prilogi </w:t>
      </w:r>
      <w:r w:rsidRPr="004377BD">
        <w:rPr>
          <w:i/>
          <w:szCs w:val="24"/>
          <w:u w:val="single"/>
        </w:rPr>
        <w:t>»priloga vrečka infuzijska«,</w:t>
      </w:r>
      <w:r w:rsidRPr="004377BD">
        <w:rPr>
          <w:szCs w:val="24"/>
        </w:rPr>
        <w:t>.</w:t>
      </w:r>
    </w:p>
    <w:p w14:paraId="0BC4806F" w14:textId="77777777" w:rsidR="00427585" w:rsidRPr="004377BD" w:rsidRDefault="00427585" w:rsidP="00427585">
      <w:pPr>
        <w:jc w:val="both"/>
        <w:rPr>
          <w:rFonts w:cs="Arial"/>
          <w:b/>
          <w:lang w:eastAsia="en-US"/>
        </w:rPr>
      </w:pPr>
    </w:p>
    <w:p w14:paraId="0C7FC671" w14:textId="77777777" w:rsidR="00427585" w:rsidRPr="004377BD" w:rsidRDefault="00427585" w:rsidP="00427585">
      <w:pPr>
        <w:jc w:val="both"/>
        <w:rPr>
          <w:rFonts w:cs="Arial"/>
          <w:u w:val="single"/>
          <w:lang w:eastAsia="en-US"/>
        </w:rPr>
      </w:pPr>
      <w:r w:rsidRPr="004377BD">
        <w:rPr>
          <w:rFonts w:cs="Arial"/>
          <w:u w:val="single"/>
          <w:lang w:eastAsia="en-US"/>
        </w:rPr>
        <w:t xml:space="preserve">Oblika in opis vrečk 5A in 5B: </w:t>
      </w:r>
    </w:p>
    <w:p w14:paraId="1CECA5A9" w14:textId="77777777" w:rsidR="00427585" w:rsidRPr="004377BD" w:rsidRDefault="00427585" w:rsidP="00427585">
      <w:pPr>
        <w:jc w:val="both"/>
        <w:rPr>
          <w:rFonts w:cs="Arial"/>
        </w:rPr>
      </w:pPr>
      <w:r w:rsidRPr="004377BD">
        <w:rPr>
          <w:rFonts w:cs="Arial"/>
        </w:rPr>
        <w:t xml:space="preserve">A=velikost plastenke 500ml in 1000ml  </w:t>
      </w:r>
    </w:p>
    <w:p w14:paraId="3D9BF83F" w14:textId="77777777" w:rsidR="00427585" w:rsidRPr="004377BD" w:rsidRDefault="00427585" w:rsidP="00427585">
      <w:pPr>
        <w:jc w:val="both"/>
        <w:rPr>
          <w:rFonts w:cs="Arial"/>
        </w:rPr>
      </w:pPr>
      <w:r w:rsidRPr="004377BD">
        <w:rPr>
          <w:rFonts w:cs="Arial"/>
        </w:rPr>
        <w:t>B=velikost plastenke 100ml in 250ml</w:t>
      </w:r>
    </w:p>
    <w:p w14:paraId="238F570A" w14:textId="77777777" w:rsidR="00427585" w:rsidRPr="004377BD" w:rsidRDefault="00427585" w:rsidP="00427585">
      <w:pPr>
        <w:jc w:val="both"/>
        <w:rPr>
          <w:rFonts w:cs="Arial"/>
          <w:lang w:eastAsia="en-US"/>
        </w:rPr>
      </w:pPr>
    </w:p>
    <w:p w14:paraId="4D0ADF6B" w14:textId="3D710964" w:rsidR="00427585" w:rsidRPr="004377BD" w:rsidRDefault="00427585" w:rsidP="00427585">
      <w:pPr>
        <w:jc w:val="both"/>
        <w:rPr>
          <w:rFonts w:cs="Arial"/>
          <w:lang w:eastAsia="en-US"/>
        </w:rPr>
      </w:pPr>
      <w:r w:rsidRPr="004377BD">
        <w:rPr>
          <w:rFonts w:cs="Arial"/>
          <w:lang w:eastAsia="en-US"/>
        </w:rPr>
        <w:t>Vrečke morajo imeti dve odprtini. Mala odprtina mora biti od zgornjega dela roba, kjer se vrečka odpira oddaljena 3,3 cm (odstopanje +/-0,2cm). Premer male odprtine mora biti 1 cm (odstopanje +0,2cm). Velika odprtina (polkrog) se mora nahajati na spodnjem delu vrečke. Velika odprtina (polkrog) mora biti široka 4 cm (odstopanje +0,2cm) in dolga 2,2 cm (odstopanje +/-0,2cm).</w:t>
      </w:r>
    </w:p>
    <w:p w14:paraId="3529DBF8" w14:textId="77777777" w:rsidR="00427585" w:rsidRPr="004377BD" w:rsidRDefault="00427585" w:rsidP="00427585">
      <w:pPr>
        <w:jc w:val="both"/>
        <w:rPr>
          <w:rFonts w:cs="Arial"/>
          <w:i/>
          <w:lang w:eastAsia="en-US"/>
        </w:rPr>
      </w:pPr>
      <w:r w:rsidRPr="004377BD">
        <w:rPr>
          <w:rFonts w:cs="Arial"/>
          <w:lang w:eastAsia="en-US"/>
        </w:rPr>
        <w:t xml:space="preserve">Slika vrečke v mapi </w:t>
      </w:r>
      <w:r w:rsidRPr="004377BD">
        <w:rPr>
          <w:rFonts w:cs="Arial"/>
          <w:b/>
          <w:i/>
          <w:lang w:eastAsia="en-US"/>
        </w:rPr>
        <w:t>»priloga vrečka infuzijska«.</w:t>
      </w:r>
      <w:r w:rsidRPr="004377BD">
        <w:rPr>
          <w:rFonts w:cs="Arial"/>
          <w:i/>
          <w:lang w:eastAsia="en-US"/>
        </w:rPr>
        <w:t xml:space="preserve"> </w:t>
      </w:r>
    </w:p>
    <w:p w14:paraId="21E8999B" w14:textId="77777777" w:rsidR="00427585" w:rsidRPr="004377BD" w:rsidRDefault="00427585" w:rsidP="00427585">
      <w:pPr>
        <w:rPr>
          <w:szCs w:val="24"/>
          <w:highlight w:val="yellow"/>
        </w:rPr>
      </w:pPr>
    </w:p>
    <w:p w14:paraId="735980FC" w14:textId="77777777" w:rsidR="00427585" w:rsidRPr="004377BD" w:rsidRDefault="00427585" w:rsidP="00427585">
      <w:pPr>
        <w:jc w:val="both"/>
        <w:rPr>
          <w:rFonts w:cs="Arial"/>
          <w:u w:val="single"/>
          <w:lang w:eastAsia="en-US"/>
        </w:rPr>
      </w:pPr>
      <w:r w:rsidRPr="004377BD">
        <w:rPr>
          <w:rFonts w:cs="Arial"/>
          <w:u w:val="single"/>
          <w:lang w:eastAsia="en-US"/>
        </w:rPr>
        <w:lastRenderedPageBreak/>
        <w:t xml:space="preserve">Oblika in opis vrečk 5C, 5D, 5E: </w:t>
      </w:r>
    </w:p>
    <w:p w14:paraId="4BB62DCB" w14:textId="77777777" w:rsidR="00427585" w:rsidRPr="004377BD" w:rsidRDefault="00427585" w:rsidP="00427585">
      <w:pPr>
        <w:rPr>
          <w:rFonts w:cs="Arial"/>
        </w:rPr>
      </w:pPr>
      <w:r w:rsidRPr="004377BD">
        <w:rPr>
          <w:rFonts w:cs="Arial"/>
        </w:rPr>
        <w:t xml:space="preserve">C=velikost plastenke 500 ml </w:t>
      </w:r>
    </w:p>
    <w:p w14:paraId="2707B477" w14:textId="77777777" w:rsidR="00427585" w:rsidRPr="004377BD" w:rsidRDefault="00427585" w:rsidP="00427585">
      <w:pPr>
        <w:rPr>
          <w:rFonts w:cs="Arial"/>
        </w:rPr>
      </w:pPr>
      <w:r w:rsidRPr="004377BD">
        <w:rPr>
          <w:rFonts w:cs="Arial"/>
        </w:rPr>
        <w:t>D=velikost plastenke 250 ml</w:t>
      </w:r>
    </w:p>
    <w:p w14:paraId="6DA30C66" w14:textId="77777777" w:rsidR="00427585" w:rsidRPr="004377BD" w:rsidRDefault="00427585" w:rsidP="00427585">
      <w:pPr>
        <w:rPr>
          <w:rFonts w:cs="Arial"/>
        </w:rPr>
      </w:pPr>
      <w:r w:rsidRPr="004377BD">
        <w:rPr>
          <w:rFonts w:cs="Arial"/>
        </w:rPr>
        <w:t xml:space="preserve">E=velikost plastenke 100 ml </w:t>
      </w:r>
    </w:p>
    <w:p w14:paraId="231F96B9" w14:textId="77777777" w:rsidR="00427585" w:rsidRPr="004377BD" w:rsidRDefault="00427585" w:rsidP="00427585">
      <w:pPr>
        <w:jc w:val="both"/>
        <w:rPr>
          <w:rFonts w:cs="Arial"/>
          <w:lang w:eastAsia="en-US"/>
        </w:rPr>
      </w:pPr>
    </w:p>
    <w:p w14:paraId="0DE5FFD1" w14:textId="77777777" w:rsidR="00427585" w:rsidRPr="004377BD" w:rsidRDefault="00427585" w:rsidP="00427585">
      <w:pPr>
        <w:jc w:val="both"/>
        <w:rPr>
          <w:rFonts w:cs="Arial"/>
          <w:lang w:eastAsia="en-US"/>
        </w:rPr>
      </w:pPr>
      <w:r w:rsidRPr="004377BD">
        <w:rPr>
          <w:rFonts w:cs="Arial"/>
          <w:lang w:eastAsia="en-US"/>
        </w:rPr>
        <w:t xml:space="preserve">Vrečke morajo imeti dve odprtini. </w:t>
      </w:r>
    </w:p>
    <w:p w14:paraId="4B93A8C7" w14:textId="77777777" w:rsidR="00427585" w:rsidRPr="004377BD" w:rsidRDefault="00427585" w:rsidP="00427585">
      <w:pPr>
        <w:jc w:val="both"/>
        <w:rPr>
          <w:rFonts w:cs="Arial"/>
          <w:lang w:eastAsia="en-US"/>
        </w:rPr>
      </w:pPr>
    </w:p>
    <w:p w14:paraId="7ABEA871" w14:textId="77777777" w:rsidR="00427585" w:rsidRPr="004377BD" w:rsidRDefault="00427585" w:rsidP="00427585">
      <w:pPr>
        <w:jc w:val="both"/>
        <w:rPr>
          <w:rFonts w:cs="Arial"/>
          <w:lang w:eastAsia="en-US"/>
        </w:rPr>
      </w:pPr>
      <w:r w:rsidRPr="004377BD">
        <w:rPr>
          <w:rFonts w:cs="Arial"/>
          <w:lang w:eastAsia="en-US"/>
        </w:rPr>
        <w:t>5C = Mala odprtina mora biti od zgornjega dela roba, kjer se vrečka odpira oddaljena 3,3 cm (odstopanje +/-0,2cm). Premer male odprtine mora biti 2 cm (odstopanje +0,2cm). Velika odprtina (polkrog) se mora nahajati na spodnjem delu vrečke. Velika odprtina (polkrog) mora biti široka 4 cm (odstopanje +0,2cm) in dolga 2,2 cm (odstopanje +/-0,2cm).</w:t>
      </w:r>
    </w:p>
    <w:p w14:paraId="7F50E232" w14:textId="77777777" w:rsidR="00427585" w:rsidRPr="004377BD" w:rsidRDefault="00427585" w:rsidP="00427585">
      <w:pPr>
        <w:jc w:val="both"/>
        <w:rPr>
          <w:rFonts w:cs="Arial"/>
          <w:lang w:eastAsia="en-US"/>
        </w:rPr>
      </w:pPr>
    </w:p>
    <w:p w14:paraId="5D028EC6" w14:textId="77777777" w:rsidR="00427585" w:rsidRPr="004377BD" w:rsidRDefault="00427585" w:rsidP="00427585">
      <w:pPr>
        <w:jc w:val="both"/>
        <w:rPr>
          <w:rFonts w:cs="Arial"/>
          <w:lang w:eastAsia="en-US"/>
        </w:rPr>
      </w:pPr>
      <w:r w:rsidRPr="004377BD">
        <w:rPr>
          <w:rFonts w:cs="Arial"/>
          <w:lang w:eastAsia="en-US"/>
        </w:rPr>
        <w:t>5D = Mala odprtina mora biti od zgornjega dela roba, kjer se vrečka odpira oddaljena 3,3 cm (odstopanje +/-0,2cm). Premer male odprtine mora biti 1 cm (odstopanje +0,2cm). Velika odprtina (polkrog) se mora nahajati na spodnjem delu vrečke. Velika odprtina (polkrog) mora biti široka 4 cm (odstopanje +0,2cm) in dolga 2,2 cm (odstopanje +/-0,2cm).</w:t>
      </w:r>
    </w:p>
    <w:p w14:paraId="462C3073" w14:textId="77777777" w:rsidR="00427585" w:rsidRPr="004377BD" w:rsidRDefault="00427585" w:rsidP="00427585">
      <w:pPr>
        <w:jc w:val="both"/>
        <w:rPr>
          <w:rFonts w:cs="Arial"/>
          <w:lang w:eastAsia="en-US"/>
        </w:rPr>
      </w:pPr>
    </w:p>
    <w:p w14:paraId="284B828C" w14:textId="77777777" w:rsidR="00427585" w:rsidRPr="004377BD" w:rsidRDefault="00427585" w:rsidP="00427585">
      <w:pPr>
        <w:jc w:val="both"/>
        <w:rPr>
          <w:rFonts w:cs="Arial"/>
          <w:lang w:eastAsia="en-US"/>
        </w:rPr>
      </w:pPr>
      <w:r w:rsidRPr="004377BD">
        <w:rPr>
          <w:rFonts w:cs="Arial"/>
          <w:lang w:eastAsia="en-US"/>
        </w:rPr>
        <w:t>5E = Male odprtine mora biti od zgornjega dela roba, kjer se vrečka odpira oddaljena 1,5 cm (odstopanje +/-0,2cm). Premer male odprtine mora biti 2 cm (odstopanje +0,2cm). Velika odprtina (polkrog) se mora nahajati na spodnjem delu vrečke. Velika odprtina (polkrog) mora biti široka 3,5 cm (odstopanje +0,2cm) in dolga 1,3 cm (odstopanje +/-0,2cm).</w:t>
      </w:r>
    </w:p>
    <w:p w14:paraId="73DBF55F" w14:textId="77777777" w:rsidR="00427585" w:rsidRPr="004377BD" w:rsidRDefault="00427585" w:rsidP="00427585">
      <w:pPr>
        <w:jc w:val="both"/>
        <w:rPr>
          <w:rFonts w:cs="Arial"/>
          <w:lang w:eastAsia="en-US"/>
        </w:rPr>
      </w:pPr>
    </w:p>
    <w:p w14:paraId="58612669" w14:textId="77777777" w:rsidR="00427585" w:rsidRPr="004377BD" w:rsidRDefault="00427585" w:rsidP="00427585">
      <w:pPr>
        <w:jc w:val="both"/>
        <w:rPr>
          <w:rFonts w:cs="Arial"/>
          <w:lang w:eastAsia="en-US"/>
        </w:rPr>
      </w:pPr>
      <w:r w:rsidRPr="004377BD">
        <w:rPr>
          <w:rFonts w:cs="Arial"/>
          <w:lang w:eastAsia="en-US"/>
        </w:rPr>
        <w:t xml:space="preserve"> </w:t>
      </w:r>
    </w:p>
    <w:p w14:paraId="220B6F60" w14:textId="77777777" w:rsidR="00427585" w:rsidRPr="004377BD" w:rsidRDefault="00427585" w:rsidP="00427585">
      <w:pPr>
        <w:rPr>
          <w:b/>
          <w:sz w:val="22"/>
          <w:szCs w:val="22"/>
        </w:rPr>
      </w:pPr>
      <w:r w:rsidRPr="004377BD">
        <w:rPr>
          <w:b/>
          <w:sz w:val="22"/>
          <w:szCs w:val="22"/>
        </w:rPr>
        <w:t>b. SPLOŠNE ZAHTEVE</w:t>
      </w:r>
    </w:p>
    <w:p w14:paraId="2BBC7890" w14:textId="77777777" w:rsidR="00427585" w:rsidRPr="004377BD" w:rsidRDefault="00427585" w:rsidP="00427585">
      <w:pPr>
        <w:rPr>
          <w:b/>
          <w:lang w:val="en-GB"/>
        </w:rPr>
      </w:pPr>
    </w:p>
    <w:p w14:paraId="7869F91C" w14:textId="77777777" w:rsidR="00427585" w:rsidRPr="004377BD" w:rsidRDefault="00427585" w:rsidP="00427585">
      <w:pPr>
        <w:jc w:val="both"/>
        <w:rPr>
          <w:sz w:val="24"/>
        </w:rPr>
      </w:pPr>
      <w:r w:rsidRPr="004377BD">
        <w:t>Barva vrečk mora omogočati razločevanje med vrečami posameznih barv.</w:t>
      </w:r>
    </w:p>
    <w:p w14:paraId="1486AE58" w14:textId="77777777" w:rsidR="00427585" w:rsidRPr="004377BD" w:rsidRDefault="00427585" w:rsidP="00427585">
      <w:pPr>
        <w:jc w:val="both"/>
      </w:pPr>
    </w:p>
    <w:p w14:paraId="0DDB3386" w14:textId="77777777" w:rsidR="00427585" w:rsidRPr="004377BD" w:rsidRDefault="00427585" w:rsidP="00427585">
      <w:pPr>
        <w:jc w:val="both"/>
      </w:pPr>
      <w:r w:rsidRPr="004377BD">
        <w:t>Vrečke morajo biti pakirane na naslednji način:</w:t>
      </w:r>
    </w:p>
    <w:p w14:paraId="2D544F15" w14:textId="77777777" w:rsidR="00427585" w:rsidRPr="004377BD" w:rsidRDefault="00427585" w:rsidP="00427585">
      <w:pPr>
        <w:rPr>
          <w:szCs w:val="24"/>
        </w:rPr>
      </w:pPr>
      <w:r w:rsidRPr="004377BD">
        <w:rPr>
          <w:szCs w:val="24"/>
        </w:rPr>
        <w:t>1. VREČE PEHD V ROLI</w:t>
      </w:r>
    </w:p>
    <w:p w14:paraId="166AA356" w14:textId="77777777" w:rsidR="00427585" w:rsidRPr="004377BD" w:rsidRDefault="00427585" w:rsidP="00427585">
      <w:pPr>
        <w:numPr>
          <w:ilvl w:val="0"/>
          <w:numId w:val="41"/>
        </w:numPr>
        <w:ind w:left="714" w:hanging="357"/>
      </w:pPr>
      <w:r w:rsidRPr="004377BD">
        <w:rPr>
          <w:szCs w:val="24"/>
        </w:rPr>
        <w:t xml:space="preserve">Postavke od A do C: </w:t>
      </w:r>
      <w:r w:rsidRPr="004377BD">
        <w:t>v roli po 50 kom</w:t>
      </w:r>
    </w:p>
    <w:p w14:paraId="1408D164" w14:textId="77777777" w:rsidR="00427585" w:rsidRPr="004377BD" w:rsidRDefault="00427585" w:rsidP="00427585">
      <w:pPr>
        <w:numPr>
          <w:ilvl w:val="0"/>
          <w:numId w:val="41"/>
        </w:numPr>
        <w:ind w:left="714" w:hanging="357"/>
      </w:pPr>
      <w:r w:rsidRPr="004377BD">
        <w:t>Postavke od D do G: v roli od 20 do 30 kom</w:t>
      </w:r>
    </w:p>
    <w:p w14:paraId="3155B72E" w14:textId="77777777" w:rsidR="00427585" w:rsidRPr="004377BD" w:rsidRDefault="00427585" w:rsidP="00427585">
      <w:pPr>
        <w:ind w:left="714"/>
      </w:pPr>
    </w:p>
    <w:p w14:paraId="40612EFC" w14:textId="77777777" w:rsidR="00427585" w:rsidRPr="004377BD" w:rsidRDefault="00427585" w:rsidP="00427585">
      <w:pPr>
        <w:rPr>
          <w:szCs w:val="24"/>
        </w:rPr>
      </w:pPr>
      <w:r w:rsidRPr="004377BD">
        <w:rPr>
          <w:szCs w:val="24"/>
        </w:rPr>
        <w:t>2. VREČE PELD V ROLI</w:t>
      </w:r>
    </w:p>
    <w:p w14:paraId="6B545A21" w14:textId="77777777" w:rsidR="00427585" w:rsidRPr="004377BD" w:rsidRDefault="00427585" w:rsidP="00427585">
      <w:pPr>
        <w:numPr>
          <w:ilvl w:val="0"/>
          <w:numId w:val="42"/>
        </w:numPr>
        <w:ind w:left="714" w:hanging="357"/>
        <w:rPr>
          <w:szCs w:val="24"/>
        </w:rPr>
      </w:pPr>
      <w:r w:rsidRPr="004377BD">
        <w:rPr>
          <w:szCs w:val="24"/>
        </w:rPr>
        <w:t xml:space="preserve">Postavka A: </w:t>
      </w:r>
      <w:r w:rsidRPr="004377BD">
        <w:t>v roli po 50 kom</w:t>
      </w:r>
    </w:p>
    <w:p w14:paraId="1E128300" w14:textId="77777777" w:rsidR="00427585" w:rsidRPr="004377BD" w:rsidRDefault="00427585" w:rsidP="00427585">
      <w:pPr>
        <w:numPr>
          <w:ilvl w:val="0"/>
          <w:numId w:val="42"/>
        </w:numPr>
        <w:ind w:left="714" w:hanging="357"/>
        <w:rPr>
          <w:szCs w:val="24"/>
        </w:rPr>
      </w:pPr>
      <w:r w:rsidRPr="004377BD">
        <w:rPr>
          <w:szCs w:val="24"/>
        </w:rPr>
        <w:t xml:space="preserve">Postavke od B do K: </w:t>
      </w:r>
      <w:r w:rsidRPr="004377BD">
        <w:t>v roli od 20 do 30 kom</w:t>
      </w:r>
    </w:p>
    <w:p w14:paraId="473856C4" w14:textId="77777777" w:rsidR="00427585" w:rsidRPr="004377BD" w:rsidRDefault="00427585" w:rsidP="00427585">
      <w:pPr>
        <w:ind w:left="714"/>
        <w:rPr>
          <w:szCs w:val="24"/>
        </w:rPr>
      </w:pPr>
    </w:p>
    <w:p w14:paraId="576566C8" w14:textId="77777777" w:rsidR="00427585" w:rsidRPr="004377BD" w:rsidRDefault="00427585" w:rsidP="00427585">
      <w:pPr>
        <w:rPr>
          <w:szCs w:val="24"/>
        </w:rPr>
      </w:pPr>
      <w:r w:rsidRPr="004377BD">
        <w:rPr>
          <w:szCs w:val="24"/>
        </w:rPr>
        <w:t>3. VREČKE PELD V ROLI ZA ŽIVILA</w:t>
      </w:r>
    </w:p>
    <w:p w14:paraId="6824EEBB" w14:textId="77777777" w:rsidR="00427585" w:rsidRPr="004377BD" w:rsidRDefault="00427585" w:rsidP="00427585">
      <w:pPr>
        <w:numPr>
          <w:ilvl w:val="0"/>
          <w:numId w:val="43"/>
        </w:numPr>
        <w:spacing w:after="200" w:line="276" w:lineRule="auto"/>
      </w:pPr>
      <w:r w:rsidRPr="004377BD">
        <w:rPr>
          <w:szCs w:val="24"/>
        </w:rPr>
        <w:t xml:space="preserve">Vse postavke: </w:t>
      </w:r>
      <w:r w:rsidRPr="004377BD">
        <w:t>v roli po 100 kom ali v zavitku po 100 kom</w:t>
      </w:r>
    </w:p>
    <w:p w14:paraId="6BE7613C" w14:textId="77777777" w:rsidR="00427585" w:rsidRPr="004377BD" w:rsidRDefault="00427585" w:rsidP="00427585">
      <w:pPr>
        <w:rPr>
          <w:szCs w:val="24"/>
        </w:rPr>
      </w:pPr>
      <w:r w:rsidRPr="004377BD">
        <w:rPr>
          <w:szCs w:val="24"/>
        </w:rPr>
        <w:t>4. VREČKE PELD NOSILNE</w:t>
      </w:r>
    </w:p>
    <w:p w14:paraId="268A2AD1" w14:textId="77777777" w:rsidR="00427585" w:rsidRPr="004377BD" w:rsidRDefault="00427585" w:rsidP="00427585">
      <w:pPr>
        <w:numPr>
          <w:ilvl w:val="0"/>
          <w:numId w:val="43"/>
        </w:numPr>
        <w:spacing w:after="200" w:line="276" w:lineRule="auto"/>
      </w:pPr>
      <w:r w:rsidRPr="004377BD">
        <w:t>Vse postavke v zavitku po 100 kom</w:t>
      </w:r>
    </w:p>
    <w:p w14:paraId="1D995CAF" w14:textId="77777777" w:rsidR="00427585" w:rsidRPr="004377BD" w:rsidRDefault="00427585" w:rsidP="00427585">
      <w:pPr>
        <w:rPr>
          <w:rFonts w:cs="Arial"/>
        </w:rPr>
      </w:pPr>
      <w:r w:rsidRPr="004377BD">
        <w:rPr>
          <w:rFonts w:cs="Arial"/>
        </w:rPr>
        <w:t xml:space="preserve">5. VREČKE PELD INFUZIJSKE PLASTENKE </w:t>
      </w:r>
    </w:p>
    <w:p w14:paraId="1F85675D" w14:textId="77777777" w:rsidR="00427585" w:rsidRPr="004377BD" w:rsidRDefault="00427585" w:rsidP="00427585">
      <w:pPr>
        <w:numPr>
          <w:ilvl w:val="0"/>
          <w:numId w:val="43"/>
        </w:numPr>
        <w:spacing w:after="200" w:line="276" w:lineRule="auto"/>
        <w:rPr>
          <w:rFonts w:cs="Arial"/>
        </w:rPr>
      </w:pPr>
      <w:r w:rsidRPr="004377BD">
        <w:rPr>
          <w:rFonts w:cs="Arial"/>
        </w:rPr>
        <w:t>Vse postavke v zavitku po 500 kom</w:t>
      </w:r>
    </w:p>
    <w:p w14:paraId="5BDB20B1" w14:textId="77777777" w:rsidR="00427585" w:rsidRPr="004377BD" w:rsidRDefault="00427585" w:rsidP="00427585">
      <w:pPr>
        <w:jc w:val="both"/>
        <w:rPr>
          <w:rFonts w:cs="Arial"/>
        </w:rPr>
      </w:pPr>
      <w:r w:rsidRPr="004377BD">
        <w:rPr>
          <w:rFonts w:cs="Arial"/>
          <w:bCs/>
        </w:rPr>
        <w:t>Pakiranje v roli pomeni, da se vrečka odvija z role in odtrga od naslednje vrečke (mora biti perforirana).</w:t>
      </w:r>
      <w:r w:rsidRPr="004377BD">
        <w:rPr>
          <w:rFonts w:cs="Arial"/>
        </w:rPr>
        <w:t xml:space="preserve"> Rola mora biti brez </w:t>
      </w:r>
      <w:r w:rsidRPr="004377BD">
        <w:rPr>
          <w:rFonts w:cs="Arial"/>
          <w:color w:val="000000"/>
        </w:rPr>
        <w:t>stročnice.</w:t>
      </w:r>
      <w:r w:rsidRPr="004377BD">
        <w:rPr>
          <w:rFonts w:cs="Arial"/>
        </w:rPr>
        <w:t xml:space="preserve"> </w:t>
      </w:r>
    </w:p>
    <w:p w14:paraId="320E12EF" w14:textId="7A6B02B8" w:rsidR="005314A2" w:rsidRPr="00427585" w:rsidRDefault="00427585" w:rsidP="00427585">
      <w:pPr>
        <w:jc w:val="both"/>
        <w:rPr>
          <w:rFonts w:cs="Arial"/>
        </w:rPr>
      </w:pPr>
      <w:r w:rsidRPr="004377BD">
        <w:rPr>
          <w:rFonts w:cs="Arial"/>
        </w:rPr>
        <w:t xml:space="preserve">Role ali zavitki morajo biti </w:t>
      </w:r>
      <w:r w:rsidRPr="004377BD">
        <w:rPr>
          <w:rFonts w:cs="Arial"/>
          <w:b/>
          <w:u w:val="single"/>
        </w:rPr>
        <w:t>obvezno zapakirani v kartonaste škatle</w:t>
      </w:r>
      <w:r w:rsidRPr="004377BD">
        <w:rPr>
          <w:rFonts w:cs="Arial"/>
        </w:rPr>
        <w:t>. Skupna teža polne škatle ne sme presegati teže 20 kg.</w:t>
      </w:r>
    </w:p>
    <w:p w14:paraId="43095A38" w14:textId="77777777" w:rsidR="005314A2" w:rsidRDefault="005314A2" w:rsidP="007872B7">
      <w:pPr>
        <w:rPr>
          <w:b/>
          <w:bCs/>
          <w:i/>
          <w:iCs/>
        </w:rPr>
      </w:pPr>
    </w:p>
    <w:p w14:paraId="567807AA" w14:textId="77777777" w:rsidR="007872B7" w:rsidRDefault="007872B7" w:rsidP="007872B7">
      <w:r>
        <w:rPr>
          <w:b/>
          <w:bCs/>
          <w:i/>
          <w:iCs/>
        </w:rPr>
        <w:t>IZJAVA:</w:t>
      </w:r>
    </w:p>
    <w:p w14:paraId="55CAEC15" w14:textId="77777777" w:rsidR="007872B7" w:rsidRDefault="007872B7" w:rsidP="007872B7">
      <w:pPr>
        <w:jc w:val="both"/>
        <w:rPr>
          <w:i/>
          <w:iCs/>
        </w:rPr>
      </w:pPr>
    </w:p>
    <w:p w14:paraId="64CFCDF9" w14:textId="77777777" w:rsidR="007872B7" w:rsidRDefault="007872B7" w:rsidP="007872B7">
      <w:pPr>
        <w:jc w:val="both"/>
        <w:rPr>
          <w:i/>
          <w:iCs/>
        </w:rPr>
      </w:pPr>
      <w:r>
        <w:rPr>
          <w:i/>
          <w:iCs/>
        </w:rPr>
        <w:t>Izjavljamo, da se v celoti strinjamo z zgoraj navedenimi zahtevami in da ponujene storitve iz naše ponudbe v celoti ustrezajo zahtevanim lastnostim oziroma karakteristikam.</w:t>
      </w:r>
    </w:p>
    <w:p w14:paraId="131DBC53" w14:textId="77777777" w:rsidR="007872B7" w:rsidRDefault="007872B7" w:rsidP="007872B7">
      <w:pPr>
        <w:jc w:val="both"/>
        <w:rPr>
          <w:i/>
          <w:iCs/>
          <w:color w:val="000000"/>
        </w:rPr>
      </w:pPr>
    </w:p>
    <w:p w14:paraId="76CE8115" w14:textId="77777777" w:rsidR="007872B7" w:rsidRDefault="007872B7" w:rsidP="007872B7">
      <w:pPr>
        <w:jc w:val="both"/>
        <w:rPr>
          <w:i/>
          <w:iCs/>
          <w:color w:val="000000"/>
        </w:rPr>
      </w:pPr>
      <w:r>
        <w:rPr>
          <w:i/>
          <w:iCs/>
          <w:color w:val="000000"/>
        </w:rPr>
        <w:t xml:space="preserve">Kraj in datum:                                          Žig                      Ime in priimek zakonitega </w:t>
      </w:r>
    </w:p>
    <w:p w14:paraId="6B3B0706" w14:textId="77777777" w:rsidR="007872B7" w:rsidRDefault="007872B7" w:rsidP="007872B7">
      <w:pPr>
        <w:jc w:val="both"/>
        <w:rPr>
          <w:i/>
          <w:iCs/>
          <w:color w:val="000000"/>
          <w:sz w:val="6"/>
          <w:szCs w:val="6"/>
        </w:rPr>
      </w:pPr>
    </w:p>
    <w:p w14:paraId="52896FE2" w14:textId="37913FBD" w:rsidR="007872B7" w:rsidRDefault="007872B7" w:rsidP="007872B7">
      <w:pPr>
        <w:jc w:val="both"/>
        <w:rPr>
          <w:i/>
          <w:iCs/>
          <w:color w:val="000000"/>
        </w:rPr>
      </w:pPr>
      <w:r>
        <w:rPr>
          <w:i/>
          <w:iCs/>
          <w:color w:val="000000"/>
        </w:rPr>
        <w:t xml:space="preserve">................................................                                         </w:t>
      </w:r>
      <w:r w:rsidR="00AD0F9A">
        <w:rPr>
          <w:i/>
          <w:iCs/>
          <w:color w:val="000000"/>
        </w:rPr>
        <w:t xml:space="preserve">  </w:t>
      </w:r>
      <w:r>
        <w:rPr>
          <w:i/>
          <w:iCs/>
          <w:color w:val="000000"/>
        </w:rPr>
        <w:t>zastopnika/pooblaščenca:</w:t>
      </w:r>
    </w:p>
    <w:p w14:paraId="7D9610EE" w14:textId="77777777" w:rsidR="007872B7" w:rsidRDefault="007872B7" w:rsidP="007872B7">
      <w:pPr>
        <w:jc w:val="both"/>
        <w:rPr>
          <w:i/>
          <w:iCs/>
          <w:color w:val="000000"/>
          <w:sz w:val="10"/>
          <w:szCs w:val="10"/>
        </w:rPr>
      </w:pPr>
    </w:p>
    <w:p w14:paraId="0B872881" w14:textId="000BBF6C" w:rsidR="007872B7" w:rsidRPr="00427585" w:rsidRDefault="007872B7" w:rsidP="00427585">
      <w:pPr>
        <w:jc w:val="both"/>
        <w:rPr>
          <w:i/>
          <w:iCs/>
          <w:color w:val="000000"/>
        </w:rPr>
      </w:pPr>
      <w:r>
        <w:rPr>
          <w:i/>
          <w:iCs/>
          <w:color w:val="000000"/>
        </w:rPr>
        <w:t xml:space="preserve">                                                                                     </w:t>
      </w:r>
      <w:r w:rsidR="00AD0F9A">
        <w:rPr>
          <w:i/>
          <w:iCs/>
          <w:color w:val="000000"/>
        </w:rPr>
        <w:t xml:space="preserve">  </w:t>
      </w:r>
      <w:r>
        <w:rPr>
          <w:i/>
          <w:iCs/>
          <w:color w:val="000000"/>
        </w:rPr>
        <w:t xml:space="preserve">   ..........................................................     </w:t>
      </w:r>
      <w:r>
        <w:rPr>
          <w:rFonts w:ascii="Times New Roman" w:hAnsi="Times New Roman"/>
          <w:i/>
          <w:iCs/>
          <w:sz w:val="24"/>
          <w:szCs w:val="24"/>
        </w:rPr>
        <w:t xml:space="preserve">                                                         </w:t>
      </w:r>
    </w:p>
    <w:p w14:paraId="5B298A45" w14:textId="77777777" w:rsidR="007872B7" w:rsidRDefault="007872B7" w:rsidP="007872B7">
      <w:pPr>
        <w:jc w:val="both"/>
        <w:rPr>
          <w:b/>
          <w:bCs/>
          <w:u w:val="single"/>
        </w:rPr>
      </w:pP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i/>
          <w:iCs/>
        </w:rPr>
        <w:t xml:space="preserve">       </w:t>
      </w:r>
      <w:r>
        <w:rPr>
          <w:i/>
          <w:iCs/>
        </w:rPr>
        <w:tab/>
      </w:r>
      <w:r>
        <w:rPr>
          <w:i/>
          <w:iCs/>
        </w:rPr>
        <w:tab/>
      </w:r>
      <w:r>
        <w:rPr>
          <w:i/>
          <w:iCs/>
        </w:rPr>
        <w:tab/>
      </w:r>
      <w:r>
        <w:rPr>
          <w:i/>
          <w:iCs/>
        </w:rPr>
        <w:tab/>
      </w:r>
      <w:r>
        <w:rPr>
          <w:i/>
          <w:iCs/>
        </w:rPr>
        <w:tab/>
      </w:r>
      <w:r>
        <w:rPr>
          <w:i/>
          <w:iCs/>
        </w:rPr>
        <w:tab/>
      </w:r>
      <w:r>
        <w:rPr>
          <w:i/>
          <w:iCs/>
        </w:rPr>
        <w:tab/>
        <w:t xml:space="preserve">                 Podpis: .............................................                                                               </w:t>
      </w:r>
    </w:p>
    <w:p w14:paraId="1A61D73A" w14:textId="348204FD" w:rsidR="007872B7" w:rsidRDefault="007872B7" w:rsidP="007872B7"/>
    <w:p w14:paraId="7B063892" w14:textId="77777777" w:rsidR="00427585" w:rsidRDefault="00427585" w:rsidP="007872B7"/>
    <w:p w14:paraId="1AD7D772" w14:textId="28D511EC" w:rsidR="000A6436" w:rsidRDefault="000A6436" w:rsidP="000A64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6</w:t>
      </w:r>
    </w:p>
    <w:p w14:paraId="2FB834BE" w14:textId="48CC1CCA"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59793AF6"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1CD3674C"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A9553A1" w14:textId="77777777" w:rsidR="00035BA6" w:rsidRPr="00035BA6" w:rsidRDefault="00035BA6" w:rsidP="00035BA6">
      <w:pPr>
        <w:spacing w:line="260" w:lineRule="exact"/>
        <w:rPr>
          <w:rFonts w:cs="Arial"/>
        </w:rPr>
      </w:pPr>
    </w:p>
    <w:p w14:paraId="0DB61019" w14:textId="77777777" w:rsidR="00035BA6" w:rsidRPr="00035BA6" w:rsidRDefault="00035BA6" w:rsidP="00035BA6">
      <w:pPr>
        <w:spacing w:line="260" w:lineRule="exact"/>
        <w:jc w:val="center"/>
        <w:rPr>
          <w:b/>
          <w:sz w:val="24"/>
          <w:szCs w:val="24"/>
        </w:rPr>
      </w:pPr>
      <w:r w:rsidRPr="00035BA6">
        <w:rPr>
          <w:b/>
          <w:sz w:val="24"/>
        </w:rPr>
        <w:t>PODATKI O PODIZVAJALCU Z IZJAVO PODIZVAJALCA O IZPOLNJEVANJU OSNOVNE SPOSOBNOSTI</w:t>
      </w:r>
    </w:p>
    <w:p w14:paraId="1C9442EF" w14:textId="77777777" w:rsidR="00035BA6" w:rsidRPr="00035BA6" w:rsidRDefault="00035BA6" w:rsidP="00035BA6">
      <w:pPr>
        <w:spacing w:line="260" w:lineRule="exact"/>
      </w:pPr>
    </w:p>
    <w:p w14:paraId="7ED898F9" w14:textId="77777777" w:rsidR="00035BA6" w:rsidRPr="00035BA6" w:rsidRDefault="00035BA6" w:rsidP="00035BA6">
      <w:pPr>
        <w:spacing w:line="260" w:lineRule="exact"/>
        <w:rPr>
          <w:rFonts w:cs="Arial"/>
          <w:b/>
          <w:noProof/>
          <w:color w:val="000000"/>
        </w:rPr>
      </w:pPr>
      <w:r w:rsidRPr="00035BA6">
        <w:rPr>
          <w:rFonts w:cs="Arial"/>
          <w:b/>
          <w:noProof/>
          <w:color w:val="000000"/>
        </w:rPr>
        <w:t>1. PODATKI O PODIZVAJALCU</w:t>
      </w:r>
    </w:p>
    <w:p w14:paraId="5671739A" w14:textId="77777777" w:rsidR="00035BA6" w:rsidRPr="00035BA6" w:rsidRDefault="00035BA6" w:rsidP="00035BA6">
      <w:pPr>
        <w:spacing w:line="260" w:lineRule="exact"/>
      </w:pPr>
    </w:p>
    <w:p w14:paraId="596CD18E" w14:textId="6D9DD605" w:rsidR="00035BA6" w:rsidRDefault="00035BA6" w:rsidP="00035BA6">
      <w:pPr>
        <w:autoSpaceDE w:val="0"/>
        <w:autoSpaceDN w:val="0"/>
        <w:adjustRightInd w:val="0"/>
        <w:jc w:val="both"/>
        <w:rPr>
          <w:rFonts w:cs="Arial"/>
          <w:color w:val="000000"/>
        </w:rPr>
      </w:pPr>
      <w:r w:rsidRPr="00035BA6">
        <w:rPr>
          <w:rFonts w:cs="Arial"/>
          <w:color w:val="000000"/>
        </w:rPr>
        <w:t xml:space="preserve">V zvezi z javnim naročilom št. </w:t>
      </w:r>
      <w:r w:rsidRPr="00035BA6">
        <w:rPr>
          <w:rFonts w:cs="Arial"/>
        </w:rPr>
        <w:t>JNMV-00</w:t>
      </w:r>
      <w:r w:rsidR="00CD432D">
        <w:rPr>
          <w:rFonts w:cs="Arial"/>
        </w:rPr>
        <w:t>2</w:t>
      </w:r>
      <w:r w:rsidR="00E07B77">
        <w:rPr>
          <w:rFonts w:cs="Arial"/>
        </w:rPr>
        <w:t>3</w:t>
      </w:r>
      <w:r w:rsidRPr="00035BA6">
        <w:rPr>
          <w:rFonts w:cs="Arial"/>
        </w:rPr>
        <w:t>/202</w:t>
      </w:r>
      <w:r w:rsidR="00457FDA">
        <w:rPr>
          <w:rFonts w:cs="Arial"/>
        </w:rPr>
        <w:t>5</w:t>
      </w:r>
      <w:r w:rsidRPr="00035BA6">
        <w:rPr>
          <w:rFonts w:cs="Arial"/>
          <w:color w:val="000000"/>
        </w:rPr>
        <w:t xml:space="preserve">, katerega predmet je </w:t>
      </w:r>
      <w:r w:rsidR="00E07B77" w:rsidRPr="00E07B77">
        <w:rPr>
          <w:rFonts w:cs="Arial"/>
          <w:color w:val="000000"/>
        </w:rPr>
        <w:t>NABAVA VREČK PE-LD IN PE-HD</w:t>
      </w:r>
      <w:r w:rsidR="008F2FBC" w:rsidRPr="008F2FBC">
        <w:rPr>
          <w:rFonts w:cs="Arial"/>
          <w:color w:val="000000"/>
        </w:rPr>
        <w:t xml:space="preserve"> </w:t>
      </w:r>
      <w:r w:rsidRPr="00035BA6">
        <w:rPr>
          <w:rFonts w:cs="Arial"/>
          <w:color w:val="000000"/>
        </w:rPr>
        <w:t>potrjujemo, da bomo sodelovali pri izvedbi predmetnega naročila kot podizvajalec ponudnika - glavnega izvajalca:</w:t>
      </w:r>
    </w:p>
    <w:p w14:paraId="3EB02308" w14:textId="77777777" w:rsidR="00457FDA" w:rsidRPr="00035BA6" w:rsidRDefault="00457FDA" w:rsidP="00035BA6">
      <w:pPr>
        <w:autoSpaceDE w:val="0"/>
        <w:autoSpaceDN w:val="0"/>
        <w:adjustRightInd w:val="0"/>
        <w:jc w:val="both"/>
        <w:rPr>
          <w:rFonts w:cs="Arial"/>
          <w:color w:val="000000"/>
        </w:rPr>
      </w:pPr>
    </w:p>
    <w:p w14:paraId="063CB9B5"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 xml:space="preserve">__________________________________ </w:t>
      </w:r>
      <w:r w:rsidRPr="00035BA6">
        <w:rPr>
          <w:rFonts w:cs="Arial"/>
          <w:i/>
          <w:iCs/>
          <w:color w:val="000000"/>
        </w:rPr>
        <w:t>(naziv in sedež glavnega izvajalca)</w:t>
      </w:r>
    </w:p>
    <w:p w14:paraId="62AD1963" w14:textId="77777777" w:rsidR="00035BA6" w:rsidRPr="00035BA6" w:rsidRDefault="00035BA6" w:rsidP="00035BA6">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035BA6" w:rsidRPr="00035BA6" w14:paraId="68A86B70" w14:textId="77777777" w:rsidTr="00744D4A">
        <w:tc>
          <w:tcPr>
            <w:tcW w:w="4247" w:type="dxa"/>
            <w:tcBorders>
              <w:top w:val="single" w:sz="4" w:space="0" w:color="auto"/>
              <w:left w:val="single" w:sz="4" w:space="0" w:color="auto"/>
              <w:bottom w:val="single" w:sz="4" w:space="0" w:color="auto"/>
              <w:right w:val="single" w:sz="4" w:space="0" w:color="auto"/>
            </w:tcBorders>
          </w:tcPr>
          <w:p w14:paraId="25B3D37E" w14:textId="77777777" w:rsidR="00035BA6" w:rsidRPr="00035BA6" w:rsidRDefault="00035BA6" w:rsidP="00035BA6">
            <w:pPr>
              <w:spacing w:line="260" w:lineRule="exact"/>
              <w:rPr>
                <w:rFonts w:cs="Arial"/>
                <w:szCs w:val="24"/>
                <w:lang w:eastAsia="en-US"/>
              </w:rPr>
            </w:pPr>
            <w:r w:rsidRPr="00035BA6">
              <w:rPr>
                <w:rFonts w:cs="Arial"/>
              </w:rPr>
              <w:t>POLNI NAZIV IN FIRMA PODIZVAJALCA:</w:t>
            </w:r>
          </w:p>
          <w:p w14:paraId="7EC54B28"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1E13B2F" w14:textId="77777777" w:rsidR="00035BA6" w:rsidRPr="00035BA6" w:rsidRDefault="00035BA6" w:rsidP="00035BA6">
            <w:pPr>
              <w:spacing w:line="260" w:lineRule="exact"/>
              <w:jc w:val="both"/>
              <w:rPr>
                <w:rFonts w:cs="Arial"/>
                <w:szCs w:val="24"/>
                <w:lang w:eastAsia="en-US"/>
              </w:rPr>
            </w:pPr>
          </w:p>
        </w:tc>
      </w:tr>
      <w:tr w:rsidR="00035BA6" w:rsidRPr="00035BA6" w14:paraId="525870CE" w14:textId="77777777" w:rsidTr="00744D4A">
        <w:tc>
          <w:tcPr>
            <w:tcW w:w="4247" w:type="dxa"/>
            <w:tcBorders>
              <w:top w:val="single" w:sz="4" w:space="0" w:color="auto"/>
              <w:left w:val="single" w:sz="4" w:space="0" w:color="auto"/>
              <w:bottom w:val="single" w:sz="4" w:space="0" w:color="auto"/>
              <w:right w:val="single" w:sz="4" w:space="0" w:color="auto"/>
            </w:tcBorders>
          </w:tcPr>
          <w:p w14:paraId="202EA126" w14:textId="77777777" w:rsidR="00035BA6" w:rsidRPr="00035BA6" w:rsidRDefault="00035BA6" w:rsidP="00035BA6">
            <w:pPr>
              <w:spacing w:line="260" w:lineRule="exact"/>
              <w:rPr>
                <w:rFonts w:cs="Arial"/>
                <w:szCs w:val="24"/>
                <w:lang w:eastAsia="en-US"/>
              </w:rPr>
            </w:pPr>
            <w:r w:rsidRPr="00035BA6">
              <w:rPr>
                <w:rFonts w:cs="Arial"/>
              </w:rPr>
              <w:t>NASLOV PODIZVAJALCA:</w:t>
            </w:r>
          </w:p>
          <w:p w14:paraId="37E8F324"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EC478BA" w14:textId="77777777" w:rsidR="00035BA6" w:rsidRPr="00035BA6" w:rsidRDefault="00035BA6" w:rsidP="00035BA6">
            <w:pPr>
              <w:spacing w:line="260" w:lineRule="exact"/>
              <w:jc w:val="both"/>
              <w:rPr>
                <w:rFonts w:cs="Arial"/>
                <w:szCs w:val="24"/>
                <w:lang w:eastAsia="en-US"/>
              </w:rPr>
            </w:pPr>
          </w:p>
        </w:tc>
      </w:tr>
      <w:tr w:rsidR="00035BA6" w:rsidRPr="00035BA6" w14:paraId="7CA92482" w14:textId="77777777" w:rsidTr="00744D4A">
        <w:tc>
          <w:tcPr>
            <w:tcW w:w="4247" w:type="dxa"/>
            <w:tcBorders>
              <w:top w:val="single" w:sz="4" w:space="0" w:color="auto"/>
              <w:left w:val="single" w:sz="4" w:space="0" w:color="auto"/>
              <w:bottom w:val="single" w:sz="4" w:space="0" w:color="auto"/>
              <w:right w:val="single" w:sz="4" w:space="0" w:color="auto"/>
            </w:tcBorders>
          </w:tcPr>
          <w:p w14:paraId="25EC64C8" w14:textId="77777777" w:rsidR="00035BA6" w:rsidRPr="00035BA6" w:rsidRDefault="00035BA6" w:rsidP="00035BA6">
            <w:pPr>
              <w:spacing w:line="260" w:lineRule="exact"/>
              <w:rPr>
                <w:rFonts w:cs="Arial"/>
                <w:szCs w:val="24"/>
                <w:lang w:eastAsia="en-US"/>
              </w:rPr>
            </w:pPr>
            <w:r w:rsidRPr="00035BA6">
              <w:rPr>
                <w:rFonts w:cs="Arial"/>
              </w:rPr>
              <w:t>KONTAKTNA OSEBA:</w:t>
            </w:r>
          </w:p>
          <w:p w14:paraId="78E30D3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97FF364" w14:textId="77777777" w:rsidR="00035BA6" w:rsidRPr="00035BA6" w:rsidRDefault="00035BA6" w:rsidP="00035BA6">
            <w:pPr>
              <w:spacing w:line="260" w:lineRule="exact"/>
              <w:jc w:val="both"/>
              <w:rPr>
                <w:rFonts w:cs="Arial"/>
                <w:szCs w:val="24"/>
                <w:lang w:eastAsia="en-US"/>
              </w:rPr>
            </w:pPr>
          </w:p>
        </w:tc>
      </w:tr>
      <w:tr w:rsidR="00035BA6" w:rsidRPr="00035BA6" w14:paraId="35EC1963"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FEA7F9E" w14:textId="77777777" w:rsidR="00035BA6" w:rsidRPr="00035BA6" w:rsidRDefault="00035BA6" w:rsidP="00035BA6">
            <w:pPr>
              <w:spacing w:line="260" w:lineRule="exact"/>
              <w:ind w:right="-108"/>
              <w:rPr>
                <w:rFonts w:cs="Arial"/>
                <w:szCs w:val="24"/>
                <w:lang w:eastAsia="en-US"/>
              </w:rPr>
            </w:pPr>
            <w:r w:rsidRPr="00035BA6">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622EBBEB" w14:textId="77777777" w:rsidR="00035BA6" w:rsidRPr="00035BA6" w:rsidRDefault="00035BA6" w:rsidP="00035BA6">
            <w:pPr>
              <w:spacing w:line="260" w:lineRule="exact"/>
              <w:jc w:val="both"/>
              <w:rPr>
                <w:rFonts w:cs="Arial"/>
                <w:szCs w:val="24"/>
                <w:lang w:eastAsia="en-US"/>
              </w:rPr>
            </w:pPr>
          </w:p>
        </w:tc>
      </w:tr>
      <w:tr w:rsidR="00035BA6" w:rsidRPr="00035BA6" w14:paraId="7EF0E0C3" w14:textId="77777777" w:rsidTr="00744D4A">
        <w:tc>
          <w:tcPr>
            <w:tcW w:w="4247" w:type="dxa"/>
            <w:tcBorders>
              <w:top w:val="single" w:sz="4" w:space="0" w:color="auto"/>
              <w:left w:val="single" w:sz="4" w:space="0" w:color="auto"/>
              <w:bottom w:val="single" w:sz="4" w:space="0" w:color="auto"/>
              <w:right w:val="single" w:sz="4" w:space="0" w:color="auto"/>
            </w:tcBorders>
          </w:tcPr>
          <w:p w14:paraId="3D96BDD6" w14:textId="77777777" w:rsidR="00035BA6" w:rsidRPr="00035BA6" w:rsidRDefault="00035BA6" w:rsidP="00035BA6">
            <w:pPr>
              <w:spacing w:line="260" w:lineRule="exact"/>
              <w:rPr>
                <w:rFonts w:cs="Arial"/>
                <w:szCs w:val="24"/>
                <w:lang w:eastAsia="en-US"/>
              </w:rPr>
            </w:pPr>
            <w:r w:rsidRPr="00035BA6">
              <w:rPr>
                <w:rFonts w:cs="Arial"/>
              </w:rPr>
              <w:t>TELEFON:</w:t>
            </w:r>
          </w:p>
          <w:p w14:paraId="5AFD9089"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9EB0C9" w14:textId="77777777" w:rsidR="00035BA6" w:rsidRPr="00035BA6" w:rsidRDefault="00035BA6" w:rsidP="00035BA6">
            <w:pPr>
              <w:spacing w:line="260" w:lineRule="exact"/>
              <w:jc w:val="both"/>
              <w:rPr>
                <w:rFonts w:cs="Arial"/>
                <w:szCs w:val="24"/>
                <w:lang w:eastAsia="en-US"/>
              </w:rPr>
            </w:pPr>
          </w:p>
        </w:tc>
      </w:tr>
      <w:tr w:rsidR="00035BA6" w:rsidRPr="00035BA6" w14:paraId="6AE7C61B" w14:textId="77777777" w:rsidTr="00744D4A">
        <w:tc>
          <w:tcPr>
            <w:tcW w:w="4247" w:type="dxa"/>
            <w:tcBorders>
              <w:top w:val="single" w:sz="4" w:space="0" w:color="auto"/>
              <w:left w:val="single" w:sz="4" w:space="0" w:color="auto"/>
              <w:bottom w:val="single" w:sz="4" w:space="0" w:color="auto"/>
              <w:right w:val="single" w:sz="4" w:space="0" w:color="auto"/>
            </w:tcBorders>
          </w:tcPr>
          <w:p w14:paraId="79EB9F8F" w14:textId="77777777" w:rsidR="00035BA6" w:rsidRPr="00035BA6" w:rsidRDefault="00035BA6" w:rsidP="00035BA6">
            <w:pPr>
              <w:spacing w:line="260" w:lineRule="exact"/>
              <w:rPr>
                <w:rFonts w:cs="Arial"/>
                <w:szCs w:val="24"/>
                <w:lang w:eastAsia="en-US"/>
              </w:rPr>
            </w:pPr>
            <w:r w:rsidRPr="00035BA6">
              <w:rPr>
                <w:rFonts w:cs="Arial"/>
              </w:rPr>
              <w:t>TELEFAX:</w:t>
            </w:r>
          </w:p>
          <w:p w14:paraId="5F55219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F591D0" w14:textId="77777777" w:rsidR="00035BA6" w:rsidRPr="00035BA6" w:rsidRDefault="00035BA6" w:rsidP="00035BA6">
            <w:pPr>
              <w:spacing w:line="260" w:lineRule="exact"/>
              <w:jc w:val="both"/>
              <w:rPr>
                <w:rFonts w:cs="Arial"/>
                <w:szCs w:val="24"/>
                <w:lang w:eastAsia="en-US"/>
              </w:rPr>
            </w:pPr>
          </w:p>
        </w:tc>
      </w:tr>
      <w:tr w:rsidR="00035BA6" w:rsidRPr="00035BA6" w14:paraId="062811BA" w14:textId="77777777" w:rsidTr="00744D4A">
        <w:tc>
          <w:tcPr>
            <w:tcW w:w="4247" w:type="dxa"/>
            <w:tcBorders>
              <w:top w:val="single" w:sz="4" w:space="0" w:color="auto"/>
              <w:left w:val="single" w:sz="4" w:space="0" w:color="auto"/>
              <w:bottom w:val="single" w:sz="4" w:space="0" w:color="auto"/>
              <w:right w:val="single" w:sz="4" w:space="0" w:color="auto"/>
            </w:tcBorders>
          </w:tcPr>
          <w:p w14:paraId="58A7E913"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3CA5741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26274D0" w14:textId="77777777" w:rsidR="00035BA6" w:rsidRPr="00035BA6" w:rsidRDefault="00035BA6" w:rsidP="00035BA6">
            <w:pPr>
              <w:spacing w:line="260" w:lineRule="exact"/>
              <w:jc w:val="both"/>
              <w:rPr>
                <w:rFonts w:cs="Arial"/>
                <w:szCs w:val="24"/>
                <w:lang w:eastAsia="en-US"/>
              </w:rPr>
            </w:pPr>
          </w:p>
        </w:tc>
      </w:tr>
      <w:tr w:rsidR="00035BA6" w:rsidRPr="00035BA6" w14:paraId="299CB430" w14:textId="77777777" w:rsidTr="00744D4A">
        <w:tc>
          <w:tcPr>
            <w:tcW w:w="4247" w:type="dxa"/>
            <w:tcBorders>
              <w:top w:val="single" w:sz="4" w:space="0" w:color="auto"/>
              <w:left w:val="single" w:sz="4" w:space="0" w:color="auto"/>
              <w:bottom w:val="single" w:sz="4" w:space="0" w:color="auto"/>
              <w:right w:val="single" w:sz="4" w:space="0" w:color="auto"/>
            </w:tcBorders>
          </w:tcPr>
          <w:p w14:paraId="4A3CCEF5" w14:textId="77777777" w:rsidR="00035BA6" w:rsidRPr="00035BA6" w:rsidRDefault="00035BA6" w:rsidP="00035BA6">
            <w:pPr>
              <w:spacing w:line="260" w:lineRule="exact"/>
              <w:rPr>
                <w:rFonts w:cs="Arial"/>
                <w:szCs w:val="24"/>
                <w:lang w:eastAsia="en-US"/>
              </w:rPr>
            </w:pPr>
            <w:r w:rsidRPr="00035BA6">
              <w:rPr>
                <w:rFonts w:cs="Arial"/>
              </w:rPr>
              <w:t>MATIČNA ŠTEVILKA:</w:t>
            </w:r>
          </w:p>
          <w:p w14:paraId="19DC644C"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700828A" w14:textId="77777777" w:rsidR="00035BA6" w:rsidRPr="00035BA6" w:rsidRDefault="00035BA6" w:rsidP="00035BA6">
            <w:pPr>
              <w:spacing w:line="260" w:lineRule="exact"/>
              <w:jc w:val="both"/>
              <w:rPr>
                <w:rFonts w:cs="Arial"/>
                <w:szCs w:val="24"/>
                <w:lang w:eastAsia="en-US"/>
              </w:rPr>
            </w:pPr>
          </w:p>
        </w:tc>
      </w:tr>
      <w:tr w:rsidR="00035BA6" w:rsidRPr="00035BA6" w14:paraId="7B61EDF5" w14:textId="77777777" w:rsidTr="00744D4A">
        <w:tc>
          <w:tcPr>
            <w:tcW w:w="4247" w:type="dxa"/>
            <w:tcBorders>
              <w:top w:val="single" w:sz="4" w:space="0" w:color="auto"/>
              <w:left w:val="single" w:sz="4" w:space="0" w:color="auto"/>
              <w:bottom w:val="single" w:sz="4" w:space="0" w:color="auto"/>
              <w:right w:val="single" w:sz="4" w:space="0" w:color="auto"/>
            </w:tcBorders>
          </w:tcPr>
          <w:p w14:paraId="7BB956EC" w14:textId="77777777" w:rsidR="00035BA6" w:rsidRPr="00035BA6" w:rsidRDefault="00035BA6" w:rsidP="00035BA6">
            <w:pPr>
              <w:spacing w:line="260" w:lineRule="exact"/>
              <w:rPr>
                <w:rFonts w:cs="Arial"/>
                <w:szCs w:val="24"/>
                <w:lang w:eastAsia="en-US"/>
              </w:rPr>
            </w:pPr>
            <w:r w:rsidRPr="00035BA6">
              <w:rPr>
                <w:rFonts w:cs="Arial"/>
              </w:rPr>
              <w:t>ŠT. TRR-ja in BANKA:</w:t>
            </w:r>
          </w:p>
          <w:p w14:paraId="10489280"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28E83B" w14:textId="77777777" w:rsidR="00035BA6" w:rsidRPr="00035BA6" w:rsidRDefault="00035BA6" w:rsidP="00035BA6">
            <w:pPr>
              <w:spacing w:line="260" w:lineRule="exact"/>
              <w:jc w:val="both"/>
              <w:rPr>
                <w:rFonts w:cs="Arial"/>
                <w:szCs w:val="24"/>
                <w:lang w:eastAsia="en-US"/>
              </w:rPr>
            </w:pPr>
          </w:p>
        </w:tc>
      </w:tr>
      <w:tr w:rsidR="00035BA6" w:rsidRPr="00035BA6" w14:paraId="14875B4C"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6F2B7A0" w14:textId="77777777" w:rsidR="00035BA6" w:rsidRPr="00035BA6" w:rsidRDefault="00035BA6" w:rsidP="00035BA6">
            <w:pPr>
              <w:spacing w:line="260" w:lineRule="exact"/>
              <w:rPr>
                <w:rFonts w:cs="Arial"/>
                <w:szCs w:val="24"/>
                <w:lang w:eastAsia="en-US"/>
              </w:rPr>
            </w:pPr>
            <w:r w:rsidRPr="00035BA6">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587B7D6B" w14:textId="77777777" w:rsidR="00035BA6" w:rsidRPr="00035BA6" w:rsidRDefault="00035BA6" w:rsidP="00035BA6">
            <w:pPr>
              <w:spacing w:line="260" w:lineRule="exact"/>
              <w:jc w:val="both"/>
              <w:rPr>
                <w:rFonts w:cs="Arial"/>
                <w:szCs w:val="24"/>
                <w:lang w:eastAsia="en-US"/>
              </w:rPr>
            </w:pPr>
          </w:p>
        </w:tc>
      </w:tr>
      <w:tr w:rsidR="00035BA6" w:rsidRPr="00035BA6" w14:paraId="16AE550A" w14:textId="77777777" w:rsidTr="00744D4A">
        <w:tc>
          <w:tcPr>
            <w:tcW w:w="4247" w:type="dxa"/>
            <w:tcBorders>
              <w:top w:val="single" w:sz="4" w:space="0" w:color="auto"/>
              <w:left w:val="single" w:sz="4" w:space="0" w:color="auto"/>
              <w:bottom w:val="single" w:sz="4" w:space="0" w:color="auto"/>
              <w:right w:val="single" w:sz="4" w:space="0" w:color="auto"/>
            </w:tcBorders>
          </w:tcPr>
          <w:p w14:paraId="27C63BE4" w14:textId="77777777" w:rsidR="00035BA6" w:rsidRPr="00035BA6" w:rsidRDefault="00035BA6" w:rsidP="00035BA6">
            <w:pPr>
              <w:spacing w:line="260" w:lineRule="exact"/>
              <w:rPr>
                <w:rFonts w:cs="Arial"/>
                <w:szCs w:val="24"/>
                <w:lang w:eastAsia="en-US"/>
              </w:rPr>
            </w:pPr>
            <w:r w:rsidRPr="00035BA6">
              <w:rPr>
                <w:rFonts w:cs="Arial"/>
              </w:rPr>
              <w:t>ZAKONITI ZASTOPNIKI PODIZVAJALCA:</w:t>
            </w:r>
          </w:p>
          <w:p w14:paraId="7AF46607"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CFB1055" w14:textId="77777777" w:rsidR="00035BA6" w:rsidRPr="00035BA6" w:rsidRDefault="00035BA6" w:rsidP="00035BA6">
            <w:pPr>
              <w:spacing w:line="260" w:lineRule="exact"/>
              <w:jc w:val="both"/>
              <w:rPr>
                <w:rFonts w:cs="Arial"/>
                <w:szCs w:val="24"/>
                <w:lang w:eastAsia="en-US"/>
              </w:rPr>
            </w:pPr>
          </w:p>
        </w:tc>
      </w:tr>
      <w:tr w:rsidR="00035BA6" w:rsidRPr="00035BA6" w14:paraId="47230D57"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3901110A" w14:textId="77777777" w:rsidR="00035BA6" w:rsidRPr="00035BA6" w:rsidRDefault="00035BA6" w:rsidP="00035BA6">
            <w:pPr>
              <w:spacing w:line="260" w:lineRule="exact"/>
              <w:rPr>
                <w:rFonts w:cs="Arial"/>
                <w:szCs w:val="24"/>
                <w:lang w:eastAsia="en-US"/>
              </w:rPr>
            </w:pPr>
            <w:r w:rsidRPr="00035BA6">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8F76D25" w14:textId="77777777" w:rsidR="00035BA6" w:rsidRPr="00035BA6" w:rsidRDefault="00035BA6" w:rsidP="00035BA6">
            <w:pPr>
              <w:spacing w:line="260" w:lineRule="exact"/>
              <w:jc w:val="both"/>
              <w:rPr>
                <w:rFonts w:cs="Arial"/>
                <w:szCs w:val="24"/>
                <w:lang w:eastAsia="en-US"/>
              </w:rPr>
            </w:pPr>
          </w:p>
        </w:tc>
      </w:tr>
      <w:tr w:rsidR="00035BA6" w:rsidRPr="00035BA6" w14:paraId="297DF8A6" w14:textId="77777777" w:rsidTr="00744D4A">
        <w:tc>
          <w:tcPr>
            <w:tcW w:w="4247" w:type="dxa"/>
            <w:tcBorders>
              <w:top w:val="single" w:sz="4" w:space="0" w:color="auto"/>
              <w:left w:val="single" w:sz="4" w:space="0" w:color="auto"/>
              <w:bottom w:val="single" w:sz="4" w:space="0" w:color="auto"/>
              <w:right w:val="single" w:sz="4" w:space="0" w:color="auto"/>
            </w:tcBorders>
          </w:tcPr>
          <w:p w14:paraId="26C3A7D6" w14:textId="77777777" w:rsidR="00035BA6" w:rsidRPr="00035BA6" w:rsidRDefault="00035BA6" w:rsidP="00035BA6">
            <w:pPr>
              <w:spacing w:line="260" w:lineRule="exact"/>
              <w:rPr>
                <w:rFonts w:cs="Arial"/>
                <w:szCs w:val="24"/>
                <w:lang w:eastAsia="en-US"/>
              </w:rPr>
            </w:pPr>
            <w:r w:rsidRPr="00035BA6">
              <w:rPr>
                <w:rFonts w:cs="Arial"/>
              </w:rPr>
              <w:t>KRAJ IZVEDBE DEL:</w:t>
            </w:r>
          </w:p>
          <w:p w14:paraId="3B0A7F6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CC76BC4" w14:textId="77777777" w:rsidR="00035BA6" w:rsidRPr="00035BA6" w:rsidRDefault="00035BA6" w:rsidP="00035BA6">
            <w:pPr>
              <w:spacing w:line="260" w:lineRule="exact"/>
              <w:jc w:val="both"/>
              <w:rPr>
                <w:rFonts w:cs="Arial"/>
                <w:szCs w:val="24"/>
                <w:lang w:eastAsia="en-US"/>
              </w:rPr>
            </w:pPr>
          </w:p>
        </w:tc>
      </w:tr>
      <w:tr w:rsidR="00035BA6" w:rsidRPr="00035BA6" w14:paraId="7191DD11" w14:textId="77777777" w:rsidTr="00744D4A">
        <w:tc>
          <w:tcPr>
            <w:tcW w:w="4247" w:type="dxa"/>
            <w:tcBorders>
              <w:top w:val="single" w:sz="4" w:space="0" w:color="auto"/>
              <w:left w:val="single" w:sz="4" w:space="0" w:color="auto"/>
              <w:bottom w:val="single" w:sz="4" w:space="0" w:color="auto"/>
              <w:right w:val="single" w:sz="4" w:space="0" w:color="auto"/>
            </w:tcBorders>
          </w:tcPr>
          <w:p w14:paraId="60B8C5DB" w14:textId="77777777" w:rsidR="00035BA6" w:rsidRPr="00035BA6" w:rsidRDefault="00035BA6" w:rsidP="00035BA6">
            <w:pPr>
              <w:spacing w:line="260" w:lineRule="exact"/>
              <w:rPr>
                <w:rFonts w:cs="Arial"/>
                <w:szCs w:val="24"/>
                <w:lang w:eastAsia="en-US"/>
              </w:rPr>
            </w:pPr>
            <w:r w:rsidRPr="00035BA6">
              <w:rPr>
                <w:rFonts w:cs="Arial"/>
              </w:rPr>
              <w:t>ROK IZVEDBE DEL:</w:t>
            </w:r>
          </w:p>
          <w:p w14:paraId="2B8B3C53"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9606DC" w14:textId="77777777" w:rsidR="00035BA6" w:rsidRPr="00035BA6" w:rsidRDefault="00035BA6" w:rsidP="00035BA6">
            <w:pPr>
              <w:spacing w:line="260" w:lineRule="exact"/>
              <w:jc w:val="both"/>
              <w:rPr>
                <w:rFonts w:cs="Arial"/>
                <w:szCs w:val="24"/>
                <w:lang w:eastAsia="en-US"/>
              </w:rPr>
            </w:pPr>
          </w:p>
        </w:tc>
      </w:tr>
    </w:tbl>
    <w:p w14:paraId="03DAC965" w14:textId="77777777" w:rsidR="00035BA6" w:rsidRPr="00035BA6" w:rsidRDefault="00035BA6" w:rsidP="00035BA6">
      <w:pPr>
        <w:spacing w:line="260" w:lineRule="exact"/>
        <w:rPr>
          <w:rFonts w:cs="Arial"/>
          <w:lang w:eastAsia="en-US"/>
        </w:rPr>
      </w:pPr>
    </w:p>
    <w:p w14:paraId="7B6CD0AD" w14:textId="77777777" w:rsidR="00035BA6" w:rsidRPr="00035BA6" w:rsidRDefault="00035BA6" w:rsidP="00035BA6">
      <w:pPr>
        <w:spacing w:line="260" w:lineRule="exact"/>
        <w:rPr>
          <w:rFonts w:cs="Arial"/>
          <w:b/>
          <w:noProof/>
          <w:color w:val="000000"/>
          <w:szCs w:val="24"/>
        </w:rPr>
      </w:pPr>
      <w:r w:rsidRPr="00035BA6">
        <w:rPr>
          <w:rFonts w:cs="Arial"/>
          <w:b/>
          <w:noProof/>
          <w:color w:val="000000"/>
        </w:rPr>
        <w:t>2. IZJAVA</w:t>
      </w:r>
    </w:p>
    <w:p w14:paraId="188E6467" w14:textId="77777777" w:rsidR="00035BA6" w:rsidRPr="00035BA6" w:rsidRDefault="00035BA6" w:rsidP="00035BA6">
      <w:pPr>
        <w:spacing w:line="260" w:lineRule="exact"/>
      </w:pPr>
    </w:p>
    <w:p w14:paraId="29AE7818"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Spodaj podpisani zakoniti zastopnik podizvajalca hkrati:</w:t>
      </w:r>
    </w:p>
    <w:p w14:paraId="2541FECC" w14:textId="77777777" w:rsidR="00035BA6" w:rsidRPr="00035BA6" w:rsidRDefault="00035BA6" w:rsidP="00035BA6">
      <w:pPr>
        <w:autoSpaceDE w:val="0"/>
        <w:autoSpaceDN w:val="0"/>
        <w:adjustRightInd w:val="0"/>
        <w:spacing w:line="260" w:lineRule="exact"/>
        <w:rPr>
          <w:rFonts w:cs="Arial"/>
          <w:color w:val="000000"/>
        </w:rPr>
      </w:pPr>
    </w:p>
    <w:p w14:paraId="6FD895EC"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izjavljamo, da izpolnjujemo pogoje iz 2. odstavka 75. člena ZJN-3, in sicer da na dan roka za oddajo ponudb, v skladu s predpisi države, v kateri imamo sedež, ali predpisi države naročnika, </w:t>
      </w:r>
      <w:r w:rsidRPr="00035BA6">
        <w:rPr>
          <w:rFonts w:cs="Arial"/>
          <w:color w:val="000000"/>
        </w:rPr>
        <w:lastRenderedPageBreak/>
        <w:t xml:space="preserve">nimamo 50 EUR ali več zapadlih neplačanih obveznosti v zvezi s plačili prispevkov za socialno varnost ali v zvezi z plačilo davkov; </w:t>
      </w:r>
    </w:p>
    <w:p w14:paraId="62FC7951" w14:textId="77777777" w:rsidR="00035BA6" w:rsidRPr="00035BA6" w:rsidRDefault="00035BA6" w:rsidP="00691C95">
      <w:pPr>
        <w:numPr>
          <w:ilvl w:val="0"/>
          <w:numId w:val="11"/>
        </w:numPr>
        <w:spacing w:line="260" w:lineRule="exact"/>
        <w:ind w:right="23"/>
        <w:jc w:val="both"/>
        <w:rPr>
          <w:lang w:eastAsia="x-none"/>
        </w:rPr>
      </w:pPr>
      <w:r w:rsidRPr="00035BA6">
        <w:t>izjavljamo, da na dan poteka roka za oddajo ponudb ali prijav nismo izločeni iz postopkov oddaje javnih naročil zaradi uvrstitve v evidenco gospodarskih subjektov z negativnimi referencami iz 75. člena ZJN-3;</w:t>
      </w:r>
    </w:p>
    <w:p w14:paraId="0AC6F890"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niso izpolnjeni izključitveni pogoji iz šestega odstavka 75. člena ZJN-3;</w:t>
      </w:r>
    </w:p>
    <w:p w14:paraId="0E3A618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70BBB71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izjavljamo, da bomo upoštevali veljavne obveznosti na področju </w:t>
      </w:r>
      <w:proofErr w:type="spellStart"/>
      <w:r w:rsidRPr="00035BA6">
        <w:rPr>
          <w:rFonts w:cs="Arial"/>
          <w:color w:val="000000"/>
        </w:rPr>
        <w:t>okoljskega</w:t>
      </w:r>
      <w:proofErr w:type="spellEnd"/>
      <w:r w:rsidRPr="00035BA6">
        <w:rPr>
          <w:rFonts w:cs="Arial"/>
          <w:color w:val="000000"/>
        </w:rPr>
        <w:t>, socialnega in delovnega prava (socialna klavzula).</w:t>
      </w:r>
    </w:p>
    <w:p w14:paraId="6C6B67F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6F801F3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dajemo pooblastilo, da naročnik iz uradnih evidenc za potrebe tega javnega naročila pridobi potrebne podatke, ki dokazujejo izpolnjevanje zgoraj navedenega pogoja;</w:t>
      </w:r>
    </w:p>
    <w:p w14:paraId="213A222D"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soglašamo s plačilnimi pogoji pogodbe za dobavo blaga; </w:t>
      </w:r>
    </w:p>
    <w:p w14:paraId="4E3DDDCE"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6731049" w14:textId="77777777" w:rsidR="00035BA6" w:rsidRPr="00035BA6" w:rsidRDefault="00035BA6" w:rsidP="00035BA6">
      <w:pPr>
        <w:spacing w:line="260" w:lineRule="exact"/>
        <w:rPr>
          <w:rFonts w:cs="Arial"/>
          <w:color w:val="000000"/>
        </w:rPr>
      </w:pPr>
    </w:p>
    <w:p w14:paraId="7744A24C" w14:textId="77777777" w:rsidR="00035BA6" w:rsidRPr="00035BA6" w:rsidRDefault="00035BA6" w:rsidP="00035BA6">
      <w:pPr>
        <w:spacing w:line="260" w:lineRule="exact"/>
      </w:pPr>
    </w:p>
    <w:p w14:paraId="1F133F63" w14:textId="77777777" w:rsidR="00035BA6" w:rsidRPr="00035BA6" w:rsidRDefault="00035BA6" w:rsidP="00035BA6">
      <w:pPr>
        <w:spacing w:line="260" w:lineRule="exact"/>
      </w:pPr>
    </w:p>
    <w:p w14:paraId="40738385" w14:textId="77777777" w:rsidR="00035BA6" w:rsidRPr="00035BA6" w:rsidRDefault="00035BA6" w:rsidP="00035BA6">
      <w:pPr>
        <w:spacing w:line="260" w:lineRule="exact"/>
      </w:pPr>
    </w:p>
    <w:tbl>
      <w:tblPr>
        <w:tblW w:w="9825" w:type="dxa"/>
        <w:tblLayout w:type="fixed"/>
        <w:tblLook w:val="00A0" w:firstRow="1" w:lastRow="0" w:firstColumn="1" w:lastColumn="0" w:noHBand="0" w:noVBand="0"/>
      </w:tblPr>
      <w:tblGrid>
        <w:gridCol w:w="5202"/>
        <w:gridCol w:w="4623"/>
      </w:tblGrid>
      <w:tr w:rsidR="00035BA6" w:rsidRPr="00035BA6" w14:paraId="4CB0D4CD" w14:textId="77777777" w:rsidTr="00744D4A">
        <w:tc>
          <w:tcPr>
            <w:tcW w:w="5204" w:type="dxa"/>
            <w:hideMark/>
          </w:tcPr>
          <w:p w14:paraId="2A8954E4" w14:textId="77777777" w:rsidR="00035BA6" w:rsidRPr="00035BA6" w:rsidRDefault="00035BA6" w:rsidP="00035BA6">
            <w:pPr>
              <w:spacing w:line="260" w:lineRule="exact"/>
              <w:rPr>
                <w:rFonts w:cs="Arial"/>
                <w:szCs w:val="24"/>
                <w:lang w:eastAsia="en-US"/>
              </w:rPr>
            </w:pPr>
            <w:r w:rsidRPr="00035BA6">
              <w:rPr>
                <w:rFonts w:cs="Arial"/>
              </w:rPr>
              <w:t>Kraj in datum:</w:t>
            </w:r>
          </w:p>
          <w:p w14:paraId="718A84E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w:t>
            </w:r>
          </w:p>
        </w:tc>
        <w:tc>
          <w:tcPr>
            <w:tcW w:w="4624" w:type="dxa"/>
            <w:hideMark/>
          </w:tcPr>
          <w:p w14:paraId="6A1A2042" w14:textId="77777777" w:rsidR="00035BA6" w:rsidRPr="00035BA6" w:rsidRDefault="00035BA6" w:rsidP="00035BA6">
            <w:pPr>
              <w:spacing w:line="260" w:lineRule="exact"/>
              <w:rPr>
                <w:rFonts w:cs="Arial"/>
                <w:szCs w:val="24"/>
                <w:lang w:eastAsia="en-US"/>
              </w:rPr>
            </w:pPr>
            <w:r w:rsidRPr="00035BA6">
              <w:rPr>
                <w:rFonts w:cs="Arial"/>
              </w:rPr>
              <w:t>Odgovorna oseba (zakoniti zastopnik podizvajalca):</w:t>
            </w:r>
          </w:p>
          <w:p w14:paraId="07546B9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_______________________________</w:t>
            </w:r>
          </w:p>
        </w:tc>
      </w:tr>
      <w:tr w:rsidR="00035BA6" w:rsidRPr="00035BA6" w14:paraId="3A3886FF" w14:textId="77777777" w:rsidTr="00744D4A">
        <w:tc>
          <w:tcPr>
            <w:tcW w:w="5204" w:type="dxa"/>
            <w:hideMark/>
          </w:tcPr>
          <w:p w14:paraId="36E09EDB" w14:textId="77777777" w:rsidR="00035BA6" w:rsidRPr="00035BA6" w:rsidRDefault="00035BA6" w:rsidP="00035BA6">
            <w:pPr>
              <w:spacing w:line="260" w:lineRule="exact"/>
              <w:jc w:val="both"/>
              <w:rPr>
                <w:rFonts w:cs="Arial"/>
                <w:szCs w:val="24"/>
                <w:lang w:eastAsia="en-US"/>
              </w:rPr>
            </w:pPr>
            <w:r w:rsidRPr="00035BA6">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035BA6" w:rsidRPr="00035BA6" w14:paraId="3E9771E4" w14:textId="77777777" w:rsidTr="00744D4A">
              <w:trPr>
                <w:trHeight w:val="1135"/>
              </w:trPr>
              <w:tc>
                <w:tcPr>
                  <w:tcW w:w="6245" w:type="dxa"/>
                </w:tcPr>
                <w:p w14:paraId="623AFDFD" w14:textId="77777777" w:rsidR="00035BA6" w:rsidRPr="00035BA6" w:rsidRDefault="00035BA6" w:rsidP="00035BA6">
                  <w:pPr>
                    <w:autoSpaceDE w:val="0"/>
                    <w:autoSpaceDN w:val="0"/>
                    <w:adjustRightInd w:val="0"/>
                    <w:spacing w:line="260" w:lineRule="exact"/>
                    <w:rPr>
                      <w:rFonts w:cs="Arial"/>
                      <w:color w:val="000000"/>
                      <w:sz w:val="18"/>
                      <w:szCs w:val="18"/>
                      <w:lang w:eastAsia="en-US"/>
                    </w:rPr>
                  </w:pPr>
                </w:p>
                <w:p w14:paraId="0C2EC93A" w14:textId="77777777" w:rsidR="00035BA6" w:rsidRPr="00035BA6" w:rsidRDefault="00035BA6" w:rsidP="00035BA6">
                  <w:pPr>
                    <w:autoSpaceDE w:val="0"/>
                    <w:autoSpaceDN w:val="0"/>
                    <w:adjustRightInd w:val="0"/>
                    <w:spacing w:line="260" w:lineRule="exact"/>
                    <w:rPr>
                      <w:rFonts w:cs="Arial"/>
                      <w:color w:val="000000"/>
                      <w:sz w:val="18"/>
                      <w:szCs w:val="18"/>
                    </w:rPr>
                  </w:pPr>
                </w:p>
                <w:p w14:paraId="79EA6246" w14:textId="77777777" w:rsidR="00035BA6" w:rsidRPr="00035BA6" w:rsidRDefault="00035BA6" w:rsidP="00035BA6">
                  <w:pPr>
                    <w:autoSpaceDE w:val="0"/>
                    <w:autoSpaceDN w:val="0"/>
                    <w:adjustRightInd w:val="0"/>
                    <w:spacing w:line="260" w:lineRule="exact"/>
                    <w:rPr>
                      <w:rFonts w:cs="Arial"/>
                      <w:color w:val="000000"/>
                      <w:sz w:val="18"/>
                      <w:szCs w:val="18"/>
                    </w:rPr>
                  </w:pPr>
                </w:p>
                <w:p w14:paraId="2FC91E14" w14:textId="77777777" w:rsidR="00035BA6" w:rsidRPr="00035BA6" w:rsidRDefault="00035BA6" w:rsidP="00035BA6">
                  <w:pPr>
                    <w:autoSpaceDE w:val="0"/>
                    <w:autoSpaceDN w:val="0"/>
                    <w:adjustRightInd w:val="0"/>
                    <w:spacing w:line="260" w:lineRule="exact"/>
                    <w:rPr>
                      <w:rFonts w:cs="Arial"/>
                      <w:color w:val="000000"/>
                      <w:sz w:val="18"/>
                      <w:szCs w:val="18"/>
                    </w:rPr>
                  </w:pPr>
                </w:p>
                <w:p w14:paraId="5193A87A" w14:textId="77777777" w:rsidR="00035BA6" w:rsidRPr="00035BA6" w:rsidRDefault="00035BA6" w:rsidP="00035BA6">
                  <w:pPr>
                    <w:autoSpaceDE w:val="0"/>
                    <w:autoSpaceDN w:val="0"/>
                    <w:adjustRightInd w:val="0"/>
                    <w:spacing w:line="260" w:lineRule="exact"/>
                    <w:rPr>
                      <w:rFonts w:cs="Arial"/>
                      <w:color w:val="000000"/>
                      <w:szCs w:val="24"/>
                    </w:rPr>
                  </w:pPr>
                  <w:r w:rsidRPr="00035BA6">
                    <w:rPr>
                      <w:rFonts w:cs="Arial"/>
                      <w:color w:val="000000"/>
                    </w:rPr>
                    <w:t>Parafa ponudnika - glavnega izvajalca:</w:t>
                  </w:r>
                </w:p>
                <w:p w14:paraId="28B3278A" w14:textId="77777777" w:rsidR="00035BA6" w:rsidRPr="00035BA6" w:rsidRDefault="00035BA6" w:rsidP="00035BA6">
                  <w:pPr>
                    <w:autoSpaceDE w:val="0"/>
                    <w:autoSpaceDN w:val="0"/>
                    <w:adjustRightInd w:val="0"/>
                    <w:spacing w:line="260" w:lineRule="exact"/>
                    <w:rPr>
                      <w:rFonts w:cs="Arial"/>
                      <w:color w:val="000000"/>
                    </w:rPr>
                  </w:pPr>
                </w:p>
                <w:p w14:paraId="7C009D17" w14:textId="77777777" w:rsidR="00035BA6" w:rsidRPr="00035BA6" w:rsidRDefault="00035BA6" w:rsidP="00035BA6">
                  <w:pPr>
                    <w:autoSpaceDE w:val="0"/>
                    <w:autoSpaceDN w:val="0"/>
                    <w:adjustRightInd w:val="0"/>
                    <w:spacing w:line="260" w:lineRule="exact"/>
                    <w:jc w:val="both"/>
                    <w:rPr>
                      <w:rFonts w:cs="Arial"/>
                      <w:color w:val="000000"/>
                      <w:sz w:val="18"/>
                      <w:szCs w:val="18"/>
                      <w:lang w:eastAsia="en-US"/>
                    </w:rPr>
                  </w:pPr>
                  <w:r w:rsidRPr="00035BA6">
                    <w:rPr>
                      <w:rFonts w:cs="Arial"/>
                      <w:color w:val="000000"/>
                    </w:rPr>
                    <w:t>_______________________________</w:t>
                  </w:r>
                  <w:r w:rsidRPr="00035BA6">
                    <w:rPr>
                      <w:rFonts w:cs="Arial"/>
                      <w:color w:val="000000"/>
                      <w:sz w:val="18"/>
                      <w:szCs w:val="18"/>
                    </w:rPr>
                    <w:t xml:space="preserve"> </w:t>
                  </w:r>
                </w:p>
              </w:tc>
            </w:tr>
          </w:tbl>
          <w:p w14:paraId="52F91F74" w14:textId="77777777" w:rsidR="00035BA6" w:rsidRPr="00035BA6" w:rsidRDefault="00035BA6" w:rsidP="00035BA6">
            <w:pPr>
              <w:spacing w:line="260" w:lineRule="exact"/>
              <w:jc w:val="both"/>
              <w:rPr>
                <w:rFonts w:cs="Arial"/>
                <w:szCs w:val="24"/>
                <w:lang w:eastAsia="en-US"/>
              </w:rPr>
            </w:pPr>
          </w:p>
        </w:tc>
      </w:tr>
    </w:tbl>
    <w:p w14:paraId="259FC705" w14:textId="77777777" w:rsidR="00035BA6" w:rsidRPr="00035BA6" w:rsidRDefault="00035BA6" w:rsidP="00035BA6">
      <w:pPr>
        <w:spacing w:line="260" w:lineRule="exact"/>
        <w:rPr>
          <w:color w:val="FFFFFF"/>
          <w:sz w:val="2"/>
          <w:szCs w:val="2"/>
          <w:lang w:eastAsia="en-US"/>
        </w:rPr>
      </w:pPr>
      <w:r w:rsidRPr="00035BA6">
        <w:rPr>
          <w:color w:val="FFFFFF"/>
          <w:sz w:val="2"/>
          <w:szCs w:val="2"/>
          <w:vertAlign w:val="superscript"/>
        </w:rPr>
        <w:footnoteReference w:id="6"/>
      </w:r>
    </w:p>
    <w:p w14:paraId="7DA2D13F" w14:textId="77777777" w:rsidR="00035BA6" w:rsidRPr="00035BA6" w:rsidRDefault="00035BA6" w:rsidP="00035BA6">
      <w:pPr>
        <w:spacing w:line="260" w:lineRule="exact"/>
      </w:pPr>
      <w:r w:rsidRPr="00035BA6">
        <w:br w:type="page"/>
      </w:r>
    </w:p>
    <w:tbl>
      <w:tblPr>
        <w:tblW w:w="0" w:type="auto"/>
        <w:tblLook w:val="04A0" w:firstRow="1" w:lastRow="0" w:firstColumn="1" w:lastColumn="0" w:noHBand="0" w:noVBand="1"/>
      </w:tblPr>
      <w:tblGrid>
        <w:gridCol w:w="3108"/>
      </w:tblGrid>
      <w:tr w:rsidR="00035BA6" w:rsidRPr="00035BA6" w14:paraId="1EDD192D" w14:textId="77777777" w:rsidTr="00744D4A">
        <w:tc>
          <w:tcPr>
            <w:tcW w:w="1242" w:type="dxa"/>
            <w:hideMark/>
          </w:tcPr>
          <w:p w14:paraId="6A425432" w14:textId="77777777" w:rsidR="00035BA6" w:rsidRPr="00035BA6" w:rsidRDefault="00035BA6" w:rsidP="00035BA6">
            <w:pPr>
              <w:spacing w:line="260" w:lineRule="exact"/>
              <w:rPr>
                <w:sz w:val="22"/>
                <w:szCs w:val="24"/>
                <w:lang w:eastAsia="en-US"/>
              </w:rPr>
            </w:pPr>
            <w:r w:rsidRPr="00035BA6">
              <w:lastRenderedPageBreak/>
              <w:t>Podizvajalec:</w:t>
            </w:r>
          </w:p>
          <w:p w14:paraId="0DA4FB2D" w14:textId="77777777" w:rsidR="00035BA6" w:rsidRPr="00035BA6" w:rsidRDefault="00035BA6" w:rsidP="00035BA6">
            <w:pPr>
              <w:spacing w:line="260" w:lineRule="exact"/>
            </w:pPr>
            <w:r w:rsidRPr="00035BA6">
              <w:t>__________________________</w:t>
            </w:r>
          </w:p>
          <w:p w14:paraId="0D44AE3D" w14:textId="77777777" w:rsidR="00035BA6" w:rsidRPr="00035BA6" w:rsidRDefault="00035BA6" w:rsidP="00035BA6">
            <w:pPr>
              <w:spacing w:line="260" w:lineRule="exact"/>
              <w:jc w:val="both"/>
              <w:rPr>
                <w:sz w:val="22"/>
                <w:szCs w:val="24"/>
                <w:lang w:eastAsia="en-US"/>
              </w:rPr>
            </w:pPr>
            <w:r w:rsidRPr="00035BA6">
              <w:t>__________________________</w:t>
            </w:r>
          </w:p>
        </w:tc>
      </w:tr>
    </w:tbl>
    <w:p w14:paraId="231BA3F9" w14:textId="77777777" w:rsidR="00035BA6" w:rsidRPr="00035BA6" w:rsidRDefault="00035BA6" w:rsidP="00035BA6">
      <w:pPr>
        <w:spacing w:line="260" w:lineRule="exact"/>
        <w:rPr>
          <w:szCs w:val="24"/>
          <w:lang w:eastAsia="en-US"/>
        </w:rPr>
      </w:pPr>
    </w:p>
    <w:p w14:paraId="766E4C03" w14:textId="77777777" w:rsidR="00035BA6" w:rsidRPr="00035BA6" w:rsidRDefault="00035BA6" w:rsidP="00035BA6">
      <w:pPr>
        <w:spacing w:line="260" w:lineRule="exact"/>
      </w:pPr>
    </w:p>
    <w:p w14:paraId="00671704" w14:textId="77777777" w:rsidR="00035BA6" w:rsidRPr="00035BA6" w:rsidRDefault="00035BA6" w:rsidP="00035BA6">
      <w:pPr>
        <w:spacing w:line="260" w:lineRule="exact"/>
        <w:rPr>
          <w:color w:val="000000"/>
        </w:rPr>
      </w:pPr>
    </w:p>
    <w:p w14:paraId="0DEA94C0" w14:textId="77777777" w:rsidR="00035BA6" w:rsidRPr="00035BA6" w:rsidRDefault="00035BA6" w:rsidP="00035BA6">
      <w:pPr>
        <w:spacing w:line="260" w:lineRule="exact"/>
        <w:ind w:left="454" w:hanging="454"/>
        <w:jc w:val="center"/>
        <w:rPr>
          <w:b/>
          <w:color w:val="000000"/>
          <w:sz w:val="24"/>
        </w:rPr>
      </w:pPr>
      <w:r w:rsidRPr="00035BA6">
        <w:rPr>
          <w:b/>
          <w:color w:val="000000"/>
          <w:sz w:val="24"/>
        </w:rPr>
        <w:t xml:space="preserve">ZAHTEVA PODIZVAJALCA </w:t>
      </w:r>
      <w:r w:rsidRPr="00035BA6">
        <w:rPr>
          <w:b/>
          <w:iCs/>
          <w:color w:val="000000"/>
          <w:sz w:val="24"/>
        </w:rPr>
        <w:t>ZA NEPOSREDNO PLAČILO</w:t>
      </w:r>
    </w:p>
    <w:p w14:paraId="7B59483D" w14:textId="77777777" w:rsidR="00035BA6" w:rsidRPr="00035BA6" w:rsidRDefault="00035BA6" w:rsidP="00035BA6">
      <w:pPr>
        <w:spacing w:line="260" w:lineRule="exact"/>
        <w:rPr>
          <w:color w:val="000000"/>
        </w:rPr>
      </w:pPr>
    </w:p>
    <w:p w14:paraId="2B35471A" w14:textId="77777777" w:rsidR="00035BA6" w:rsidRPr="00035BA6" w:rsidRDefault="00035BA6" w:rsidP="00035BA6">
      <w:pPr>
        <w:spacing w:line="260" w:lineRule="exact"/>
        <w:rPr>
          <w:color w:val="000000"/>
        </w:rPr>
      </w:pPr>
    </w:p>
    <w:p w14:paraId="35F56E90" w14:textId="77777777" w:rsidR="00035BA6" w:rsidRPr="00035BA6" w:rsidRDefault="00035BA6" w:rsidP="00035BA6">
      <w:pPr>
        <w:spacing w:line="260" w:lineRule="exact"/>
        <w:jc w:val="both"/>
        <w:rPr>
          <w:color w:val="000000"/>
        </w:rPr>
      </w:pPr>
      <w:r w:rsidRPr="00035BA6">
        <w:rPr>
          <w:rFonts w:cs="Arial"/>
          <w:color w:val="000000"/>
        </w:rPr>
        <w:t xml:space="preserve">V skladu s 94. členom </w:t>
      </w:r>
      <w:r w:rsidRPr="00035BA6">
        <w:t xml:space="preserve">ZJN-3 </w:t>
      </w:r>
      <w:r w:rsidRPr="00035BA6">
        <w:rPr>
          <w:rFonts w:cs="Arial"/>
          <w:color w:val="000000"/>
        </w:rPr>
        <w:t xml:space="preserve">zahtevamo, da </w:t>
      </w:r>
      <w:r w:rsidRPr="00035BA6">
        <w:rPr>
          <w:color w:val="000000"/>
        </w:rPr>
        <w:t xml:space="preserve">naročnik </w:t>
      </w:r>
      <w:r w:rsidRPr="00035BA6">
        <w:t xml:space="preserve">ONKOLOŠKI INŠTITUT LJUBLJANA, Zaloška cesta 2 , 1000 Ljubljana </w:t>
      </w:r>
      <w:r w:rsidRPr="00035BA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3267F9A5" w14:textId="77777777" w:rsidTr="00744D4A">
        <w:tc>
          <w:tcPr>
            <w:tcW w:w="9102" w:type="dxa"/>
            <w:tcBorders>
              <w:top w:val="nil"/>
              <w:left w:val="nil"/>
              <w:bottom w:val="single" w:sz="4" w:space="0" w:color="auto"/>
              <w:right w:val="nil"/>
            </w:tcBorders>
          </w:tcPr>
          <w:p w14:paraId="239F540B" w14:textId="77777777" w:rsidR="00035BA6" w:rsidRPr="00035BA6" w:rsidRDefault="00035BA6" w:rsidP="00035BA6">
            <w:pPr>
              <w:spacing w:line="260" w:lineRule="exact"/>
              <w:jc w:val="both"/>
              <w:rPr>
                <w:color w:val="000000"/>
                <w:szCs w:val="24"/>
                <w:lang w:eastAsia="en-US"/>
              </w:rPr>
            </w:pPr>
          </w:p>
        </w:tc>
      </w:tr>
    </w:tbl>
    <w:p w14:paraId="59E10C00" w14:textId="77777777" w:rsidR="00035BA6" w:rsidRPr="00035BA6" w:rsidRDefault="00035BA6" w:rsidP="00035BA6">
      <w:pPr>
        <w:spacing w:line="260" w:lineRule="exact"/>
        <w:jc w:val="both"/>
        <w:rPr>
          <w:color w:val="000000"/>
          <w:lang w:eastAsia="en-US"/>
        </w:rPr>
      </w:pPr>
      <w:r w:rsidRPr="00035BA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60BE335" w14:textId="77777777" w:rsidTr="00744D4A">
        <w:tc>
          <w:tcPr>
            <w:tcW w:w="9102" w:type="dxa"/>
            <w:tcBorders>
              <w:top w:val="nil"/>
              <w:left w:val="nil"/>
              <w:bottom w:val="single" w:sz="4" w:space="0" w:color="auto"/>
              <w:right w:val="nil"/>
            </w:tcBorders>
          </w:tcPr>
          <w:p w14:paraId="29964CC5" w14:textId="77777777" w:rsidR="00035BA6" w:rsidRPr="00035BA6" w:rsidRDefault="00035BA6" w:rsidP="00035BA6">
            <w:pPr>
              <w:spacing w:line="260" w:lineRule="exact"/>
              <w:jc w:val="both"/>
              <w:rPr>
                <w:color w:val="000000"/>
                <w:szCs w:val="24"/>
                <w:lang w:eastAsia="en-US"/>
              </w:rPr>
            </w:pPr>
          </w:p>
        </w:tc>
      </w:tr>
    </w:tbl>
    <w:p w14:paraId="1118203B" w14:textId="3AA451E2" w:rsidR="00035BA6" w:rsidRPr="00035BA6" w:rsidRDefault="00035BA6" w:rsidP="00035BA6">
      <w:pPr>
        <w:spacing w:line="260" w:lineRule="exact"/>
        <w:jc w:val="both"/>
        <w:rPr>
          <w:rFonts w:cs="Arial"/>
          <w:color w:val="000000"/>
          <w:lang w:eastAsia="en-US"/>
        </w:rPr>
      </w:pPr>
      <w:r w:rsidRPr="00035BA6">
        <w:rPr>
          <w:color w:val="000000"/>
        </w:rPr>
        <w:t xml:space="preserve">za javno naročilo </w:t>
      </w:r>
      <w:r w:rsidR="00E07B77" w:rsidRPr="00E07B77">
        <w:rPr>
          <w:color w:val="000000"/>
        </w:rPr>
        <w:t xml:space="preserve">NABAVA VREČK PE-LD IN PE-HD </w:t>
      </w:r>
      <w:r w:rsidRPr="00035BA6">
        <w:rPr>
          <w:rFonts w:cs="Arial"/>
          <w:color w:val="000000"/>
        </w:rPr>
        <w:t xml:space="preserve">objavljenim na Portalu javnih naročil pod število objave </w:t>
      </w:r>
      <w:r w:rsidRPr="00035BA6">
        <w:rPr>
          <w:rFonts w:cs="Arial"/>
        </w:rPr>
        <w:t>_______________</w:t>
      </w:r>
      <w:r w:rsidRPr="00035BA6">
        <w:rPr>
          <w:rFonts w:cs="Arial"/>
          <w:color w:val="000000"/>
        </w:rPr>
        <w:t xml:space="preserve">, z dne </w:t>
      </w:r>
      <w:r w:rsidRPr="00035BA6">
        <w:rPr>
          <w:rFonts w:cs="Arial"/>
        </w:rPr>
        <w:t>_______________</w:t>
      </w:r>
      <w:r w:rsidRPr="00035BA6">
        <w:rPr>
          <w:color w:val="000000"/>
        </w:rPr>
        <w:t>.</w:t>
      </w:r>
    </w:p>
    <w:p w14:paraId="65991ED8" w14:textId="77777777" w:rsidR="00035BA6" w:rsidRPr="00035BA6" w:rsidRDefault="00035BA6" w:rsidP="00035BA6">
      <w:pPr>
        <w:spacing w:line="260" w:lineRule="exact"/>
        <w:rPr>
          <w:rFonts w:cs="Arial"/>
        </w:rPr>
      </w:pPr>
    </w:p>
    <w:p w14:paraId="3E413323" w14:textId="77777777" w:rsidR="00035BA6" w:rsidRPr="00035BA6" w:rsidRDefault="00035BA6" w:rsidP="00035BA6">
      <w:pPr>
        <w:spacing w:line="260" w:lineRule="exact"/>
        <w:rPr>
          <w:rFonts w:cs="Arial"/>
        </w:rPr>
      </w:pPr>
    </w:p>
    <w:p w14:paraId="6653AA6B" w14:textId="77777777" w:rsidR="00035BA6" w:rsidRPr="00035BA6" w:rsidRDefault="00035BA6" w:rsidP="00035BA6">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19A5B022" w14:textId="77777777" w:rsidTr="00744D4A">
        <w:tc>
          <w:tcPr>
            <w:tcW w:w="3430" w:type="dxa"/>
            <w:hideMark/>
          </w:tcPr>
          <w:p w14:paraId="32BDA982"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311CA383"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32B9B6C7"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035BA6" w14:paraId="62AADBE0" w14:textId="77777777" w:rsidTr="00744D4A">
        <w:tc>
          <w:tcPr>
            <w:tcW w:w="3430" w:type="dxa"/>
            <w:tcBorders>
              <w:top w:val="nil"/>
              <w:left w:val="nil"/>
              <w:bottom w:val="single" w:sz="4" w:space="0" w:color="auto"/>
              <w:right w:val="nil"/>
            </w:tcBorders>
          </w:tcPr>
          <w:p w14:paraId="0462D8E7"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5F27D38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15EA07E8" w14:textId="77777777" w:rsidR="00035BA6" w:rsidRPr="00035BA6" w:rsidRDefault="00035BA6" w:rsidP="00035BA6">
            <w:pPr>
              <w:spacing w:line="260" w:lineRule="exact"/>
              <w:rPr>
                <w:color w:val="FFFFFF"/>
                <w:lang w:eastAsia="en-US"/>
              </w:rPr>
            </w:pPr>
            <w:r w:rsidRPr="00035BA6">
              <w:rPr>
                <w:color w:val="FFFFFF"/>
                <w:vertAlign w:val="superscript"/>
              </w:rPr>
              <w:footnoteReference w:id="7"/>
            </w:r>
          </w:p>
          <w:p w14:paraId="4E3E156A"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3EC85DF2"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27C8EFF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r>
    </w:tbl>
    <w:p w14:paraId="4FC217F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641E0E4F"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017D3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D1F772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1B2BB42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6AB9F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1188ED4" w14:textId="77777777" w:rsidR="00035BA6" w:rsidRPr="00035BA6" w:rsidRDefault="00035BA6" w:rsidP="00035BA6">
      <w:pPr>
        <w:spacing w:line="260" w:lineRule="exact"/>
        <w:ind w:left="454" w:hanging="454"/>
        <w:jc w:val="center"/>
        <w:rPr>
          <w:b/>
          <w:color w:val="000000"/>
          <w:sz w:val="24"/>
          <w:szCs w:val="24"/>
        </w:rPr>
      </w:pPr>
      <w:r w:rsidRPr="00035BA6">
        <w:rPr>
          <w:b/>
          <w:color w:val="000000"/>
          <w:sz w:val="24"/>
        </w:rPr>
        <w:t>IZJAVA PODIZVAJALCA, D</w:t>
      </w:r>
      <w:r w:rsidRPr="00035BA6">
        <w:rPr>
          <w:b/>
          <w:iCs/>
          <w:color w:val="000000"/>
          <w:sz w:val="24"/>
        </w:rPr>
        <w:t>A NEPOSREDNEGA PLAČILA NE ZAHTEVA</w:t>
      </w:r>
    </w:p>
    <w:p w14:paraId="162C27A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6FA9DFE"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478BEF11" w14:textId="2C7E9DC4" w:rsidR="00035BA6" w:rsidRPr="00035BA6" w:rsidRDefault="00035BA6" w:rsidP="00F46153">
      <w:pPr>
        <w:spacing w:line="260" w:lineRule="exact"/>
        <w:jc w:val="both"/>
        <w:rPr>
          <w:rFonts w:cs="Arial"/>
          <w:color w:val="000000"/>
          <w:szCs w:val="24"/>
        </w:rPr>
      </w:pPr>
      <w:r w:rsidRPr="00035BA6">
        <w:rPr>
          <w:rFonts w:cs="Arial"/>
          <w:color w:val="000000"/>
        </w:rPr>
        <w:t xml:space="preserve">Izjavljamo, da za izvajanje javnega </w:t>
      </w:r>
      <w:r w:rsidR="00E07B77" w:rsidRPr="00E07B77">
        <w:rPr>
          <w:rFonts w:cs="Arial"/>
          <w:color w:val="000000"/>
        </w:rPr>
        <w:t>NABAVA VREČK PE-LD IN PE-HD</w:t>
      </w:r>
      <w:r w:rsidR="008F2FBC">
        <w:rPr>
          <w:rFonts w:cs="Arial"/>
          <w:color w:val="000000"/>
        </w:rPr>
        <w:t xml:space="preserve">, </w:t>
      </w:r>
      <w:r w:rsidR="00F46153">
        <w:rPr>
          <w:rFonts w:cs="Arial"/>
          <w:color w:val="000000"/>
        </w:rPr>
        <w:t>o</w:t>
      </w:r>
      <w:r w:rsidRPr="00035BA6">
        <w:rPr>
          <w:rFonts w:cs="Arial"/>
          <w:color w:val="000000"/>
        </w:rPr>
        <w:t xml:space="preserve">bjavljenega na Portalu javnih naročil pod število objave </w:t>
      </w:r>
      <w:r w:rsidRPr="00035BA6">
        <w:rPr>
          <w:rFonts w:cs="Arial"/>
        </w:rPr>
        <w:t>_______________</w:t>
      </w:r>
      <w:r w:rsidRPr="00035BA6">
        <w:rPr>
          <w:rFonts w:cs="Arial"/>
          <w:color w:val="000000"/>
        </w:rPr>
        <w:t xml:space="preserve">, z dne </w:t>
      </w:r>
      <w:r w:rsidRPr="00035BA6">
        <w:rPr>
          <w:rFonts w:cs="Arial"/>
        </w:rPr>
        <w:t xml:space="preserve">_______________, </w:t>
      </w:r>
      <w:r w:rsidRPr="00035BA6">
        <w:rPr>
          <w:rFonts w:cs="Arial"/>
          <w:color w:val="000000"/>
        </w:rPr>
        <w:t>ki je bilo oddano ponudniku/glavnemu izvajalcu</w:t>
      </w:r>
      <w:r w:rsidRPr="00035BA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5FB818D" w14:textId="77777777" w:rsidTr="00744D4A">
        <w:tc>
          <w:tcPr>
            <w:tcW w:w="9102" w:type="dxa"/>
            <w:tcBorders>
              <w:top w:val="nil"/>
              <w:left w:val="nil"/>
              <w:bottom w:val="single" w:sz="4" w:space="0" w:color="auto"/>
              <w:right w:val="nil"/>
            </w:tcBorders>
          </w:tcPr>
          <w:p w14:paraId="5E5F3830" w14:textId="77777777" w:rsidR="00035BA6" w:rsidRPr="00035BA6" w:rsidRDefault="00035BA6" w:rsidP="00035BA6">
            <w:pPr>
              <w:spacing w:line="260" w:lineRule="exact"/>
              <w:jc w:val="both"/>
              <w:rPr>
                <w:color w:val="000000"/>
                <w:szCs w:val="24"/>
                <w:lang w:eastAsia="en-US"/>
              </w:rPr>
            </w:pPr>
          </w:p>
        </w:tc>
      </w:tr>
    </w:tbl>
    <w:p w14:paraId="1CA5B838" w14:textId="77777777" w:rsidR="00035BA6" w:rsidRPr="00035BA6" w:rsidRDefault="00035BA6" w:rsidP="00035BA6">
      <w:pPr>
        <w:spacing w:line="260" w:lineRule="exact"/>
        <w:rPr>
          <w:rFonts w:cs="Arial"/>
          <w:color w:val="000000"/>
          <w:lang w:eastAsia="en-US"/>
        </w:rPr>
      </w:pPr>
      <w:r w:rsidRPr="00035BA6">
        <w:rPr>
          <w:color w:val="000000"/>
        </w:rPr>
        <w:t xml:space="preserve">od </w:t>
      </w:r>
      <w:r w:rsidRPr="00035BA6">
        <w:rPr>
          <w:rFonts w:cs="Arial"/>
          <w:color w:val="000000"/>
        </w:rPr>
        <w:t xml:space="preserve">naročnika </w:t>
      </w:r>
      <w:r w:rsidRPr="00035BA6">
        <w:t xml:space="preserve">ONKOLOŠKI INŠTITUT LJUBLJANA, Zaloška cesta 2 , 1000 Ljubljana </w:t>
      </w:r>
      <w:r w:rsidRPr="00035BA6">
        <w:rPr>
          <w:rFonts w:cs="Arial"/>
          <w:color w:val="000000"/>
        </w:rPr>
        <w:t>ne zahtevamo neposrednega plačila naših terjatev, ki jih bomo imeli do ponudnika/glavnega izvajalca za opravljena dela pri izvajanju predmetnega javnega naročila.</w:t>
      </w:r>
    </w:p>
    <w:p w14:paraId="1C99067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59935E8"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1B5CDB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5C31C266" w14:textId="77777777" w:rsidTr="00744D4A">
        <w:tc>
          <w:tcPr>
            <w:tcW w:w="3430" w:type="dxa"/>
            <w:hideMark/>
          </w:tcPr>
          <w:p w14:paraId="46A297F0"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66ABA894"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6F2029"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CF6D22" w14:paraId="2559C980" w14:textId="77777777" w:rsidTr="00744D4A">
        <w:tc>
          <w:tcPr>
            <w:tcW w:w="3430" w:type="dxa"/>
            <w:tcBorders>
              <w:top w:val="nil"/>
              <w:left w:val="nil"/>
              <w:bottom w:val="single" w:sz="4" w:space="0" w:color="auto"/>
              <w:right w:val="nil"/>
            </w:tcBorders>
          </w:tcPr>
          <w:p w14:paraId="7BFBA668"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002BDE71"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c>
          <w:tcPr>
            <w:tcW w:w="2067" w:type="dxa"/>
          </w:tcPr>
          <w:p w14:paraId="2E0155DD" w14:textId="77777777" w:rsidR="00035BA6" w:rsidRPr="00CF6D22" w:rsidRDefault="00035BA6" w:rsidP="00035BA6">
            <w:pPr>
              <w:spacing w:line="260" w:lineRule="exact"/>
              <w:jc w:val="both"/>
              <w:rPr>
                <w:rFonts w:cs="Arial"/>
                <w:szCs w:val="24"/>
                <w:u w:val="single"/>
                <w:lang w:eastAsia="en-US"/>
              </w:rPr>
            </w:pPr>
          </w:p>
        </w:tc>
        <w:tc>
          <w:tcPr>
            <w:tcW w:w="3573" w:type="dxa"/>
            <w:tcBorders>
              <w:top w:val="nil"/>
              <w:left w:val="nil"/>
              <w:bottom w:val="single" w:sz="4" w:space="0" w:color="auto"/>
              <w:right w:val="nil"/>
            </w:tcBorders>
          </w:tcPr>
          <w:p w14:paraId="0447DDB3"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5410D8CB"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r>
    </w:tbl>
    <w:p w14:paraId="0094009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48E7EA4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sz w:val="16"/>
          <w:szCs w:val="16"/>
        </w:rPr>
      </w:pPr>
    </w:p>
    <w:p w14:paraId="441EDE8E" w14:textId="77777777" w:rsidR="007F08D8" w:rsidRDefault="007F08D8" w:rsidP="00035BA6">
      <w:pPr>
        <w:spacing w:line="260" w:lineRule="exact"/>
        <w:rPr>
          <w:rFonts w:cs="Arial"/>
        </w:rPr>
      </w:pPr>
    </w:p>
    <w:p w14:paraId="6E663F75" w14:textId="77777777" w:rsidR="007F08D8" w:rsidRDefault="007F08D8" w:rsidP="00035BA6">
      <w:pPr>
        <w:spacing w:line="260" w:lineRule="exact"/>
        <w:rPr>
          <w:rFonts w:cs="Arial"/>
        </w:rPr>
      </w:pPr>
    </w:p>
    <w:p w14:paraId="1882625A" w14:textId="38B53100" w:rsidR="007F08D8" w:rsidRDefault="007F08D8" w:rsidP="00035BA6">
      <w:pPr>
        <w:spacing w:line="260" w:lineRule="exact"/>
        <w:rPr>
          <w:rFonts w:cs="Arial"/>
        </w:rPr>
      </w:pPr>
    </w:p>
    <w:p w14:paraId="1A259F80" w14:textId="77777777" w:rsidR="00427585" w:rsidRDefault="00427585" w:rsidP="00035BA6">
      <w:pPr>
        <w:spacing w:line="260" w:lineRule="exact"/>
        <w:rPr>
          <w:rFonts w:cs="Arial"/>
        </w:rPr>
      </w:pPr>
    </w:p>
    <w:p w14:paraId="230E6E70" w14:textId="16E08E3B" w:rsidR="007F08D8" w:rsidRDefault="007F08D8" w:rsidP="007F08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7</w:t>
      </w:r>
    </w:p>
    <w:p w14:paraId="76A91D8F" w14:textId="65F149D3" w:rsidR="007F08D8" w:rsidRDefault="007F08D8" w:rsidP="00035BA6">
      <w:pPr>
        <w:spacing w:line="260" w:lineRule="exact"/>
        <w:rPr>
          <w:rFonts w:cs="Arial"/>
        </w:rPr>
      </w:pPr>
    </w:p>
    <w:p w14:paraId="74AA1A43" w14:textId="77777777" w:rsidR="00AD0F9A" w:rsidRDefault="00AD0F9A" w:rsidP="00035BA6">
      <w:pPr>
        <w:spacing w:line="260" w:lineRule="exact"/>
        <w:rPr>
          <w:rFonts w:cs="Arial"/>
        </w:rPr>
      </w:pPr>
    </w:p>
    <w:p w14:paraId="50DFDB81" w14:textId="77777777" w:rsidR="007F08D8" w:rsidRDefault="007F08D8" w:rsidP="007F08D8">
      <w:pPr>
        <w:jc w:val="center"/>
        <w:rPr>
          <w:b/>
          <w:color w:val="000000"/>
          <w:sz w:val="24"/>
          <w:szCs w:val="24"/>
          <w:lang w:eastAsia="en-US"/>
        </w:rPr>
      </w:pPr>
      <w:r w:rsidRPr="009A38D8">
        <w:rPr>
          <w:b/>
          <w:color w:val="000000"/>
          <w:sz w:val="24"/>
          <w:szCs w:val="24"/>
          <w:lang w:eastAsia="en-US"/>
        </w:rPr>
        <w:t xml:space="preserve">VZOREC FINANČNEGA ZAVAROVANJA ZA DOBRO IZVEDBO POGODBENIH OBVEZNOSTI - vzorec </w:t>
      </w:r>
      <w:proofErr w:type="spellStart"/>
      <w:r w:rsidRPr="009A38D8">
        <w:rPr>
          <w:b/>
          <w:color w:val="000000"/>
          <w:sz w:val="24"/>
          <w:szCs w:val="24"/>
          <w:lang w:eastAsia="en-US"/>
        </w:rPr>
        <w:t>izvršnice</w:t>
      </w:r>
      <w:proofErr w:type="spellEnd"/>
    </w:p>
    <w:p w14:paraId="36F4B4B6" w14:textId="77777777" w:rsidR="007F08D8" w:rsidRDefault="007F08D8" w:rsidP="007F08D8">
      <w:pPr>
        <w:jc w:val="center"/>
        <w:rPr>
          <w:b/>
          <w:color w:val="000000"/>
          <w:sz w:val="24"/>
          <w:szCs w:val="24"/>
          <w:lang w:eastAsia="en-US"/>
        </w:rPr>
      </w:pPr>
    </w:p>
    <w:p w14:paraId="64C58394" w14:textId="77777777" w:rsidR="007F08D8" w:rsidRPr="00D91128" w:rsidRDefault="007F08D8" w:rsidP="007F08D8">
      <w:pPr>
        <w:jc w:val="center"/>
        <w:rPr>
          <w:b/>
          <w:color w:val="000000"/>
          <w:sz w:val="24"/>
          <w:szCs w:val="24"/>
        </w:rPr>
      </w:pPr>
      <w:r w:rsidRPr="00D91128">
        <w:rPr>
          <w:b/>
          <w:color w:val="000000"/>
          <w:sz w:val="22"/>
          <w:szCs w:val="22"/>
          <w:lang w:eastAsia="en-US"/>
        </w:rPr>
        <w:t>IZVRŠNICA</w:t>
      </w:r>
    </w:p>
    <w:p w14:paraId="0855C053"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42"/>
        <w:gridCol w:w="7528"/>
      </w:tblGrid>
      <w:tr w:rsidR="007F08D8" w:rsidRPr="000F1522" w14:paraId="2DA867E0" w14:textId="77777777" w:rsidTr="000B14A1">
        <w:tc>
          <w:tcPr>
            <w:tcW w:w="1542" w:type="dxa"/>
            <w:vMerge w:val="restart"/>
            <w:shd w:val="clear" w:color="auto" w:fill="auto"/>
            <w:hideMark/>
          </w:tcPr>
          <w:p w14:paraId="5CBFF7C8" w14:textId="77777777" w:rsidR="007F08D8" w:rsidRPr="00B356DB" w:rsidRDefault="007F08D8" w:rsidP="000B14A1">
            <w:pPr>
              <w:ind w:left="-108"/>
              <w:rPr>
                <w:color w:val="000000"/>
                <w:lang w:eastAsia="en-US"/>
              </w:rPr>
            </w:pPr>
            <w:r w:rsidRPr="00B356DB">
              <w:rPr>
                <w:color w:val="000000"/>
                <w:lang w:eastAsia="en-US"/>
              </w:rPr>
              <w:t>DOLŽNIK:</w:t>
            </w:r>
          </w:p>
        </w:tc>
        <w:tc>
          <w:tcPr>
            <w:tcW w:w="7528" w:type="dxa"/>
            <w:tcBorders>
              <w:top w:val="nil"/>
              <w:left w:val="nil"/>
              <w:bottom w:val="single" w:sz="4" w:space="0" w:color="auto"/>
              <w:right w:val="nil"/>
            </w:tcBorders>
            <w:shd w:val="clear" w:color="auto" w:fill="auto"/>
          </w:tcPr>
          <w:p w14:paraId="4B91A65F" w14:textId="77777777" w:rsidR="007F08D8" w:rsidRPr="00B356DB" w:rsidRDefault="007F08D8" w:rsidP="000B14A1">
            <w:pPr>
              <w:rPr>
                <w:color w:val="000000"/>
                <w:lang w:eastAsia="en-US"/>
              </w:rPr>
            </w:pPr>
          </w:p>
        </w:tc>
      </w:tr>
      <w:tr w:rsidR="007F08D8" w:rsidRPr="00D91128" w14:paraId="520E3AE3" w14:textId="77777777" w:rsidTr="000B14A1">
        <w:tc>
          <w:tcPr>
            <w:tcW w:w="0" w:type="auto"/>
            <w:vMerge/>
            <w:shd w:val="clear" w:color="auto" w:fill="auto"/>
            <w:vAlign w:val="center"/>
            <w:hideMark/>
          </w:tcPr>
          <w:p w14:paraId="30A5BC4A"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61353A66"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665F3C4B" w14:textId="77777777" w:rsidTr="000B14A1">
        <w:trPr>
          <w:trHeight w:val="476"/>
        </w:trPr>
        <w:tc>
          <w:tcPr>
            <w:tcW w:w="0" w:type="auto"/>
            <w:vMerge/>
            <w:shd w:val="clear" w:color="auto" w:fill="auto"/>
            <w:vAlign w:val="center"/>
            <w:hideMark/>
          </w:tcPr>
          <w:p w14:paraId="06F5FC85"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25E53CEE" w14:textId="77777777" w:rsidR="007F08D8" w:rsidRPr="00B356DB" w:rsidRDefault="007F08D8" w:rsidP="000B14A1">
            <w:pPr>
              <w:rPr>
                <w:color w:val="000000"/>
                <w:lang w:eastAsia="en-US"/>
              </w:rPr>
            </w:pPr>
          </w:p>
        </w:tc>
      </w:tr>
      <w:tr w:rsidR="007F08D8" w:rsidRPr="000F1522" w14:paraId="27A54F1E" w14:textId="77777777" w:rsidTr="000B14A1">
        <w:tc>
          <w:tcPr>
            <w:tcW w:w="0" w:type="auto"/>
            <w:vMerge/>
            <w:shd w:val="clear" w:color="auto" w:fill="auto"/>
            <w:vAlign w:val="center"/>
            <w:hideMark/>
          </w:tcPr>
          <w:p w14:paraId="6E98EE2C"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7BF60185"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469C10D2" w14:textId="77777777" w:rsidTr="000B14A1">
        <w:trPr>
          <w:trHeight w:val="458"/>
        </w:trPr>
        <w:tc>
          <w:tcPr>
            <w:tcW w:w="0" w:type="auto"/>
            <w:vMerge/>
            <w:shd w:val="clear" w:color="auto" w:fill="auto"/>
            <w:vAlign w:val="center"/>
            <w:hideMark/>
          </w:tcPr>
          <w:p w14:paraId="0BD8F8DC"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1DCFC3ED" w14:textId="77777777" w:rsidR="007F08D8" w:rsidRPr="00B356DB" w:rsidRDefault="007F08D8" w:rsidP="000B14A1">
            <w:pPr>
              <w:rPr>
                <w:color w:val="000000"/>
                <w:lang w:eastAsia="en-US"/>
              </w:rPr>
            </w:pPr>
          </w:p>
        </w:tc>
      </w:tr>
      <w:tr w:rsidR="007F08D8" w:rsidRPr="00D91128" w14:paraId="6CB6C2A0" w14:textId="77777777" w:rsidTr="000B14A1">
        <w:tc>
          <w:tcPr>
            <w:tcW w:w="0" w:type="auto"/>
            <w:vMerge/>
            <w:shd w:val="clear" w:color="auto" w:fill="auto"/>
            <w:vAlign w:val="center"/>
            <w:hideMark/>
          </w:tcPr>
          <w:p w14:paraId="6C3E2B31"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280BEE03"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0307792F" w14:textId="77777777" w:rsidTr="000B14A1">
        <w:tc>
          <w:tcPr>
            <w:tcW w:w="0" w:type="auto"/>
            <w:vMerge/>
            <w:shd w:val="clear" w:color="auto" w:fill="auto"/>
            <w:vAlign w:val="center"/>
            <w:hideMark/>
          </w:tcPr>
          <w:p w14:paraId="3A5576A7" w14:textId="77777777" w:rsidR="007F08D8" w:rsidRPr="00B356DB" w:rsidRDefault="007F08D8" w:rsidP="000B14A1">
            <w:pPr>
              <w:rPr>
                <w:color w:val="000000"/>
                <w:lang w:eastAsia="en-US"/>
              </w:rPr>
            </w:pPr>
          </w:p>
        </w:tc>
        <w:tc>
          <w:tcPr>
            <w:tcW w:w="7528" w:type="dxa"/>
            <w:shd w:val="clear" w:color="auto" w:fill="auto"/>
          </w:tcPr>
          <w:p w14:paraId="7BB5A853" w14:textId="77777777" w:rsidR="007F08D8" w:rsidRPr="00B356DB" w:rsidRDefault="007F08D8" w:rsidP="000B14A1">
            <w:pPr>
              <w:rPr>
                <w:color w:val="000000"/>
                <w:lang w:eastAsia="en-US"/>
              </w:rPr>
            </w:pPr>
          </w:p>
        </w:tc>
      </w:tr>
    </w:tbl>
    <w:p w14:paraId="50C0AB75" w14:textId="77777777" w:rsidR="007F08D8" w:rsidRPr="00D91128" w:rsidRDefault="007F08D8" w:rsidP="007F08D8">
      <w:pPr>
        <w:rPr>
          <w:color w:val="000000"/>
          <w:lang w:eastAsia="en-US"/>
        </w:rPr>
      </w:pPr>
      <w:r w:rsidRPr="00D91128">
        <w:rPr>
          <w:color w:val="000000"/>
          <w:lang w:eastAsia="en-US"/>
        </w:rPr>
        <w:t>se zavezujem plačati</w:t>
      </w:r>
    </w:p>
    <w:p w14:paraId="0A7E87DE"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36"/>
        <w:gridCol w:w="7534"/>
      </w:tblGrid>
      <w:tr w:rsidR="007F08D8" w:rsidRPr="000F1522" w14:paraId="789AC064" w14:textId="77777777" w:rsidTr="000B14A1">
        <w:tc>
          <w:tcPr>
            <w:tcW w:w="1536" w:type="dxa"/>
            <w:vMerge w:val="restart"/>
            <w:shd w:val="clear" w:color="auto" w:fill="auto"/>
            <w:hideMark/>
          </w:tcPr>
          <w:p w14:paraId="332F0A65" w14:textId="77777777" w:rsidR="007F08D8" w:rsidRPr="00B356DB" w:rsidRDefault="007F08D8" w:rsidP="000B14A1">
            <w:pPr>
              <w:ind w:left="-108"/>
              <w:rPr>
                <w:color w:val="000000"/>
                <w:lang w:eastAsia="en-US"/>
              </w:rPr>
            </w:pPr>
            <w:r w:rsidRPr="00B356DB">
              <w:rPr>
                <w:color w:val="000000"/>
                <w:lang w:eastAsia="en-US"/>
              </w:rPr>
              <w:t>UPNIKU:</w:t>
            </w:r>
          </w:p>
        </w:tc>
        <w:tc>
          <w:tcPr>
            <w:tcW w:w="7534" w:type="dxa"/>
            <w:tcBorders>
              <w:top w:val="nil"/>
              <w:left w:val="nil"/>
              <w:bottom w:val="single" w:sz="4" w:space="0" w:color="auto"/>
              <w:right w:val="nil"/>
            </w:tcBorders>
            <w:shd w:val="clear" w:color="auto" w:fill="auto"/>
            <w:hideMark/>
          </w:tcPr>
          <w:p w14:paraId="2EAE87C1" w14:textId="77777777" w:rsidR="007F08D8" w:rsidRPr="00B356DB" w:rsidRDefault="007F08D8" w:rsidP="000B14A1">
            <w:pPr>
              <w:rPr>
                <w:color w:val="000000"/>
                <w:lang w:eastAsia="en-US"/>
              </w:rPr>
            </w:pPr>
          </w:p>
        </w:tc>
      </w:tr>
      <w:tr w:rsidR="007F08D8" w:rsidRPr="00D91128" w14:paraId="74AF936C" w14:textId="77777777" w:rsidTr="000B14A1">
        <w:tc>
          <w:tcPr>
            <w:tcW w:w="0" w:type="auto"/>
            <w:vMerge/>
            <w:shd w:val="clear" w:color="auto" w:fill="auto"/>
            <w:vAlign w:val="center"/>
            <w:hideMark/>
          </w:tcPr>
          <w:p w14:paraId="63D3AEE4"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4AE956B1"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0135852F" w14:textId="77777777" w:rsidTr="000B14A1">
        <w:trPr>
          <w:trHeight w:val="476"/>
        </w:trPr>
        <w:tc>
          <w:tcPr>
            <w:tcW w:w="0" w:type="auto"/>
            <w:vMerge/>
            <w:shd w:val="clear" w:color="auto" w:fill="auto"/>
            <w:vAlign w:val="center"/>
            <w:hideMark/>
          </w:tcPr>
          <w:p w14:paraId="0EB78F3F"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32FF24DA" w14:textId="77777777" w:rsidR="007F08D8" w:rsidRPr="00B356DB" w:rsidRDefault="007F08D8" w:rsidP="000B14A1">
            <w:pPr>
              <w:rPr>
                <w:color w:val="000000"/>
                <w:lang w:eastAsia="en-US"/>
              </w:rPr>
            </w:pPr>
          </w:p>
        </w:tc>
      </w:tr>
      <w:tr w:rsidR="007F08D8" w:rsidRPr="000F1522" w14:paraId="60344695" w14:textId="77777777" w:rsidTr="000B14A1">
        <w:tc>
          <w:tcPr>
            <w:tcW w:w="0" w:type="auto"/>
            <w:vMerge/>
            <w:shd w:val="clear" w:color="auto" w:fill="auto"/>
            <w:vAlign w:val="center"/>
            <w:hideMark/>
          </w:tcPr>
          <w:p w14:paraId="7D430236"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EB8BCEB"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1780A06C" w14:textId="77777777" w:rsidTr="000B14A1">
        <w:trPr>
          <w:trHeight w:val="458"/>
        </w:trPr>
        <w:tc>
          <w:tcPr>
            <w:tcW w:w="0" w:type="auto"/>
            <w:vMerge/>
            <w:shd w:val="clear" w:color="auto" w:fill="auto"/>
            <w:vAlign w:val="center"/>
            <w:hideMark/>
          </w:tcPr>
          <w:p w14:paraId="50849958"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09FBAF4C" w14:textId="77777777" w:rsidR="007F08D8" w:rsidRPr="00B356DB" w:rsidRDefault="007F08D8" w:rsidP="000B14A1">
            <w:pPr>
              <w:rPr>
                <w:color w:val="000000"/>
                <w:lang w:eastAsia="en-US"/>
              </w:rPr>
            </w:pPr>
          </w:p>
        </w:tc>
      </w:tr>
      <w:tr w:rsidR="007F08D8" w:rsidRPr="00D91128" w14:paraId="5F3F53DF" w14:textId="77777777" w:rsidTr="000B14A1">
        <w:tc>
          <w:tcPr>
            <w:tcW w:w="0" w:type="auto"/>
            <w:vMerge/>
            <w:shd w:val="clear" w:color="auto" w:fill="auto"/>
            <w:vAlign w:val="center"/>
            <w:hideMark/>
          </w:tcPr>
          <w:p w14:paraId="3C971059"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A5AFA41"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618EB078" w14:textId="77777777" w:rsidTr="000B14A1">
        <w:tc>
          <w:tcPr>
            <w:tcW w:w="0" w:type="auto"/>
            <w:vMerge/>
            <w:shd w:val="clear" w:color="auto" w:fill="auto"/>
            <w:vAlign w:val="center"/>
            <w:hideMark/>
          </w:tcPr>
          <w:p w14:paraId="1B817E10" w14:textId="77777777" w:rsidR="007F08D8" w:rsidRPr="00B356DB" w:rsidRDefault="007F08D8" w:rsidP="000B14A1">
            <w:pPr>
              <w:rPr>
                <w:color w:val="000000"/>
                <w:lang w:eastAsia="en-US"/>
              </w:rPr>
            </w:pPr>
          </w:p>
        </w:tc>
        <w:tc>
          <w:tcPr>
            <w:tcW w:w="7534" w:type="dxa"/>
            <w:shd w:val="clear" w:color="auto" w:fill="auto"/>
          </w:tcPr>
          <w:p w14:paraId="51CDDC71" w14:textId="77777777" w:rsidR="007F08D8" w:rsidRPr="00B356DB" w:rsidRDefault="007F08D8" w:rsidP="000B14A1">
            <w:pPr>
              <w:rPr>
                <w:color w:val="000000"/>
                <w:lang w:eastAsia="en-US"/>
              </w:rPr>
            </w:pPr>
          </w:p>
        </w:tc>
      </w:tr>
    </w:tbl>
    <w:p w14:paraId="3A14C822" w14:textId="77777777" w:rsidR="007F08D8" w:rsidRPr="00D91128" w:rsidRDefault="007F08D8" w:rsidP="007F08D8">
      <w:pPr>
        <w:rPr>
          <w:color w:val="000000"/>
          <w:lang w:eastAsia="en-US"/>
        </w:rPr>
      </w:pPr>
      <w:r w:rsidRPr="00D91128">
        <w:rPr>
          <w:color w:val="000000"/>
          <w:lang w:eastAsia="en-US"/>
        </w:rPr>
        <w:t>NEPOGOJNO DENARNO OBVEZNOST v denarnem znesku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0"/>
        <w:gridCol w:w="2449"/>
        <w:gridCol w:w="4536"/>
      </w:tblGrid>
      <w:tr w:rsidR="007F08D8" w:rsidRPr="000F1522" w14:paraId="180C1612" w14:textId="77777777" w:rsidTr="000B14A1">
        <w:trPr>
          <w:trHeight w:val="370"/>
        </w:trPr>
        <w:tc>
          <w:tcPr>
            <w:tcW w:w="4644" w:type="dxa"/>
            <w:gridSpan w:val="3"/>
            <w:tcBorders>
              <w:top w:val="nil"/>
              <w:left w:val="nil"/>
              <w:bottom w:val="single" w:sz="4" w:space="0" w:color="auto"/>
              <w:right w:val="nil"/>
            </w:tcBorders>
            <w:shd w:val="clear" w:color="auto" w:fill="auto"/>
            <w:vAlign w:val="bottom"/>
          </w:tcPr>
          <w:p w14:paraId="4A4E8057"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409E6817" w14:textId="77777777" w:rsidR="007F08D8" w:rsidRPr="00B356DB" w:rsidRDefault="007F08D8" w:rsidP="000B14A1">
            <w:pPr>
              <w:rPr>
                <w:color w:val="000000"/>
                <w:lang w:eastAsia="en-US"/>
              </w:rPr>
            </w:pPr>
          </w:p>
        </w:tc>
      </w:tr>
      <w:tr w:rsidR="007F08D8" w:rsidRPr="000F1522" w14:paraId="0DDA85A6" w14:textId="77777777" w:rsidTr="000B14A1">
        <w:tc>
          <w:tcPr>
            <w:tcW w:w="4644" w:type="dxa"/>
            <w:gridSpan w:val="3"/>
            <w:tcBorders>
              <w:top w:val="single" w:sz="4" w:space="0" w:color="auto"/>
              <w:left w:val="nil"/>
              <w:bottom w:val="nil"/>
              <w:right w:val="nil"/>
            </w:tcBorders>
            <w:shd w:val="clear" w:color="auto" w:fill="auto"/>
            <w:hideMark/>
          </w:tcPr>
          <w:p w14:paraId="22B7709B" w14:textId="77777777" w:rsidR="007F08D8" w:rsidRPr="00B356DB" w:rsidRDefault="007F08D8" w:rsidP="000B14A1">
            <w:pPr>
              <w:rPr>
                <w:i/>
                <w:color w:val="000000"/>
                <w:lang w:eastAsia="en-US"/>
              </w:rPr>
            </w:pPr>
            <w:r w:rsidRPr="00B356DB">
              <w:rPr>
                <w:i/>
                <w:color w:val="000000"/>
                <w:lang w:eastAsia="en-US"/>
              </w:rPr>
              <w:t>s številko</w:t>
            </w:r>
          </w:p>
        </w:tc>
        <w:tc>
          <w:tcPr>
            <w:tcW w:w="4644" w:type="dxa"/>
            <w:tcBorders>
              <w:top w:val="single" w:sz="4" w:space="0" w:color="auto"/>
              <w:left w:val="nil"/>
              <w:bottom w:val="nil"/>
              <w:right w:val="nil"/>
            </w:tcBorders>
            <w:shd w:val="clear" w:color="auto" w:fill="auto"/>
            <w:hideMark/>
          </w:tcPr>
          <w:p w14:paraId="7267A965" w14:textId="77777777" w:rsidR="007F08D8" w:rsidRPr="00B356DB" w:rsidRDefault="007F08D8" w:rsidP="000B14A1">
            <w:pPr>
              <w:rPr>
                <w:i/>
                <w:color w:val="000000"/>
                <w:lang w:eastAsia="en-US"/>
              </w:rPr>
            </w:pPr>
            <w:r w:rsidRPr="00B356DB">
              <w:rPr>
                <w:i/>
                <w:color w:val="000000"/>
                <w:lang w:eastAsia="en-US"/>
              </w:rPr>
              <w:t>z besedo</w:t>
            </w:r>
          </w:p>
        </w:tc>
      </w:tr>
      <w:tr w:rsidR="007F08D8" w:rsidRPr="000F1522" w14:paraId="1EB0CEE2" w14:textId="77777777" w:rsidTr="000B14A1">
        <w:trPr>
          <w:trHeight w:val="474"/>
        </w:trPr>
        <w:tc>
          <w:tcPr>
            <w:tcW w:w="4644" w:type="dxa"/>
            <w:gridSpan w:val="3"/>
            <w:tcBorders>
              <w:top w:val="nil"/>
              <w:left w:val="nil"/>
              <w:bottom w:val="single" w:sz="4" w:space="0" w:color="auto"/>
              <w:right w:val="nil"/>
            </w:tcBorders>
            <w:shd w:val="clear" w:color="auto" w:fill="auto"/>
            <w:vAlign w:val="bottom"/>
          </w:tcPr>
          <w:p w14:paraId="1345F1D2"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7D5AC7D2" w14:textId="77777777" w:rsidR="007F08D8" w:rsidRPr="00B356DB" w:rsidRDefault="007F08D8" w:rsidP="000B14A1">
            <w:pPr>
              <w:rPr>
                <w:color w:val="000000"/>
                <w:lang w:eastAsia="en-US"/>
              </w:rPr>
            </w:pPr>
          </w:p>
        </w:tc>
      </w:tr>
      <w:tr w:rsidR="007F08D8" w:rsidRPr="00D91128" w14:paraId="74CB85EB" w14:textId="77777777" w:rsidTr="000B14A1">
        <w:tc>
          <w:tcPr>
            <w:tcW w:w="4644" w:type="dxa"/>
            <w:gridSpan w:val="3"/>
            <w:tcBorders>
              <w:top w:val="single" w:sz="4" w:space="0" w:color="auto"/>
              <w:left w:val="nil"/>
              <w:bottom w:val="nil"/>
              <w:right w:val="nil"/>
            </w:tcBorders>
            <w:shd w:val="clear" w:color="auto" w:fill="auto"/>
            <w:hideMark/>
          </w:tcPr>
          <w:p w14:paraId="7FFD76DC" w14:textId="77777777" w:rsidR="007F08D8" w:rsidRPr="00B356DB" w:rsidRDefault="007F08D8" w:rsidP="000B14A1">
            <w:pPr>
              <w:rPr>
                <w:i/>
                <w:color w:val="000000"/>
                <w:lang w:eastAsia="en-US"/>
              </w:rPr>
            </w:pPr>
            <w:r w:rsidRPr="00B356DB">
              <w:rPr>
                <w:i/>
                <w:color w:val="000000"/>
                <w:lang w:eastAsia="en-US"/>
              </w:rPr>
              <w:t xml:space="preserve">začetek teka obresti </w:t>
            </w:r>
          </w:p>
        </w:tc>
        <w:tc>
          <w:tcPr>
            <w:tcW w:w="4644" w:type="dxa"/>
            <w:tcBorders>
              <w:top w:val="single" w:sz="4" w:space="0" w:color="auto"/>
              <w:left w:val="nil"/>
              <w:bottom w:val="nil"/>
              <w:right w:val="nil"/>
            </w:tcBorders>
            <w:shd w:val="clear" w:color="auto" w:fill="auto"/>
            <w:hideMark/>
          </w:tcPr>
          <w:p w14:paraId="39C5D00E" w14:textId="77777777" w:rsidR="007F08D8" w:rsidRPr="00B356DB" w:rsidRDefault="007F08D8" w:rsidP="000B14A1">
            <w:pPr>
              <w:rPr>
                <w:i/>
                <w:color w:val="000000"/>
                <w:lang w:eastAsia="en-US"/>
              </w:rPr>
            </w:pPr>
            <w:r w:rsidRPr="00B356DB">
              <w:rPr>
                <w:i/>
                <w:color w:val="000000"/>
                <w:lang w:eastAsia="en-US"/>
              </w:rPr>
              <w:t>obrestna mera</w:t>
            </w:r>
            <w:r w:rsidRPr="00B356DB">
              <w:rPr>
                <w:rStyle w:val="FootnoteReference"/>
                <w:i/>
                <w:color w:val="000000"/>
                <w:lang w:eastAsia="en-US"/>
              </w:rPr>
              <w:footnoteReference w:id="8"/>
            </w:r>
          </w:p>
        </w:tc>
      </w:tr>
      <w:tr w:rsidR="007F08D8" w:rsidRPr="000F1522" w14:paraId="25B93A15" w14:textId="77777777" w:rsidTr="000B14A1">
        <w:trPr>
          <w:trHeight w:val="474"/>
        </w:trPr>
        <w:tc>
          <w:tcPr>
            <w:tcW w:w="1271" w:type="dxa"/>
            <w:tcBorders>
              <w:top w:val="nil"/>
              <w:left w:val="nil"/>
              <w:bottom w:val="nil"/>
              <w:right w:val="nil"/>
            </w:tcBorders>
            <w:shd w:val="clear" w:color="auto" w:fill="auto"/>
            <w:vAlign w:val="bottom"/>
            <w:hideMark/>
          </w:tcPr>
          <w:p w14:paraId="3EDD8A99" w14:textId="77777777" w:rsidR="007F08D8" w:rsidRPr="00B356DB" w:rsidRDefault="007F08D8" w:rsidP="000B14A1">
            <w:pPr>
              <w:rPr>
                <w:color w:val="000000"/>
                <w:lang w:eastAsia="en-US"/>
              </w:rPr>
            </w:pPr>
            <w:r w:rsidRPr="00B356DB">
              <w:rPr>
                <w:color w:val="000000"/>
                <w:lang w:eastAsia="en-US"/>
              </w:rPr>
              <w:t>na podlagi</w:t>
            </w:r>
          </w:p>
        </w:tc>
        <w:tc>
          <w:tcPr>
            <w:tcW w:w="8017" w:type="dxa"/>
            <w:gridSpan w:val="3"/>
            <w:tcBorders>
              <w:top w:val="nil"/>
              <w:left w:val="nil"/>
              <w:bottom w:val="single" w:sz="4" w:space="0" w:color="auto"/>
              <w:right w:val="nil"/>
            </w:tcBorders>
            <w:shd w:val="clear" w:color="auto" w:fill="auto"/>
            <w:vAlign w:val="bottom"/>
          </w:tcPr>
          <w:p w14:paraId="541ADDBB" w14:textId="77777777" w:rsidR="007F08D8" w:rsidRPr="00B356DB" w:rsidRDefault="007F08D8" w:rsidP="000B14A1">
            <w:pPr>
              <w:rPr>
                <w:color w:val="000000"/>
                <w:lang w:eastAsia="en-US"/>
              </w:rPr>
            </w:pPr>
          </w:p>
        </w:tc>
      </w:tr>
      <w:tr w:rsidR="007F08D8" w:rsidRPr="00D91128" w14:paraId="17B4164F" w14:textId="77777777" w:rsidTr="000B14A1">
        <w:tc>
          <w:tcPr>
            <w:tcW w:w="1271" w:type="dxa"/>
            <w:tcBorders>
              <w:top w:val="nil"/>
              <w:left w:val="nil"/>
              <w:bottom w:val="nil"/>
              <w:right w:val="nil"/>
            </w:tcBorders>
            <w:shd w:val="clear" w:color="auto" w:fill="auto"/>
            <w:vAlign w:val="bottom"/>
          </w:tcPr>
          <w:p w14:paraId="4DF607BA" w14:textId="77777777" w:rsidR="007F08D8" w:rsidRPr="00B356DB" w:rsidRDefault="007F08D8" w:rsidP="000B14A1">
            <w:pPr>
              <w:rPr>
                <w:color w:val="000000"/>
                <w:lang w:eastAsia="en-US"/>
              </w:rPr>
            </w:pPr>
          </w:p>
        </w:tc>
        <w:tc>
          <w:tcPr>
            <w:tcW w:w="8017" w:type="dxa"/>
            <w:gridSpan w:val="3"/>
            <w:tcBorders>
              <w:top w:val="single" w:sz="4" w:space="0" w:color="auto"/>
              <w:left w:val="nil"/>
              <w:bottom w:val="nil"/>
              <w:right w:val="nil"/>
            </w:tcBorders>
            <w:shd w:val="clear" w:color="auto" w:fill="auto"/>
            <w:vAlign w:val="bottom"/>
            <w:hideMark/>
          </w:tcPr>
          <w:p w14:paraId="72934B13" w14:textId="77777777" w:rsidR="007F08D8" w:rsidRPr="00B356DB" w:rsidRDefault="007F08D8" w:rsidP="000B14A1">
            <w:pPr>
              <w:ind w:left="1173" w:firstLine="992"/>
              <w:rPr>
                <w:i/>
                <w:color w:val="000000"/>
                <w:lang w:eastAsia="en-US"/>
              </w:rPr>
            </w:pPr>
            <w:r w:rsidRPr="00B356DB">
              <w:rPr>
                <w:i/>
                <w:color w:val="000000"/>
                <w:lang w:eastAsia="en-US"/>
              </w:rPr>
              <w:t>pravni temelj nastanka obveznosti</w:t>
            </w:r>
          </w:p>
        </w:tc>
      </w:tr>
      <w:tr w:rsidR="007F08D8" w:rsidRPr="000F1522" w14:paraId="40E6B14D" w14:textId="77777777" w:rsidTr="000B14A1">
        <w:trPr>
          <w:trHeight w:val="439"/>
        </w:trPr>
        <w:tc>
          <w:tcPr>
            <w:tcW w:w="2122" w:type="dxa"/>
            <w:gridSpan w:val="2"/>
            <w:tcBorders>
              <w:top w:val="nil"/>
              <w:left w:val="nil"/>
              <w:bottom w:val="nil"/>
              <w:right w:val="nil"/>
            </w:tcBorders>
            <w:shd w:val="clear" w:color="auto" w:fill="auto"/>
            <w:vAlign w:val="bottom"/>
            <w:hideMark/>
          </w:tcPr>
          <w:p w14:paraId="72C898A8" w14:textId="77777777" w:rsidR="007F08D8" w:rsidRPr="00B356DB" w:rsidRDefault="007F08D8" w:rsidP="000B14A1">
            <w:pPr>
              <w:rPr>
                <w:color w:val="000000"/>
                <w:lang w:eastAsia="en-US"/>
              </w:rPr>
            </w:pPr>
            <w:r w:rsidRPr="00B356DB">
              <w:rPr>
                <w:color w:val="000000"/>
                <w:lang w:eastAsia="en-US"/>
              </w:rPr>
              <w:t>ki se sme izplačati</w:t>
            </w:r>
          </w:p>
        </w:tc>
        <w:tc>
          <w:tcPr>
            <w:tcW w:w="7166" w:type="dxa"/>
            <w:gridSpan w:val="2"/>
            <w:tcBorders>
              <w:top w:val="nil"/>
              <w:left w:val="nil"/>
              <w:bottom w:val="single" w:sz="4" w:space="0" w:color="auto"/>
              <w:right w:val="nil"/>
            </w:tcBorders>
            <w:shd w:val="clear" w:color="auto" w:fill="auto"/>
            <w:vAlign w:val="bottom"/>
          </w:tcPr>
          <w:p w14:paraId="14955B92" w14:textId="77777777" w:rsidR="007F08D8" w:rsidRPr="00B356DB" w:rsidRDefault="007F08D8" w:rsidP="000B14A1">
            <w:pPr>
              <w:rPr>
                <w:color w:val="000000"/>
                <w:lang w:eastAsia="en-US"/>
              </w:rPr>
            </w:pPr>
          </w:p>
        </w:tc>
      </w:tr>
      <w:tr w:rsidR="007F08D8" w:rsidRPr="00D91128" w14:paraId="1F133291" w14:textId="77777777" w:rsidTr="000B14A1">
        <w:tc>
          <w:tcPr>
            <w:tcW w:w="2122" w:type="dxa"/>
            <w:gridSpan w:val="2"/>
            <w:tcBorders>
              <w:top w:val="nil"/>
              <w:left w:val="nil"/>
              <w:bottom w:val="nil"/>
              <w:right w:val="nil"/>
            </w:tcBorders>
            <w:shd w:val="clear" w:color="auto" w:fill="auto"/>
          </w:tcPr>
          <w:p w14:paraId="6D2CB8D4" w14:textId="77777777" w:rsidR="007F08D8" w:rsidRPr="00B356DB" w:rsidRDefault="007F08D8" w:rsidP="000B14A1">
            <w:pPr>
              <w:rPr>
                <w:color w:val="000000"/>
                <w:lang w:eastAsia="en-US"/>
              </w:rPr>
            </w:pPr>
          </w:p>
        </w:tc>
        <w:tc>
          <w:tcPr>
            <w:tcW w:w="7166" w:type="dxa"/>
            <w:gridSpan w:val="2"/>
            <w:tcBorders>
              <w:top w:val="single" w:sz="4" w:space="0" w:color="auto"/>
              <w:left w:val="nil"/>
              <w:bottom w:val="nil"/>
              <w:right w:val="nil"/>
            </w:tcBorders>
            <w:shd w:val="clear" w:color="auto" w:fill="auto"/>
            <w:hideMark/>
          </w:tcPr>
          <w:p w14:paraId="67BB7F65" w14:textId="77777777" w:rsidR="007F08D8" w:rsidRPr="00B356DB" w:rsidRDefault="007F08D8" w:rsidP="000B14A1">
            <w:pPr>
              <w:ind w:left="1456" w:hanging="142"/>
              <w:rPr>
                <w:i/>
                <w:color w:val="000000"/>
                <w:lang w:eastAsia="en-US"/>
              </w:rPr>
            </w:pPr>
            <w:r w:rsidRPr="00B356DB">
              <w:rPr>
                <w:i/>
                <w:color w:val="000000"/>
                <w:lang w:eastAsia="en-US"/>
              </w:rPr>
              <w:t>datum dospelosti s številko (</w:t>
            </w:r>
            <w:proofErr w:type="spellStart"/>
            <w:r w:rsidRPr="00B356DB">
              <w:rPr>
                <w:i/>
                <w:color w:val="000000"/>
                <w:lang w:eastAsia="en-US"/>
              </w:rPr>
              <w:t>dd</w:t>
            </w:r>
            <w:proofErr w:type="spellEnd"/>
            <w:r w:rsidRPr="00B356DB">
              <w:rPr>
                <w:i/>
                <w:color w:val="000000"/>
                <w:lang w:eastAsia="en-US"/>
              </w:rPr>
              <w:t>/mm/</w:t>
            </w:r>
            <w:proofErr w:type="spellStart"/>
            <w:r w:rsidRPr="00B356DB">
              <w:rPr>
                <w:i/>
                <w:color w:val="000000"/>
                <w:lang w:eastAsia="en-US"/>
              </w:rPr>
              <w:t>llll</w:t>
            </w:r>
            <w:proofErr w:type="spellEnd"/>
            <w:r w:rsidRPr="00B356DB">
              <w:rPr>
                <w:i/>
                <w:color w:val="000000"/>
                <w:lang w:eastAsia="en-US"/>
              </w:rPr>
              <w:t>)in besedo</w:t>
            </w:r>
          </w:p>
        </w:tc>
      </w:tr>
    </w:tbl>
    <w:p w14:paraId="3E87953B" w14:textId="77777777" w:rsidR="007F08D8" w:rsidRPr="00D91128" w:rsidRDefault="007F08D8" w:rsidP="007F08D8">
      <w:pPr>
        <w:rPr>
          <w:color w:val="000000"/>
          <w:lang w:eastAsia="en-US"/>
        </w:rPr>
      </w:pPr>
    </w:p>
    <w:p w14:paraId="7274C6E1" w14:textId="77777777" w:rsidR="007F08D8" w:rsidRPr="00D91128" w:rsidRDefault="007F08D8" w:rsidP="007F08D8">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4FEACC3" w14:textId="77777777" w:rsidR="007F08D8" w:rsidRPr="00D91128" w:rsidRDefault="007F08D8" w:rsidP="007F08D8">
      <w:pPr>
        <w:rPr>
          <w:color w:val="000000"/>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5386"/>
      </w:tblGrid>
      <w:tr w:rsidR="007F08D8" w:rsidRPr="000F1522" w14:paraId="5962EE82" w14:textId="77777777" w:rsidTr="000B14A1">
        <w:trPr>
          <w:trHeight w:val="287"/>
        </w:trPr>
        <w:tc>
          <w:tcPr>
            <w:tcW w:w="2127" w:type="dxa"/>
            <w:tcBorders>
              <w:top w:val="nil"/>
              <w:left w:val="nil"/>
              <w:bottom w:val="single" w:sz="4" w:space="0" w:color="auto"/>
              <w:right w:val="nil"/>
            </w:tcBorders>
            <w:shd w:val="clear" w:color="auto" w:fill="auto"/>
            <w:vAlign w:val="bottom"/>
          </w:tcPr>
          <w:p w14:paraId="3936749B" w14:textId="77777777" w:rsidR="007F08D8" w:rsidRPr="00B356DB" w:rsidRDefault="007F08D8" w:rsidP="000B14A1">
            <w:pPr>
              <w:rPr>
                <w:color w:val="000000"/>
                <w:lang w:eastAsia="en-US"/>
              </w:rPr>
            </w:pPr>
          </w:p>
        </w:tc>
        <w:tc>
          <w:tcPr>
            <w:tcW w:w="1559" w:type="dxa"/>
            <w:tcBorders>
              <w:top w:val="nil"/>
              <w:left w:val="nil"/>
              <w:bottom w:val="single" w:sz="4" w:space="0" w:color="auto"/>
              <w:right w:val="nil"/>
            </w:tcBorders>
            <w:shd w:val="clear" w:color="auto" w:fill="auto"/>
            <w:vAlign w:val="bottom"/>
          </w:tcPr>
          <w:p w14:paraId="792427E3" w14:textId="77777777" w:rsidR="007F08D8" w:rsidRPr="00B356DB" w:rsidRDefault="007F08D8" w:rsidP="000B14A1">
            <w:pPr>
              <w:rPr>
                <w:color w:val="000000"/>
                <w:lang w:eastAsia="en-US"/>
              </w:rPr>
            </w:pPr>
          </w:p>
        </w:tc>
        <w:tc>
          <w:tcPr>
            <w:tcW w:w="5386" w:type="dxa"/>
            <w:tcBorders>
              <w:top w:val="nil"/>
              <w:left w:val="nil"/>
              <w:bottom w:val="single" w:sz="4" w:space="0" w:color="auto"/>
              <w:right w:val="nil"/>
            </w:tcBorders>
            <w:shd w:val="clear" w:color="auto" w:fill="auto"/>
            <w:vAlign w:val="bottom"/>
          </w:tcPr>
          <w:p w14:paraId="7B1B1789" w14:textId="77777777" w:rsidR="007F08D8" w:rsidRPr="00B356DB" w:rsidRDefault="007F08D8" w:rsidP="000B14A1">
            <w:pPr>
              <w:rPr>
                <w:color w:val="000000"/>
                <w:lang w:eastAsia="en-US"/>
              </w:rPr>
            </w:pPr>
          </w:p>
        </w:tc>
      </w:tr>
      <w:tr w:rsidR="007F08D8" w:rsidRPr="00D91128" w14:paraId="692A1CFE" w14:textId="77777777" w:rsidTr="000B14A1">
        <w:tc>
          <w:tcPr>
            <w:tcW w:w="2127" w:type="dxa"/>
            <w:tcBorders>
              <w:top w:val="single" w:sz="4" w:space="0" w:color="auto"/>
              <w:left w:val="nil"/>
              <w:bottom w:val="nil"/>
              <w:right w:val="nil"/>
            </w:tcBorders>
            <w:shd w:val="clear" w:color="auto" w:fill="auto"/>
            <w:hideMark/>
          </w:tcPr>
          <w:p w14:paraId="4364E84A" w14:textId="77777777" w:rsidR="007F08D8" w:rsidRPr="00B356DB" w:rsidRDefault="007F08D8" w:rsidP="000B14A1">
            <w:pPr>
              <w:rPr>
                <w:i/>
                <w:color w:val="000000"/>
                <w:lang w:eastAsia="en-US"/>
              </w:rPr>
            </w:pPr>
            <w:r w:rsidRPr="00B356DB">
              <w:rPr>
                <w:i/>
                <w:color w:val="000000"/>
                <w:lang w:eastAsia="en-US"/>
              </w:rPr>
              <w:t xml:space="preserve">kraj izdaje </w:t>
            </w:r>
          </w:p>
        </w:tc>
        <w:tc>
          <w:tcPr>
            <w:tcW w:w="1559" w:type="dxa"/>
            <w:tcBorders>
              <w:top w:val="single" w:sz="4" w:space="0" w:color="auto"/>
              <w:left w:val="nil"/>
              <w:bottom w:val="nil"/>
              <w:right w:val="nil"/>
            </w:tcBorders>
            <w:shd w:val="clear" w:color="auto" w:fill="auto"/>
          </w:tcPr>
          <w:p w14:paraId="11302A6A" w14:textId="77777777" w:rsidR="007F08D8" w:rsidRPr="00B356DB" w:rsidRDefault="007F08D8" w:rsidP="000B14A1">
            <w:pPr>
              <w:rPr>
                <w:i/>
                <w:color w:val="000000"/>
                <w:lang w:eastAsia="en-US"/>
              </w:rPr>
            </w:pPr>
            <w:r w:rsidRPr="00B356DB">
              <w:rPr>
                <w:i/>
                <w:color w:val="000000"/>
                <w:lang w:eastAsia="en-US"/>
              </w:rPr>
              <w:t>datum</w:t>
            </w:r>
          </w:p>
          <w:p w14:paraId="7FD7DB94" w14:textId="77777777" w:rsidR="007F08D8" w:rsidRPr="00B356DB" w:rsidRDefault="007F08D8" w:rsidP="000B14A1">
            <w:pPr>
              <w:rPr>
                <w:i/>
                <w:color w:val="000000"/>
                <w:lang w:eastAsia="en-US"/>
              </w:rPr>
            </w:pPr>
          </w:p>
        </w:tc>
        <w:tc>
          <w:tcPr>
            <w:tcW w:w="5386" w:type="dxa"/>
            <w:tcBorders>
              <w:top w:val="single" w:sz="4" w:space="0" w:color="auto"/>
              <w:left w:val="nil"/>
              <w:bottom w:val="nil"/>
              <w:right w:val="nil"/>
            </w:tcBorders>
            <w:shd w:val="clear" w:color="auto" w:fill="auto"/>
          </w:tcPr>
          <w:p w14:paraId="170FAA04" w14:textId="77777777" w:rsidR="007F08D8" w:rsidRPr="00B356DB" w:rsidRDefault="007F08D8" w:rsidP="000B14A1">
            <w:pPr>
              <w:rPr>
                <w:i/>
                <w:color w:val="000000"/>
                <w:lang w:eastAsia="en-US"/>
              </w:rPr>
            </w:pPr>
            <w:r w:rsidRPr="00B356DB">
              <w:rPr>
                <w:i/>
                <w:color w:val="000000"/>
                <w:lang w:eastAsia="en-US"/>
              </w:rPr>
              <w:t>ime in priimek ter podpis zakonitega zastopnika dolžnika</w:t>
            </w:r>
            <w:r w:rsidRPr="00B356DB">
              <w:rPr>
                <w:i/>
                <w:color w:val="000000"/>
                <w:vertAlign w:val="superscript"/>
                <w:lang w:eastAsia="en-US"/>
              </w:rPr>
              <w:footnoteReference w:id="9"/>
            </w:r>
          </w:p>
          <w:p w14:paraId="4EFA08A2" w14:textId="77777777" w:rsidR="007F08D8" w:rsidRPr="00B356DB" w:rsidRDefault="007F08D8" w:rsidP="000B14A1">
            <w:pPr>
              <w:rPr>
                <w:i/>
                <w:color w:val="000000"/>
                <w:lang w:eastAsia="en-US"/>
              </w:rPr>
            </w:pPr>
          </w:p>
        </w:tc>
      </w:tr>
    </w:tbl>
    <w:p w14:paraId="0FA73CEE" w14:textId="77777777" w:rsidR="007F08D8" w:rsidRPr="00D91128" w:rsidRDefault="007F08D8" w:rsidP="007F08D8">
      <w:pPr>
        <w:rPr>
          <w:color w:val="000000"/>
          <w:lang w:eastAsia="en-US"/>
        </w:rPr>
      </w:pPr>
    </w:p>
    <w:p w14:paraId="1DD92538" w14:textId="77777777" w:rsidR="007F08D8" w:rsidRPr="00D91128" w:rsidRDefault="007F08D8" w:rsidP="007F08D8">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2E759602" w14:textId="77777777" w:rsidR="007F08D8" w:rsidRPr="00D91128" w:rsidRDefault="007F08D8" w:rsidP="007F08D8">
      <w:pPr>
        <w:rPr>
          <w:color w:val="000000"/>
          <w:lang w:eastAsia="en-US"/>
        </w:rPr>
      </w:pPr>
    </w:p>
    <w:p w14:paraId="70089B32" w14:textId="77777777" w:rsidR="007F08D8" w:rsidRDefault="007F08D8" w:rsidP="007F08D8">
      <w:pPr>
        <w:jc w:val="both"/>
      </w:pPr>
      <w:r w:rsidRPr="00D91128">
        <w:rPr>
          <w:color w:val="000000"/>
          <w:lang w:eastAsia="en-US"/>
        </w:rPr>
        <w:t>Prostor za oznake banke:</w:t>
      </w:r>
    </w:p>
    <w:p w14:paraId="1536D084" w14:textId="77777777" w:rsidR="007F08D8" w:rsidRPr="00035BA6" w:rsidRDefault="007F08D8" w:rsidP="007F08D8">
      <w:pPr>
        <w:rPr>
          <w:rFonts w:cs="Arial"/>
          <w:b/>
          <w:lang w:eastAsia="en-US"/>
        </w:rPr>
      </w:pPr>
    </w:p>
    <w:p w14:paraId="72EA1B76" w14:textId="77777777" w:rsidR="007F08D8" w:rsidRDefault="007F08D8" w:rsidP="007F08D8">
      <w:pPr>
        <w:spacing w:line="260" w:lineRule="exact"/>
        <w:rPr>
          <w:rFonts w:cs="Arial"/>
          <w:b/>
          <w:sz w:val="24"/>
          <w:szCs w:val="24"/>
          <w:highlight w:val="green"/>
        </w:rPr>
      </w:pPr>
    </w:p>
    <w:p w14:paraId="1A2C70F6" w14:textId="3064A474" w:rsidR="007F08D8" w:rsidRDefault="007F08D8" w:rsidP="007F08D8">
      <w:pPr>
        <w:spacing w:line="260" w:lineRule="exact"/>
        <w:rPr>
          <w:rFonts w:cs="Arial"/>
          <w:b/>
          <w:sz w:val="24"/>
          <w:szCs w:val="24"/>
          <w:highlight w:val="green"/>
        </w:rPr>
      </w:pPr>
    </w:p>
    <w:p w14:paraId="2005BD66" w14:textId="77777777" w:rsidR="00427585" w:rsidRDefault="00427585" w:rsidP="007F08D8">
      <w:pPr>
        <w:spacing w:line="260" w:lineRule="exact"/>
        <w:rPr>
          <w:rFonts w:cs="Arial"/>
          <w:b/>
          <w:sz w:val="24"/>
          <w:szCs w:val="24"/>
          <w:highlight w:val="green"/>
        </w:rPr>
      </w:pPr>
    </w:p>
    <w:p w14:paraId="585BFD05" w14:textId="77777777" w:rsidR="007F08D8" w:rsidRPr="005E1D4E" w:rsidRDefault="007F08D8" w:rsidP="007F08D8">
      <w:pPr>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08D8" w:rsidRPr="00DE289E" w14:paraId="58AD3FD1" w14:textId="77777777" w:rsidTr="000B14A1">
        <w:tc>
          <w:tcPr>
            <w:tcW w:w="1740" w:type="dxa"/>
            <w:tcBorders>
              <w:top w:val="single" w:sz="4" w:space="0" w:color="000000"/>
              <w:left w:val="single" w:sz="4" w:space="0" w:color="000000"/>
              <w:bottom w:val="single" w:sz="4" w:space="0" w:color="000000"/>
              <w:right w:val="single" w:sz="4" w:space="0" w:color="000000"/>
            </w:tcBorders>
            <w:vAlign w:val="center"/>
            <w:hideMark/>
          </w:tcPr>
          <w:p w14:paraId="1B34EE78" w14:textId="34FBAE1F" w:rsidR="007F08D8" w:rsidRPr="00DE289E" w:rsidRDefault="007F08D8" w:rsidP="000B14A1">
            <w:pPr>
              <w:spacing w:line="260" w:lineRule="exact"/>
              <w:jc w:val="both"/>
              <w:rPr>
                <w:b/>
                <w:szCs w:val="24"/>
                <w:lang w:eastAsia="en-US"/>
              </w:rPr>
            </w:pPr>
            <w:r w:rsidRPr="00DE289E">
              <w:rPr>
                <w:b/>
              </w:rPr>
              <w:lastRenderedPageBreak/>
              <w:t xml:space="preserve">Obrazec št. </w:t>
            </w:r>
            <w:r w:rsidR="00BF0860">
              <w:rPr>
                <w:b/>
              </w:rPr>
              <w:t>8</w:t>
            </w:r>
          </w:p>
        </w:tc>
      </w:tr>
    </w:tbl>
    <w:p w14:paraId="0976270C" w14:textId="77777777" w:rsidR="007F08D8" w:rsidRDefault="007F08D8" w:rsidP="007F08D8">
      <w:pPr>
        <w:jc w:val="center"/>
        <w:rPr>
          <w:rFonts w:cs="Arial"/>
          <w:b/>
        </w:rPr>
      </w:pPr>
    </w:p>
    <w:p w14:paraId="04265A83" w14:textId="77777777" w:rsidR="00474885" w:rsidRDefault="00474885" w:rsidP="00035BA6">
      <w:pPr>
        <w:rPr>
          <w:rFonts w:cs="Arial"/>
          <w:b/>
          <w:lang w:eastAsia="en-US"/>
        </w:rPr>
      </w:pPr>
    </w:p>
    <w:p w14:paraId="733C4AB6" w14:textId="251D8B21" w:rsidR="00443C58" w:rsidRPr="00120C86" w:rsidRDefault="00443C58" w:rsidP="00097C68">
      <w:pPr>
        <w:spacing w:line="260" w:lineRule="exact"/>
        <w:rPr>
          <w:rFonts w:cs="Arial"/>
          <w:b/>
          <w:sz w:val="24"/>
          <w:szCs w:val="24"/>
          <w:highlight w:val="green"/>
        </w:rPr>
      </w:pPr>
    </w:p>
    <w:p w14:paraId="6B0B1A28" w14:textId="77777777" w:rsidR="00120C86" w:rsidRPr="00120C86" w:rsidRDefault="00120C86" w:rsidP="007069B2">
      <w:pPr>
        <w:spacing w:line="260" w:lineRule="exact"/>
        <w:jc w:val="center"/>
        <w:rPr>
          <w:rFonts w:cs="Arial"/>
          <w:b/>
          <w:sz w:val="24"/>
          <w:szCs w:val="24"/>
        </w:rPr>
      </w:pPr>
      <w:bookmarkStart w:id="7" w:name="_Hlk188263973"/>
      <w:r w:rsidRPr="00120C86">
        <w:rPr>
          <w:rFonts w:cs="Arial"/>
          <w:b/>
          <w:sz w:val="24"/>
          <w:szCs w:val="24"/>
        </w:rPr>
        <w:t>VZOREC POGODBE</w:t>
      </w:r>
    </w:p>
    <w:p w14:paraId="23F75C0E" w14:textId="77777777" w:rsidR="00120C86" w:rsidRDefault="00120C86" w:rsidP="007069B2">
      <w:pPr>
        <w:spacing w:line="260" w:lineRule="exact"/>
        <w:rPr>
          <w:rFonts w:cs="Arial"/>
          <w:b/>
          <w:sz w:val="22"/>
        </w:rPr>
      </w:pPr>
    </w:p>
    <w:p w14:paraId="639351BC" w14:textId="77777777" w:rsidR="00903C10" w:rsidRDefault="00903C10" w:rsidP="007069B2">
      <w:pPr>
        <w:spacing w:line="260" w:lineRule="exact"/>
        <w:rPr>
          <w:rFonts w:cs="Arial"/>
          <w:b/>
          <w:sz w:val="22"/>
        </w:rPr>
      </w:pPr>
    </w:p>
    <w:p w14:paraId="25B39288" w14:textId="77777777" w:rsidR="00903C10" w:rsidRPr="00762BCA" w:rsidRDefault="00903C10" w:rsidP="00903C10">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14:paraId="75094132" w14:textId="77777777" w:rsidR="00903C10" w:rsidRPr="00762BCA" w:rsidRDefault="00903C10" w:rsidP="00903C10">
      <w:pPr>
        <w:spacing w:line="260" w:lineRule="exact"/>
        <w:rPr>
          <w:rFonts w:cs="Arial"/>
          <w:sz w:val="22"/>
          <w:szCs w:val="22"/>
        </w:rPr>
      </w:pPr>
      <w:r w:rsidRPr="00762BCA">
        <w:rPr>
          <w:rFonts w:cs="Arial"/>
          <w:sz w:val="22"/>
          <w:szCs w:val="22"/>
        </w:rPr>
        <w:t xml:space="preserve">ki ga zastopa </w:t>
      </w:r>
      <w:r>
        <w:rPr>
          <w:rFonts w:cs="Arial"/>
          <w:sz w:val="22"/>
          <w:szCs w:val="22"/>
        </w:rPr>
        <w:t>Zlata Štiblar Kisić, direktorica</w:t>
      </w:r>
    </w:p>
    <w:p w14:paraId="7F171A8A" w14:textId="77777777" w:rsidR="00903C10" w:rsidRPr="00762BCA" w:rsidRDefault="00903C10" w:rsidP="00903C10">
      <w:pPr>
        <w:spacing w:line="260" w:lineRule="exact"/>
        <w:rPr>
          <w:rFonts w:cs="Arial"/>
          <w:sz w:val="22"/>
          <w:szCs w:val="22"/>
        </w:rPr>
      </w:pPr>
      <w:r w:rsidRPr="00762BCA">
        <w:rPr>
          <w:rFonts w:cs="Arial"/>
          <w:sz w:val="22"/>
          <w:szCs w:val="22"/>
        </w:rPr>
        <w:t>Identifikacijska št. za DDV: SI34052674</w:t>
      </w:r>
    </w:p>
    <w:p w14:paraId="3462183E" w14:textId="77777777" w:rsidR="00903C10" w:rsidRPr="00762BCA" w:rsidRDefault="00903C10" w:rsidP="00903C10">
      <w:pPr>
        <w:spacing w:line="260" w:lineRule="exact"/>
        <w:rPr>
          <w:rFonts w:cs="Arial"/>
          <w:sz w:val="22"/>
          <w:szCs w:val="22"/>
        </w:rPr>
      </w:pPr>
      <w:r w:rsidRPr="00762BCA">
        <w:rPr>
          <w:rFonts w:cs="Arial"/>
          <w:sz w:val="22"/>
          <w:szCs w:val="22"/>
        </w:rPr>
        <w:t>Matična št.: 5055733</w:t>
      </w:r>
    </w:p>
    <w:p w14:paraId="3248E2F5" w14:textId="77777777" w:rsidR="00903C10" w:rsidRPr="00762BCA" w:rsidRDefault="00903C10" w:rsidP="00903C10">
      <w:pPr>
        <w:spacing w:line="260" w:lineRule="exact"/>
        <w:rPr>
          <w:rFonts w:cs="Arial"/>
          <w:sz w:val="22"/>
          <w:szCs w:val="22"/>
        </w:rPr>
      </w:pPr>
      <w:r w:rsidRPr="00762BCA">
        <w:rPr>
          <w:rFonts w:cs="Arial"/>
          <w:sz w:val="22"/>
          <w:szCs w:val="22"/>
        </w:rPr>
        <w:t>(v nadaljnjem besedilu: naročnik oz. kupec)</w:t>
      </w:r>
    </w:p>
    <w:p w14:paraId="3137A214" w14:textId="77777777" w:rsidR="00903C10" w:rsidRPr="00762BCA" w:rsidRDefault="00903C10" w:rsidP="00903C10">
      <w:pPr>
        <w:spacing w:line="260" w:lineRule="exact"/>
        <w:rPr>
          <w:rFonts w:cs="Arial"/>
          <w:sz w:val="22"/>
          <w:szCs w:val="22"/>
        </w:rPr>
      </w:pPr>
    </w:p>
    <w:p w14:paraId="3E51A146" w14:textId="77777777" w:rsidR="00903C10" w:rsidRPr="00762BCA" w:rsidRDefault="00903C10" w:rsidP="00903C10">
      <w:pPr>
        <w:spacing w:line="260" w:lineRule="exact"/>
        <w:rPr>
          <w:rFonts w:cs="Arial"/>
          <w:sz w:val="22"/>
          <w:szCs w:val="22"/>
        </w:rPr>
      </w:pPr>
      <w:r w:rsidRPr="00762BCA">
        <w:rPr>
          <w:rFonts w:cs="Arial"/>
          <w:sz w:val="22"/>
          <w:szCs w:val="22"/>
        </w:rPr>
        <w:t>in</w:t>
      </w:r>
    </w:p>
    <w:p w14:paraId="5CA4C342" w14:textId="77777777" w:rsidR="00903C10" w:rsidRPr="00762BCA" w:rsidRDefault="00903C10" w:rsidP="00903C10">
      <w:pPr>
        <w:spacing w:line="260" w:lineRule="exact"/>
        <w:rPr>
          <w:rFonts w:cs="Arial"/>
          <w:sz w:val="22"/>
          <w:szCs w:val="22"/>
        </w:rPr>
      </w:pPr>
    </w:p>
    <w:p w14:paraId="37E3AA19" w14:textId="77777777" w:rsidR="00903C10" w:rsidRPr="00762BCA" w:rsidRDefault="00903C10" w:rsidP="00903C10">
      <w:pPr>
        <w:spacing w:line="260" w:lineRule="exact"/>
        <w:rPr>
          <w:rFonts w:cs="Arial"/>
          <w:b/>
          <w:sz w:val="22"/>
          <w:szCs w:val="22"/>
        </w:rPr>
      </w:pPr>
      <w:r w:rsidRPr="00762BCA">
        <w:rPr>
          <w:rFonts w:cs="Arial"/>
          <w:b/>
          <w:sz w:val="22"/>
          <w:szCs w:val="22"/>
        </w:rPr>
        <w:t>____________________________________________________________,</w:t>
      </w:r>
    </w:p>
    <w:p w14:paraId="340142D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ki jo/ga zastopa __________________________________________</w:t>
      </w:r>
    </w:p>
    <w:p w14:paraId="2F6F2AEC"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Identifikacijska št. za DDV: _________________________________</w:t>
      </w:r>
    </w:p>
    <w:p w14:paraId="56CE6544" w14:textId="77777777" w:rsidR="00903C10" w:rsidRPr="00762BCA" w:rsidRDefault="00903C10" w:rsidP="00903C10">
      <w:pPr>
        <w:spacing w:line="260" w:lineRule="exact"/>
        <w:rPr>
          <w:rFonts w:cs="Arial"/>
          <w:color w:val="000000"/>
          <w:sz w:val="22"/>
          <w:szCs w:val="22"/>
        </w:rPr>
      </w:pPr>
      <w:r w:rsidRPr="00762BCA">
        <w:rPr>
          <w:rFonts w:cs="Arial"/>
          <w:sz w:val="22"/>
          <w:szCs w:val="22"/>
        </w:rPr>
        <w:t>Matična št.: _____________________________________</w:t>
      </w:r>
    </w:p>
    <w:p w14:paraId="470FD11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(v nadaljnjem besedilu: prodajalec oz. ponudnik)</w:t>
      </w:r>
    </w:p>
    <w:p w14:paraId="44D66FEC" w14:textId="77777777" w:rsidR="00903C10" w:rsidRPr="00762BCA" w:rsidRDefault="00903C10" w:rsidP="00903C10">
      <w:pPr>
        <w:spacing w:line="260" w:lineRule="exact"/>
        <w:ind w:left="20"/>
        <w:jc w:val="both"/>
        <w:rPr>
          <w:rFonts w:cs="Arial"/>
          <w:sz w:val="22"/>
          <w:szCs w:val="22"/>
          <w:lang w:eastAsia="en-US"/>
        </w:rPr>
      </w:pPr>
    </w:p>
    <w:p w14:paraId="71908C85" w14:textId="77777777" w:rsidR="00903C10" w:rsidRPr="00762BCA" w:rsidRDefault="00903C10" w:rsidP="00903C10">
      <w:pPr>
        <w:spacing w:line="260" w:lineRule="exact"/>
        <w:ind w:left="20"/>
        <w:jc w:val="both"/>
        <w:rPr>
          <w:rFonts w:cs="Arial"/>
          <w:sz w:val="22"/>
          <w:szCs w:val="22"/>
          <w:lang w:eastAsia="en-US"/>
        </w:rPr>
      </w:pPr>
    </w:p>
    <w:bookmarkEnd w:id="7"/>
    <w:p w14:paraId="374CF404" w14:textId="77777777" w:rsidR="00432218" w:rsidRPr="00762BCA" w:rsidRDefault="00432218" w:rsidP="00432218">
      <w:pPr>
        <w:spacing w:line="260" w:lineRule="exact"/>
        <w:ind w:left="20"/>
        <w:jc w:val="both"/>
        <w:rPr>
          <w:rFonts w:cs="Arial"/>
          <w:sz w:val="22"/>
          <w:szCs w:val="22"/>
          <w:lang w:eastAsia="en-US"/>
        </w:rPr>
      </w:pPr>
      <w:r w:rsidRPr="00762BCA">
        <w:rPr>
          <w:rFonts w:cs="Arial"/>
          <w:sz w:val="22"/>
          <w:szCs w:val="22"/>
          <w:lang w:eastAsia="en-US"/>
        </w:rPr>
        <w:t>sklepata</w:t>
      </w:r>
    </w:p>
    <w:p w14:paraId="1E3A0E4E" w14:textId="77777777" w:rsidR="00432218" w:rsidRDefault="00432218" w:rsidP="00432218">
      <w:pPr>
        <w:keepNext/>
        <w:keepLines/>
        <w:spacing w:line="260" w:lineRule="exact"/>
        <w:jc w:val="center"/>
        <w:rPr>
          <w:rFonts w:cs="Arial"/>
          <w:b/>
          <w:sz w:val="24"/>
          <w:szCs w:val="24"/>
        </w:rPr>
      </w:pPr>
    </w:p>
    <w:p w14:paraId="0702B26F" w14:textId="77777777" w:rsidR="00E07B77" w:rsidRDefault="00E07B77" w:rsidP="00E07B77">
      <w:pPr>
        <w:spacing w:line="260" w:lineRule="exact"/>
        <w:jc w:val="center"/>
        <w:rPr>
          <w:rFonts w:cs="Arial"/>
          <w:b/>
          <w:sz w:val="24"/>
          <w:szCs w:val="24"/>
        </w:rPr>
      </w:pPr>
    </w:p>
    <w:p w14:paraId="211ACFF5" w14:textId="77777777" w:rsidR="00E07B77" w:rsidRPr="00BE0302" w:rsidRDefault="00E07B77" w:rsidP="00E07B77">
      <w:pPr>
        <w:jc w:val="center"/>
        <w:rPr>
          <w:rFonts w:cs="Arial"/>
          <w:b/>
          <w:sz w:val="24"/>
          <w:szCs w:val="24"/>
        </w:rPr>
      </w:pPr>
      <w:r w:rsidRPr="00BE0302">
        <w:rPr>
          <w:rFonts w:cs="Arial"/>
          <w:b/>
          <w:sz w:val="24"/>
          <w:szCs w:val="24"/>
        </w:rPr>
        <w:t>POGODBO</w:t>
      </w:r>
    </w:p>
    <w:p w14:paraId="1CA89D8F" w14:textId="77777777" w:rsidR="00E07B77" w:rsidRPr="00BE0302" w:rsidRDefault="00E07B77" w:rsidP="00E07B77">
      <w:pPr>
        <w:jc w:val="center"/>
        <w:rPr>
          <w:rFonts w:cs="Arial"/>
          <w:b/>
          <w:sz w:val="24"/>
          <w:szCs w:val="24"/>
        </w:rPr>
      </w:pPr>
      <w:r w:rsidRPr="00BE0302">
        <w:rPr>
          <w:rFonts w:cs="Arial"/>
          <w:b/>
          <w:sz w:val="24"/>
          <w:szCs w:val="24"/>
        </w:rPr>
        <w:t xml:space="preserve">O </w:t>
      </w:r>
      <w:r>
        <w:rPr>
          <w:rFonts w:cs="Arial"/>
          <w:b/>
          <w:sz w:val="24"/>
          <w:szCs w:val="24"/>
        </w:rPr>
        <w:t xml:space="preserve">NABAVI </w:t>
      </w:r>
      <w:r w:rsidRPr="00BE0302">
        <w:rPr>
          <w:rFonts w:cs="Arial"/>
          <w:b/>
          <w:sz w:val="24"/>
          <w:szCs w:val="24"/>
        </w:rPr>
        <w:t>VREČK PE-LD IN PE-HD</w:t>
      </w:r>
    </w:p>
    <w:p w14:paraId="0BB1293B" w14:textId="77777777" w:rsidR="00E07B77" w:rsidRPr="00BE0302" w:rsidRDefault="00E07B77" w:rsidP="00E07B77">
      <w:pPr>
        <w:rPr>
          <w:rFonts w:cs="Arial"/>
          <w:sz w:val="22"/>
          <w:szCs w:val="22"/>
        </w:rPr>
      </w:pPr>
    </w:p>
    <w:p w14:paraId="26876B57" w14:textId="77777777" w:rsidR="00E07B77" w:rsidRPr="00BE0302" w:rsidRDefault="00E07B77" w:rsidP="00E07B77">
      <w:pPr>
        <w:rPr>
          <w:rFonts w:cs="Arial"/>
          <w:sz w:val="22"/>
          <w:szCs w:val="22"/>
        </w:rPr>
      </w:pPr>
    </w:p>
    <w:p w14:paraId="342DB735" w14:textId="77777777" w:rsidR="00E07B77" w:rsidRPr="00BE0302" w:rsidRDefault="00E07B77" w:rsidP="00E07B77">
      <w:pPr>
        <w:numPr>
          <w:ilvl w:val="0"/>
          <w:numId w:val="38"/>
        </w:numPr>
        <w:rPr>
          <w:rFonts w:cs="Arial"/>
          <w:b/>
          <w:sz w:val="22"/>
          <w:szCs w:val="22"/>
        </w:rPr>
      </w:pPr>
      <w:r>
        <w:rPr>
          <w:rFonts w:cs="Arial"/>
          <w:b/>
          <w:sz w:val="22"/>
          <w:szCs w:val="22"/>
        </w:rPr>
        <w:t>Podlaga za sklenitev pogodbe</w:t>
      </w:r>
    </w:p>
    <w:p w14:paraId="58DA347C" w14:textId="77777777" w:rsidR="00E07B77" w:rsidRPr="00BE0302" w:rsidRDefault="00E07B77" w:rsidP="00E07B77">
      <w:pPr>
        <w:ind w:left="1170"/>
        <w:rPr>
          <w:rFonts w:cs="Arial"/>
          <w:b/>
          <w:sz w:val="22"/>
          <w:szCs w:val="22"/>
        </w:rPr>
      </w:pPr>
    </w:p>
    <w:p w14:paraId="461C56C8" w14:textId="77777777" w:rsidR="00E07B77" w:rsidRDefault="00E07B77" w:rsidP="00E07B77">
      <w:pPr>
        <w:jc w:val="center"/>
        <w:rPr>
          <w:rFonts w:cs="Arial"/>
          <w:sz w:val="22"/>
          <w:szCs w:val="22"/>
        </w:rPr>
      </w:pPr>
      <w:r w:rsidRPr="00BE0302">
        <w:rPr>
          <w:rFonts w:cs="Arial"/>
          <w:sz w:val="22"/>
          <w:szCs w:val="22"/>
        </w:rPr>
        <w:t>1.  člen</w:t>
      </w:r>
    </w:p>
    <w:p w14:paraId="483A1969" w14:textId="77777777" w:rsidR="00E07B77" w:rsidRPr="00BE0302" w:rsidRDefault="00E07B77" w:rsidP="00E07B77">
      <w:pPr>
        <w:jc w:val="center"/>
        <w:rPr>
          <w:rFonts w:cs="Arial"/>
          <w:sz w:val="22"/>
          <w:szCs w:val="22"/>
        </w:rPr>
      </w:pPr>
    </w:p>
    <w:p w14:paraId="77EDBA6A" w14:textId="77777777" w:rsidR="00E07B77" w:rsidRPr="00A60803" w:rsidRDefault="00E07B77" w:rsidP="00E07B77">
      <w:pPr>
        <w:jc w:val="both"/>
        <w:rPr>
          <w:rFonts w:cs="Arial"/>
          <w:sz w:val="22"/>
          <w:szCs w:val="22"/>
        </w:rPr>
      </w:pPr>
      <w:r w:rsidRPr="00A60803">
        <w:rPr>
          <w:rFonts w:cs="Arial"/>
          <w:sz w:val="22"/>
          <w:szCs w:val="22"/>
        </w:rPr>
        <w:t xml:space="preserve">Podlaga za sklenitev </w:t>
      </w:r>
      <w:r>
        <w:rPr>
          <w:rFonts w:cs="Arial"/>
          <w:sz w:val="22"/>
          <w:szCs w:val="22"/>
        </w:rPr>
        <w:t xml:space="preserve">pogodbe </w:t>
      </w:r>
      <w:r w:rsidRPr="00A60803">
        <w:rPr>
          <w:rFonts w:cs="Arial"/>
          <w:sz w:val="22"/>
          <w:szCs w:val="22"/>
        </w:rPr>
        <w:t>je:</w:t>
      </w:r>
    </w:p>
    <w:p w14:paraId="76157C93" w14:textId="1BB671CC" w:rsidR="00E07B77" w:rsidRPr="00A60803" w:rsidRDefault="00E07B77" w:rsidP="00E07B77">
      <w:pPr>
        <w:ind w:left="284" w:hanging="284"/>
        <w:jc w:val="both"/>
        <w:rPr>
          <w:rFonts w:cs="Arial"/>
          <w:sz w:val="22"/>
          <w:szCs w:val="22"/>
        </w:rPr>
      </w:pPr>
      <w:r w:rsidRPr="00A60803">
        <w:rPr>
          <w:rFonts w:cs="Arial"/>
          <w:sz w:val="22"/>
          <w:szCs w:val="22"/>
        </w:rPr>
        <w:t>-</w:t>
      </w:r>
      <w:r w:rsidRPr="00A60803">
        <w:rPr>
          <w:rFonts w:cs="Arial"/>
          <w:sz w:val="22"/>
          <w:szCs w:val="22"/>
        </w:rPr>
        <w:tab/>
        <w:t>izveden postopek oddaje javnega naročila za »</w:t>
      </w:r>
      <w:r>
        <w:rPr>
          <w:rFonts w:cs="Arial"/>
          <w:sz w:val="22"/>
          <w:szCs w:val="22"/>
        </w:rPr>
        <w:t>NABAVO</w:t>
      </w:r>
      <w:r w:rsidRPr="00EF45D8">
        <w:rPr>
          <w:rFonts w:cs="Arial"/>
          <w:sz w:val="22"/>
          <w:szCs w:val="22"/>
        </w:rPr>
        <w:t xml:space="preserve"> VREČK PE-LD IN PE-HD</w:t>
      </w:r>
      <w:r w:rsidRPr="00A60803">
        <w:rPr>
          <w:rFonts w:cs="Arial"/>
          <w:sz w:val="22"/>
          <w:szCs w:val="22"/>
        </w:rPr>
        <w:t xml:space="preserve">« po </w:t>
      </w:r>
      <w:r w:rsidRPr="00EF45D8">
        <w:rPr>
          <w:rFonts w:cs="Arial"/>
          <w:sz w:val="22"/>
          <w:szCs w:val="22"/>
        </w:rPr>
        <w:t>postopku naročila mal</w:t>
      </w:r>
      <w:r>
        <w:rPr>
          <w:rFonts w:cs="Arial"/>
          <w:sz w:val="22"/>
          <w:szCs w:val="22"/>
        </w:rPr>
        <w:t xml:space="preserve">e vrednosti, št. </w:t>
      </w:r>
      <w:r w:rsidRPr="00C30209">
        <w:rPr>
          <w:rFonts w:cs="Arial"/>
          <w:sz w:val="22"/>
          <w:szCs w:val="22"/>
        </w:rPr>
        <w:t>JNMV-00</w:t>
      </w:r>
      <w:r w:rsidR="00294CAD">
        <w:rPr>
          <w:rFonts w:cs="Arial"/>
          <w:sz w:val="22"/>
          <w:szCs w:val="22"/>
        </w:rPr>
        <w:t>23</w:t>
      </w:r>
      <w:r w:rsidRPr="00C30209">
        <w:rPr>
          <w:rFonts w:cs="Arial"/>
          <w:sz w:val="22"/>
          <w:szCs w:val="22"/>
        </w:rPr>
        <w:t>/202</w:t>
      </w:r>
      <w:r w:rsidR="00294CAD">
        <w:rPr>
          <w:rFonts w:cs="Arial"/>
          <w:sz w:val="22"/>
          <w:szCs w:val="22"/>
        </w:rPr>
        <w:t>6</w:t>
      </w:r>
      <w:r w:rsidRPr="00A60803">
        <w:rPr>
          <w:rFonts w:cs="Arial"/>
          <w:sz w:val="22"/>
          <w:szCs w:val="22"/>
        </w:rPr>
        <w:t>,</w:t>
      </w:r>
    </w:p>
    <w:p w14:paraId="31590E36" w14:textId="77777777" w:rsidR="00E07B77" w:rsidRPr="00A60803" w:rsidRDefault="00E07B77" w:rsidP="00E07B77">
      <w:pPr>
        <w:ind w:left="284" w:hanging="284"/>
        <w:jc w:val="both"/>
        <w:rPr>
          <w:rFonts w:cs="Arial"/>
          <w:sz w:val="22"/>
          <w:szCs w:val="22"/>
        </w:rPr>
      </w:pPr>
      <w:r w:rsidRPr="00A60803">
        <w:rPr>
          <w:rFonts w:cs="Arial"/>
          <w:sz w:val="22"/>
          <w:szCs w:val="22"/>
        </w:rPr>
        <w:t>-</w:t>
      </w:r>
      <w:r w:rsidRPr="00A60803">
        <w:rPr>
          <w:rFonts w:cs="Arial"/>
          <w:sz w:val="22"/>
          <w:szCs w:val="22"/>
        </w:rPr>
        <w:tab/>
        <w:t>ponudba prodajalca, z dne ______________;</w:t>
      </w:r>
    </w:p>
    <w:p w14:paraId="4082FC5E" w14:textId="77777777" w:rsidR="00E07B77" w:rsidRPr="00A60803" w:rsidRDefault="00E07B77" w:rsidP="00E07B77">
      <w:pPr>
        <w:ind w:left="284" w:hanging="284"/>
        <w:jc w:val="both"/>
        <w:rPr>
          <w:rFonts w:cs="Arial"/>
          <w:sz w:val="22"/>
          <w:szCs w:val="22"/>
        </w:rPr>
      </w:pPr>
      <w:r w:rsidRPr="00A60803">
        <w:rPr>
          <w:rFonts w:cs="Arial"/>
          <w:sz w:val="22"/>
          <w:szCs w:val="22"/>
        </w:rPr>
        <w:t>-</w:t>
      </w:r>
      <w:r w:rsidRPr="00A60803">
        <w:rPr>
          <w:rFonts w:cs="Arial"/>
          <w:sz w:val="22"/>
          <w:szCs w:val="22"/>
        </w:rPr>
        <w:tab/>
        <w:t>razpisna dokumentacija predmetnega javnega naročila, potrjena s strani izbranega ponudnika.</w:t>
      </w:r>
    </w:p>
    <w:p w14:paraId="7C187850" w14:textId="77777777" w:rsidR="00E07B77" w:rsidRPr="00BE0302" w:rsidRDefault="00E07B77" w:rsidP="00E07B77">
      <w:pPr>
        <w:tabs>
          <w:tab w:val="center" w:pos="4536"/>
          <w:tab w:val="right" w:pos="9072"/>
        </w:tabs>
        <w:jc w:val="both"/>
        <w:rPr>
          <w:rFonts w:cs="Arial"/>
          <w:sz w:val="22"/>
          <w:szCs w:val="22"/>
        </w:rPr>
      </w:pPr>
    </w:p>
    <w:p w14:paraId="51CC90EB" w14:textId="77777777" w:rsidR="00E07B77" w:rsidRPr="00BE0302" w:rsidRDefault="00E07B77" w:rsidP="00E07B77">
      <w:pPr>
        <w:tabs>
          <w:tab w:val="center" w:pos="4536"/>
          <w:tab w:val="right" w:pos="9072"/>
        </w:tabs>
        <w:jc w:val="both"/>
        <w:rPr>
          <w:rFonts w:cs="Arial"/>
          <w:sz w:val="22"/>
          <w:szCs w:val="22"/>
        </w:rPr>
      </w:pPr>
    </w:p>
    <w:p w14:paraId="2FE06AF4"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Predmet pogodbe</w:t>
      </w:r>
    </w:p>
    <w:p w14:paraId="4F73D57A" w14:textId="77777777" w:rsidR="00E07B77" w:rsidRPr="00BE0302" w:rsidRDefault="00E07B77" w:rsidP="00E07B77">
      <w:pPr>
        <w:ind w:left="1080"/>
        <w:jc w:val="both"/>
        <w:rPr>
          <w:rFonts w:cs="Arial"/>
          <w:b/>
          <w:sz w:val="22"/>
          <w:szCs w:val="22"/>
        </w:rPr>
      </w:pPr>
    </w:p>
    <w:p w14:paraId="29D1840F" w14:textId="77777777" w:rsidR="00E07B77" w:rsidRDefault="00E07B77" w:rsidP="00E07B77">
      <w:pPr>
        <w:jc w:val="center"/>
        <w:rPr>
          <w:rFonts w:cs="Arial"/>
          <w:sz w:val="22"/>
          <w:szCs w:val="22"/>
        </w:rPr>
      </w:pPr>
      <w:r w:rsidRPr="00BE0302">
        <w:rPr>
          <w:rFonts w:cs="Arial"/>
          <w:sz w:val="22"/>
          <w:szCs w:val="22"/>
        </w:rPr>
        <w:t>2. člen</w:t>
      </w:r>
    </w:p>
    <w:p w14:paraId="65C40C03" w14:textId="77777777" w:rsidR="00E07B77" w:rsidRPr="00BE0302" w:rsidRDefault="00E07B77" w:rsidP="00E07B77">
      <w:pPr>
        <w:jc w:val="center"/>
        <w:rPr>
          <w:rFonts w:cs="Arial"/>
          <w:sz w:val="22"/>
          <w:szCs w:val="22"/>
        </w:rPr>
      </w:pPr>
    </w:p>
    <w:p w14:paraId="2D0DC3C1" w14:textId="77777777" w:rsidR="00E07B77" w:rsidRPr="00BE0302" w:rsidRDefault="00E07B77" w:rsidP="00E07B77">
      <w:pPr>
        <w:jc w:val="both"/>
        <w:rPr>
          <w:rFonts w:cs="Arial"/>
          <w:bCs/>
          <w:iCs/>
          <w:sz w:val="22"/>
          <w:szCs w:val="22"/>
        </w:rPr>
      </w:pPr>
      <w:r w:rsidRPr="00BE0302">
        <w:rPr>
          <w:rFonts w:cs="Arial"/>
          <w:sz w:val="22"/>
          <w:szCs w:val="22"/>
        </w:rPr>
        <w:t xml:space="preserve">Predmet pogodbe </w:t>
      </w:r>
      <w:r>
        <w:rPr>
          <w:rFonts w:cs="Arial"/>
          <w:sz w:val="22"/>
          <w:szCs w:val="22"/>
        </w:rPr>
        <w:t>so</w:t>
      </w:r>
      <w:r w:rsidRPr="00BE0302">
        <w:rPr>
          <w:rFonts w:cs="Arial"/>
          <w:sz w:val="22"/>
          <w:szCs w:val="22"/>
        </w:rPr>
        <w:t xml:space="preserve"> sukcesivn</w:t>
      </w:r>
      <w:r>
        <w:rPr>
          <w:rFonts w:cs="Arial"/>
          <w:sz w:val="22"/>
          <w:szCs w:val="22"/>
        </w:rPr>
        <w:t>e nabave</w:t>
      </w:r>
      <w:r w:rsidRPr="00BE0302">
        <w:rPr>
          <w:rFonts w:cs="Arial"/>
          <w:sz w:val="22"/>
          <w:szCs w:val="22"/>
        </w:rPr>
        <w:t xml:space="preserve"> </w:t>
      </w:r>
      <w:r w:rsidRPr="001D5B59">
        <w:rPr>
          <w:rFonts w:cs="Arial"/>
          <w:b/>
          <w:sz w:val="22"/>
          <w:szCs w:val="22"/>
        </w:rPr>
        <w:t xml:space="preserve">VREČK PE-LD IN PE-HD </w:t>
      </w:r>
      <w:r>
        <w:rPr>
          <w:rFonts w:cs="Arial"/>
          <w:sz w:val="22"/>
          <w:szCs w:val="22"/>
        </w:rPr>
        <w:t>(v nadaljevanju »blago«)</w:t>
      </w:r>
      <w:r w:rsidRPr="00BE0302">
        <w:rPr>
          <w:rFonts w:cs="Arial"/>
          <w:bCs/>
          <w:iCs/>
          <w:sz w:val="22"/>
          <w:szCs w:val="22"/>
        </w:rPr>
        <w:t>.</w:t>
      </w:r>
    </w:p>
    <w:p w14:paraId="041B95D7" w14:textId="77777777" w:rsidR="00E07B77" w:rsidRPr="00BE0302" w:rsidRDefault="00E07B77" w:rsidP="00E07B77">
      <w:pPr>
        <w:jc w:val="both"/>
        <w:rPr>
          <w:rFonts w:cs="Arial"/>
          <w:sz w:val="22"/>
          <w:szCs w:val="22"/>
        </w:rPr>
      </w:pPr>
    </w:p>
    <w:p w14:paraId="314FFA9A" w14:textId="77777777" w:rsidR="00E07B77" w:rsidRPr="00BE0302" w:rsidRDefault="00E07B77" w:rsidP="00E07B77">
      <w:pPr>
        <w:jc w:val="both"/>
        <w:rPr>
          <w:rFonts w:cs="Arial"/>
          <w:sz w:val="22"/>
          <w:szCs w:val="22"/>
        </w:rPr>
      </w:pPr>
      <w:r w:rsidRPr="00BE0302">
        <w:rPr>
          <w:rFonts w:cs="Arial"/>
          <w:sz w:val="22"/>
          <w:szCs w:val="22"/>
        </w:rPr>
        <w:t>Specifikacije po posameznih artiklih in cene blaga za pogodbeno o</w:t>
      </w:r>
      <w:r>
        <w:rPr>
          <w:rFonts w:cs="Arial"/>
          <w:sz w:val="22"/>
          <w:szCs w:val="22"/>
        </w:rPr>
        <w:t xml:space="preserve">bdobje so navedene v </w:t>
      </w:r>
      <w:r w:rsidRPr="00BE0302">
        <w:rPr>
          <w:rFonts w:cs="Arial"/>
          <w:sz w:val="22"/>
          <w:szCs w:val="22"/>
        </w:rPr>
        <w:t>Ponudben</w:t>
      </w:r>
      <w:r>
        <w:rPr>
          <w:rFonts w:cs="Arial"/>
          <w:sz w:val="22"/>
          <w:szCs w:val="22"/>
        </w:rPr>
        <w:t>em</w:t>
      </w:r>
      <w:r w:rsidRPr="00BE0302">
        <w:rPr>
          <w:rFonts w:cs="Arial"/>
          <w:sz w:val="22"/>
          <w:szCs w:val="22"/>
        </w:rPr>
        <w:t xml:space="preserve"> predračun</w:t>
      </w:r>
      <w:r>
        <w:rPr>
          <w:rFonts w:cs="Arial"/>
          <w:sz w:val="22"/>
          <w:szCs w:val="22"/>
        </w:rPr>
        <w:t>u</w:t>
      </w:r>
      <w:r w:rsidRPr="00BE0302">
        <w:rPr>
          <w:rFonts w:cs="Arial"/>
          <w:sz w:val="22"/>
          <w:szCs w:val="22"/>
        </w:rPr>
        <w:t xml:space="preserve"> in Tehničn</w:t>
      </w:r>
      <w:r>
        <w:rPr>
          <w:rFonts w:cs="Arial"/>
          <w:sz w:val="22"/>
          <w:szCs w:val="22"/>
        </w:rPr>
        <w:t>ih</w:t>
      </w:r>
      <w:r w:rsidRPr="00BE0302">
        <w:rPr>
          <w:rFonts w:cs="Arial"/>
          <w:sz w:val="22"/>
          <w:szCs w:val="22"/>
        </w:rPr>
        <w:t xml:space="preserve"> specifikacij</w:t>
      </w:r>
      <w:r>
        <w:rPr>
          <w:rFonts w:cs="Arial"/>
          <w:sz w:val="22"/>
          <w:szCs w:val="22"/>
        </w:rPr>
        <w:t>ah</w:t>
      </w:r>
      <w:r w:rsidRPr="00BE0302">
        <w:rPr>
          <w:rFonts w:cs="Arial"/>
          <w:sz w:val="22"/>
          <w:szCs w:val="22"/>
        </w:rPr>
        <w:t>, ki sta sestavni del te pogodbe.</w:t>
      </w:r>
      <w:r>
        <w:rPr>
          <w:rFonts w:cs="Arial"/>
          <w:sz w:val="22"/>
          <w:szCs w:val="22"/>
        </w:rPr>
        <w:t xml:space="preserve"> </w:t>
      </w:r>
    </w:p>
    <w:p w14:paraId="644DA0D6" w14:textId="77777777" w:rsidR="00E07B77" w:rsidRDefault="00E07B77" w:rsidP="00E07B77">
      <w:pPr>
        <w:jc w:val="both"/>
        <w:rPr>
          <w:rFonts w:cs="Arial"/>
          <w:sz w:val="22"/>
          <w:szCs w:val="22"/>
        </w:rPr>
      </w:pPr>
      <w:r w:rsidRPr="00BE0302">
        <w:rPr>
          <w:rFonts w:cs="Arial"/>
          <w:sz w:val="22"/>
          <w:szCs w:val="22"/>
        </w:rPr>
        <w:t xml:space="preserve"> </w:t>
      </w:r>
    </w:p>
    <w:p w14:paraId="1120291B" w14:textId="77777777" w:rsidR="00E07B77" w:rsidRPr="00BE0302" w:rsidRDefault="00E07B77" w:rsidP="00E07B77">
      <w:pPr>
        <w:jc w:val="both"/>
        <w:rPr>
          <w:rFonts w:cs="Arial"/>
          <w:sz w:val="22"/>
          <w:szCs w:val="22"/>
        </w:rPr>
      </w:pPr>
    </w:p>
    <w:p w14:paraId="19D5B1D9" w14:textId="77777777" w:rsidR="00E07B77" w:rsidRPr="00BE0302" w:rsidRDefault="00E07B77" w:rsidP="00E07B77">
      <w:pPr>
        <w:numPr>
          <w:ilvl w:val="0"/>
          <w:numId w:val="19"/>
        </w:numPr>
        <w:jc w:val="both"/>
        <w:rPr>
          <w:rFonts w:cs="Arial"/>
          <w:b/>
          <w:bCs/>
          <w:sz w:val="22"/>
          <w:szCs w:val="22"/>
        </w:rPr>
      </w:pPr>
      <w:r w:rsidRPr="00BE0302">
        <w:rPr>
          <w:rFonts w:cs="Arial"/>
          <w:b/>
          <w:bCs/>
          <w:sz w:val="22"/>
          <w:szCs w:val="22"/>
        </w:rPr>
        <w:t xml:space="preserve">Pogodbena vrednost </w:t>
      </w:r>
    </w:p>
    <w:p w14:paraId="36149EC9" w14:textId="77777777" w:rsidR="00E07B77" w:rsidRPr="00BE0302" w:rsidRDefault="00E07B77" w:rsidP="00E07B77">
      <w:pPr>
        <w:ind w:left="1080"/>
        <w:jc w:val="both"/>
        <w:rPr>
          <w:rFonts w:cs="Arial"/>
          <w:bCs/>
          <w:sz w:val="22"/>
          <w:szCs w:val="22"/>
        </w:rPr>
      </w:pPr>
    </w:p>
    <w:p w14:paraId="501C4D66" w14:textId="77777777" w:rsidR="00E07B77" w:rsidRDefault="00E07B77" w:rsidP="00E07B77">
      <w:pPr>
        <w:jc w:val="center"/>
        <w:rPr>
          <w:rFonts w:cs="Arial"/>
          <w:bCs/>
          <w:sz w:val="22"/>
          <w:szCs w:val="22"/>
        </w:rPr>
      </w:pPr>
      <w:r w:rsidRPr="00BE0302">
        <w:rPr>
          <w:rFonts w:cs="Arial"/>
          <w:bCs/>
          <w:sz w:val="22"/>
          <w:szCs w:val="22"/>
        </w:rPr>
        <w:t>3. člen</w:t>
      </w:r>
    </w:p>
    <w:p w14:paraId="68D22DB9" w14:textId="77777777" w:rsidR="00E07B77" w:rsidRPr="00BE0302" w:rsidRDefault="00E07B77" w:rsidP="00E07B77">
      <w:pPr>
        <w:jc w:val="center"/>
        <w:rPr>
          <w:rFonts w:cs="Arial"/>
          <w:bCs/>
          <w:sz w:val="22"/>
          <w:szCs w:val="22"/>
        </w:rPr>
      </w:pPr>
    </w:p>
    <w:p w14:paraId="62311315" w14:textId="77777777" w:rsidR="00E07B77" w:rsidRPr="00BE0302" w:rsidRDefault="00E07B77" w:rsidP="00E07B77">
      <w:pPr>
        <w:jc w:val="both"/>
        <w:rPr>
          <w:rFonts w:cs="Arial"/>
          <w:sz w:val="22"/>
          <w:szCs w:val="22"/>
        </w:rPr>
      </w:pPr>
      <w:r w:rsidRPr="00BE0302">
        <w:rPr>
          <w:rFonts w:cs="Arial"/>
          <w:sz w:val="22"/>
          <w:szCs w:val="22"/>
        </w:rPr>
        <w:lastRenderedPageBreak/>
        <w:t xml:space="preserve">Skupna vrednost pogodbe je </w:t>
      </w:r>
      <w:r w:rsidRPr="00BE0302">
        <w:rPr>
          <w:rFonts w:cs="Arial"/>
          <w:b/>
          <w:sz w:val="22"/>
          <w:szCs w:val="22"/>
        </w:rPr>
        <w:t>________________ EUR z DDV</w:t>
      </w:r>
      <w:r w:rsidRPr="00BE0302">
        <w:rPr>
          <w:rFonts w:cs="Arial"/>
          <w:sz w:val="22"/>
          <w:szCs w:val="22"/>
        </w:rPr>
        <w:t xml:space="preserve"> in je okvirna vrednost z</w:t>
      </w:r>
      <w:r>
        <w:rPr>
          <w:rFonts w:cs="Arial"/>
          <w:sz w:val="22"/>
          <w:szCs w:val="22"/>
        </w:rPr>
        <w:t>a pogodbeno obdobje</w:t>
      </w:r>
      <w:r w:rsidRPr="00BE0302">
        <w:rPr>
          <w:rFonts w:cs="Arial"/>
          <w:sz w:val="22"/>
          <w:szCs w:val="22"/>
        </w:rPr>
        <w:t>.</w:t>
      </w:r>
    </w:p>
    <w:p w14:paraId="0FB5F6A8" w14:textId="77777777" w:rsidR="00E07B77" w:rsidRDefault="00E07B77" w:rsidP="00E07B77">
      <w:pPr>
        <w:jc w:val="both"/>
        <w:rPr>
          <w:rFonts w:cs="Arial"/>
          <w:sz w:val="22"/>
          <w:szCs w:val="22"/>
        </w:rPr>
      </w:pPr>
    </w:p>
    <w:p w14:paraId="52C43F55" w14:textId="77777777" w:rsidR="00E07B77" w:rsidRPr="00BE0302" w:rsidRDefault="00E07B77" w:rsidP="00E07B77">
      <w:pPr>
        <w:jc w:val="both"/>
        <w:rPr>
          <w:rFonts w:cs="Arial"/>
          <w:sz w:val="22"/>
          <w:szCs w:val="22"/>
        </w:rPr>
      </w:pPr>
    </w:p>
    <w:p w14:paraId="4DBE717A"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Količina blaga</w:t>
      </w:r>
    </w:p>
    <w:p w14:paraId="1E1427BE" w14:textId="77777777" w:rsidR="00E07B77" w:rsidRPr="00BE0302" w:rsidRDefault="00E07B77" w:rsidP="00E07B77">
      <w:pPr>
        <w:ind w:left="1080"/>
        <w:jc w:val="both"/>
        <w:rPr>
          <w:rFonts w:cs="Arial"/>
          <w:sz w:val="22"/>
          <w:szCs w:val="22"/>
        </w:rPr>
      </w:pPr>
    </w:p>
    <w:p w14:paraId="06457660" w14:textId="77777777" w:rsidR="00E07B77" w:rsidRDefault="00E07B77" w:rsidP="00E07B77">
      <w:pPr>
        <w:jc w:val="center"/>
        <w:rPr>
          <w:rFonts w:cs="Arial"/>
          <w:sz w:val="22"/>
          <w:szCs w:val="22"/>
        </w:rPr>
      </w:pPr>
      <w:r w:rsidRPr="00BE0302">
        <w:rPr>
          <w:rFonts w:cs="Arial"/>
          <w:sz w:val="22"/>
          <w:szCs w:val="22"/>
        </w:rPr>
        <w:t>4. člen</w:t>
      </w:r>
    </w:p>
    <w:p w14:paraId="31DAE5E4" w14:textId="77777777" w:rsidR="00E07B77" w:rsidRPr="00BE0302" w:rsidRDefault="00E07B77" w:rsidP="00E07B77">
      <w:pPr>
        <w:jc w:val="center"/>
        <w:rPr>
          <w:rFonts w:cs="Arial"/>
          <w:sz w:val="22"/>
          <w:szCs w:val="22"/>
        </w:rPr>
      </w:pPr>
    </w:p>
    <w:p w14:paraId="35B22B54" w14:textId="77777777" w:rsidR="00E07B77" w:rsidRPr="00BE0302" w:rsidRDefault="00E07B77" w:rsidP="00E07B77">
      <w:pPr>
        <w:jc w:val="both"/>
        <w:rPr>
          <w:rFonts w:cs="Arial"/>
          <w:bCs/>
          <w:sz w:val="22"/>
          <w:szCs w:val="22"/>
        </w:rPr>
      </w:pPr>
      <w:r w:rsidRPr="00BE0302">
        <w:rPr>
          <w:rFonts w:cs="Arial"/>
          <w:sz w:val="22"/>
          <w:szCs w:val="22"/>
        </w:rPr>
        <w:t>Količine so okvirne in za kupca niso obvezujoče.</w:t>
      </w:r>
      <w:r>
        <w:rPr>
          <w:rFonts w:cs="Arial"/>
          <w:sz w:val="22"/>
          <w:szCs w:val="22"/>
        </w:rPr>
        <w:t xml:space="preserve"> </w:t>
      </w:r>
      <w:r w:rsidRPr="00BE0302">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14:paraId="0F3504A5" w14:textId="77777777" w:rsidR="00E07B77" w:rsidRPr="00BE0302" w:rsidRDefault="00E07B77" w:rsidP="00E07B77">
      <w:pPr>
        <w:jc w:val="both"/>
        <w:rPr>
          <w:rFonts w:cs="Arial"/>
          <w:sz w:val="22"/>
          <w:szCs w:val="22"/>
        </w:rPr>
      </w:pPr>
    </w:p>
    <w:p w14:paraId="7FFFDA38" w14:textId="77777777" w:rsidR="00E07B77" w:rsidRPr="00BE0302" w:rsidRDefault="00E07B77" w:rsidP="00E07B77">
      <w:pPr>
        <w:jc w:val="both"/>
        <w:rPr>
          <w:rFonts w:cs="Arial"/>
          <w:sz w:val="22"/>
          <w:szCs w:val="22"/>
        </w:rPr>
      </w:pPr>
      <w:r w:rsidRPr="00BE0302">
        <w:rPr>
          <w:rFonts w:cs="Arial"/>
          <w:sz w:val="22"/>
          <w:szCs w:val="22"/>
        </w:rPr>
        <w:t>Količino in vrsto posameznih artiklov blaga bosta pogodbeni stranki dogovorili za vsako sukcesivno naročilo posebej.</w:t>
      </w:r>
    </w:p>
    <w:p w14:paraId="1563A3F6" w14:textId="77777777" w:rsidR="00E07B77" w:rsidRPr="00BE0302" w:rsidRDefault="00E07B77" w:rsidP="00E07B77">
      <w:pPr>
        <w:jc w:val="both"/>
        <w:rPr>
          <w:rFonts w:cs="Arial"/>
          <w:sz w:val="22"/>
          <w:szCs w:val="22"/>
        </w:rPr>
      </w:pPr>
    </w:p>
    <w:p w14:paraId="2A95D389" w14:textId="5A6FAE49" w:rsidR="00E07B77" w:rsidRPr="00BE0302" w:rsidRDefault="00E07B77" w:rsidP="00E07B77">
      <w:pPr>
        <w:jc w:val="both"/>
        <w:rPr>
          <w:rFonts w:cs="Arial"/>
          <w:sz w:val="22"/>
          <w:szCs w:val="22"/>
        </w:rPr>
      </w:pPr>
      <w:r w:rsidRPr="00BE0302">
        <w:rPr>
          <w:rFonts w:cs="Arial"/>
          <w:sz w:val="22"/>
          <w:szCs w:val="22"/>
        </w:rPr>
        <w:t>Kupec naroča posamezno blago s pisno naročilnico.</w:t>
      </w:r>
    </w:p>
    <w:p w14:paraId="50E0E6F7" w14:textId="77777777" w:rsidR="00E07B77" w:rsidRPr="00BE0302" w:rsidRDefault="00E07B77" w:rsidP="00E07B77">
      <w:pPr>
        <w:jc w:val="both"/>
        <w:rPr>
          <w:rFonts w:cs="Arial"/>
          <w:sz w:val="22"/>
          <w:szCs w:val="22"/>
        </w:rPr>
      </w:pPr>
    </w:p>
    <w:p w14:paraId="5F097469" w14:textId="77777777" w:rsidR="00E07B77" w:rsidRPr="00BE0302" w:rsidRDefault="00E07B77" w:rsidP="00E07B77">
      <w:pPr>
        <w:jc w:val="both"/>
        <w:rPr>
          <w:rFonts w:cs="Arial"/>
          <w:sz w:val="22"/>
          <w:szCs w:val="22"/>
        </w:rPr>
      </w:pPr>
    </w:p>
    <w:p w14:paraId="08C3C274"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Kvaliteta blaga</w:t>
      </w:r>
    </w:p>
    <w:p w14:paraId="59079B9B" w14:textId="77777777" w:rsidR="00E07B77" w:rsidRPr="00BE0302" w:rsidRDefault="00E07B77" w:rsidP="00E07B77">
      <w:pPr>
        <w:ind w:left="1080"/>
        <w:jc w:val="both"/>
        <w:rPr>
          <w:rFonts w:cs="Arial"/>
          <w:b/>
          <w:sz w:val="22"/>
          <w:szCs w:val="22"/>
        </w:rPr>
      </w:pPr>
    </w:p>
    <w:p w14:paraId="13E95D62" w14:textId="77777777" w:rsidR="00E07B77" w:rsidRDefault="00E07B77" w:rsidP="00E07B77">
      <w:pPr>
        <w:ind w:left="360"/>
        <w:jc w:val="center"/>
        <w:rPr>
          <w:rFonts w:cs="Arial"/>
          <w:sz w:val="22"/>
          <w:szCs w:val="22"/>
        </w:rPr>
      </w:pPr>
      <w:r w:rsidRPr="00BE0302">
        <w:rPr>
          <w:rFonts w:cs="Arial"/>
          <w:sz w:val="22"/>
          <w:szCs w:val="22"/>
        </w:rPr>
        <w:t>5. člen</w:t>
      </w:r>
    </w:p>
    <w:p w14:paraId="7AB0246E" w14:textId="77777777" w:rsidR="00E07B77" w:rsidRPr="00BE0302" w:rsidRDefault="00E07B77" w:rsidP="00E07B77">
      <w:pPr>
        <w:ind w:left="360"/>
        <w:jc w:val="center"/>
        <w:rPr>
          <w:rFonts w:cs="Arial"/>
          <w:sz w:val="22"/>
          <w:szCs w:val="22"/>
        </w:rPr>
      </w:pPr>
    </w:p>
    <w:p w14:paraId="52729A21" w14:textId="77777777" w:rsidR="00E07B77" w:rsidRPr="00BE0302" w:rsidRDefault="00E07B77" w:rsidP="00E07B77">
      <w:pPr>
        <w:jc w:val="both"/>
        <w:rPr>
          <w:rFonts w:cs="Arial"/>
          <w:sz w:val="22"/>
          <w:szCs w:val="22"/>
        </w:rPr>
      </w:pPr>
      <w:r w:rsidRPr="00BE0302">
        <w:rPr>
          <w:rFonts w:cs="Arial"/>
          <w:sz w:val="22"/>
          <w:szCs w:val="22"/>
        </w:rPr>
        <w:t xml:space="preserve">Dobavljeno blago mora v celoti ustrezati tehničnim specifikacijam iz razpisne dokumentacije, </w:t>
      </w:r>
      <w:r>
        <w:rPr>
          <w:rFonts w:cs="Arial"/>
          <w:sz w:val="22"/>
          <w:szCs w:val="22"/>
        </w:rPr>
        <w:t xml:space="preserve"> </w:t>
      </w:r>
      <w:r w:rsidRPr="00BE0302">
        <w:rPr>
          <w:rFonts w:cs="Arial"/>
          <w:sz w:val="22"/>
          <w:szCs w:val="22"/>
        </w:rPr>
        <w:t>v skladu s podanim opisom predmeta naročila v tehničnih specifikacijah in mora po kakovosti v celotnem obdobju trajanja pogodbe biti enako ocenjevanemu izdelku.</w:t>
      </w:r>
    </w:p>
    <w:p w14:paraId="118FBBBC" w14:textId="77777777" w:rsidR="00E07B77" w:rsidRPr="00BE0302" w:rsidRDefault="00E07B77" w:rsidP="00E07B77">
      <w:pPr>
        <w:autoSpaceDE w:val="0"/>
        <w:autoSpaceDN w:val="0"/>
        <w:adjustRightInd w:val="0"/>
        <w:spacing w:line="240" w:lineRule="atLeast"/>
        <w:jc w:val="both"/>
        <w:rPr>
          <w:rFonts w:cs="Arial"/>
          <w:sz w:val="22"/>
          <w:szCs w:val="22"/>
        </w:rPr>
      </w:pPr>
    </w:p>
    <w:p w14:paraId="5221C34F" w14:textId="77777777" w:rsidR="00E07B77" w:rsidRPr="00BE0302" w:rsidRDefault="00E07B77" w:rsidP="00E07B77">
      <w:pPr>
        <w:autoSpaceDE w:val="0"/>
        <w:autoSpaceDN w:val="0"/>
        <w:adjustRightInd w:val="0"/>
        <w:spacing w:line="240" w:lineRule="atLeast"/>
        <w:jc w:val="both"/>
        <w:rPr>
          <w:rFonts w:cs="Arial"/>
          <w:sz w:val="22"/>
          <w:szCs w:val="22"/>
        </w:rPr>
      </w:pPr>
    </w:p>
    <w:p w14:paraId="744E8763"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Dobavni rok in kraj dostave</w:t>
      </w:r>
    </w:p>
    <w:p w14:paraId="03ACCB11" w14:textId="77777777" w:rsidR="00E07B77" w:rsidRPr="00BE0302" w:rsidRDefault="00E07B77" w:rsidP="00E07B77">
      <w:pPr>
        <w:ind w:left="360"/>
        <w:jc w:val="center"/>
        <w:rPr>
          <w:rFonts w:cs="Arial"/>
          <w:sz w:val="22"/>
          <w:szCs w:val="22"/>
        </w:rPr>
      </w:pPr>
    </w:p>
    <w:p w14:paraId="16F70672" w14:textId="77777777" w:rsidR="00E07B77" w:rsidRDefault="00E07B77" w:rsidP="00E07B77">
      <w:pPr>
        <w:ind w:left="360"/>
        <w:jc w:val="center"/>
        <w:rPr>
          <w:rFonts w:cs="Arial"/>
          <w:sz w:val="22"/>
          <w:szCs w:val="22"/>
        </w:rPr>
      </w:pPr>
      <w:r w:rsidRPr="00BE0302">
        <w:rPr>
          <w:rFonts w:cs="Arial"/>
          <w:sz w:val="22"/>
          <w:szCs w:val="22"/>
        </w:rPr>
        <w:t>6. člen</w:t>
      </w:r>
    </w:p>
    <w:p w14:paraId="1DBF10E4" w14:textId="77777777" w:rsidR="00E07B77" w:rsidRPr="00BE0302" w:rsidRDefault="00E07B77" w:rsidP="00E07B77">
      <w:pPr>
        <w:ind w:left="360"/>
        <w:jc w:val="center"/>
        <w:rPr>
          <w:rFonts w:cs="Arial"/>
          <w:sz w:val="22"/>
          <w:szCs w:val="22"/>
        </w:rPr>
      </w:pPr>
    </w:p>
    <w:p w14:paraId="45F7CDA0" w14:textId="77777777" w:rsidR="00E07B77" w:rsidRPr="00BE0302" w:rsidRDefault="00E07B77" w:rsidP="00E07B77">
      <w:pPr>
        <w:jc w:val="both"/>
        <w:rPr>
          <w:rFonts w:cs="Arial"/>
          <w:sz w:val="22"/>
          <w:szCs w:val="22"/>
        </w:rPr>
      </w:pPr>
      <w:r w:rsidRPr="00BE0302">
        <w:rPr>
          <w:rFonts w:cs="Arial"/>
          <w:sz w:val="22"/>
          <w:szCs w:val="22"/>
        </w:rPr>
        <w:t>Prodajalec se obvezuje, da bo kupcu dostavljal naročeno blago v roku največ treh (3) delovnih dni od prejema posameznega naročila s strani naročnika.</w:t>
      </w:r>
      <w:r w:rsidRPr="00BE0302">
        <w:rPr>
          <w:rFonts w:cs="Arial"/>
          <w:color w:val="FF6600"/>
          <w:sz w:val="22"/>
          <w:szCs w:val="22"/>
        </w:rPr>
        <w:t xml:space="preserve"> </w:t>
      </w:r>
      <w:r w:rsidRPr="00BE0302">
        <w:rPr>
          <w:rFonts w:cs="Arial"/>
          <w:sz w:val="22"/>
          <w:szCs w:val="22"/>
        </w:rPr>
        <w:t>V primeru, da dobavitelj ne dobavi blaga v pogodbenem roku, lahko naročnik unovči menico za dobro izvedbo pogodbenih obveznosti.</w:t>
      </w:r>
    </w:p>
    <w:p w14:paraId="4E9841F3" w14:textId="77777777" w:rsidR="00E07B77" w:rsidRPr="00BE0302" w:rsidRDefault="00E07B77" w:rsidP="00E07B77">
      <w:pPr>
        <w:jc w:val="both"/>
        <w:rPr>
          <w:rFonts w:cs="Arial"/>
          <w:sz w:val="22"/>
          <w:szCs w:val="22"/>
        </w:rPr>
      </w:pPr>
      <w:r w:rsidRPr="00BE0302">
        <w:rPr>
          <w:rFonts w:cs="Arial"/>
          <w:sz w:val="22"/>
          <w:szCs w:val="22"/>
        </w:rPr>
        <w:t>Prodajalec je dolžan v roku, navedenem v prejšnjem odstavku, dobaviti celotno količino naročenega blaga.</w:t>
      </w:r>
    </w:p>
    <w:p w14:paraId="4226E46A" w14:textId="77777777" w:rsidR="00E07B77" w:rsidRPr="00BE0302" w:rsidRDefault="00E07B77" w:rsidP="00E07B77">
      <w:pPr>
        <w:jc w:val="both"/>
        <w:rPr>
          <w:rFonts w:cs="Arial"/>
          <w:sz w:val="22"/>
          <w:szCs w:val="22"/>
        </w:rPr>
      </w:pPr>
      <w:r w:rsidRPr="00BE0302">
        <w:rPr>
          <w:rFonts w:cs="Arial"/>
          <w:sz w:val="22"/>
          <w:szCs w:val="22"/>
        </w:rPr>
        <w:t>Prodajalec se obvezuje, da bo blago dostavljal in razložil na naslednji naslov kupca:</w:t>
      </w:r>
    </w:p>
    <w:p w14:paraId="691587E1" w14:textId="77777777" w:rsidR="00E07B77" w:rsidRPr="00BE0302" w:rsidRDefault="00E07B77" w:rsidP="00E07B77">
      <w:pPr>
        <w:numPr>
          <w:ilvl w:val="0"/>
          <w:numId w:val="39"/>
        </w:numPr>
        <w:rPr>
          <w:rFonts w:cs="Arial"/>
          <w:sz w:val="22"/>
          <w:szCs w:val="22"/>
        </w:rPr>
      </w:pPr>
      <w:r w:rsidRPr="00BE0302">
        <w:rPr>
          <w:rFonts w:cs="Arial"/>
          <w:sz w:val="22"/>
          <w:szCs w:val="22"/>
        </w:rPr>
        <w:t>ONKOLOŠKI INŠTITUT LJUBLJANA</w:t>
      </w:r>
    </w:p>
    <w:p w14:paraId="7A0AA69D" w14:textId="77777777" w:rsidR="00E07B77" w:rsidRPr="00BE0302" w:rsidRDefault="00E07B77" w:rsidP="00E07B77">
      <w:pPr>
        <w:ind w:left="720"/>
        <w:rPr>
          <w:rFonts w:cs="Arial"/>
          <w:sz w:val="22"/>
          <w:szCs w:val="22"/>
        </w:rPr>
      </w:pPr>
      <w:r w:rsidRPr="00BE0302">
        <w:rPr>
          <w:rFonts w:cs="Arial"/>
          <w:sz w:val="22"/>
          <w:szCs w:val="22"/>
        </w:rPr>
        <w:t>Zaloška cesta 2, 1000 Ljubljana</w:t>
      </w:r>
    </w:p>
    <w:p w14:paraId="05A6DA1D" w14:textId="77777777" w:rsidR="00E07B77" w:rsidRPr="00BE0302" w:rsidRDefault="00E07B77" w:rsidP="00E07B77">
      <w:pPr>
        <w:ind w:left="720"/>
        <w:rPr>
          <w:rFonts w:cs="Arial"/>
          <w:sz w:val="22"/>
          <w:szCs w:val="22"/>
        </w:rPr>
      </w:pPr>
      <w:r w:rsidRPr="00BE0302">
        <w:rPr>
          <w:rFonts w:cs="Arial"/>
          <w:sz w:val="22"/>
          <w:szCs w:val="22"/>
        </w:rPr>
        <w:t>Skladišče 1 klet, stavba H1</w:t>
      </w:r>
    </w:p>
    <w:p w14:paraId="6D0A2E6C" w14:textId="77777777" w:rsidR="00E07B77" w:rsidRPr="00BE0302" w:rsidRDefault="00E07B77" w:rsidP="00E07B77">
      <w:pPr>
        <w:jc w:val="both"/>
        <w:rPr>
          <w:rFonts w:cs="Arial"/>
          <w:sz w:val="22"/>
          <w:szCs w:val="22"/>
        </w:rPr>
      </w:pPr>
    </w:p>
    <w:p w14:paraId="3AA3E5AA" w14:textId="77777777" w:rsidR="00E07B77" w:rsidRPr="00BE0302" w:rsidRDefault="00E07B77" w:rsidP="00E07B77">
      <w:pPr>
        <w:jc w:val="both"/>
        <w:rPr>
          <w:rFonts w:cs="Arial"/>
          <w:sz w:val="22"/>
          <w:szCs w:val="22"/>
        </w:rPr>
      </w:pPr>
    </w:p>
    <w:p w14:paraId="3CAE6B1F"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Količinski in kakovostni prevzem, reklamacije</w:t>
      </w:r>
    </w:p>
    <w:p w14:paraId="0A505F3A" w14:textId="77777777" w:rsidR="00E07B77" w:rsidRPr="00BE0302" w:rsidRDefault="00E07B77" w:rsidP="00E07B77">
      <w:pPr>
        <w:ind w:left="1080"/>
        <w:jc w:val="both"/>
        <w:rPr>
          <w:rFonts w:cs="Arial"/>
          <w:b/>
          <w:sz w:val="22"/>
          <w:szCs w:val="22"/>
        </w:rPr>
      </w:pPr>
    </w:p>
    <w:p w14:paraId="4861FB2D" w14:textId="77777777" w:rsidR="00E07B77" w:rsidRDefault="00E07B77" w:rsidP="00E07B77">
      <w:pPr>
        <w:ind w:left="360"/>
        <w:jc w:val="center"/>
        <w:rPr>
          <w:rFonts w:cs="Arial"/>
          <w:sz w:val="22"/>
          <w:szCs w:val="22"/>
        </w:rPr>
      </w:pPr>
      <w:r w:rsidRPr="00BE0302">
        <w:rPr>
          <w:rFonts w:cs="Arial"/>
          <w:sz w:val="22"/>
          <w:szCs w:val="22"/>
        </w:rPr>
        <w:t>7. člen</w:t>
      </w:r>
    </w:p>
    <w:p w14:paraId="71EDD5A5" w14:textId="77777777" w:rsidR="00E07B77" w:rsidRPr="00BE0302" w:rsidRDefault="00E07B77" w:rsidP="00E07B77">
      <w:pPr>
        <w:ind w:left="360"/>
        <w:jc w:val="center"/>
        <w:rPr>
          <w:rFonts w:cs="Arial"/>
          <w:sz w:val="22"/>
          <w:szCs w:val="22"/>
        </w:rPr>
      </w:pPr>
    </w:p>
    <w:p w14:paraId="4C2A1526" w14:textId="77777777" w:rsidR="00E07B77" w:rsidRPr="00BE0302" w:rsidRDefault="00E07B77" w:rsidP="00E07B77">
      <w:pPr>
        <w:jc w:val="both"/>
        <w:rPr>
          <w:rFonts w:cs="Arial"/>
          <w:sz w:val="22"/>
          <w:szCs w:val="22"/>
        </w:rPr>
      </w:pPr>
      <w:r w:rsidRPr="00BE0302">
        <w:rPr>
          <w:rFonts w:cs="Arial"/>
          <w:sz w:val="22"/>
          <w:szCs w:val="22"/>
        </w:rPr>
        <w:t>Kupec se obvezuje naročeno blago prevzeti na podlagi dobavnice.</w:t>
      </w:r>
    </w:p>
    <w:p w14:paraId="057A368A" w14:textId="77777777" w:rsidR="00E07B77" w:rsidRPr="00BE0302" w:rsidRDefault="00E07B77" w:rsidP="00E07B77">
      <w:pPr>
        <w:jc w:val="both"/>
        <w:rPr>
          <w:rFonts w:cs="Arial"/>
          <w:sz w:val="22"/>
          <w:szCs w:val="22"/>
        </w:rPr>
      </w:pPr>
    </w:p>
    <w:p w14:paraId="3C8AF68B" w14:textId="77777777" w:rsidR="00E07B77" w:rsidRPr="00BE0302" w:rsidRDefault="00E07B77" w:rsidP="00E07B77">
      <w:pPr>
        <w:jc w:val="both"/>
        <w:rPr>
          <w:rFonts w:cs="Arial"/>
          <w:sz w:val="22"/>
          <w:szCs w:val="22"/>
        </w:rPr>
      </w:pPr>
      <w:r w:rsidRPr="00BE0302">
        <w:rPr>
          <w:rFonts w:cs="Arial"/>
          <w:sz w:val="22"/>
          <w:szCs w:val="22"/>
        </w:rPr>
        <w:t xml:space="preserve">Količinski prevzem blaga se opravi takoj ob prevzemu blaga. Količinska odstopanja, ki jih ni bilo moč ugotoviti ob prevzemu, mora kupec pisno reklamirati najkasneje v 8 dneh od prevzema. </w:t>
      </w:r>
    </w:p>
    <w:p w14:paraId="3A2104FE" w14:textId="77777777" w:rsidR="00E07B77" w:rsidRPr="00BE0302" w:rsidRDefault="00E07B77" w:rsidP="00E07B77">
      <w:pPr>
        <w:jc w:val="both"/>
        <w:rPr>
          <w:rFonts w:cs="Arial"/>
          <w:sz w:val="22"/>
          <w:szCs w:val="22"/>
        </w:rPr>
      </w:pPr>
      <w:r w:rsidRPr="00BE0302">
        <w:rPr>
          <w:rFonts w:cs="Arial"/>
          <w:sz w:val="22"/>
          <w:szCs w:val="22"/>
        </w:rPr>
        <w:t xml:space="preserve">Kakovostna odstopanja lahko kupec pisno reklamira najkasneje v 30 dneh od dneva prevzema blaga. </w:t>
      </w:r>
    </w:p>
    <w:p w14:paraId="1FC95D97" w14:textId="77777777" w:rsidR="00E07B77" w:rsidRPr="00BE0302" w:rsidRDefault="00E07B77" w:rsidP="00E07B77">
      <w:pPr>
        <w:jc w:val="both"/>
        <w:rPr>
          <w:rFonts w:cs="Arial"/>
          <w:sz w:val="22"/>
          <w:szCs w:val="22"/>
        </w:rPr>
      </w:pPr>
      <w:r w:rsidRPr="00BE0302">
        <w:rPr>
          <w:rFonts w:cs="Arial"/>
          <w:sz w:val="22"/>
          <w:szCs w:val="22"/>
        </w:rPr>
        <w:lastRenderedPageBreak/>
        <w:t>Če dobava ne ustreza naročeni količini in kvaliteti, določeni v prilogah te pogodbe in ostalih delih kupčeve razpisne dokumentacije, je prodajalec dolžan pomanjkljivosti nemudoma brezplačno odpraviti.</w:t>
      </w:r>
    </w:p>
    <w:p w14:paraId="0B18311E" w14:textId="77777777" w:rsidR="00E07B77" w:rsidRPr="00BE0302" w:rsidRDefault="00E07B77" w:rsidP="00E07B77">
      <w:pPr>
        <w:jc w:val="both"/>
        <w:rPr>
          <w:rFonts w:cs="Arial"/>
          <w:sz w:val="22"/>
          <w:szCs w:val="22"/>
        </w:rPr>
      </w:pPr>
    </w:p>
    <w:p w14:paraId="3A20F569" w14:textId="77777777" w:rsidR="00E07B77" w:rsidRPr="00BE0302" w:rsidRDefault="00E07B77" w:rsidP="00E07B77">
      <w:pPr>
        <w:jc w:val="both"/>
        <w:rPr>
          <w:rFonts w:cs="Arial"/>
          <w:sz w:val="22"/>
          <w:szCs w:val="22"/>
        </w:rPr>
      </w:pPr>
      <w:r w:rsidRPr="00BE0302">
        <w:rPr>
          <w:rFonts w:cs="Arial"/>
          <w:sz w:val="22"/>
          <w:szCs w:val="22"/>
        </w:rPr>
        <w:t>Za skrite napake veljajo določila Obligacijskega zakonika.</w:t>
      </w:r>
    </w:p>
    <w:p w14:paraId="7451EBCA" w14:textId="173FC1EE" w:rsidR="00E07B77" w:rsidRDefault="00E07B77" w:rsidP="00E07B77">
      <w:pPr>
        <w:jc w:val="both"/>
        <w:rPr>
          <w:rFonts w:cs="Arial"/>
          <w:sz w:val="22"/>
          <w:szCs w:val="22"/>
        </w:rPr>
      </w:pPr>
    </w:p>
    <w:p w14:paraId="03FF9311" w14:textId="77777777" w:rsidR="00427585" w:rsidRPr="00BE0302" w:rsidRDefault="00427585" w:rsidP="00E07B77">
      <w:pPr>
        <w:jc w:val="both"/>
        <w:rPr>
          <w:rFonts w:cs="Arial"/>
          <w:sz w:val="22"/>
          <w:szCs w:val="22"/>
        </w:rPr>
      </w:pPr>
    </w:p>
    <w:p w14:paraId="05CF8D83"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Cene</w:t>
      </w:r>
    </w:p>
    <w:p w14:paraId="06748813" w14:textId="77777777" w:rsidR="00E07B77" w:rsidRDefault="00E07B77" w:rsidP="00E07B77">
      <w:pPr>
        <w:ind w:left="360"/>
        <w:jc w:val="center"/>
        <w:rPr>
          <w:rFonts w:cs="Arial"/>
          <w:sz w:val="22"/>
          <w:szCs w:val="22"/>
        </w:rPr>
      </w:pPr>
      <w:r w:rsidRPr="00BE0302">
        <w:rPr>
          <w:rFonts w:cs="Arial"/>
          <w:sz w:val="22"/>
          <w:szCs w:val="22"/>
        </w:rPr>
        <w:t>8. člen</w:t>
      </w:r>
    </w:p>
    <w:p w14:paraId="3F94FE32" w14:textId="77777777" w:rsidR="00E07B77" w:rsidRPr="00BE0302" w:rsidRDefault="00E07B77" w:rsidP="00E07B77">
      <w:pPr>
        <w:ind w:left="360"/>
        <w:jc w:val="center"/>
        <w:rPr>
          <w:rFonts w:cs="Arial"/>
          <w:sz w:val="22"/>
          <w:szCs w:val="22"/>
        </w:rPr>
      </w:pPr>
    </w:p>
    <w:p w14:paraId="30267D1D" w14:textId="77777777" w:rsidR="00294CAD" w:rsidRDefault="00294CAD" w:rsidP="00294CAD">
      <w:pPr>
        <w:jc w:val="both"/>
        <w:rPr>
          <w:rFonts w:cs="Arial"/>
          <w:sz w:val="22"/>
          <w:szCs w:val="22"/>
        </w:rPr>
      </w:pPr>
      <w:r w:rsidRPr="008F635B">
        <w:rPr>
          <w:rFonts w:cs="Arial"/>
          <w:sz w:val="22"/>
          <w:szCs w:val="22"/>
        </w:rPr>
        <w:t>Cen</w:t>
      </w:r>
      <w:r>
        <w:rPr>
          <w:rFonts w:cs="Arial"/>
          <w:sz w:val="22"/>
          <w:szCs w:val="22"/>
        </w:rPr>
        <w:t>e</w:t>
      </w:r>
      <w:r w:rsidRPr="008F635B">
        <w:rPr>
          <w:rFonts w:cs="Arial"/>
          <w:sz w:val="22"/>
          <w:szCs w:val="22"/>
        </w:rPr>
        <w:t xml:space="preserve"> vsebujejo vse elemente </w:t>
      </w:r>
      <w:r>
        <w:rPr>
          <w:rFonts w:cs="Arial"/>
          <w:sz w:val="22"/>
          <w:szCs w:val="22"/>
        </w:rPr>
        <w:t xml:space="preserve">cene </w:t>
      </w:r>
      <w:r w:rsidRPr="008239A2">
        <w:rPr>
          <w:rFonts w:cs="Arial"/>
          <w:sz w:val="22"/>
          <w:szCs w:val="22"/>
        </w:rPr>
        <w:t>(kot npr. morebitne trošarine, takse, zavarovanja prevoza, vse davke in morebitne popuste</w:t>
      </w:r>
      <w:r>
        <w:rPr>
          <w:rFonts w:cs="Arial"/>
          <w:sz w:val="22"/>
          <w:szCs w:val="22"/>
        </w:rPr>
        <w:t>)</w:t>
      </w:r>
      <w:r w:rsidRPr="008F635B">
        <w:rPr>
          <w:rFonts w:cs="Arial"/>
          <w:sz w:val="22"/>
          <w:szCs w:val="22"/>
        </w:rPr>
        <w:t xml:space="preserve"> in </w:t>
      </w:r>
      <w:r>
        <w:rPr>
          <w:rFonts w:cs="Arial"/>
          <w:sz w:val="22"/>
          <w:szCs w:val="22"/>
        </w:rPr>
        <w:t>so</w:t>
      </w:r>
      <w:r w:rsidRPr="008F635B">
        <w:rPr>
          <w:rFonts w:cs="Arial"/>
          <w:sz w:val="22"/>
          <w:szCs w:val="22"/>
        </w:rPr>
        <w:t xml:space="preserve"> fiksn</w:t>
      </w:r>
      <w:r>
        <w:rPr>
          <w:rFonts w:cs="Arial"/>
          <w:sz w:val="22"/>
          <w:szCs w:val="22"/>
        </w:rPr>
        <w:t>e</w:t>
      </w:r>
      <w:r w:rsidRPr="008F635B">
        <w:rPr>
          <w:rFonts w:cs="Arial"/>
          <w:sz w:val="22"/>
          <w:szCs w:val="22"/>
        </w:rPr>
        <w:t xml:space="preserve"> za celotno pogodbeno obdobje. </w:t>
      </w:r>
    </w:p>
    <w:p w14:paraId="4F9A8199" w14:textId="77777777" w:rsidR="00294CAD" w:rsidRDefault="00294CAD" w:rsidP="00294CAD">
      <w:pPr>
        <w:jc w:val="both"/>
        <w:rPr>
          <w:rFonts w:cs="Arial"/>
          <w:sz w:val="22"/>
          <w:szCs w:val="22"/>
        </w:rPr>
      </w:pPr>
    </w:p>
    <w:p w14:paraId="756AB008" w14:textId="77777777" w:rsidR="00294CAD" w:rsidRDefault="00294CAD" w:rsidP="00294CAD">
      <w:pPr>
        <w:jc w:val="both"/>
        <w:rPr>
          <w:rFonts w:cs="Arial"/>
          <w:sz w:val="22"/>
          <w:szCs w:val="22"/>
        </w:rPr>
      </w:pPr>
      <w:r w:rsidRPr="008F635B">
        <w:rPr>
          <w:rFonts w:cs="Arial"/>
          <w:sz w:val="22"/>
          <w:szCs w:val="22"/>
        </w:rPr>
        <w:t>Dogovorjen</w:t>
      </w:r>
      <w:r>
        <w:rPr>
          <w:rFonts w:cs="Arial"/>
          <w:sz w:val="22"/>
          <w:szCs w:val="22"/>
        </w:rPr>
        <w:t>e</w:t>
      </w:r>
      <w:r w:rsidRPr="008F635B">
        <w:rPr>
          <w:rFonts w:cs="Arial"/>
          <w:sz w:val="22"/>
          <w:szCs w:val="22"/>
        </w:rPr>
        <w:t xml:space="preserve"> cen</w:t>
      </w:r>
      <w:r>
        <w:rPr>
          <w:rFonts w:cs="Arial"/>
          <w:sz w:val="22"/>
          <w:szCs w:val="22"/>
        </w:rPr>
        <w:t>e</w:t>
      </w:r>
      <w:r w:rsidRPr="008F635B">
        <w:rPr>
          <w:rFonts w:cs="Arial"/>
          <w:sz w:val="22"/>
          <w:szCs w:val="22"/>
        </w:rPr>
        <w:t xml:space="preserve"> </w:t>
      </w:r>
      <w:r>
        <w:rPr>
          <w:rFonts w:cs="Arial"/>
          <w:sz w:val="22"/>
          <w:szCs w:val="22"/>
        </w:rPr>
        <w:t>s</w:t>
      </w:r>
      <w:r w:rsidRPr="008F635B">
        <w:rPr>
          <w:rFonts w:cs="Arial"/>
          <w:sz w:val="22"/>
          <w:szCs w:val="22"/>
        </w:rPr>
        <w:t>e lahko po enem (1) letu od podpisa pogodbe revalorizira</w:t>
      </w:r>
      <w:r>
        <w:rPr>
          <w:rFonts w:cs="Arial"/>
          <w:sz w:val="22"/>
          <w:szCs w:val="22"/>
        </w:rPr>
        <w:t>jo</w:t>
      </w:r>
      <w:r w:rsidRPr="008F635B">
        <w:rPr>
          <w:rFonts w:cs="Arial"/>
          <w:sz w:val="22"/>
          <w:szCs w:val="22"/>
        </w:rPr>
        <w:t xml:space="preserve"> v skladu s Pravilnikom o načinih valorizacije denarnih obveznosti, ki jih v večletnih pogodbah dogovarjajo pravne osebe javnega sektorja (Ur. list RS, št. 1/2004),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w:t>
      </w:r>
    </w:p>
    <w:p w14:paraId="18F020DD" w14:textId="77777777" w:rsidR="00294CAD" w:rsidRPr="00C52B1D" w:rsidRDefault="00294CAD" w:rsidP="00294CAD">
      <w:pPr>
        <w:jc w:val="both"/>
        <w:rPr>
          <w:rFonts w:cs="Arial"/>
          <w:sz w:val="22"/>
          <w:szCs w:val="22"/>
        </w:rPr>
      </w:pPr>
    </w:p>
    <w:p w14:paraId="4F297ECC" w14:textId="77777777" w:rsidR="00294CAD" w:rsidRPr="00C52B1D" w:rsidRDefault="00294CAD" w:rsidP="00294CAD">
      <w:pPr>
        <w:jc w:val="both"/>
        <w:rPr>
          <w:rFonts w:cs="Arial"/>
          <w:sz w:val="22"/>
          <w:szCs w:val="22"/>
        </w:rPr>
      </w:pPr>
      <w:r w:rsidRPr="00C52B1D">
        <w:rPr>
          <w:rFonts w:cs="Arial"/>
          <w:sz w:val="22"/>
          <w:szCs w:val="22"/>
        </w:rPr>
        <w:t>Cene veljajo na podlagi paritete DDP (</w:t>
      </w:r>
      <w:proofErr w:type="spellStart"/>
      <w:r w:rsidRPr="00C52B1D">
        <w:rPr>
          <w:rFonts w:cs="Arial"/>
          <w:sz w:val="22"/>
          <w:szCs w:val="22"/>
        </w:rPr>
        <w:t>Delivery</w:t>
      </w:r>
      <w:proofErr w:type="spellEnd"/>
      <w:r w:rsidRPr="00C52B1D">
        <w:rPr>
          <w:rFonts w:cs="Arial"/>
          <w:sz w:val="22"/>
          <w:szCs w:val="22"/>
        </w:rPr>
        <w:t xml:space="preserve"> </w:t>
      </w:r>
      <w:proofErr w:type="spellStart"/>
      <w:r w:rsidRPr="00C52B1D">
        <w:rPr>
          <w:rFonts w:cs="Arial"/>
          <w:sz w:val="22"/>
          <w:szCs w:val="22"/>
        </w:rPr>
        <w:t>Duty</w:t>
      </w:r>
      <w:proofErr w:type="spellEnd"/>
      <w:r w:rsidRPr="00C52B1D">
        <w:rPr>
          <w:rFonts w:cs="Arial"/>
          <w:sz w:val="22"/>
          <w:szCs w:val="22"/>
        </w:rPr>
        <w:t xml:space="preserve"> </w:t>
      </w:r>
      <w:proofErr w:type="spellStart"/>
      <w:r w:rsidRPr="00C52B1D">
        <w:rPr>
          <w:rFonts w:cs="Arial"/>
          <w:sz w:val="22"/>
          <w:szCs w:val="22"/>
        </w:rPr>
        <w:t>Paid</w:t>
      </w:r>
      <w:proofErr w:type="spellEnd"/>
      <w:r w:rsidRPr="00C52B1D">
        <w:rPr>
          <w:rFonts w:cs="Arial"/>
          <w:sz w:val="22"/>
          <w:szCs w:val="22"/>
        </w:rPr>
        <w:t xml:space="preserve">, </w:t>
      </w:r>
      <w:proofErr w:type="spellStart"/>
      <w:r w:rsidRPr="00C52B1D">
        <w:rPr>
          <w:rFonts w:cs="Arial"/>
          <w:sz w:val="22"/>
          <w:szCs w:val="22"/>
        </w:rPr>
        <w:t>Incoterms</w:t>
      </w:r>
      <w:proofErr w:type="spellEnd"/>
      <w:r w:rsidRPr="00C52B1D">
        <w:rPr>
          <w:rFonts w:cs="Arial"/>
          <w:sz w:val="22"/>
          <w:szCs w:val="22"/>
        </w:rPr>
        <w:t xml:space="preserve"> 2000), razloženo lokacija dostave. </w:t>
      </w:r>
    </w:p>
    <w:p w14:paraId="05F24103" w14:textId="77777777" w:rsidR="00294CAD" w:rsidRPr="00C52B1D" w:rsidRDefault="00294CAD" w:rsidP="00294CAD">
      <w:pPr>
        <w:jc w:val="both"/>
        <w:rPr>
          <w:rFonts w:cs="Arial"/>
          <w:sz w:val="22"/>
          <w:szCs w:val="22"/>
        </w:rPr>
      </w:pPr>
    </w:p>
    <w:p w14:paraId="39B4CEF5" w14:textId="77777777" w:rsidR="00294CAD" w:rsidRPr="00C52B1D" w:rsidRDefault="00294CAD" w:rsidP="00294CAD">
      <w:pPr>
        <w:jc w:val="both"/>
        <w:rPr>
          <w:rFonts w:cs="Arial"/>
          <w:sz w:val="22"/>
          <w:szCs w:val="22"/>
        </w:rPr>
      </w:pPr>
      <w:r w:rsidRPr="00C52B1D">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14:paraId="6657E251" w14:textId="555E497D" w:rsidR="00E07B77" w:rsidRDefault="00E07B77" w:rsidP="00E07B77">
      <w:pPr>
        <w:jc w:val="both"/>
        <w:rPr>
          <w:rFonts w:cs="Arial"/>
          <w:sz w:val="22"/>
          <w:szCs w:val="22"/>
        </w:rPr>
      </w:pPr>
    </w:p>
    <w:p w14:paraId="1D361801" w14:textId="77777777" w:rsidR="00A87630" w:rsidRPr="00BE0302" w:rsidRDefault="00A87630" w:rsidP="00E07B77">
      <w:pPr>
        <w:jc w:val="both"/>
        <w:rPr>
          <w:rFonts w:cs="Arial"/>
          <w:sz w:val="22"/>
          <w:szCs w:val="22"/>
        </w:rPr>
      </w:pPr>
    </w:p>
    <w:p w14:paraId="5492256D"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Plačilni pogoji in način plačila</w:t>
      </w:r>
    </w:p>
    <w:p w14:paraId="05B2A4F0" w14:textId="77777777" w:rsidR="00E07B77" w:rsidRPr="00BE0302" w:rsidRDefault="00E07B77" w:rsidP="00E07B77">
      <w:pPr>
        <w:ind w:left="360"/>
        <w:jc w:val="center"/>
        <w:rPr>
          <w:rFonts w:cs="Arial"/>
          <w:sz w:val="22"/>
          <w:szCs w:val="22"/>
        </w:rPr>
      </w:pPr>
    </w:p>
    <w:p w14:paraId="316E329A" w14:textId="77777777" w:rsidR="00E07B77" w:rsidRDefault="00E07B77" w:rsidP="00E07B77">
      <w:pPr>
        <w:ind w:left="360"/>
        <w:jc w:val="center"/>
        <w:rPr>
          <w:rFonts w:cs="Arial"/>
          <w:sz w:val="22"/>
          <w:szCs w:val="22"/>
        </w:rPr>
      </w:pPr>
      <w:r w:rsidRPr="00BE0302">
        <w:rPr>
          <w:rFonts w:cs="Arial"/>
          <w:sz w:val="22"/>
          <w:szCs w:val="22"/>
        </w:rPr>
        <w:t>9. člen</w:t>
      </w:r>
    </w:p>
    <w:p w14:paraId="6B980640" w14:textId="77777777" w:rsidR="00E07B77" w:rsidRPr="00BE0302" w:rsidRDefault="00E07B77" w:rsidP="00E07B77">
      <w:pPr>
        <w:ind w:left="360"/>
        <w:jc w:val="center"/>
        <w:rPr>
          <w:rFonts w:cs="Arial"/>
          <w:sz w:val="22"/>
          <w:szCs w:val="22"/>
        </w:rPr>
      </w:pPr>
    </w:p>
    <w:p w14:paraId="4234A9F4" w14:textId="2D17C460" w:rsidR="00E07B77" w:rsidRPr="00BE0302" w:rsidRDefault="00E07B77" w:rsidP="00E07B77">
      <w:pPr>
        <w:jc w:val="both"/>
        <w:rPr>
          <w:rFonts w:cs="Arial"/>
          <w:sz w:val="22"/>
          <w:szCs w:val="22"/>
        </w:rPr>
      </w:pPr>
      <w:r w:rsidRPr="00BE0302">
        <w:rPr>
          <w:rFonts w:cs="Arial"/>
          <w:sz w:val="22"/>
          <w:szCs w:val="22"/>
        </w:rPr>
        <w:t>Kupec se obvez</w:t>
      </w:r>
      <w:r>
        <w:rPr>
          <w:rFonts w:cs="Arial"/>
          <w:sz w:val="22"/>
          <w:szCs w:val="22"/>
        </w:rPr>
        <w:t xml:space="preserve">uje plačati dobavljeno blago v </w:t>
      </w:r>
      <w:r w:rsidR="00294CAD">
        <w:rPr>
          <w:rFonts w:cs="Arial"/>
          <w:sz w:val="22"/>
          <w:szCs w:val="22"/>
        </w:rPr>
        <w:t>6</w:t>
      </w:r>
      <w:r w:rsidRPr="00BE0302">
        <w:rPr>
          <w:rFonts w:cs="Arial"/>
          <w:sz w:val="22"/>
          <w:szCs w:val="22"/>
        </w:rPr>
        <w:t>0 dneh od prejetega računa na transakcijski račun prod</w:t>
      </w:r>
      <w:r>
        <w:rPr>
          <w:rFonts w:cs="Arial"/>
          <w:sz w:val="22"/>
          <w:szCs w:val="22"/>
        </w:rPr>
        <w:t>ajalca številka: ____________</w:t>
      </w:r>
      <w:r w:rsidRPr="00BE0302">
        <w:rPr>
          <w:rFonts w:cs="Arial"/>
          <w:sz w:val="22"/>
          <w:szCs w:val="22"/>
        </w:rPr>
        <w:t>___________________, odprt pri _________.</w:t>
      </w:r>
      <w:r w:rsidRPr="00C30209">
        <w:t xml:space="preserve"> </w:t>
      </w:r>
      <w:r w:rsidRPr="00C30209">
        <w:rPr>
          <w:rFonts w:cs="Arial"/>
          <w:sz w:val="22"/>
          <w:szCs w:val="22"/>
        </w:rPr>
        <w:t>V primeru skupne ponudbe mora račun izdati vodilni partner.</w:t>
      </w:r>
    </w:p>
    <w:p w14:paraId="7968D446" w14:textId="77777777" w:rsidR="00E07B77" w:rsidRDefault="00E07B77" w:rsidP="00E07B77">
      <w:pPr>
        <w:jc w:val="both"/>
        <w:rPr>
          <w:rFonts w:cs="Arial"/>
          <w:sz w:val="22"/>
          <w:szCs w:val="22"/>
        </w:rPr>
      </w:pPr>
    </w:p>
    <w:p w14:paraId="45A46B14" w14:textId="77777777" w:rsidR="00E07B77" w:rsidRPr="00253733" w:rsidRDefault="00E07B77" w:rsidP="00E07B7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14:paraId="4FACBC9A" w14:textId="77777777" w:rsidR="00E07B77" w:rsidRPr="00BE0302" w:rsidRDefault="00E07B77" w:rsidP="00E07B77">
      <w:pPr>
        <w:jc w:val="both"/>
        <w:rPr>
          <w:rFonts w:cs="Arial"/>
          <w:sz w:val="22"/>
          <w:szCs w:val="22"/>
        </w:rPr>
      </w:pPr>
    </w:p>
    <w:p w14:paraId="30CC2DB9" w14:textId="77777777" w:rsidR="00E07B77" w:rsidRPr="00BE0302" w:rsidRDefault="00E07B77" w:rsidP="00E07B77">
      <w:pPr>
        <w:jc w:val="both"/>
        <w:rPr>
          <w:rFonts w:cs="Arial"/>
          <w:sz w:val="22"/>
          <w:szCs w:val="22"/>
        </w:rPr>
      </w:pPr>
      <w:r w:rsidRPr="00BE0302">
        <w:rPr>
          <w:rFonts w:cs="Arial"/>
          <w:sz w:val="22"/>
          <w:szCs w:val="22"/>
        </w:rPr>
        <w:t>V primeru zamude s plačilom, je kupec dolžan prodajalcu, na njegovo pisno zahtevo, plačati zakonite zamudne obresti.</w:t>
      </w:r>
    </w:p>
    <w:p w14:paraId="2402DA84" w14:textId="77777777" w:rsidR="00E07B77" w:rsidRPr="00BE0302" w:rsidRDefault="00E07B77" w:rsidP="00E07B77">
      <w:pPr>
        <w:jc w:val="both"/>
        <w:rPr>
          <w:rFonts w:cs="Arial"/>
          <w:sz w:val="22"/>
          <w:szCs w:val="22"/>
        </w:rPr>
      </w:pPr>
    </w:p>
    <w:p w14:paraId="1C85B84C" w14:textId="77777777" w:rsidR="00E07B77" w:rsidRPr="00BE0302" w:rsidRDefault="00E07B77" w:rsidP="00E07B77">
      <w:pPr>
        <w:jc w:val="both"/>
        <w:rPr>
          <w:rFonts w:cs="Arial"/>
          <w:sz w:val="22"/>
          <w:szCs w:val="22"/>
        </w:rPr>
      </w:pPr>
    </w:p>
    <w:p w14:paraId="50FBF3E1"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Finančno zavarovanje</w:t>
      </w:r>
    </w:p>
    <w:p w14:paraId="6CC7E862" w14:textId="77777777" w:rsidR="00E07B77" w:rsidRPr="00BE0302" w:rsidRDefault="00E07B77" w:rsidP="00E07B77">
      <w:pPr>
        <w:ind w:left="1080"/>
        <w:jc w:val="both"/>
        <w:rPr>
          <w:rFonts w:cs="Arial"/>
          <w:b/>
          <w:sz w:val="22"/>
          <w:szCs w:val="22"/>
        </w:rPr>
      </w:pPr>
    </w:p>
    <w:p w14:paraId="4C2AFC26" w14:textId="77777777" w:rsidR="00E07B77" w:rsidRDefault="00E07B77" w:rsidP="00E07B77">
      <w:pPr>
        <w:ind w:left="360"/>
        <w:jc w:val="center"/>
        <w:rPr>
          <w:rFonts w:cs="Arial"/>
          <w:sz w:val="22"/>
          <w:szCs w:val="22"/>
        </w:rPr>
      </w:pPr>
      <w:r w:rsidRPr="00BE0302">
        <w:rPr>
          <w:rFonts w:cs="Arial"/>
          <w:sz w:val="22"/>
          <w:szCs w:val="22"/>
        </w:rPr>
        <w:t>10. člen</w:t>
      </w:r>
    </w:p>
    <w:p w14:paraId="28182415" w14:textId="77777777" w:rsidR="00E07B77" w:rsidRPr="00BE0302" w:rsidRDefault="00E07B77" w:rsidP="00E07B77">
      <w:pPr>
        <w:ind w:left="360"/>
        <w:jc w:val="center"/>
        <w:rPr>
          <w:rFonts w:cs="Arial"/>
          <w:sz w:val="22"/>
          <w:szCs w:val="22"/>
        </w:rPr>
      </w:pPr>
    </w:p>
    <w:p w14:paraId="5122061A" w14:textId="08774F1D" w:rsidR="00294CAD" w:rsidRPr="00BB281B" w:rsidRDefault="00294CAD" w:rsidP="00294C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B281B">
        <w:rPr>
          <w:rFonts w:cs="Arial"/>
          <w:sz w:val="22"/>
          <w:szCs w:val="22"/>
        </w:rPr>
        <w:t xml:space="preserve">Prodajalec predloži uporabniku najkasneje v 10 dneh od sklenitve pogodbe nepreklicno brezpogojno </w:t>
      </w:r>
      <w:proofErr w:type="spellStart"/>
      <w:r>
        <w:rPr>
          <w:rFonts w:cs="Arial"/>
          <w:sz w:val="22"/>
          <w:szCs w:val="22"/>
        </w:rPr>
        <w:t>izvršnico</w:t>
      </w:r>
      <w:proofErr w:type="spellEnd"/>
      <w:r w:rsidRPr="00BB281B">
        <w:rPr>
          <w:rFonts w:cs="Arial"/>
          <w:sz w:val="22"/>
          <w:szCs w:val="22"/>
        </w:rPr>
        <w:t xml:space="preserve"> za dobro izvedbo pogodbenih obveznosti, in sicer v višini </w:t>
      </w:r>
      <w:r w:rsidRPr="00BB281B">
        <w:rPr>
          <w:rFonts w:cs="Arial"/>
          <w:b/>
          <w:sz w:val="22"/>
          <w:szCs w:val="22"/>
        </w:rPr>
        <w:t xml:space="preserve">10 % pogodbene vrednosti v EUR z DDV za obdobje </w:t>
      </w:r>
      <w:r>
        <w:rPr>
          <w:rFonts w:cs="Arial"/>
          <w:b/>
          <w:sz w:val="22"/>
          <w:szCs w:val="22"/>
        </w:rPr>
        <w:t>dveh (2) let</w:t>
      </w:r>
      <w:r w:rsidRPr="00BB281B">
        <w:rPr>
          <w:rFonts w:cs="Arial"/>
          <w:b/>
          <w:sz w:val="22"/>
          <w:szCs w:val="22"/>
        </w:rPr>
        <w:t xml:space="preserve">. </w:t>
      </w:r>
      <w:r w:rsidRPr="00BB281B">
        <w:rPr>
          <w:rFonts w:cs="Arial"/>
          <w:sz w:val="22"/>
          <w:szCs w:val="22"/>
        </w:rPr>
        <w:t xml:space="preserve">Predložitev </w:t>
      </w:r>
      <w:r>
        <w:rPr>
          <w:rFonts w:cs="Arial"/>
          <w:sz w:val="22"/>
          <w:szCs w:val="22"/>
        </w:rPr>
        <w:t>zavarovanja je</w:t>
      </w:r>
      <w:r w:rsidRPr="00BB281B">
        <w:rPr>
          <w:rFonts w:cs="Arial"/>
          <w:sz w:val="22"/>
          <w:szCs w:val="22"/>
        </w:rPr>
        <w:t xml:space="preserve"> pogoj za veljavnost pogodbe. </w:t>
      </w:r>
      <w:proofErr w:type="spellStart"/>
      <w:r>
        <w:rPr>
          <w:rFonts w:cs="Arial"/>
          <w:sz w:val="22"/>
          <w:szCs w:val="22"/>
        </w:rPr>
        <w:t>Izvršnica</w:t>
      </w:r>
      <w:proofErr w:type="spellEnd"/>
      <w:r w:rsidRPr="00BB281B">
        <w:rPr>
          <w:rFonts w:cs="Arial"/>
          <w:sz w:val="22"/>
          <w:szCs w:val="22"/>
        </w:rPr>
        <w:t xml:space="preserve"> mora veljati še 30 dni po preteku roka za izpolnitev </w:t>
      </w:r>
      <w:r w:rsidRPr="00BB281B">
        <w:rPr>
          <w:rFonts w:cs="Arial"/>
          <w:sz w:val="22"/>
          <w:szCs w:val="22"/>
        </w:rPr>
        <w:lastRenderedPageBreak/>
        <w:t xml:space="preserve">pogodbenih obveznosti. Uporabnik bo unovčil </w:t>
      </w:r>
      <w:r>
        <w:rPr>
          <w:rFonts w:cs="Arial"/>
          <w:sz w:val="22"/>
          <w:szCs w:val="22"/>
        </w:rPr>
        <w:t>zavarovanje</w:t>
      </w:r>
      <w:r w:rsidRPr="00BB281B">
        <w:rPr>
          <w:rFonts w:cs="Arial"/>
          <w:sz w:val="22"/>
          <w:szCs w:val="22"/>
        </w:rPr>
        <w:t xml:space="preserve"> za dobro izvedbo pogodbenih obveznosti, če se bo izkazalo, da naročilo ni izvedeno v rokih, kvaliteti in količini, zahtevanih v razpisni dokumentaciji in pogodbi. </w:t>
      </w:r>
    </w:p>
    <w:p w14:paraId="18EEA6D0" w14:textId="77777777" w:rsidR="00E07B77" w:rsidRPr="00BE0302" w:rsidRDefault="00E07B77" w:rsidP="00E07B77">
      <w:pPr>
        <w:jc w:val="both"/>
        <w:rPr>
          <w:rFonts w:cs="Arial"/>
          <w:color w:val="000000"/>
          <w:sz w:val="22"/>
          <w:szCs w:val="22"/>
        </w:rPr>
      </w:pPr>
    </w:p>
    <w:p w14:paraId="168226F9" w14:textId="77777777" w:rsidR="00E07B77" w:rsidRPr="00BE0302" w:rsidRDefault="00E07B77" w:rsidP="00E07B77">
      <w:pPr>
        <w:tabs>
          <w:tab w:val="left" w:pos="360"/>
        </w:tabs>
        <w:jc w:val="both"/>
        <w:rPr>
          <w:rFonts w:cs="Arial"/>
          <w:sz w:val="22"/>
          <w:szCs w:val="22"/>
        </w:rPr>
      </w:pPr>
    </w:p>
    <w:p w14:paraId="1A1DD4C8"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Obveznosti kupca in prodajalca</w:t>
      </w:r>
    </w:p>
    <w:p w14:paraId="0578CA96" w14:textId="77777777" w:rsidR="00E07B77" w:rsidRPr="00BE0302" w:rsidRDefault="00E07B77" w:rsidP="00E07B77">
      <w:pPr>
        <w:ind w:left="360"/>
        <w:jc w:val="both"/>
        <w:rPr>
          <w:rFonts w:cs="Arial"/>
          <w:b/>
          <w:sz w:val="22"/>
          <w:szCs w:val="22"/>
        </w:rPr>
      </w:pPr>
    </w:p>
    <w:p w14:paraId="06008C60" w14:textId="77777777" w:rsidR="00E07B77" w:rsidRDefault="00E07B77" w:rsidP="00E07B77">
      <w:pPr>
        <w:ind w:left="360"/>
        <w:jc w:val="center"/>
        <w:rPr>
          <w:rFonts w:cs="Arial"/>
          <w:sz w:val="22"/>
          <w:szCs w:val="22"/>
        </w:rPr>
      </w:pPr>
      <w:r w:rsidRPr="00BE0302">
        <w:rPr>
          <w:rFonts w:cs="Arial"/>
          <w:sz w:val="22"/>
          <w:szCs w:val="22"/>
        </w:rPr>
        <w:t>11. člen</w:t>
      </w:r>
    </w:p>
    <w:p w14:paraId="5E15F4F9" w14:textId="77777777" w:rsidR="00E07B77" w:rsidRPr="00BE0302" w:rsidRDefault="00E07B77" w:rsidP="00E07B77">
      <w:pPr>
        <w:ind w:left="360"/>
        <w:jc w:val="center"/>
        <w:rPr>
          <w:rFonts w:cs="Arial"/>
          <w:sz w:val="22"/>
          <w:szCs w:val="22"/>
        </w:rPr>
      </w:pPr>
    </w:p>
    <w:p w14:paraId="0B63D3D8" w14:textId="77777777" w:rsidR="00E07B77" w:rsidRPr="00BE0302" w:rsidRDefault="00E07B77" w:rsidP="00E07B77">
      <w:pPr>
        <w:jc w:val="both"/>
        <w:rPr>
          <w:rFonts w:cs="Arial"/>
          <w:sz w:val="22"/>
          <w:szCs w:val="22"/>
        </w:rPr>
      </w:pPr>
      <w:r w:rsidRPr="00BE0302">
        <w:rPr>
          <w:rFonts w:cs="Arial"/>
          <w:sz w:val="22"/>
          <w:szCs w:val="22"/>
        </w:rPr>
        <w:t>Kupec se obvezuje:</w:t>
      </w:r>
    </w:p>
    <w:p w14:paraId="0FC2C1B7" w14:textId="77777777" w:rsidR="00E07B77" w:rsidRPr="00BE0302" w:rsidRDefault="00E07B77" w:rsidP="00E07B77">
      <w:pPr>
        <w:jc w:val="both"/>
        <w:rPr>
          <w:rFonts w:cs="Arial"/>
          <w:sz w:val="22"/>
          <w:szCs w:val="22"/>
        </w:rPr>
      </w:pPr>
      <w:r w:rsidRPr="00BE0302">
        <w:rPr>
          <w:rFonts w:cs="Arial"/>
          <w:sz w:val="22"/>
          <w:szCs w:val="22"/>
        </w:rPr>
        <w:t>- prevzeti naročeno blago,</w:t>
      </w:r>
    </w:p>
    <w:p w14:paraId="3D8E3E75" w14:textId="41877F1A" w:rsidR="00E07B77" w:rsidRPr="00BE0302" w:rsidRDefault="00E07B77" w:rsidP="00E07B77">
      <w:pPr>
        <w:jc w:val="both"/>
        <w:rPr>
          <w:rFonts w:cs="Arial"/>
          <w:sz w:val="22"/>
          <w:szCs w:val="22"/>
        </w:rPr>
      </w:pPr>
      <w:r w:rsidRPr="00BE0302">
        <w:rPr>
          <w:rFonts w:cs="Arial"/>
          <w:sz w:val="22"/>
          <w:szCs w:val="22"/>
        </w:rPr>
        <w:t>- poravnati svojo finančno obveznost do prodajalca</w:t>
      </w:r>
      <w:r w:rsidR="003448F2">
        <w:rPr>
          <w:rFonts w:cs="Arial"/>
          <w:sz w:val="22"/>
          <w:szCs w:val="22"/>
        </w:rPr>
        <w:t>.</w:t>
      </w:r>
    </w:p>
    <w:p w14:paraId="14FED218" w14:textId="77777777" w:rsidR="00E07B77" w:rsidRPr="00BE0302" w:rsidRDefault="00E07B77" w:rsidP="00E07B77">
      <w:pPr>
        <w:jc w:val="both"/>
        <w:rPr>
          <w:rFonts w:cs="Arial"/>
          <w:sz w:val="22"/>
          <w:szCs w:val="22"/>
        </w:rPr>
      </w:pPr>
    </w:p>
    <w:p w14:paraId="0ECE900E" w14:textId="77777777" w:rsidR="00E07B77" w:rsidRPr="00BE0302" w:rsidRDefault="00E07B77" w:rsidP="00E07B77">
      <w:pPr>
        <w:jc w:val="both"/>
        <w:rPr>
          <w:rFonts w:cs="Arial"/>
          <w:sz w:val="22"/>
          <w:szCs w:val="22"/>
        </w:rPr>
      </w:pPr>
      <w:r w:rsidRPr="00BE0302">
        <w:rPr>
          <w:rFonts w:cs="Arial"/>
          <w:sz w:val="22"/>
          <w:szCs w:val="22"/>
        </w:rPr>
        <w:t>Prodajalec se obvezuje:</w:t>
      </w:r>
    </w:p>
    <w:p w14:paraId="25791871" w14:textId="77777777" w:rsidR="00E07B77" w:rsidRPr="00BE0302" w:rsidRDefault="00E07B77" w:rsidP="00E07B77">
      <w:pPr>
        <w:jc w:val="both"/>
        <w:rPr>
          <w:rFonts w:cs="Arial"/>
          <w:sz w:val="22"/>
          <w:szCs w:val="22"/>
        </w:rPr>
      </w:pPr>
      <w:r w:rsidRPr="00BE0302">
        <w:rPr>
          <w:rFonts w:cs="Arial"/>
          <w:sz w:val="22"/>
          <w:szCs w:val="22"/>
        </w:rPr>
        <w:t xml:space="preserve">- dobaviti blago, ki je predmet posameznega naročila v kvaliteti, roku in na mesto dostave, ki je dogovorjen, </w:t>
      </w:r>
    </w:p>
    <w:p w14:paraId="31AB7919" w14:textId="77777777" w:rsidR="00E07B77" w:rsidRPr="00BE0302" w:rsidRDefault="00E07B77" w:rsidP="00E07B77">
      <w:pPr>
        <w:jc w:val="both"/>
        <w:rPr>
          <w:rFonts w:cs="Arial"/>
          <w:sz w:val="22"/>
          <w:szCs w:val="22"/>
        </w:rPr>
      </w:pPr>
      <w:r w:rsidRPr="00BE0302">
        <w:rPr>
          <w:rFonts w:cs="Arial"/>
          <w:sz w:val="22"/>
          <w:szCs w:val="22"/>
        </w:rPr>
        <w:t>- nemudoma obvestiti kupca o nastanku objektivnih vzrokov, ki bi preprečevali izpolnitev dogovorjenih obveznosti.</w:t>
      </w:r>
    </w:p>
    <w:p w14:paraId="1A5189F4" w14:textId="77777777" w:rsidR="00E07B77" w:rsidRPr="00BE0302" w:rsidRDefault="00E07B77" w:rsidP="00E07B77">
      <w:pPr>
        <w:jc w:val="both"/>
        <w:rPr>
          <w:rFonts w:cs="Arial"/>
          <w:sz w:val="22"/>
          <w:szCs w:val="22"/>
        </w:rPr>
      </w:pPr>
    </w:p>
    <w:p w14:paraId="45260F43" w14:textId="77777777" w:rsidR="00E07B77" w:rsidRPr="00BE0302" w:rsidRDefault="00E07B77" w:rsidP="00E07B77">
      <w:pPr>
        <w:jc w:val="both"/>
        <w:rPr>
          <w:rFonts w:cs="Arial"/>
          <w:sz w:val="22"/>
          <w:szCs w:val="22"/>
        </w:rPr>
      </w:pPr>
      <w:r w:rsidRPr="00BE0302">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14:paraId="2B81671D" w14:textId="77777777" w:rsidR="003448F2" w:rsidRDefault="003448F2" w:rsidP="00E07B77">
      <w:pPr>
        <w:jc w:val="both"/>
        <w:rPr>
          <w:rFonts w:cs="Arial"/>
          <w:bCs/>
          <w:sz w:val="22"/>
          <w:szCs w:val="22"/>
        </w:rPr>
      </w:pPr>
    </w:p>
    <w:p w14:paraId="60244AF7" w14:textId="0623EE80" w:rsidR="00E07B77" w:rsidRPr="00BE0302" w:rsidRDefault="00E07B77" w:rsidP="00E07B77">
      <w:pPr>
        <w:jc w:val="both"/>
        <w:rPr>
          <w:rFonts w:cs="Arial"/>
          <w:bCs/>
          <w:sz w:val="22"/>
          <w:szCs w:val="22"/>
        </w:rPr>
      </w:pPr>
      <w:r w:rsidRPr="00BE0302">
        <w:rPr>
          <w:rFonts w:cs="Arial"/>
          <w:bCs/>
          <w:sz w:val="22"/>
          <w:szCs w:val="22"/>
        </w:rPr>
        <w:t>Pogodbeni stranki se obvezujeta, da bosta naredili vse, kar je potrebno za izvršitev pogodbe in da bosta ravnali kot dobra gospodarja.</w:t>
      </w:r>
    </w:p>
    <w:p w14:paraId="6B5CC676" w14:textId="77777777" w:rsidR="00E07B77" w:rsidRPr="00BE0302" w:rsidRDefault="00E07B77" w:rsidP="00E07B77">
      <w:pPr>
        <w:jc w:val="both"/>
        <w:rPr>
          <w:rFonts w:cs="Arial"/>
          <w:bCs/>
          <w:sz w:val="22"/>
          <w:szCs w:val="22"/>
        </w:rPr>
      </w:pPr>
    </w:p>
    <w:p w14:paraId="613689D0" w14:textId="77777777" w:rsidR="00E07B77" w:rsidRPr="00BE0302" w:rsidRDefault="00E07B77" w:rsidP="00E07B77">
      <w:pPr>
        <w:jc w:val="both"/>
        <w:rPr>
          <w:rFonts w:cs="Arial"/>
          <w:bCs/>
          <w:sz w:val="22"/>
          <w:szCs w:val="22"/>
        </w:rPr>
      </w:pPr>
    </w:p>
    <w:p w14:paraId="0451CE9A" w14:textId="77777777" w:rsidR="00E07B77" w:rsidRDefault="00E07B77" w:rsidP="00E07B77">
      <w:pPr>
        <w:numPr>
          <w:ilvl w:val="0"/>
          <w:numId w:val="19"/>
        </w:numPr>
        <w:jc w:val="both"/>
        <w:rPr>
          <w:rFonts w:cs="Arial"/>
          <w:b/>
          <w:sz w:val="22"/>
          <w:szCs w:val="22"/>
        </w:rPr>
      </w:pPr>
      <w:r w:rsidRPr="00BE0302">
        <w:rPr>
          <w:rFonts w:cs="Arial"/>
          <w:b/>
          <w:sz w:val="22"/>
          <w:szCs w:val="22"/>
        </w:rPr>
        <w:t>Podizvajalci</w:t>
      </w:r>
    </w:p>
    <w:p w14:paraId="516F9BD9" w14:textId="77777777" w:rsidR="00E07B77" w:rsidRDefault="00E07B77" w:rsidP="00E07B77">
      <w:pPr>
        <w:ind w:left="360"/>
        <w:jc w:val="center"/>
        <w:rPr>
          <w:rFonts w:cs="Arial"/>
          <w:sz w:val="22"/>
          <w:szCs w:val="22"/>
        </w:rPr>
      </w:pPr>
      <w:r w:rsidRPr="00BE0302">
        <w:rPr>
          <w:rFonts w:cs="Arial"/>
          <w:sz w:val="22"/>
          <w:szCs w:val="22"/>
        </w:rPr>
        <w:t>12. člen</w:t>
      </w:r>
    </w:p>
    <w:p w14:paraId="41BAAC9F" w14:textId="77777777" w:rsidR="00E07B77" w:rsidRPr="00BE0302" w:rsidRDefault="00E07B77" w:rsidP="00E07B77">
      <w:pPr>
        <w:ind w:left="360"/>
        <w:jc w:val="center"/>
        <w:rPr>
          <w:rFonts w:cs="Arial"/>
          <w:sz w:val="22"/>
          <w:szCs w:val="22"/>
        </w:rPr>
      </w:pPr>
    </w:p>
    <w:p w14:paraId="317D32F8" w14:textId="77777777" w:rsidR="00E07B77" w:rsidRPr="003756DD" w:rsidRDefault="00E07B77" w:rsidP="00E07B77">
      <w:pPr>
        <w:tabs>
          <w:tab w:val="num" w:pos="704"/>
        </w:tabs>
        <w:jc w:val="both"/>
        <w:rPr>
          <w:rFonts w:cs="Arial"/>
          <w:sz w:val="16"/>
          <w:szCs w:val="16"/>
        </w:rPr>
      </w:pPr>
      <w:r w:rsidRPr="003756DD">
        <w:rPr>
          <w:rFonts w:cs="Arial"/>
          <w:sz w:val="22"/>
          <w:szCs w:val="22"/>
        </w:rPr>
        <w:t xml:space="preserve">Prodajalec bo izpolnil obveznosti, prevzete s to pogodbo, s/brez podizvajalcev: </w:t>
      </w:r>
      <w:r w:rsidRPr="003756DD">
        <w:rPr>
          <w:rFonts w:cs="Arial"/>
          <w:sz w:val="16"/>
          <w:szCs w:val="16"/>
        </w:rPr>
        <w:t>(ustrezno označi</w:t>
      </w:r>
      <w:r>
        <w:rPr>
          <w:rFonts w:cs="Arial"/>
          <w:sz w:val="16"/>
          <w:szCs w:val="16"/>
        </w:rPr>
        <w:t>-v primeru, da ponudnik ne nastopa s podizvajalci se to briše</w:t>
      </w:r>
      <w:r w:rsidRPr="003756DD">
        <w:rPr>
          <w:rFonts w:cs="Arial"/>
          <w:sz w:val="16"/>
          <w:szCs w:val="16"/>
        </w:rPr>
        <w:t>)</w:t>
      </w:r>
    </w:p>
    <w:p w14:paraId="2B191A74" w14:textId="77777777" w:rsidR="00E07B77" w:rsidRPr="003756DD" w:rsidRDefault="00E07B77" w:rsidP="00E07B77">
      <w:pPr>
        <w:numPr>
          <w:ilvl w:val="1"/>
          <w:numId w:val="37"/>
        </w:numPr>
        <w:tabs>
          <w:tab w:val="num" w:pos="567"/>
        </w:tabs>
        <w:ind w:left="567" w:hanging="425"/>
        <w:jc w:val="both"/>
        <w:rPr>
          <w:rFonts w:cs="Arial"/>
          <w:sz w:val="22"/>
          <w:szCs w:val="22"/>
        </w:rPr>
      </w:pPr>
      <w:r w:rsidRPr="003756DD">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D189D1E" w14:textId="77777777" w:rsidR="00E07B77" w:rsidRPr="003756DD" w:rsidRDefault="00E07B77" w:rsidP="00E07B77">
      <w:pPr>
        <w:numPr>
          <w:ilvl w:val="1"/>
          <w:numId w:val="37"/>
        </w:numPr>
        <w:tabs>
          <w:tab w:val="num" w:pos="567"/>
        </w:tabs>
        <w:ind w:left="567" w:hanging="425"/>
        <w:jc w:val="both"/>
        <w:rPr>
          <w:rFonts w:cs="Arial"/>
          <w:sz w:val="22"/>
          <w:szCs w:val="22"/>
        </w:rPr>
      </w:pPr>
      <w:r w:rsidRPr="003756DD">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45084F4" w14:textId="77777777" w:rsidR="00E07B77" w:rsidRPr="003756DD" w:rsidRDefault="00E07B77" w:rsidP="00E07B77">
      <w:pPr>
        <w:ind w:left="426"/>
        <w:jc w:val="both"/>
      </w:pPr>
    </w:p>
    <w:p w14:paraId="100964A1" w14:textId="77777777" w:rsidR="00E07B77" w:rsidRPr="003756DD" w:rsidRDefault="00E07B77" w:rsidP="00E07B77">
      <w:pPr>
        <w:shd w:val="clear" w:color="auto" w:fill="FFFFFF"/>
        <w:jc w:val="both"/>
        <w:rPr>
          <w:rFonts w:cs="Arial"/>
          <w:color w:val="000000"/>
          <w:sz w:val="22"/>
          <w:szCs w:val="22"/>
        </w:rPr>
      </w:pPr>
      <w:r w:rsidRPr="003756DD">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53661BC0" w14:textId="77777777" w:rsidR="00E07B77" w:rsidRPr="003756DD" w:rsidRDefault="00E07B77" w:rsidP="00E07B77">
      <w:pPr>
        <w:shd w:val="clear" w:color="auto" w:fill="FFFFFF"/>
        <w:ind w:firstLine="329"/>
        <w:jc w:val="both"/>
        <w:rPr>
          <w:rFonts w:cs="Arial"/>
          <w:color w:val="000000"/>
          <w:sz w:val="22"/>
          <w:szCs w:val="22"/>
        </w:rPr>
      </w:pPr>
      <w:r w:rsidRPr="003756DD">
        <w:rPr>
          <w:rFonts w:cs="Arial"/>
          <w:color w:val="000000"/>
          <w:sz w:val="22"/>
          <w:szCs w:val="22"/>
        </w:rPr>
        <w:t>– glavni izvajalec v pogodbi pooblastiti naročnika, da na podlagi potrjenega računa oziroma situacije s strani glavnega izvajalca neposredno plačuje podizvajalcu,</w:t>
      </w:r>
    </w:p>
    <w:p w14:paraId="0F43757C" w14:textId="77777777" w:rsidR="00E07B77" w:rsidRPr="003756DD" w:rsidRDefault="00E07B77" w:rsidP="00E07B77">
      <w:pPr>
        <w:shd w:val="clear" w:color="auto" w:fill="FFFFFF"/>
        <w:ind w:firstLine="329"/>
        <w:jc w:val="both"/>
        <w:rPr>
          <w:rFonts w:cs="Arial"/>
          <w:color w:val="000000"/>
          <w:sz w:val="22"/>
          <w:szCs w:val="22"/>
        </w:rPr>
      </w:pPr>
      <w:r w:rsidRPr="003756DD">
        <w:rPr>
          <w:rFonts w:cs="Arial"/>
          <w:color w:val="000000"/>
          <w:sz w:val="22"/>
          <w:szCs w:val="22"/>
        </w:rPr>
        <w:t>– podizvajalec predložiti soglasje, na podlagi katerega naročnik namesto ponudnika poravna podizvajalčevo terjatev do ponudnika,</w:t>
      </w:r>
    </w:p>
    <w:p w14:paraId="29FEDCA2" w14:textId="77777777" w:rsidR="00E07B77" w:rsidRPr="003756DD" w:rsidRDefault="00E07B77" w:rsidP="00E07B77">
      <w:pPr>
        <w:shd w:val="clear" w:color="auto" w:fill="FFFFFF"/>
        <w:ind w:firstLine="329"/>
        <w:jc w:val="both"/>
        <w:rPr>
          <w:rFonts w:cs="Arial"/>
          <w:color w:val="000000"/>
          <w:sz w:val="22"/>
          <w:szCs w:val="22"/>
        </w:rPr>
      </w:pPr>
      <w:r w:rsidRPr="003756DD">
        <w:rPr>
          <w:rFonts w:cs="Arial"/>
          <w:color w:val="000000"/>
          <w:sz w:val="22"/>
          <w:szCs w:val="22"/>
        </w:rPr>
        <w:t>– glavni izvajalec svojemu računu ali situaciji priložiti račun ali situacijo podizvajalca, ki ga je predhodno potrdil.</w:t>
      </w:r>
    </w:p>
    <w:p w14:paraId="3162EA60" w14:textId="77777777" w:rsidR="00E07B77" w:rsidRPr="003756DD" w:rsidRDefault="00E07B77" w:rsidP="00E07B77">
      <w:pPr>
        <w:shd w:val="clear" w:color="auto" w:fill="FFFFFF"/>
        <w:jc w:val="both"/>
        <w:rPr>
          <w:rFonts w:cs="Arial"/>
          <w:color w:val="000000"/>
          <w:sz w:val="22"/>
          <w:szCs w:val="22"/>
        </w:rPr>
      </w:pPr>
      <w:r w:rsidRPr="003756D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AC62F34" w14:textId="77777777" w:rsidR="00E07B77" w:rsidRPr="00BE0302" w:rsidRDefault="00E07B77" w:rsidP="00E07B77">
      <w:pPr>
        <w:jc w:val="both"/>
        <w:rPr>
          <w:rFonts w:eastAsiaTheme="minorHAnsi" w:cs="Arial"/>
          <w:sz w:val="22"/>
          <w:szCs w:val="22"/>
          <w:lang w:eastAsia="en-US"/>
        </w:rPr>
      </w:pPr>
    </w:p>
    <w:p w14:paraId="0A624632" w14:textId="77777777" w:rsidR="00E07B77" w:rsidRPr="00BE0302" w:rsidRDefault="00E07B77" w:rsidP="00E07B77">
      <w:pPr>
        <w:numPr>
          <w:ilvl w:val="0"/>
          <w:numId w:val="19"/>
        </w:numPr>
        <w:jc w:val="both"/>
        <w:rPr>
          <w:rFonts w:cs="Arial"/>
          <w:b/>
          <w:bCs/>
          <w:sz w:val="22"/>
          <w:szCs w:val="22"/>
        </w:rPr>
      </w:pPr>
      <w:r w:rsidRPr="00BE0302">
        <w:rPr>
          <w:rFonts w:cs="Arial"/>
          <w:b/>
          <w:bCs/>
          <w:sz w:val="22"/>
          <w:szCs w:val="22"/>
        </w:rPr>
        <w:lastRenderedPageBreak/>
        <w:t>Skrbnik pogodbe in kontaktna oseba</w:t>
      </w:r>
    </w:p>
    <w:p w14:paraId="772B9333" w14:textId="77777777" w:rsidR="00E07B77" w:rsidRPr="00BE0302" w:rsidRDefault="00E07B77" w:rsidP="00E07B77">
      <w:pPr>
        <w:ind w:left="1080"/>
        <w:jc w:val="both"/>
        <w:rPr>
          <w:rFonts w:cs="Arial"/>
          <w:b/>
          <w:bCs/>
          <w:sz w:val="22"/>
          <w:szCs w:val="22"/>
        </w:rPr>
      </w:pPr>
    </w:p>
    <w:p w14:paraId="5DBAFDB7" w14:textId="77777777" w:rsidR="00E07B77" w:rsidRDefault="00E07B77" w:rsidP="00E07B77">
      <w:pPr>
        <w:jc w:val="center"/>
        <w:rPr>
          <w:rFonts w:cs="Arial"/>
          <w:bCs/>
          <w:sz w:val="22"/>
          <w:szCs w:val="22"/>
        </w:rPr>
      </w:pPr>
      <w:r w:rsidRPr="00BE0302">
        <w:rPr>
          <w:rFonts w:cs="Arial"/>
          <w:bCs/>
          <w:sz w:val="22"/>
          <w:szCs w:val="22"/>
        </w:rPr>
        <w:t>13. člen</w:t>
      </w:r>
    </w:p>
    <w:p w14:paraId="69A44ECA" w14:textId="77777777" w:rsidR="00E07B77" w:rsidRPr="00BE0302" w:rsidRDefault="00E07B77" w:rsidP="00E07B77">
      <w:pPr>
        <w:jc w:val="center"/>
        <w:rPr>
          <w:rFonts w:cs="Arial"/>
          <w:bCs/>
          <w:sz w:val="22"/>
          <w:szCs w:val="22"/>
        </w:rPr>
      </w:pPr>
    </w:p>
    <w:p w14:paraId="5F6F7824" w14:textId="77777777" w:rsidR="00E07B77" w:rsidRPr="00BE0302" w:rsidRDefault="00E07B77" w:rsidP="00E07B77">
      <w:pPr>
        <w:keepNext/>
        <w:keepLines/>
        <w:widowControl w:val="0"/>
        <w:jc w:val="both"/>
        <w:rPr>
          <w:rFonts w:cs="Arial"/>
          <w:bCs/>
          <w:sz w:val="22"/>
          <w:szCs w:val="22"/>
          <w:u w:val="single"/>
        </w:rPr>
      </w:pPr>
      <w:r w:rsidRPr="00BE0302">
        <w:rPr>
          <w:rFonts w:cs="Arial"/>
          <w:bCs/>
          <w:sz w:val="22"/>
          <w:szCs w:val="22"/>
          <w:u w:val="single"/>
        </w:rPr>
        <w:t>za kupca:</w:t>
      </w:r>
      <w:r w:rsidRPr="00BE0302">
        <w:rPr>
          <w:rFonts w:cs="Arial"/>
          <w:bCs/>
          <w:sz w:val="22"/>
          <w:szCs w:val="22"/>
        </w:rPr>
        <w:tab/>
      </w:r>
    </w:p>
    <w:p w14:paraId="34E530DA" w14:textId="77777777" w:rsidR="00294CAD" w:rsidRPr="00BE0302" w:rsidRDefault="00294CAD" w:rsidP="00294CAD">
      <w:pPr>
        <w:keepNext/>
        <w:keepLines/>
        <w:widowControl w:val="0"/>
        <w:jc w:val="both"/>
        <w:rPr>
          <w:rFonts w:cs="Arial"/>
          <w:sz w:val="22"/>
          <w:szCs w:val="22"/>
        </w:rPr>
      </w:pPr>
      <w:r w:rsidRPr="00BE0302">
        <w:rPr>
          <w:rFonts w:cs="Arial"/>
          <w:bCs/>
          <w:sz w:val="22"/>
          <w:szCs w:val="22"/>
        </w:rPr>
        <w:t>SKRBNIK POGODBE:</w:t>
      </w:r>
      <w:r w:rsidRPr="00BE0302">
        <w:rPr>
          <w:rFonts w:cs="Arial"/>
          <w:b/>
          <w:bCs/>
          <w:sz w:val="22"/>
          <w:szCs w:val="22"/>
        </w:rPr>
        <w:t xml:space="preserve"> </w:t>
      </w:r>
      <w:r w:rsidRPr="00BE0302">
        <w:rPr>
          <w:rFonts w:cs="Arial"/>
          <w:sz w:val="22"/>
          <w:szCs w:val="22"/>
        </w:rPr>
        <w:t>________________________________________________</w:t>
      </w:r>
    </w:p>
    <w:p w14:paraId="578FF45C" w14:textId="77777777" w:rsidR="00294CAD" w:rsidRPr="00BE0302" w:rsidRDefault="00294CAD" w:rsidP="00294CAD">
      <w:pPr>
        <w:keepNext/>
        <w:keepLines/>
        <w:widowControl w:val="0"/>
        <w:jc w:val="both"/>
        <w:rPr>
          <w:rFonts w:cs="Arial"/>
          <w:b/>
          <w:bCs/>
          <w:sz w:val="22"/>
          <w:szCs w:val="22"/>
        </w:rPr>
      </w:pPr>
      <w:r w:rsidRPr="00BE0302">
        <w:rPr>
          <w:rFonts w:cs="Arial"/>
          <w:sz w:val="22"/>
          <w:szCs w:val="22"/>
        </w:rPr>
        <w:t>KONTAKTNA OSEBA: ________________________________________________</w:t>
      </w:r>
    </w:p>
    <w:p w14:paraId="118A45A0" w14:textId="77777777" w:rsidR="00E07B77" w:rsidRPr="00BE0302" w:rsidRDefault="00E07B77" w:rsidP="00E07B77">
      <w:pPr>
        <w:keepNext/>
        <w:keepLines/>
        <w:widowControl w:val="0"/>
        <w:ind w:left="708" w:firstLine="708"/>
        <w:jc w:val="both"/>
        <w:rPr>
          <w:rFonts w:cs="Arial"/>
          <w:sz w:val="22"/>
          <w:szCs w:val="22"/>
        </w:rPr>
      </w:pPr>
    </w:p>
    <w:p w14:paraId="009DC0B4" w14:textId="77777777" w:rsidR="00E07B77" w:rsidRPr="00BE0302" w:rsidRDefault="00E07B77" w:rsidP="00E07B77">
      <w:pPr>
        <w:keepNext/>
        <w:keepLines/>
        <w:widowControl w:val="0"/>
        <w:jc w:val="both"/>
        <w:rPr>
          <w:rFonts w:cs="Arial"/>
          <w:bCs/>
          <w:sz w:val="22"/>
          <w:szCs w:val="22"/>
          <w:u w:val="single"/>
        </w:rPr>
      </w:pPr>
      <w:r w:rsidRPr="00BE0302">
        <w:rPr>
          <w:rFonts w:cs="Arial"/>
          <w:bCs/>
          <w:sz w:val="22"/>
          <w:szCs w:val="22"/>
          <w:u w:val="single"/>
        </w:rPr>
        <w:t xml:space="preserve">za prodajalca: </w:t>
      </w:r>
    </w:p>
    <w:p w14:paraId="3EF667FF" w14:textId="77777777" w:rsidR="00E07B77" w:rsidRPr="00BE0302" w:rsidRDefault="00E07B77" w:rsidP="00E07B77">
      <w:pPr>
        <w:keepNext/>
        <w:keepLines/>
        <w:widowControl w:val="0"/>
        <w:jc w:val="both"/>
        <w:rPr>
          <w:rFonts w:cs="Arial"/>
          <w:sz w:val="22"/>
          <w:szCs w:val="22"/>
        </w:rPr>
      </w:pPr>
      <w:r w:rsidRPr="00BE0302">
        <w:rPr>
          <w:rFonts w:cs="Arial"/>
          <w:bCs/>
          <w:sz w:val="22"/>
          <w:szCs w:val="22"/>
        </w:rPr>
        <w:t>SKRBNIK POGODBE:</w:t>
      </w:r>
      <w:r w:rsidRPr="00BE0302">
        <w:rPr>
          <w:rFonts w:cs="Arial"/>
          <w:b/>
          <w:bCs/>
          <w:sz w:val="22"/>
          <w:szCs w:val="22"/>
        </w:rPr>
        <w:t xml:space="preserve"> </w:t>
      </w:r>
      <w:r w:rsidRPr="00BE0302">
        <w:rPr>
          <w:rFonts w:cs="Arial"/>
          <w:sz w:val="22"/>
          <w:szCs w:val="22"/>
        </w:rPr>
        <w:t>________________________________________________</w:t>
      </w:r>
    </w:p>
    <w:p w14:paraId="0E007ABB" w14:textId="77777777" w:rsidR="00E07B77" w:rsidRPr="00BE0302" w:rsidRDefault="00E07B77" w:rsidP="00E07B77">
      <w:pPr>
        <w:keepNext/>
        <w:keepLines/>
        <w:widowControl w:val="0"/>
        <w:jc w:val="both"/>
        <w:rPr>
          <w:rFonts w:cs="Arial"/>
          <w:b/>
          <w:bCs/>
          <w:sz w:val="22"/>
          <w:szCs w:val="22"/>
        </w:rPr>
      </w:pPr>
      <w:r w:rsidRPr="00BE0302">
        <w:rPr>
          <w:rFonts w:cs="Arial"/>
          <w:sz w:val="22"/>
          <w:szCs w:val="22"/>
        </w:rPr>
        <w:t>KONTAKTNA OSEBA: ________________________________________________</w:t>
      </w:r>
    </w:p>
    <w:p w14:paraId="437115C0" w14:textId="77777777" w:rsidR="00E07B77" w:rsidRPr="00BE0302" w:rsidRDefault="00E07B77" w:rsidP="00E07B77">
      <w:pPr>
        <w:jc w:val="both"/>
        <w:rPr>
          <w:rFonts w:cs="Arial"/>
          <w:b/>
          <w:bCs/>
          <w:sz w:val="22"/>
          <w:szCs w:val="22"/>
        </w:rPr>
      </w:pPr>
    </w:p>
    <w:p w14:paraId="645C3AF8" w14:textId="77777777" w:rsidR="00E07B77" w:rsidRDefault="00E07B77" w:rsidP="00E07B77">
      <w:pPr>
        <w:jc w:val="both"/>
        <w:rPr>
          <w:rFonts w:cs="Arial"/>
          <w:sz w:val="22"/>
          <w:szCs w:val="22"/>
        </w:rPr>
      </w:pPr>
    </w:p>
    <w:p w14:paraId="10BB1B84" w14:textId="77777777" w:rsidR="00294CAD" w:rsidRPr="00C52B1D" w:rsidRDefault="00294CAD" w:rsidP="00294CAD">
      <w:pPr>
        <w:jc w:val="both"/>
        <w:rPr>
          <w:rFonts w:cs="Arial"/>
          <w:sz w:val="22"/>
          <w:szCs w:val="22"/>
        </w:rPr>
      </w:pPr>
    </w:p>
    <w:p w14:paraId="751B4867" w14:textId="382991AF" w:rsidR="00294CAD" w:rsidRPr="00294CAD" w:rsidRDefault="00294CAD" w:rsidP="00294CAD">
      <w:pPr>
        <w:pStyle w:val="ListParagraph"/>
        <w:numPr>
          <w:ilvl w:val="0"/>
          <w:numId w:val="19"/>
        </w:numPr>
        <w:autoSpaceDE w:val="0"/>
        <w:autoSpaceDN w:val="0"/>
        <w:adjustRightInd w:val="0"/>
        <w:contextualSpacing/>
        <w:rPr>
          <w:rFonts w:cs="Arial"/>
          <w:b/>
          <w:sz w:val="22"/>
          <w:szCs w:val="22"/>
        </w:rPr>
      </w:pPr>
      <w:r w:rsidRPr="00294CAD">
        <w:rPr>
          <w:rFonts w:cs="Arial"/>
          <w:b/>
          <w:sz w:val="22"/>
          <w:szCs w:val="22"/>
        </w:rPr>
        <w:t>Protikorupcijska klavzula</w:t>
      </w:r>
      <w:r w:rsidRPr="00294CAD">
        <w:rPr>
          <w:rFonts w:cs="Arial"/>
          <w:b/>
          <w:bCs/>
          <w:sz w:val="22"/>
          <w:szCs w:val="22"/>
        </w:rPr>
        <w:t>, varovanje zaupnih podatkov in razvezni pogoj</w:t>
      </w:r>
    </w:p>
    <w:p w14:paraId="32B59320" w14:textId="77777777" w:rsidR="00294CAD" w:rsidRPr="00C52B1D" w:rsidRDefault="00294CAD" w:rsidP="00294CAD">
      <w:pPr>
        <w:autoSpaceDE w:val="0"/>
        <w:autoSpaceDN w:val="0"/>
        <w:adjustRightInd w:val="0"/>
        <w:rPr>
          <w:rFonts w:cs="Arial"/>
          <w:b/>
          <w:sz w:val="22"/>
          <w:szCs w:val="22"/>
        </w:rPr>
      </w:pPr>
    </w:p>
    <w:p w14:paraId="7ADA0844" w14:textId="77777777" w:rsidR="00294CAD" w:rsidRPr="00C52B1D" w:rsidRDefault="00294CAD" w:rsidP="00294CAD">
      <w:pPr>
        <w:autoSpaceDE w:val="0"/>
        <w:autoSpaceDN w:val="0"/>
        <w:adjustRightInd w:val="0"/>
        <w:jc w:val="center"/>
        <w:rPr>
          <w:rFonts w:cs="Arial"/>
          <w:sz w:val="22"/>
          <w:szCs w:val="22"/>
        </w:rPr>
      </w:pPr>
      <w:r w:rsidRPr="00C52B1D">
        <w:rPr>
          <w:rFonts w:cs="Arial"/>
          <w:sz w:val="22"/>
          <w:szCs w:val="22"/>
        </w:rPr>
        <w:t>14. člen</w:t>
      </w:r>
    </w:p>
    <w:p w14:paraId="197C0A26" w14:textId="77777777" w:rsidR="00294CAD" w:rsidRPr="00C52B1D" w:rsidRDefault="00294CAD" w:rsidP="00294CAD">
      <w:pPr>
        <w:autoSpaceDE w:val="0"/>
        <w:autoSpaceDN w:val="0"/>
        <w:adjustRightInd w:val="0"/>
        <w:jc w:val="center"/>
        <w:rPr>
          <w:rFonts w:cs="Arial"/>
          <w:sz w:val="22"/>
          <w:szCs w:val="22"/>
        </w:rPr>
      </w:pPr>
    </w:p>
    <w:p w14:paraId="469E0794" w14:textId="77777777" w:rsidR="00294CAD" w:rsidRPr="00C52B1D" w:rsidRDefault="00294CAD" w:rsidP="00294CAD">
      <w:pPr>
        <w:jc w:val="both"/>
        <w:rPr>
          <w:rFonts w:cs="Arial"/>
          <w:sz w:val="22"/>
          <w:szCs w:val="22"/>
        </w:rPr>
      </w:pPr>
      <w:r w:rsidRPr="00C52B1D">
        <w:rPr>
          <w:rFonts w:cs="Arial"/>
          <w:sz w:val="22"/>
          <w:szCs w:val="22"/>
        </w:rPr>
        <w:t xml:space="preserve">Pogodbeni stranki soglašata, da je na podlagi 14. člena </w:t>
      </w:r>
      <w:proofErr w:type="spellStart"/>
      <w:r w:rsidRPr="00C52B1D">
        <w:rPr>
          <w:rFonts w:cs="Arial"/>
          <w:sz w:val="22"/>
          <w:szCs w:val="22"/>
        </w:rPr>
        <w:t>ZIntPK</w:t>
      </w:r>
      <w:proofErr w:type="spellEnd"/>
      <w:r w:rsidRPr="00C52B1D">
        <w:rPr>
          <w:rFonts w:cs="Arial"/>
          <w:sz w:val="22"/>
          <w:szCs w:val="22"/>
        </w:rPr>
        <w:t xml:space="preserve"> (Ur. list RS št. 45/2010, 26/2011, 30/2011 - Skl. US, 43/2011) obvezna sestavina pogodbe protikorupcijska klavzula.</w:t>
      </w:r>
    </w:p>
    <w:p w14:paraId="3795A650" w14:textId="77777777" w:rsidR="00294CAD" w:rsidRPr="00C52B1D" w:rsidRDefault="00294CAD" w:rsidP="00294CAD">
      <w:pPr>
        <w:jc w:val="both"/>
        <w:rPr>
          <w:rFonts w:cs="Arial"/>
          <w:sz w:val="22"/>
          <w:szCs w:val="22"/>
        </w:rPr>
      </w:pPr>
      <w:r w:rsidRPr="00C52B1D">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031A13F9" w14:textId="77777777" w:rsidR="00294CAD" w:rsidRPr="00C52B1D" w:rsidRDefault="00294CAD" w:rsidP="00294CAD">
      <w:pPr>
        <w:numPr>
          <w:ilvl w:val="0"/>
          <w:numId w:val="23"/>
        </w:numPr>
        <w:jc w:val="both"/>
        <w:rPr>
          <w:rFonts w:cs="Arial"/>
          <w:sz w:val="22"/>
          <w:szCs w:val="22"/>
        </w:rPr>
      </w:pPr>
      <w:r w:rsidRPr="00C52B1D">
        <w:rPr>
          <w:rFonts w:cs="Arial"/>
          <w:sz w:val="22"/>
          <w:szCs w:val="22"/>
        </w:rPr>
        <w:t xml:space="preserve">pridobitev posla ali </w:t>
      </w:r>
    </w:p>
    <w:p w14:paraId="1A7CE0D2" w14:textId="77777777" w:rsidR="00294CAD" w:rsidRPr="00C52B1D" w:rsidRDefault="00294CAD" w:rsidP="00294CAD">
      <w:pPr>
        <w:numPr>
          <w:ilvl w:val="0"/>
          <w:numId w:val="23"/>
        </w:numPr>
        <w:jc w:val="both"/>
        <w:rPr>
          <w:rFonts w:cs="Arial"/>
          <w:sz w:val="22"/>
          <w:szCs w:val="22"/>
        </w:rPr>
      </w:pPr>
      <w:r w:rsidRPr="00C52B1D">
        <w:rPr>
          <w:rFonts w:cs="Arial"/>
          <w:sz w:val="22"/>
          <w:szCs w:val="22"/>
        </w:rPr>
        <w:t xml:space="preserve">za sklenitev posla pod ugodnejšimi pogoji ali </w:t>
      </w:r>
    </w:p>
    <w:p w14:paraId="43C995F5" w14:textId="77777777" w:rsidR="00294CAD" w:rsidRPr="00C52B1D" w:rsidRDefault="00294CAD" w:rsidP="00294CAD">
      <w:pPr>
        <w:numPr>
          <w:ilvl w:val="0"/>
          <w:numId w:val="23"/>
        </w:numPr>
        <w:jc w:val="both"/>
        <w:rPr>
          <w:rFonts w:cs="Arial"/>
          <w:sz w:val="22"/>
          <w:szCs w:val="22"/>
        </w:rPr>
      </w:pPr>
      <w:r w:rsidRPr="00C52B1D">
        <w:rPr>
          <w:rFonts w:cs="Arial"/>
          <w:sz w:val="22"/>
          <w:szCs w:val="22"/>
        </w:rPr>
        <w:t xml:space="preserve">za opustitev dolžnega nadzora nad izvajanjem pogodbenih obveznosti ali </w:t>
      </w:r>
    </w:p>
    <w:p w14:paraId="278AB54B" w14:textId="77777777" w:rsidR="00294CAD" w:rsidRPr="00C52B1D" w:rsidRDefault="00294CAD" w:rsidP="00294CAD">
      <w:pPr>
        <w:numPr>
          <w:ilvl w:val="0"/>
          <w:numId w:val="23"/>
        </w:numPr>
        <w:jc w:val="both"/>
        <w:rPr>
          <w:rFonts w:cs="Arial"/>
          <w:sz w:val="22"/>
          <w:szCs w:val="22"/>
        </w:rPr>
      </w:pPr>
      <w:r w:rsidRPr="00C52B1D">
        <w:rPr>
          <w:rFonts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F59B732" w14:textId="77777777" w:rsidR="00294CAD" w:rsidRDefault="00294CAD" w:rsidP="00294CAD">
      <w:pPr>
        <w:jc w:val="both"/>
        <w:rPr>
          <w:rFonts w:cs="Arial"/>
          <w:sz w:val="22"/>
          <w:szCs w:val="22"/>
        </w:rPr>
      </w:pPr>
      <w:r w:rsidRPr="00C52B1D">
        <w:rPr>
          <w:rFonts w:cs="Arial"/>
          <w:sz w:val="22"/>
          <w:szCs w:val="22"/>
        </w:rPr>
        <w:t xml:space="preserve">nična.  </w:t>
      </w:r>
    </w:p>
    <w:p w14:paraId="7FD5AE6F" w14:textId="77777777" w:rsidR="00294CAD" w:rsidRDefault="00294CAD" w:rsidP="00294CAD">
      <w:pPr>
        <w:jc w:val="both"/>
        <w:rPr>
          <w:rFonts w:cs="Arial"/>
          <w:sz w:val="22"/>
          <w:szCs w:val="22"/>
        </w:rPr>
      </w:pPr>
    </w:p>
    <w:p w14:paraId="4391DE25" w14:textId="77777777" w:rsidR="00294CAD" w:rsidRPr="00C52B1D" w:rsidRDefault="00294CAD" w:rsidP="00294CAD">
      <w:pPr>
        <w:jc w:val="both"/>
        <w:rPr>
          <w:rFonts w:cs="Arial"/>
          <w:sz w:val="22"/>
          <w:szCs w:val="22"/>
        </w:rPr>
      </w:pPr>
    </w:p>
    <w:p w14:paraId="4E041B2A" w14:textId="77777777" w:rsidR="00294CAD" w:rsidRPr="00C52B1D" w:rsidRDefault="00294CAD" w:rsidP="00294CAD">
      <w:pPr>
        <w:jc w:val="center"/>
        <w:rPr>
          <w:rFonts w:cs="Arial"/>
          <w:bCs/>
          <w:sz w:val="22"/>
          <w:szCs w:val="22"/>
        </w:rPr>
      </w:pPr>
      <w:r w:rsidRPr="00C52B1D">
        <w:rPr>
          <w:rFonts w:cs="Arial"/>
          <w:bCs/>
          <w:sz w:val="22"/>
          <w:szCs w:val="22"/>
        </w:rPr>
        <w:t>15. člen</w:t>
      </w:r>
    </w:p>
    <w:p w14:paraId="0E92FF6A" w14:textId="77777777" w:rsidR="00294CAD" w:rsidRPr="00C52B1D" w:rsidRDefault="00294CAD" w:rsidP="00294CAD">
      <w:pPr>
        <w:jc w:val="center"/>
        <w:rPr>
          <w:rFonts w:cs="Arial"/>
          <w:bCs/>
          <w:sz w:val="22"/>
          <w:szCs w:val="22"/>
        </w:rPr>
      </w:pPr>
    </w:p>
    <w:p w14:paraId="385D413A" w14:textId="77777777" w:rsidR="00294CAD" w:rsidRPr="00C52B1D" w:rsidRDefault="00294CAD" w:rsidP="00294CAD">
      <w:pPr>
        <w:jc w:val="both"/>
        <w:rPr>
          <w:rFonts w:cs="Arial"/>
          <w:sz w:val="22"/>
          <w:szCs w:val="22"/>
          <w:lang w:eastAsia="en-US"/>
        </w:rPr>
      </w:pPr>
      <w:r w:rsidRPr="00C52B1D">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C9C1EFE" w14:textId="77777777" w:rsidR="00294CAD" w:rsidRPr="00C52B1D" w:rsidRDefault="00294CAD" w:rsidP="00294CAD">
      <w:pPr>
        <w:jc w:val="center"/>
        <w:rPr>
          <w:rFonts w:cs="Arial"/>
          <w:bCs/>
          <w:sz w:val="22"/>
          <w:szCs w:val="22"/>
          <w:lang w:eastAsia="en-US"/>
        </w:rPr>
      </w:pPr>
    </w:p>
    <w:p w14:paraId="3C5DD6B5" w14:textId="77777777" w:rsidR="00294CAD" w:rsidRPr="00C52B1D" w:rsidRDefault="00294CAD" w:rsidP="00294CAD">
      <w:pPr>
        <w:jc w:val="center"/>
        <w:rPr>
          <w:rFonts w:cs="Arial"/>
          <w:bCs/>
          <w:sz w:val="22"/>
          <w:szCs w:val="22"/>
          <w:lang w:eastAsia="en-US"/>
        </w:rPr>
      </w:pPr>
    </w:p>
    <w:p w14:paraId="7702AEE6" w14:textId="77777777" w:rsidR="00294CAD" w:rsidRPr="00C52B1D" w:rsidRDefault="00294CAD" w:rsidP="00294CAD">
      <w:pPr>
        <w:jc w:val="center"/>
        <w:rPr>
          <w:rFonts w:cs="Arial"/>
          <w:bCs/>
          <w:sz w:val="22"/>
          <w:szCs w:val="22"/>
        </w:rPr>
      </w:pPr>
      <w:r w:rsidRPr="00C52B1D">
        <w:rPr>
          <w:rFonts w:cs="Arial"/>
          <w:bCs/>
          <w:sz w:val="22"/>
          <w:szCs w:val="22"/>
        </w:rPr>
        <w:t>16. člen</w:t>
      </w:r>
    </w:p>
    <w:p w14:paraId="3CFCA2E5" w14:textId="77777777" w:rsidR="00294CAD" w:rsidRPr="00C52B1D" w:rsidRDefault="00294CAD" w:rsidP="00294CAD">
      <w:pPr>
        <w:jc w:val="center"/>
        <w:rPr>
          <w:rFonts w:cs="Arial"/>
          <w:bCs/>
          <w:sz w:val="22"/>
          <w:szCs w:val="22"/>
        </w:rPr>
      </w:pPr>
    </w:p>
    <w:p w14:paraId="4301F00D" w14:textId="77777777" w:rsidR="00294CAD" w:rsidRPr="00C52B1D" w:rsidRDefault="00294CAD" w:rsidP="00294CAD">
      <w:pPr>
        <w:tabs>
          <w:tab w:val="num" w:pos="704"/>
        </w:tabs>
        <w:jc w:val="both"/>
        <w:rPr>
          <w:rFonts w:cs="Arial"/>
          <w:sz w:val="22"/>
          <w:szCs w:val="22"/>
        </w:rPr>
      </w:pPr>
      <w:r w:rsidRPr="00C52B1D">
        <w:rPr>
          <w:rFonts w:cs="Arial"/>
          <w:sz w:val="22"/>
          <w:szCs w:val="22"/>
        </w:rPr>
        <w:t>Pogodbeni stranki ugotavljata, da se zavedata pomembnosti zaščite pravice  do zasebnosti in sta seznanjeni z veljavni zakoni in predpisi o varstvu osebnih podatkov.</w:t>
      </w:r>
    </w:p>
    <w:p w14:paraId="3C62F9CA" w14:textId="77777777" w:rsidR="00294CAD" w:rsidRPr="00C52B1D" w:rsidRDefault="00294CAD" w:rsidP="00294CAD">
      <w:pPr>
        <w:tabs>
          <w:tab w:val="num" w:pos="704"/>
        </w:tabs>
        <w:jc w:val="both"/>
        <w:rPr>
          <w:rFonts w:cs="Arial"/>
          <w:sz w:val="22"/>
          <w:szCs w:val="22"/>
        </w:rPr>
      </w:pPr>
    </w:p>
    <w:p w14:paraId="3C1596C5" w14:textId="77777777" w:rsidR="00294CAD" w:rsidRPr="00C52B1D" w:rsidRDefault="00294CAD" w:rsidP="00294CAD">
      <w:pPr>
        <w:tabs>
          <w:tab w:val="num" w:pos="704"/>
        </w:tabs>
        <w:jc w:val="both"/>
        <w:rPr>
          <w:rFonts w:cs="Arial"/>
          <w:sz w:val="22"/>
          <w:szCs w:val="22"/>
        </w:rPr>
      </w:pPr>
      <w:r w:rsidRPr="00C52B1D">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2345DBFC" w14:textId="77777777" w:rsidR="00294CAD" w:rsidRPr="00C52B1D" w:rsidRDefault="00294CAD" w:rsidP="00294CAD">
      <w:pPr>
        <w:tabs>
          <w:tab w:val="num" w:pos="704"/>
        </w:tabs>
        <w:jc w:val="both"/>
        <w:rPr>
          <w:rFonts w:cs="Arial"/>
          <w:sz w:val="22"/>
          <w:szCs w:val="22"/>
        </w:rPr>
      </w:pPr>
    </w:p>
    <w:p w14:paraId="4A1512E9" w14:textId="77777777" w:rsidR="00294CAD" w:rsidRPr="00C52B1D" w:rsidRDefault="00294CAD" w:rsidP="00294CAD">
      <w:pPr>
        <w:jc w:val="both"/>
        <w:rPr>
          <w:rFonts w:cs="Arial"/>
          <w:b/>
          <w:color w:val="000000"/>
          <w:sz w:val="22"/>
          <w:szCs w:val="22"/>
        </w:rPr>
      </w:pPr>
      <w:r w:rsidRPr="00C52B1D">
        <w:rPr>
          <w:rFonts w:cs="Arial"/>
          <w:sz w:val="22"/>
          <w:szCs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C52B1D">
        <w:rPr>
          <w:rFonts w:cs="Arial"/>
          <w:sz w:val="22"/>
          <w:szCs w:val="22"/>
        </w:rPr>
        <w:lastRenderedPageBreak/>
        <w:t>lahko odškodninsko in kazensko odgovoren pri čemer obveza varovanja podatkov ne preneha s prenehanjem izvajanja pogodbenih obveznosti</w:t>
      </w:r>
    </w:p>
    <w:p w14:paraId="25834F9C" w14:textId="77777777" w:rsidR="00294CAD" w:rsidRPr="00C52B1D" w:rsidRDefault="00294CAD" w:rsidP="00294CAD">
      <w:pPr>
        <w:jc w:val="both"/>
        <w:rPr>
          <w:rFonts w:cs="Arial"/>
          <w:b/>
          <w:color w:val="000000"/>
          <w:sz w:val="22"/>
          <w:szCs w:val="22"/>
        </w:rPr>
      </w:pPr>
    </w:p>
    <w:p w14:paraId="3991DAC8" w14:textId="77777777" w:rsidR="00294CAD" w:rsidRPr="00C52B1D" w:rsidRDefault="00294CAD" w:rsidP="00294CAD">
      <w:pPr>
        <w:jc w:val="both"/>
        <w:rPr>
          <w:rFonts w:cs="Arial"/>
          <w:b/>
          <w:color w:val="000000"/>
          <w:sz w:val="22"/>
          <w:szCs w:val="22"/>
        </w:rPr>
      </w:pPr>
    </w:p>
    <w:p w14:paraId="2B82EC98" w14:textId="77777777" w:rsidR="00294CAD" w:rsidRPr="00C52B1D" w:rsidRDefault="00294CAD" w:rsidP="00294CAD">
      <w:pPr>
        <w:ind w:left="360"/>
        <w:jc w:val="center"/>
        <w:rPr>
          <w:rFonts w:cs="Arial"/>
          <w:bCs/>
          <w:sz w:val="22"/>
          <w:szCs w:val="22"/>
          <w:lang w:eastAsia="en-US"/>
        </w:rPr>
      </w:pPr>
      <w:r w:rsidRPr="00C52B1D">
        <w:rPr>
          <w:rFonts w:cs="Arial"/>
          <w:bCs/>
          <w:sz w:val="22"/>
          <w:szCs w:val="22"/>
          <w:lang w:eastAsia="en-US"/>
        </w:rPr>
        <w:t>17. člen</w:t>
      </w:r>
    </w:p>
    <w:p w14:paraId="58BB5710" w14:textId="77777777" w:rsidR="00294CAD" w:rsidRPr="00C52B1D" w:rsidRDefault="00294CAD" w:rsidP="00294CAD">
      <w:pPr>
        <w:ind w:left="360"/>
        <w:jc w:val="center"/>
        <w:rPr>
          <w:rFonts w:cs="Arial"/>
          <w:bCs/>
          <w:sz w:val="22"/>
          <w:szCs w:val="22"/>
          <w:lang w:eastAsia="en-US"/>
        </w:rPr>
      </w:pPr>
    </w:p>
    <w:p w14:paraId="2607E478" w14:textId="77777777" w:rsidR="00294CAD" w:rsidRPr="00D16BBD" w:rsidRDefault="00294CAD" w:rsidP="00294CAD">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17D49967" w14:textId="77777777" w:rsidR="00294CAD" w:rsidRPr="00D16BBD" w:rsidRDefault="00294CAD" w:rsidP="00294CAD">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520DB4AC" w14:textId="77777777" w:rsidR="00294CAD" w:rsidRPr="00D16BBD" w:rsidRDefault="00294CAD" w:rsidP="00294CAD">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2D9036C" w14:textId="77777777" w:rsidR="00294CAD" w:rsidRPr="00D16BBD" w:rsidRDefault="00294CAD" w:rsidP="00294CAD">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0A653761" w14:textId="77777777" w:rsidR="00294CAD" w:rsidRPr="00D16BBD" w:rsidRDefault="00294CAD" w:rsidP="00294CAD">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680A4280" w14:textId="77777777" w:rsidR="00294CAD" w:rsidRPr="00D16BBD" w:rsidRDefault="00294CAD" w:rsidP="00294CAD">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6CA62687" w14:textId="77777777" w:rsidR="00294CAD" w:rsidRPr="00D16BBD" w:rsidRDefault="00294CAD" w:rsidP="00294CAD">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3D20F6D0" w14:textId="77777777" w:rsidR="00294CAD" w:rsidRPr="00D16BBD" w:rsidRDefault="00294CAD" w:rsidP="00294CAD">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34A96773" w14:textId="77777777" w:rsidR="00294CAD" w:rsidRPr="00D16BBD" w:rsidRDefault="00294CAD" w:rsidP="00294CAD">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61F2711B" w14:textId="77777777" w:rsidR="00294CAD" w:rsidRDefault="00294CAD" w:rsidP="00294CAD">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2CE9F9D8" w14:textId="77777777" w:rsidR="00294CAD" w:rsidRPr="00D16BBD" w:rsidRDefault="00294CAD" w:rsidP="00294CAD">
      <w:pPr>
        <w:jc w:val="both"/>
        <w:rPr>
          <w:rFonts w:eastAsia="Calibri" w:cs="Arial"/>
          <w:sz w:val="22"/>
          <w:szCs w:val="22"/>
          <w:lang w:eastAsia="en-US"/>
        </w:rPr>
      </w:pPr>
    </w:p>
    <w:p w14:paraId="27228F90" w14:textId="77777777" w:rsidR="00294CAD" w:rsidRPr="00D16BBD" w:rsidRDefault="00294CAD" w:rsidP="00294CAD">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8F8C660" w14:textId="77777777" w:rsidR="00E07B77" w:rsidRDefault="00E07B77" w:rsidP="00E07B77">
      <w:pPr>
        <w:jc w:val="both"/>
        <w:rPr>
          <w:rFonts w:cs="Arial"/>
          <w:sz w:val="22"/>
          <w:szCs w:val="22"/>
        </w:rPr>
      </w:pPr>
    </w:p>
    <w:p w14:paraId="5ADF2FE2" w14:textId="77777777" w:rsidR="00E07B77" w:rsidRPr="00BE0302" w:rsidRDefault="00E07B77" w:rsidP="00E07B77">
      <w:pPr>
        <w:jc w:val="both"/>
        <w:rPr>
          <w:rFonts w:cs="Arial"/>
          <w:sz w:val="22"/>
          <w:szCs w:val="22"/>
        </w:rPr>
      </w:pPr>
    </w:p>
    <w:p w14:paraId="3F3CD73B"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Reševanje sporov</w:t>
      </w:r>
    </w:p>
    <w:p w14:paraId="1C19BC04" w14:textId="77777777" w:rsidR="00E07B77" w:rsidRPr="00BE0302" w:rsidRDefault="00E07B77" w:rsidP="00E07B77">
      <w:pPr>
        <w:ind w:left="1080"/>
        <w:jc w:val="both"/>
        <w:rPr>
          <w:rFonts w:cs="Arial"/>
          <w:b/>
          <w:sz w:val="22"/>
          <w:szCs w:val="22"/>
        </w:rPr>
      </w:pPr>
    </w:p>
    <w:p w14:paraId="224EA72B" w14:textId="75E2C6EF" w:rsidR="00E07B77" w:rsidRDefault="00E07B77" w:rsidP="00E07B77">
      <w:pPr>
        <w:ind w:left="360"/>
        <w:jc w:val="center"/>
        <w:rPr>
          <w:rFonts w:cs="Arial"/>
          <w:sz w:val="22"/>
          <w:szCs w:val="22"/>
        </w:rPr>
      </w:pPr>
      <w:r>
        <w:rPr>
          <w:rFonts w:cs="Arial"/>
          <w:sz w:val="22"/>
          <w:szCs w:val="22"/>
        </w:rPr>
        <w:t>1</w:t>
      </w:r>
      <w:r w:rsidR="00294CAD">
        <w:rPr>
          <w:rFonts w:cs="Arial"/>
          <w:sz w:val="22"/>
          <w:szCs w:val="22"/>
        </w:rPr>
        <w:t>8</w:t>
      </w:r>
      <w:r w:rsidRPr="00BE0302">
        <w:rPr>
          <w:rFonts w:cs="Arial"/>
          <w:sz w:val="22"/>
          <w:szCs w:val="22"/>
        </w:rPr>
        <w:t>. člen</w:t>
      </w:r>
    </w:p>
    <w:p w14:paraId="3E6FDB90" w14:textId="77777777" w:rsidR="00E07B77" w:rsidRPr="00BE0302" w:rsidRDefault="00E07B77" w:rsidP="00E07B77">
      <w:pPr>
        <w:ind w:left="360"/>
        <w:jc w:val="center"/>
        <w:rPr>
          <w:rFonts w:cs="Arial"/>
          <w:sz w:val="22"/>
          <w:szCs w:val="22"/>
        </w:rPr>
      </w:pPr>
    </w:p>
    <w:p w14:paraId="6446ECF7" w14:textId="77777777" w:rsidR="00E07B77" w:rsidRPr="00BE0302" w:rsidRDefault="00E07B77" w:rsidP="00E07B77">
      <w:pPr>
        <w:jc w:val="both"/>
        <w:rPr>
          <w:rFonts w:cs="Arial"/>
          <w:sz w:val="22"/>
          <w:szCs w:val="22"/>
        </w:rPr>
      </w:pPr>
      <w:r w:rsidRPr="00BE0302">
        <w:rPr>
          <w:rFonts w:cs="Arial"/>
          <w:sz w:val="22"/>
          <w:szCs w:val="22"/>
        </w:rPr>
        <w:t>Pogodbeni stranki se dogovorita, da bosta morebitne spore iz pogodbe reševali sporazumno.</w:t>
      </w:r>
    </w:p>
    <w:p w14:paraId="0FFDAEC7" w14:textId="77777777" w:rsidR="00E07B77" w:rsidRPr="00BE0302" w:rsidRDefault="00E07B77" w:rsidP="00E07B77">
      <w:pPr>
        <w:jc w:val="both"/>
        <w:rPr>
          <w:rFonts w:cs="Arial"/>
          <w:sz w:val="22"/>
          <w:szCs w:val="22"/>
        </w:rPr>
      </w:pPr>
    </w:p>
    <w:p w14:paraId="1226C31D" w14:textId="77777777" w:rsidR="00E07B77" w:rsidRPr="00BE0302" w:rsidRDefault="00E07B77" w:rsidP="00E07B77">
      <w:pPr>
        <w:jc w:val="both"/>
        <w:rPr>
          <w:rFonts w:cs="Arial"/>
          <w:sz w:val="22"/>
          <w:szCs w:val="22"/>
        </w:rPr>
      </w:pPr>
      <w:r w:rsidRPr="00BE0302">
        <w:rPr>
          <w:rFonts w:cs="Arial"/>
          <w:sz w:val="22"/>
          <w:szCs w:val="22"/>
        </w:rPr>
        <w:t>V kolikor sporazumna rešitev ni možna, je za reševanje sporov iz pogodbe pristojno stvarno pristojno sodišče v Ljubljani.</w:t>
      </w:r>
    </w:p>
    <w:p w14:paraId="7417F990" w14:textId="77777777" w:rsidR="00E07B77" w:rsidRPr="00BE0302" w:rsidRDefault="00E07B77" w:rsidP="00E07B77">
      <w:pPr>
        <w:jc w:val="both"/>
        <w:rPr>
          <w:rFonts w:cs="Arial"/>
          <w:sz w:val="22"/>
          <w:szCs w:val="22"/>
        </w:rPr>
      </w:pPr>
    </w:p>
    <w:p w14:paraId="56CDF4D5" w14:textId="77777777" w:rsidR="00E07B77" w:rsidRPr="00BE0302" w:rsidRDefault="00E07B77" w:rsidP="00E07B77">
      <w:pPr>
        <w:jc w:val="both"/>
        <w:rPr>
          <w:rFonts w:cs="Arial"/>
          <w:sz w:val="22"/>
          <w:szCs w:val="22"/>
        </w:rPr>
      </w:pPr>
      <w:r w:rsidRPr="00BE0302">
        <w:rPr>
          <w:rFonts w:cs="Arial"/>
          <w:sz w:val="22"/>
          <w:szCs w:val="22"/>
        </w:rPr>
        <w:t>Uporabljalo se bo slovensko pravo.</w:t>
      </w:r>
    </w:p>
    <w:p w14:paraId="36368265" w14:textId="77777777" w:rsidR="00E07B77" w:rsidRPr="00BE0302" w:rsidRDefault="00E07B77" w:rsidP="00E07B77">
      <w:pPr>
        <w:jc w:val="both"/>
        <w:rPr>
          <w:rFonts w:cs="Arial"/>
          <w:sz w:val="22"/>
          <w:szCs w:val="22"/>
        </w:rPr>
      </w:pPr>
    </w:p>
    <w:p w14:paraId="64352F8F" w14:textId="77777777" w:rsidR="00E07B77" w:rsidRPr="00BE0302" w:rsidRDefault="00E07B77" w:rsidP="00E07B77">
      <w:pPr>
        <w:jc w:val="both"/>
        <w:rPr>
          <w:rFonts w:cs="Arial"/>
          <w:sz w:val="22"/>
          <w:szCs w:val="22"/>
        </w:rPr>
      </w:pPr>
      <w:r w:rsidRPr="00BE0302">
        <w:rPr>
          <w:rFonts w:cs="Arial"/>
          <w:sz w:val="22"/>
          <w:szCs w:val="22"/>
        </w:rPr>
        <w:lastRenderedPageBreak/>
        <w:t xml:space="preserve">Pri razlagi teh pogodbenih določil in reševanju sporov iz te pogodbe, se upošteva razpisna in ponudbena dokumentacija ter vse priloge, ki so sestavni del te pogodbe. </w:t>
      </w:r>
    </w:p>
    <w:p w14:paraId="676E7D1A" w14:textId="77777777" w:rsidR="00E07B77" w:rsidRDefault="00E07B77" w:rsidP="00E07B77">
      <w:pPr>
        <w:jc w:val="both"/>
        <w:rPr>
          <w:rFonts w:cs="Arial"/>
          <w:sz w:val="22"/>
          <w:szCs w:val="22"/>
        </w:rPr>
      </w:pPr>
    </w:p>
    <w:p w14:paraId="14C24DD4" w14:textId="77777777" w:rsidR="00E07B77" w:rsidRDefault="00E07B77" w:rsidP="00E07B77">
      <w:pPr>
        <w:jc w:val="both"/>
        <w:rPr>
          <w:rFonts w:cs="Arial"/>
          <w:sz w:val="22"/>
          <w:szCs w:val="22"/>
        </w:rPr>
      </w:pPr>
    </w:p>
    <w:p w14:paraId="7D306965"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 xml:space="preserve">Veljavnost in trajanje pogodbe </w:t>
      </w:r>
    </w:p>
    <w:p w14:paraId="45484E6A" w14:textId="77777777" w:rsidR="00E07B77" w:rsidRPr="00BE0302" w:rsidRDefault="00E07B77" w:rsidP="00E07B77">
      <w:pPr>
        <w:ind w:left="1080"/>
        <w:jc w:val="both"/>
        <w:rPr>
          <w:rFonts w:cs="Arial"/>
          <w:b/>
          <w:sz w:val="22"/>
          <w:szCs w:val="22"/>
        </w:rPr>
      </w:pPr>
    </w:p>
    <w:p w14:paraId="01F502C4" w14:textId="77777777" w:rsidR="00E07B77" w:rsidRDefault="00E07B77" w:rsidP="00E07B77">
      <w:pPr>
        <w:ind w:left="360"/>
        <w:jc w:val="center"/>
        <w:rPr>
          <w:rFonts w:cs="Arial"/>
          <w:sz w:val="22"/>
          <w:szCs w:val="22"/>
        </w:rPr>
      </w:pPr>
      <w:r>
        <w:rPr>
          <w:rFonts w:cs="Arial"/>
          <w:sz w:val="22"/>
          <w:szCs w:val="22"/>
        </w:rPr>
        <w:t>18</w:t>
      </w:r>
      <w:r w:rsidRPr="00BE0302">
        <w:rPr>
          <w:rFonts w:cs="Arial"/>
          <w:sz w:val="22"/>
          <w:szCs w:val="22"/>
        </w:rPr>
        <w:t>. člen</w:t>
      </w:r>
    </w:p>
    <w:p w14:paraId="2F77CCE8" w14:textId="77777777" w:rsidR="00E07B77" w:rsidRPr="00BE0302" w:rsidRDefault="00E07B77" w:rsidP="00E07B77">
      <w:pPr>
        <w:ind w:left="360"/>
        <w:jc w:val="center"/>
        <w:rPr>
          <w:rFonts w:cs="Arial"/>
          <w:sz w:val="22"/>
          <w:szCs w:val="22"/>
        </w:rPr>
      </w:pPr>
    </w:p>
    <w:p w14:paraId="73A60C2A" w14:textId="1A26C2AC" w:rsidR="00E07B77" w:rsidRDefault="00E07B77" w:rsidP="00E07B77">
      <w:pPr>
        <w:jc w:val="both"/>
        <w:rPr>
          <w:rFonts w:cs="Arial"/>
          <w:sz w:val="22"/>
          <w:szCs w:val="22"/>
        </w:rPr>
      </w:pPr>
      <w:r w:rsidRPr="00BE0302">
        <w:rPr>
          <w:rFonts w:cs="Arial"/>
          <w:sz w:val="22"/>
          <w:szCs w:val="22"/>
        </w:rPr>
        <w:t xml:space="preserve">Pogodba se sklepa za </w:t>
      </w:r>
      <w:r w:rsidRPr="0024087D">
        <w:rPr>
          <w:rFonts w:cs="Arial"/>
          <w:b/>
          <w:sz w:val="22"/>
          <w:szCs w:val="22"/>
        </w:rPr>
        <w:t>obdobje dveh (2) let</w:t>
      </w:r>
      <w:r w:rsidRPr="00BE0302">
        <w:rPr>
          <w:rFonts w:cs="Arial"/>
          <w:sz w:val="22"/>
          <w:szCs w:val="22"/>
        </w:rPr>
        <w:t xml:space="preserve"> in stopi v veljavo z dnem, ko jo podpišeta obe pogodbeni stranki in</w:t>
      </w:r>
      <w:r w:rsidR="005125BA" w:rsidRPr="005125BA">
        <w:rPr>
          <w:rFonts w:cs="Arial"/>
          <w:sz w:val="22"/>
          <w:szCs w:val="22"/>
        </w:rPr>
        <w:t xml:space="preserve"> pod </w:t>
      </w:r>
      <w:proofErr w:type="spellStart"/>
      <w:r w:rsidR="005125BA" w:rsidRPr="005125BA">
        <w:rPr>
          <w:rFonts w:cs="Arial"/>
          <w:sz w:val="22"/>
          <w:szCs w:val="22"/>
        </w:rPr>
        <w:t>odložnim</w:t>
      </w:r>
      <w:proofErr w:type="spellEnd"/>
      <w:r w:rsidR="005125BA" w:rsidRPr="005125BA">
        <w:rPr>
          <w:rFonts w:cs="Arial"/>
          <w:sz w:val="22"/>
          <w:szCs w:val="22"/>
        </w:rPr>
        <w:t xml:space="preserve"> pogojem dostave dostavi garancijo za dobro izvedbo pogodbenih obveznosti</w:t>
      </w:r>
    </w:p>
    <w:p w14:paraId="08A424E3" w14:textId="77777777" w:rsidR="005125BA" w:rsidRDefault="005125BA" w:rsidP="00E07B77">
      <w:pPr>
        <w:jc w:val="both"/>
        <w:rPr>
          <w:rFonts w:cs="Arial"/>
          <w:sz w:val="22"/>
          <w:szCs w:val="22"/>
        </w:rPr>
      </w:pPr>
    </w:p>
    <w:p w14:paraId="442D93E7" w14:textId="77777777" w:rsidR="00E07B77" w:rsidRPr="00BE0302" w:rsidRDefault="00E07B77" w:rsidP="00E07B77">
      <w:pPr>
        <w:jc w:val="both"/>
        <w:rPr>
          <w:rFonts w:cs="Arial"/>
          <w:sz w:val="22"/>
          <w:szCs w:val="22"/>
        </w:rPr>
      </w:pPr>
      <w:r w:rsidRPr="00BE0302">
        <w:rPr>
          <w:rFonts w:cs="Arial"/>
          <w:sz w:val="22"/>
          <w:szCs w:val="22"/>
        </w:rPr>
        <w:t>Vsaka od strank lahko odpove to pogodbo z enomesečnim odpovednim rokom, s priporočenim pismom po pošti.</w:t>
      </w:r>
    </w:p>
    <w:p w14:paraId="238FED72" w14:textId="77777777" w:rsidR="00E07B77" w:rsidRPr="00BE0302" w:rsidRDefault="00E07B77" w:rsidP="00E07B77">
      <w:pPr>
        <w:jc w:val="both"/>
        <w:rPr>
          <w:rFonts w:cs="Arial"/>
          <w:sz w:val="22"/>
          <w:szCs w:val="22"/>
        </w:rPr>
      </w:pPr>
    </w:p>
    <w:p w14:paraId="6394F0CC" w14:textId="77777777" w:rsidR="00E07B77" w:rsidRPr="00BE0302" w:rsidRDefault="00E07B77" w:rsidP="00E07B77">
      <w:pPr>
        <w:jc w:val="both"/>
        <w:rPr>
          <w:rFonts w:cs="Arial"/>
          <w:sz w:val="22"/>
          <w:szCs w:val="22"/>
        </w:rPr>
      </w:pPr>
    </w:p>
    <w:p w14:paraId="63E6BFC3" w14:textId="77777777" w:rsidR="00E07B77" w:rsidRPr="00BE0302" w:rsidRDefault="00E07B77" w:rsidP="00E07B77">
      <w:pPr>
        <w:numPr>
          <w:ilvl w:val="0"/>
          <w:numId w:val="19"/>
        </w:numPr>
        <w:jc w:val="both"/>
        <w:rPr>
          <w:rFonts w:cs="Arial"/>
          <w:b/>
          <w:sz w:val="22"/>
          <w:szCs w:val="22"/>
        </w:rPr>
      </w:pPr>
      <w:r w:rsidRPr="00BE0302">
        <w:rPr>
          <w:rFonts w:cs="Arial"/>
          <w:b/>
          <w:sz w:val="22"/>
          <w:szCs w:val="22"/>
        </w:rPr>
        <w:t>Končne določbe</w:t>
      </w:r>
    </w:p>
    <w:p w14:paraId="26578D22" w14:textId="27ABC74B" w:rsidR="00E07B77" w:rsidRDefault="00E07B77" w:rsidP="00E07B77">
      <w:pPr>
        <w:ind w:left="360"/>
        <w:jc w:val="center"/>
        <w:rPr>
          <w:rFonts w:cs="Arial"/>
          <w:sz w:val="22"/>
          <w:szCs w:val="22"/>
        </w:rPr>
      </w:pPr>
    </w:p>
    <w:p w14:paraId="751EED84" w14:textId="77777777" w:rsidR="00294CAD" w:rsidRPr="00C52B1D" w:rsidRDefault="00294CAD" w:rsidP="00294CAD">
      <w:pPr>
        <w:ind w:left="360"/>
        <w:jc w:val="center"/>
        <w:rPr>
          <w:rFonts w:cs="Arial"/>
          <w:sz w:val="22"/>
          <w:szCs w:val="22"/>
        </w:rPr>
      </w:pPr>
      <w:r w:rsidRPr="00C52B1D">
        <w:rPr>
          <w:rFonts w:cs="Arial"/>
          <w:sz w:val="22"/>
          <w:szCs w:val="22"/>
        </w:rPr>
        <w:t>19. člen</w:t>
      </w:r>
    </w:p>
    <w:p w14:paraId="0409556D" w14:textId="77777777" w:rsidR="00294CAD" w:rsidRPr="00BE0302" w:rsidRDefault="00294CAD" w:rsidP="00E07B77">
      <w:pPr>
        <w:ind w:left="360"/>
        <w:jc w:val="center"/>
        <w:rPr>
          <w:rFonts w:cs="Arial"/>
          <w:sz w:val="22"/>
          <w:szCs w:val="22"/>
        </w:rPr>
      </w:pPr>
    </w:p>
    <w:p w14:paraId="2786CD70" w14:textId="77777777" w:rsidR="00294CAD" w:rsidRPr="00C52B1D" w:rsidRDefault="00294CAD" w:rsidP="00294CAD">
      <w:pPr>
        <w:ind w:left="360"/>
        <w:jc w:val="center"/>
        <w:rPr>
          <w:rFonts w:cs="Arial"/>
          <w:sz w:val="22"/>
          <w:szCs w:val="22"/>
        </w:rPr>
      </w:pPr>
    </w:p>
    <w:p w14:paraId="79840AE4" w14:textId="77777777" w:rsidR="00294CAD" w:rsidRPr="00C52B1D" w:rsidRDefault="00294CAD" w:rsidP="00294CAD">
      <w:pPr>
        <w:jc w:val="both"/>
        <w:rPr>
          <w:rFonts w:cs="Arial"/>
          <w:sz w:val="22"/>
          <w:szCs w:val="22"/>
        </w:rPr>
      </w:pPr>
      <w:r w:rsidRPr="00C52B1D">
        <w:rPr>
          <w:rFonts w:cs="Arial"/>
          <w:sz w:val="22"/>
          <w:szCs w:val="22"/>
        </w:rPr>
        <w:t>Pogodbeni stranki se dogovorita, da bosta morebitne spore iz pogodbe reševali sporazumno.</w:t>
      </w:r>
    </w:p>
    <w:p w14:paraId="59A2B86D" w14:textId="77777777" w:rsidR="00294CAD" w:rsidRPr="00C52B1D" w:rsidRDefault="00294CAD" w:rsidP="00294CAD">
      <w:pPr>
        <w:jc w:val="both"/>
        <w:rPr>
          <w:rFonts w:cs="Arial"/>
          <w:sz w:val="22"/>
          <w:szCs w:val="22"/>
        </w:rPr>
      </w:pPr>
    </w:p>
    <w:p w14:paraId="528A0124" w14:textId="77777777" w:rsidR="00294CAD" w:rsidRPr="00C52B1D" w:rsidRDefault="00294CAD" w:rsidP="00294CAD">
      <w:pPr>
        <w:jc w:val="both"/>
        <w:rPr>
          <w:rFonts w:cs="Arial"/>
          <w:sz w:val="22"/>
          <w:szCs w:val="22"/>
        </w:rPr>
      </w:pPr>
      <w:r w:rsidRPr="00C52B1D">
        <w:rPr>
          <w:rFonts w:cs="Arial"/>
          <w:sz w:val="22"/>
          <w:szCs w:val="22"/>
        </w:rPr>
        <w:t>V kolikor sporazumna rešitev ni možna, je za reševanje sporov iz pogodbe pristojno stvarno pristojno sodišče v Ljubljani.</w:t>
      </w:r>
    </w:p>
    <w:p w14:paraId="135AB03A" w14:textId="77777777" w:rsidR="00294CAD" w:rsidRPr="00C52B1D" w:rsidRDefault="00294CAD" w:rsidP="00294CAD">
      <w:pPr>
        <w:jc w:val="both"/>
        <w:rPr>
          <w:rFonts w:cs="Arial"/>
          <w:sz w:val="22"/>
          <w:szCs w:val="22"/>
        </w:rPr>
      </w:pPr>
    </w:p>
    <w:p w14:paraId="19275500" w14:textId="77777777" w:rsidR="00294CAD" w:rsidRPr="00C52B1D" w:rsidRDefault="00294CAD" w:rsidP="00294CAD">
      <w:pPr>
        <w:jc w:val="both"/>
        <w:rPr>
          <w:rFonts w:cs="Arial"/>
          <w:sz w:val="22"/>
          <w:szCs w:val="22"/>
        </w:rPr>
      </w:pPr>
      <w:r w:rsidRPr="00C52B1D">
        <w:rPr>
          <w:rFonts w:cs="Arial"/>
          <w:sz w:val="22"/>
          <w:szCs w:val="22"/>
        </w:rPr>
        <w:t>Uporabljalo se bo slovensko pravo.</w:t>
      </w:r>
    </w:p>
    <w:p w14:paraId="14F48FC2" w14:textId="77777777" w:rsidR="00294CAD" w:rsidRPr="00C52B1D" w:rsidRDefault="00294CAD" w:rsidP="00294CAD">
      <w:pPr>
        <w:jc w:val="both"/>
        <w:rPr>
          <w:rFonts w:cs="Arial"/>
          <w:sz w:val="22"/>
          <w:szCs w:val="22"/>
        </w:rPr>
      </w:pPr>
    </w:p>
    <w:p w14:paraId="053BC625" w14:textId="77777777" w:rsidR="00294CAD" w:rsidRPr="00C52B1D" w:rsidRDefault="00294CAD" w:rsidP="00294CAD">
      <w:pPr>
        <w:jc w:val="both"/>
        <w:rPr>
          <w:rFonts w:cs="Arial"/>
          <w:sz w:val="22"/>
          <w:szCs w:val="22"/>
        </w:rPr>
      </w:pPr>
      <w:r w:rsidRPr="00C52B1D">
        <w:rPr>
          <w:rFonts w:cs="Arial"/>
          <w:sz w:val="22"/>
          <w:szCs w:val="22"/>
        </w:rPr>
        <w:t xml:space="preserve">Pri razlagi teh pogodbenih določil in reševanju sporov iz te pogodbe, se upošteva razpisna in ponudbena dokumentacija ter vse priloge, ki so sestavni del te pogodbe. </w:t>
      </w:r>
    </w:p>
    <w:p w14:paraId="612D238D" w14:textId="77777777" w:rsidR="00294CAD" w:rsidRPr="00C52B1D" w:rsidRDefault="00294CAD" w:rsidP="00294CAD">
      <w:pPr>
        <w:ind w:left="1080"/>
        <w:jc w:val="both"/>
        <w:rPr>
          <w:rFonts w:cs="Arial"/>
          <w:b/>
          <w:sz w:val="22"/>
          <w:szCs w:val="22"/>
        </w:rPr>
      </w:pPr>
    </w:p>
    <w:p w14:paraId="1BB9B536" w14:textId="77777777" w:rsidR="00294CAD" w:rsidRPr="00C52B1D" w:rsidRDefault="00294CAD" w:rsidP="00294CAD">
      <w:pPr>
        <w:ind w:left="1080"/>
        <w:jc w:val="both"/>
        <w:rPr>
          <w:rFonts w:cs="Arial"/>
          <w:b/>
          <w:sz w:val="22"/>
          <w:szCs w:val="22"/>
        </w:rPr>
      </w:pPr>
    </w:p>
    <w:p w14:paraId="3E699C0E" w14:textId="7385C055" w:rsidR="00294CAD" w:rsidRPr="00C52B1D" w:rsidRDefault="00294CAD" w:rsidP="00294CAD">
      <w:pPr>
        <w:ind w:left="360"/>
        <w:jc w:val="center"/>
        <w:rPr>
          <w:rFonts w:cs="Arial"/>
          <w:sz w:val="22"/>
          <w:szCs w:val="22"/>
        </w:rPr>
      </w:pPr>
      <w:r>
        <w:rPr>
          <w:rFonts w:cs="Arial"/>
          <w:sz w:val="22"/>
          <w:szCs w:val="22"/>
        </w:rPr>
        <w:t>20</w:t>
      </w:r>
      <w:r w:rsidRPr="00C52B1D">
        <w:rPr>
          <w:rFonts w:cs="Arial"/>
          <w:sz w:val="22"/>
          <w:szCs w:val="22"/>
        </w:rPr>
        <w:t>. člen</w:t>
      </w:r>
    </w:p>
    <w:p w14:paraId="74948AD7" w14:textId="77777777" w:rsidR="00294CAD" w:rsidRPr="00C52B1D" w:rsidRDefault="00294CAD" w:rsidP="00294CAD">
      <w:pPr>
        <w:ind w:left="360"/>
        <w:jc w:val="center"/>
        <w:rPr>
          <w:rFonts w:cs="Arial"/>
          <w:sz w:val="22"/>
          <w:szCs w:val="22"/>
        </w:rPr>
      </w:pPr>
    </w:p>
    <w:p w14:paraId="019F5E6F" w14:textId="77777777" w:rsidR="00294CAD" w:rsidRPr="00C52B1D" w:rsidRDefault="00294CAD" w:rsidP="00294CAD">
      <w:pPr>
        <w:jc w:val="both"/>
        <w:rPr>
          <w:rFonts w:cs="Arial"/>
          <w:sz w:val="22"/>
          <w:szCs w:val="22"/>
        </w:rPr>
      </w:pPr>
      <w:r w:rsidRPr="00C52B1D">
        <w:rPr>
          <w:rFonts w:cs="Arial"/>
          <w:sz w:val="22"/>
          <w:szCs w:val="22"/>
        </w:rPr>
        <w:t>Odstop te pogodbe tretjemu v primeru statusnih sprememb prodajalca je možen samo s pisnim soglasjem obeh pogodbenih strank.</w:t>
      </w:r>
    </w:p>
    <w:p w14:paraId="59F67368" w14:textId="77777777" w:rsidR="00294CAD" w:rsidRPr="00C52B1D" w:rsidRDefault="00294CAD" w:rsidP="00294CAD">
      <w:pPr>
        <w:jc w:val="both"/>
        <w:rPr>
          <w:rFonts w:cs="Arial"/>
          <w:sz w:val="22"/>
          <w:szCs w:val="22"/>
        </w:rPr>
      </w:pPr>
    </w:p>
    <w:p w14:paraId="5EB647A1" w14:textId="77777777" w:rsidR="00294CAD" w:rsidRPr="00C52B1D" w:rsidRDefault="00294CAD" w:rsidP="00294CAD">
      <w:pPr>
        <w:keepLines/>
        <w:jc w:val="both"/>
        <w:rPr>
          <w:rFonts w:cs="Arial"/>
          <w:sz w:val="22"/>
          <w:szCs w:val="22"/>
        </w:rPr>
      </w:pPr>
      <w:r w:rsidRPr="00C52B1D">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11E6D18B" w14:textId="77777777" w:rsidR="00294CAD" w:rsidRPr="00C52B1D" w:rsidRDefault="00294CAD" w:rsidP="00294CAD">
      <w:pPr>
        <w:keepLines/>
        <w:jc w:val="both"/>
        <w:rPr>
          <w:rFonts w:cs="Arial"/>
          <w:sz w:val="22"/>
          <w:szCs w:val="22"/>
        </w:rPr>
      </w:pPr>
    </w:p>
    <w:p w14:paraId="5F01841B" w14:textId="77777777" w:rsidR="00294CAD" w:rsidRPr="00C52B1D" w:rsidRDefault="00294CAD" w:rsidP="00294CAD">
      <w:pPr>
        <w:jc w:val="both"/>
        <w:rPr>
          <w:rFonts w:cs="Arial"/>
          <w:sz w:val="22"/>
          <w:szCs w:val="22"/>
        </w:rPr>
      </w:pPr>
      <w:r w:rsidRPr="00C52B1D">
        <w:rPr>
          <w:rFonts w:cs="Arial"/>
          <w:sz w:val="22"/>
          <w:szCs w:val="22"/>
        </w:rPr>
        <w:t>Pogodba je sestavljena v dveh (2) enakih izvodih, od katerih vsaka pogodbena stranka prejme po en (1) izvod.</w:t>
      </w:r>
    </w:p>
    <w:p w14:paraId="742DAF22" w14:textId="77777777" w:rsidR="00294CAD" w:rsidRDefault="00294CAD" w:rsidP="00E07B77">
      <w:pPr>
        <w:jc w:val="both"/>
        <w:rPr>
          <w:rFonts w:cs="Arial"/>
          <w:i/>
          <w:sz w:val="22"/>
          <w:szCs w:val="22"/>
        </w:rPr>
      </w:pPr>
    </w:p>
    <w:p w14:paraId="0B7F2339" w14:textId="77777777" w:rsidR="00E07B77" w:rsidRPr="0024087D" w:rsidRDefault="00E07B77" w:rsidP="00E07B77">
      <w:pPr>
        <w:jc w:val="both"/>
        <w:rPr>
          <w:rFonts w:cs="Arial"/>
          <w:i/>
        </w:rPr>
      </w:pPr>
      <w:r w:rsidRPr="0024087D">
        <w:rPr>
          <w:rFonts w:cs="Arial"/>
          <w:i/>
        </w:rPr>
        <w:t>Priloge k pogodbi:</w:t>
      </w:r>
    </w:p>
    <w:p w14:paraId="2776F6E8" w14:textId="77777777" w:rsidR="00E07B77" w:rsidRPr="0024087D" w:rsidRDefault="00E07B77" w:rsidP="00E07B77">
      <w:pPr>
        <w:numPr>
          <w:ilvl w:val="0"/>
          <w:numId w:val="20"/>
        </w:numPr>
        <w:jc w:val="both"/>
        <w:rPr>
          <w:rFonts w:cs="Arial"/>
          <w:i/>
        </w:rPr>
      </w:pPr>
      <w:r w:rsidRPr="0024087D">
        <w:rPr>
          <w:rFonts w:cs="Arial"/>
          <w:i/>
        </w:rPr>
        <w:t>Priloga 1: »Ponudbeni predračun«</w:t>
      </w:r>
    </w:p>
    <w:p w14:paraId="19EAFAC6" w14:textId="77777777" w:rsidR="00E07B77" w:rsidRPr="0024087D" w:rsidRDefault="00E07B77" w:rsidP="00E07B77">
      <w:pPr>
        <w:numPr>
          <w:ilvl w:val="0"/>
          <w:numId w:val="20"/>
        </w:numPr>
        <w:jc w:val="both"/>
        <w:rPr>
          <w:rFonts w:cs="Arial"/>
          <w:i/>
        </w:rPr>
      </w:pPr>
      <w:r w:rsidRPr="0024087D">
        <w:rPr>
          <w:rFonts w:cs="Arial"/>
          <w:i/>
        </w:rPr>
        <w:t>Priloga 2: »Tehnične specifikacije«</w:t>
      </w:r>
    </w:p>
    <w:p w14:paraId="1DD7CAC9" w14:textId="77777777" w:rsidR="005314A2" w:rsidRPr="00C52B1D" w:rsidRDefault="005314A2" w:rsidP="005314A2">
      <w:pPr>
        <w:jc w:val="both"/>
        <w:rPr>
          <w:rFonts w:cs="Arial"/>
          <w:b/>
          <w:sz w:val="22"/>
          <w:szCs w:val="22"/>
        </w:rPr>
      </w:pPr>
    </w:p>
    <w:tbl>
      <w:tblPr>
        <w:tblW w:w="0" w:type="auto"/>
        <w:jc w:val="center"/>
        <w:tblLook w:val="01E0" w:firstRow="1" w:lastRow="1" w:firstColumn="1" w:lastColumn="1" w:noHBand="0" w:noVBand="0"/>
      </w:tblPr>
      <w:tblGrid>
        <w:gridCol w:w="4544"/>
        <w:gridCol w:w="4526"/>
      </w:tblGrid>
      <w:tr w:rsidR="005314A2" w:rsidRPr="00C52B1D" w14:paraId="6E53FF51" w14:textId="77777777" w:rsidTr="000B14A1">
        <w:trPr>
          <w:jc w:val="center"/>
        </w:trPr>
        <w:tc>
          <w:tcPr>
            <w:tcW w:w="4605" w:type="dxa"/>
          </w:tcPr>
          <w:p w14:paraId="4C9CF8F3" w14:textId="5E90298F" w:rsidR="005314A2" w:rsidRPr="00C52B1D" w:rsidRDefault="005314A2" w:rsidP="000B14A1">
            <w:pPr>
              <w:rPr>
                <w:rFonts w:cs="Arial"/>
                <w:sz w:val="22"/>
                <w:szCs w:val="22"/>
              </w:rPr>
            </w:pPr>
            <w:r w:rsidRPr="00C52B1D">
              <w:rPr>
                <w:rFonts w:cs="Arial"/>
                <w:sz w:val="22"/>
                <w:szCs w:val="22"/>
              </w:rPr>
              <w:t>Št. pogodbe: __________________</w:t>
            </w:r>
            <w:r w:rsidRPr="00C52B1D">
              <w:rPr>
                <w:rFonts w:cs="Arial"/>
                <w:sz w:val="22"/>
                <w:szCs w:val="22"/>
              </w:rPr>
              <w:tab/>
            </w:r>
            <w:r w:rsidRPr="00C52B1D">
              <w:rPr>
                <w:rFonts w:cs="Arial"/>
                <w:sz w:val="22"/>
                <w:szCs w:val="22"/>
              </w:rPr>
              <w:tab/>
            </w:r>
          </w:p>
          <w:p w14:paraId="3D076A81" w14:textId="77777777" w:rsidR="005314A2" w:rsidRPr="00C52B1D" w:rsidRDefault="005314A2" w:rsidP="000B14A1">
            <w:pPr>
              <w:jc w:val="both"/>
              <w:rPr>
                <w:rFonts w:eastAsia="Calibri"/>
                <w:sz w:val="22"/>
                <w:szCs w:val="22"/>
                <w:lang w:eastAsia="en-US"/>
              </w:rPr>
            </w:pPr>
            <w:r w:rsidRPr="00C52B1D">
              <w:rPr>
                <w:rFonts w:eastAsia="Calibri"/>
                <w:sz w:val="22"/>
                <w:szCs w:val="22"/>
                <w:lang w:eastAsia="en-US"/>
              </w:rPr>
              <w:t>V/na:</w:t>
            </w:r>
            <w:r w:rsidRPr="00C52B1D">
              <w:rPr>
                <w:rFonts w:eastAsia="Calibri" w:cs="Arial"/>
                <w:sz w:val="22"/>
                <w:szCs w:val="22"/>
                <w:lang w:eastAsia="en-US"/>
              </w:rPr>
              <w:t xml:space="preserve"> ______________, dne _________</w:t>
            </w:r>
          </w:p>
          <w:p w14:paraId="74529578" w14:textId="3529FFC4" w:rsidR="005D4E7A"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34CF7170" w14:textId="6C50D6F0" w:rsidR="005314A2" w:rsidRPr="00C52B1D" w:rsidRDefault="005314A2" w:rsidP="000B14A1">
            <w:pPr>
              <w:rPr>
                <w:rFonts w:cs="Arial"/>
                <w:sz w:val="22"/>
                <w:szCs w:val="22"/>
              </w:rPr>
            </w:pPr>
            <w:r w:rsidRPr="00C52B1D">
              <w:rPr>
                <w:rFonts w:cs="Arial"/>
                <w:sz w:val="22"/>
                <w:szCs w:val="22"/>
              </w:rPr>
              <w:t>Dobavitelj:</w:t>
            </w:r>
          </w:p>
          <w:p w14:paraId="153F9F1F" w14:textId="77777777" w:rsidR="005314A2" w:rsidRPr="00C52B1D" w:rsidRDefault="005314A2" w:rsidP="000B14A1">
            <w:pPr>
              <w:jc w:val="both"/>
              <w:rPr>
                <w:rFonts w:eastAsia="Calibri" w:cs="Arial"/>
                <w:sz w:val="22"/>
                <w:szCs w:val="22"/>
                <w:lang w:eastAsia="en-US"/>
              </w:rPr>
            </w:pPr>
            <w:r w:rsidRPr="00C52B1D">
              <w:rPr>
                <w:rFonts w:eastAsia="Calibri" w:cs="Arial"/>
                <w:sz w:val="22"/>
                <w:szCs w:val="22"/>
                <w:lang w:eastAsia="en-US"/>
              </w:rPr>
              <w:t>_________________</w:t>
            </w:r>
          </w:p>
          <w:p w14:paraId="44C81C0A" w14:textId="77777777" w:rsidR="005314A2" w:rsidRPr="00C52B1D" w:rsidRDefault="005314A2" w:rsidP="000B14A1">
            <w:pPr>
              <w:rPr>
                <w:rFonts w:eastAsia="Calibri" w:cs="Arial"/>
                <w:sz w:val="22"/>
                <w:szCs w:val="22"/>
                <w:lang w:eastAsia="en-US"/>
              </w:rPr>
            </w:pPr>
            <w:r w:rsidRPr="00C52B1D">
              <w:rPr>
                <w:rFonts w:eastAsia="Calibri" w:cs="Arial"/>
                <w:sz w:val="22"/>
                <w:szCs w:val="22"/>
                <w:lang w:eastAsia="en-US"/>
              </w:rPr>
              <w:t>_________________</w:t>
            </w:r>
          </w:p>
          <w:p w14:paraId="4BE872D0" w14:textId="77777777" w:rsidR="005314A2" w:rsidRPr="00C52B1D" w:rsidRDefault="005314A2" w:rsidP="000B14A1">
            <w:pPr>
              <w:rPr>
                <w:rFonts w:cs="Arial"/>
                <w:sz w:val="22"/>
                <w:szCs w:val="22"/>
              </w:rPr>
            </w:pPr>
            <w:r w:rsidRPr="00C52B1D">
              <w:rPr>
                <w:rFonts w:eastAsia="Calibri" w:cs="Arial"/>
                <w:sz w:val="22"/>
                <w:szCs w:val="22"/>
                <w:lang w:eastAsia="en-US"/>
              </w:rPr>
              <w:t>______________</w:t>
            </w:r>
            <w:bookmarkStart w:id="8" w:name="_GoBack"/>
            <w:bookmarkEnd w:id="8"/>
            <w:r w:rsidRPr="00C52B1D">
              <w:rPr>
                <w:rFonts w:eastAsia="Calibri" w:cs="Arial"/>
                <w:sz w:val="22"/>
                <w:szCs w:val="22"/>
                <w:lang w:eastAsia="en-US"/>
              </w:rPr>
              <w:t>___</w:t>
            </w:r>
            <w:r w:rsidRPr="00C52B1D">
              <w:rPr>
                <w:rFonts w:cs="Arial"/>
                <w:sz w:val="22"/>
                <w:szCs w:val="22"/>
              </w:rPr>
              <w:tab/>
              <w:t xml:space="preserve">                                 </w:t>
            </w:r>
          </w:p>
          <w:p w14:paraId="2F8984D5" w14:textId="77777777" w:rsidR="005314A2" w:rsidRPr="00C52B1D" w:rsidRDefault="005314A2" w:rsidP="000B14A1">
            <w:pPr>
              <w:rPr>
                <w:rFonts w:cs="Arial"/>
                <w:bCs/>
                <w:sz w:val="22"/>
                <w:szCs w:val="22"/>
              </w:rPr>
            </w:pPr>
          </w:p>
        </w:tc>
        <w:tc>
          <w:tcPr>
            <w:tcW w:w="4605" w:type="dxa"/>
            <w:hideMark/>
          </w:tcPr>
          <w:p w14:paraId="737F5C79" w14:textId="53250177" w:rsidR="005314A2" w:rsidRPr="00C52B1D" w:rsidRDefault="005314A2" w:rsidP="000B14A1">
            <w:pPr>
              <w:rPr>
                <w:rFonts w:cs="Arial"/>
                <w:sz w:val="22"/>
                <w:szCs w:val="22"/>
              </w:rPr>
            </w:pPr>
            <w:r w:rsidRPr="00C52B1D">
              <w:rPr>
                <w:rFonts w:cs="Arial"/>
                <w:sz w:val="22"/>
                <w:szCs w:val="22"/>
              </w:rPr>
              <w:lastRenderedPageBreak/>
              <w:t xml:space="preserve">Št. pogodbe: 03 – </w:t>
            </w:r>
            <w:r>
              <w:rPr>
                <w:rFonts w:cs="Arial"/>
                <w:sz w:val="22"/>
                <w:szCs w:val="22"/>
              </w:rPr>
              <w:t>ZŠK</w:t>
            </w:r>
            <w:r w:rsidRPr="00C52B1D">
              <w:rPr>
                <w:rFonts w:cs="Arial"/>
                <w:sz w:val="22"/>
                <w:szCs w:val="22"/>
              </w:rPr>
              <w:t xml:space="preserve"> – _____ / 202</w:t>
            </w:r>
            <w:r>
              <w:rPr>
                <w:rFonts w:cs="Arial"/>
                <w:sz w:val="22"/>
                <w:szCs w:val="22"/>
              </w:rPr>
              <w:t>6</w:t>
            </w:r>
            <w:r w:rsidRPr="00C52B1D">
              <w:rPr>
                <w:rFonts w:cs="Arial"/>
                <w:sz w:val="22"/>
                <w:szCs w:val="22"/>
              </w:rPr>
              <w:tab/>
            </w:r>
          </w:p>
          <w:p w14:paraId="780B7A9A" w14:textId="77777777" w:rsidR="005314A2" w:rsidRPr="00C52B1D" w:rsidRDefault="005314A2" w:rsidP="000B14A1">
            <w:pPr>
              <w:rPr>
                <w:rFonts w:cs="Arial"/>
                <w:sz w:val="22"/>
                <w:szCs w:val="22"/>
              </w:rPr>
            </w:pPr>
            <w:r w:rsidRPr="00C52B1D">
              <w:rPr>
                <w:rFonts w:cs="Arial"/>
                <w:sz w:val="22"/>
                <w:szCs w:val="22"/>
              </w:rPr>
              <w:t>V Ljubljani, dne _____________</w:t>
            </w:r>
            <w:r w:rsidRPr="00C52B1D">
              <w:rPr>
                <w:rFonts w:cs="Arial"/>
                <w:sz w:val="22"/>
                <w:szCs w:val="22"/>
              </w:rPr>
              <w:tab/>
            </w:r>
            <w:r w:rsidRPr="00C52B1D">
              <w:rPr>
                <w:rFonts w:cs="Arial"/>
                <w:sz w:val="22"/>
                <w:szCs w:val="22"/>
              </w:rPr>
              <w:tab/>
            </w:r>
            <w:r w:rsidRPr="00C52B1D">
              <w:rPr>
                <w:rFonts w:cs="Arial"/>
                <w:sz w:val="22"/>
                <w:szCs w:val="22"/>
              </w:rPr>
              <w:tab/>
            </w:r>
          </w:p>
          <w:p w14:paraId="2A2DCFC9" w14:textId="2745C1E5" w:rsidR="00380741"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0EAE3A6C" w14:textId="08DD3B04" w:rsidR="005314A2" w:rsidRPr="00C52B1D" w:rsidRDefault="005314A2" w:rsidP="000B14A1">
            <w:pPr>
              <w:rPr>
                <w:rFonts w:cs="Arial"/>
                <w:sz w:val="22"/>
                <w:szCs w:val="22"/>
              </w:rPr>
            </w:pPr>
            <w:r w:rsidRPr="00C52B1D">
              <w:rPr>
                <w:rFonts w:cs="Arial"/>
                <w:sz w:val="22"/>
                <w:szCs w:val="22"/>
              </w:rPr>
              <w:t>Kupec:</w:t>
            </w:r>
          </w:p>
          <w:p w14:paraId="4D03F935"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Onkološki inštitut Ljubljana</w:t>
            </w:r>
          </w:p>
          <w:p w14:paraId="2C7C3408"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Zlata Štiblar Kisić</w:t>
            </w:r>
          </w:p>
          <w:p w14:paraId="33E4DF37" w14:textId="77777777" w:rsidR="005314A2" w:rsidRPr="00C52B1D" w:rsidRDefault="005314A2" w:rsidP="000B14A1">
            <w:pPr>
              <w:rPr>
                <w:rFonts w:cs="Arial"/>
                <w:bCs/>
                <w:sz w:val="22"/>
                <w:szCs w:val="22"/>
              </w:rPr>
            </w:pPr>
            <w:r w:rsidRPr="001D0614">
              <w:rPr>
                <w:rFonts w:eastAsia="Calibri" w:cs="Arial"/>
                <w:sz w:val="22"/>
                <w:szCs w:val="22"/>
                <w:lang w:eastAsia="en-US"/>
              </w:rPr>
              <w:t>direktorica</w:t>
            </w:r>
          </w:p>
        </w:tc>
      </w:tr>
    </w:tbl>
    <w:p w14:paraId="27C87738" w14:textId="77777777" w:rsidR="00432218" w:rsidRDefault="00432218" w:rsidP="005314A2">
      <w:pPr>
        <w:rPr>
          <w:rFonts w:cs="Arial"/>
          <w:b/>
          <w:sz w:val="22"/>
        </w:rPr>
      </w:pPr>
    </w:p>
    <w:sectPr w:rsidR="00432218" w:rsidSect="006B1132">
      <w:footerReference w:type="default" r:id="rId11"/>
      <w:headerReference w:type="first" r:id="rId12"/>
      <w:foot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281A2" w14:textId="77777777" w:rsidR="00751543" w:rsidRDefault="00751543">
      <w:r>
        <w:separator/>
      </w:r>
    </w:p>
  </w:endnote>
  <w:endnote w:type="continuationSeparator" w:id="0">
    <w:p w14:paraId="612F18D4" w14:textId="77777777" w:rsidR="00751543" w:rsidRDefault="0075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055797"/>
      <w:docPartObj>
        <w:docPartGallery w:val="Page Numbers (Bottom of Page)"/>
        <w:docPartUnique/>
      </w:docPartObj>
    </w:sdtPr>
    <w:sdtEndPr/>
    <w:sdtContent>
      <w:p w14:paraId="387359B7" w14:textId="7106B0B1" w:rsidR="00E07B77" w:rsidRDefault="00E07B77">
        <w:pPr>
          <w:pStyle w:val="Footer"/>
          <w:jc w:val="right"/>
        </w:pPr>
        <w:r>
          <w:fldChar w:fldCharType="begin"/>
        </w:r>
        <w:r>
          <w:instrText>PAGE   \* MERGEFORMAT</w:instrText>
        </w:r>
        <w:r>
          <w:fldChar w:fldCharType="separate"/>
        </w:r>
        <w:r>
          <w:t>2</w:t>
        </w:r>
        <w:r>
          <w:fldChar w:fldCharType="end"/>
        </w:r>
        <w:r>
          <w:t xml:space="preserve"> / 3</w:t>
        </w:r>
        <w:r w:rsidR="00427585">
          <w:t>3</w:t>
        </w:r>
      </w:p>
    </w:sdtContent>
  </w:sdt>
  <w:p w14:paraId="3C45866A" w14:textId="77777777" w:rsidR="00E07B77" w:rsidRDefault="00E07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0D06" w14:textId="77777777" w:rsidR="00E07B77" w:rsidRDefault="00E07B77">
    <w:pPr>
      <w:pStyle w:val="Footer"/>
      <w:jc w:val="center"/>
    </w:pPr>
  </w:p>
  <w:p w14:paraId="02CE682A" w14:textId="77777777" w:rsidR="00E07B77" w:rsidRDefault="00E0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94D51" w14:textId="77777777" w:rsidR="00751543" w:rsidRPr="009B27E1" w:rsidRDefault="00751543">
      <w:pPr>
        <w:rPr>
          <w:sz w:val="2"/>
          <w:szCs w:val="2"/>
        </w:rPr>
      </w:pPr>
    </w:p>
  </w:footnote>
  <w:footnote w:type="continuationSeparator" w:id="0">
    <w:p w14:paraId="4E8B30BA" w14:textId="77777777" w:rsidR="00751543" w:rsidRPr="009B27E1" w:rsidRDefault="00751543">
      <w:pPr>
        <w:rPr>
          <w:sz w:val="2"/>
          <w:szCs w:val="2"/>
        </w:rPr>
      </w:pPr>
    </w:p>
  </w:footnote>
  <w:footnote w:type="continuationNotice" w:id="1">
    <w:p w14:paraId="42081377" w14:textId="77777777" w:rsidR="00751543" w:rsidRPr="009B27E1" w:rsidRDefault="00751543">
      <w:pPr>
        <w:rPr>
          <w:sz w:val="2"/>
          <w:szCs w:val="2"/>
        </w:rPr>
      </w:pPr>
    </w:p>
  </w:footnote>
  <w:footnote w:id="2">
    <w:p w14:paraId="3A5D98DC" w14:textId="77777777" w:rsidR="00E07B77" w:rsidRPr="004D2A63" w:rsidRDefault="00E07B77">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3BE0903" w14:textId="77777777" w:rsidR="00E07B77" w:rsidRDefault="00E07B77" w:rsidP="00035BA6">
      <w:pPr>
        <w:autoSpaceDE w:val="0"/>
        <w:autoSpaceDN w:val="0"/>
        <w:adjustRightInd w:val="0"/>
        <w:rPr>
          <w:rFonts w:cs="Arial"/>
          <w:sz w:val="16"/>
          <w:szCs w:val="16"/>
        </w:rPr>
      </w:pPr>
      <w:r>
        <w:rPr>
          <w:rFonts w:cs="Arial"/>
          <w:b/>
          <w:bCs/>
          <w:iCs/>
          <w:sz w:val="16"/>
          <w:szCs w:val="16"/>
        </w:rPr>
        <w:t>Navodila za izpolnitev:</w:t>
      </w:r>
    </w:p>
    <w:p w14:paraId="1C6C90CF" w14:textId="77777777" w:rsidR="00E07B77" w:rsidRDefault="00E07B77"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FC0B13" w14:textId="77777777" w:rsidR="00E07B77" w:rsidRDefault="00E07B77"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41A261" w14:textId="77777777" w:rsidR="00E07B77" w:rsidRDefault="00E07B77"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73FF5234" w14:textId="77777777" w:rsidR="00E07B77" w:rsidRDefault="00E07B77" w:rsidP="00035BA6">
      <w:pPr>
        <w:autoSpaceDE w:val="0"/>
        <w:autoSpaceDN w:val="0"/>
        <w:adjustRightInd w:val="0"/>
        <w:rPr>
          <w:rFonts w:cs="Arial"/>
          <w:sz w:val="16"/>
          <w:szCs w:val="16"/>
        </w:rPr>
      </w:pPr>
      <w:r>
        <w:rPr>
          <w:rFonts w:cs="Arial"/>
          <w:b/>
          <w:bCs/>
          <w:iCs/>
          <w:sz w:val="16"/>
          <w:szCs w:val="16"/>
        </w:rPr>
        <w:t xml:space="preserve">Navodila za izpolnitev: </w:t>
      </w:r>
    </w:p>
    <w:p w14:paraId="25019578" w14:textId="77777777" w:rsidR="00E07B77" w:rsidRDefault="00E07B77"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CFEABE" w14:textId="77777777" w:rsidR="00E07B77" w:rsidRDefault="00E07B77"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B6D662B" w14:textId="77777777" w:rsidR="00E07B77" w:rsidRDefault="00E07B77"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5EF57615" w14:textId="77777777" w:rsidR="00E07B77" w:rsidRDefault="00E07B77" w:rsidP="00035BA6">
      <w:pPr>
        <w:autoSpaceDE w:val="0"/>
        <w:autoSpaceDN w:val="0"/>
        <w:adjustRightInd w:val="0"/>
        <w:rPr>
          <w:rFonts w:cs="Arial"/>
          <w:sz w:val="16"/>
          <w:szCs w:val="16"/>
        </w:rPr>
      </w:pPr>
      <w:r>
        <w:rPr>
          <w:rFonts w:cs="Arial"/>
          <w:b/>
          <w:bCs/>
          <w:iCs/>
          <w:sz w:val="16"/>
          <w:szCs w:val="16"/>
        </w:rPr>
        <w:t xml:space="preserve">Navodila za izpolnitev: </w:t>
      </w:r>
    </w:p>
    <w:p w14:paraId="09BFE437" w14:textId="77777777" w:rsidR="00E07B77" w:rsidRDefault="00E07B77" w:rsidP="00035BA6">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1A2CAA1" w14:textId="77777777" w:rsidR="00E07B77" w:rsidRDefault="00E07B77" w:rsidP="00035B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14:paraId="7D444240" w14:textId="77777777" w:rsidR="00E07B77" w:rsidRDefault="00E07B77" w:rsidP="00035BA6">
      <w:pPr>
        <w:autoSpaceDE w:val="0"/>
        <w:autoSpaceDN w:val="0"/>
        <w:adjustRightInd w:val="0"/>
        <w:rPr>
          <w:rFonts w:cs="Arial"/>
          <w:color w:val="000000"/>
          <w:sz w:val="16"/>
          <w:szCs w:val="16"/>
        </w:rPr>
      </w:pPr>
      <w:r>
        <w:rPr>
          <w:rFonts w:cs="Arial"/>
          <w:b/>
          <w:bCs/>
          <w:iCs/>
          <w:color w:val="000000"/>
          <w:sz w:val="16"/>
          <w:szCs w:val="16"/>
        </w:rPr>
        <w:t>Navodila za izpolnitev:</w:t>
      </w:r>
    </w:p>
    <w:p w14:paraId="3EAE8131" w14:textId="77777777" w:rsidR="00E07B77" w:rsidRDefault="00E07B77"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79F1D07" w14:textId="77777777" w:rsidR="00E07B77" w:rsidRDefault="00E07B77"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3E29626B" w14:textId="77777777" w:rsidR="00E07B77" w:rsidRDefault="00E07B77" w:rsidP="00035BA6">
      <w:pPr>
        <w:autoSpaceDE w:val="0"/>
        <w:autoSpaceDN w:val="0"/>
        <w:adjustRightInd w:val="0"/>
        <w:rPr>
          <w:rFonts w:cs="Arial"/>
          <w:sz w:val="16"/>
          <w:szCs w:val="16"/>
        </w:rPr>
      </w:pPr>
      <w:r>
        <w:rPr>
          <w:rFonts w:cs="Arial"/>
          <w:b/>
          <w:bCs/>
          <w:iCs/>
          <w:sz w:val="16"/>
          <w:szCs w:val="16"/>
        </w:rPr>
        <w:t xml:space="preserve">Navodila za izpolnitev: </w:t>
      </w:r>
    </w:p>
    <w:p w14:paraId="54B18AA5" w14:textId="77777777" w:rsidR="00E07B77" w:rsidRDefault="00E07B77" w:rsidP="00035B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A20CBBC" w14:textId="77777777" w:rsidR="00E07B77" w:rsidRDefault="00E07B77" w:rsidP="00035B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14C49CFA" w14:textId="77777777" w:rsidR="00E07B77" w:rsidRPr="00DB6789" w:rsidRDefault="00E07B77" w:rsidP="007F08D8">
      <w:pPr>
        <w:pStyle w:val="FootnoteText"/>
        <w:rPr>
          <w:sz w:val="18"/>
          <w:szCs w:val="18"/>
          <w:lang w:val="pl-PL"/>
        </w:rPr>
      </w:pPr>
      <w:r w:rsidRPr="00D91128">
        <w:rPr>
          <w:rStyle w:val="FootnoteReference"/>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14:paraId="55C6DD57" w14:textId="77777777" w:rsidR="00E07B77" w:rsidRDefault="00E07B77" w:rsidP="007F08D8">
      <w:pPr>
        <w:pStyle w:val="FootnoteText"/>
        <w:rPr>
          <w:i/>
          <w:sz w:val="21"/>
          <w:szCs w:val="21"/>
        </w:rPr>
      </w:pPr>
      <w:r w:rsidRPr="00D91128">
        <w:rPr>
          <w:rStyle w:val="FootnoteReference"/>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2C3" w14:textId="77777777" w:rsidR="00E07B77" w:rsidRDefault="00E07B77" w:rsidP="00307037">
    <w:pPr>
      <w:pStyle w:val="Header"/>
    </w:pPr>
    <w:r>
      <w:rPr>
        <w:noProof/>
      </w:rPr>
      <w:drawing>
        <wp:inline distT="0" distB="0" distL="0" distR="0" wp14:anchorId="47CE1A14" wp14:editId="48CB4D3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294BEBA2" w14:textId="77777777" w:rsidR="00E07B77" w:rsidRDefault="00E07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7B3D"/>
    <w:multiLevelType w:val="hybridMultilevel"/>
    <w:tmpl w:val="46C2EB82"/>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2CBE"/>
    <w:multiLevelType w:val="multilevel"/>
    <w:tmpl w:val="88B40B5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8CD6286"/>
    <w:multiLevelType w:val="multilevel"/>
    <w:tmpl w:val="0E44CA8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B7C46CF"/>
    <w:multiLevelType w:val="hybridMultilevel"/>
    <w:tmpl w:val="5712E7D6"/>
    <w:lvl w:ilvl="0" w:tplc="80FE005E">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4C5DC8"/>
    <w:multiLevelType w:val="hybridMultilevel"/>
    <w:tmpl w:val="1F901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D02214"/>
    <w:multiLevelType w:val="hybridMultilevel"/>
    <w:tmpl w:val="38D6E28A"/>
    <w:lvl w:ilvl="0" w:tplc="04240001">
      <w:start w:val="1"/>
      <w:numFmt w:val="bullet"/>
      <w:lvlText w:val=""/>
      <w:lvlJc w:val="left"/>
      <w:pPr>
        <w:ind w:left="720" w:hanging="360"/>
      </w:pPr>
      <w:rPr>
        <w:rFonts w:ascii="Symbol" w:hAnsi="Symbol" w:hint="default"/>
      </w:rPr>
    </w:lvl>
    <w:lvl w:ilvl="1" w:tplc="4820505C">
      <w:start w:val="1"/>
      <w:numFmt w:val="decimal"/>
      <w:lvlText w:val="%2."/>
      <w:lvlJc w:val="left"/>
      <w:pPr>
        <w:ind w:left="1440" w:hanging="360"/>
      </w:pPr>
      <w:rPr>
        <w:rFonts w:hint="default"/>
        <w:sz w:val="2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F85349"/>
    <w:multiLevelType w:val="multilevel"/>
    <w:tmpl w:val="BE02F3AA"/>
    <w:lvl w:ilvl="0">
      <w:start w:val="1"/>
      <w:numFmt w:val="decimal"/>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012A5"/>
    <w:multiLevelType w:val="hybridMultilevel"/>
    <w:tmpl w:val="E3A8604E"/>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A7261"/>
    <w:multiLevelType w:val="multilevel"/>
    <w:tmpl w:val="97F4DCD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8A451B"/>
    <w:multiLevelType w:val="multilevel"/>
    <w:tmpl w:val="C902C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006EFB"/>
    <w:multiLevelType w:val="hybridMultilevel"/>
    <w:tmpl w:val="1A4294A2"/>
    <w:lvl w:ilvl="0" w:tplc="85A6CAB6">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6033CB4"/>
    <w:multiLevelType w:val="hybridMultilevel"/>
    <w:tmpl w:val="8F122D1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FF569F"/>
    <w:multiLevelType w:val="hybridMultilevel"/>
    <w:tmpl w:val="3FE49A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58A126D"/>
    <w:multiLevelType w:val="hybridMultilevel"/>
    <w:tmpl w:val="10387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AB4B57"/>
    <w:multiLevelType w:val="singleLevel"/>
    <w:tmpl w:val="122A503E"/>
    <w:lvl w:ilvl="0">
      <w:numFmt w:val="bullet"/>
      <w:lvlText w:val="-"/>
      <w:lvlJc w:val="left"/>
      <w:pPr>
        <w:tabs>
          <w:tab w:val="num" w:pos="705"/>
        </w:tabs>
        <w:ind w:left="705" w:hanging="360"/>
      </w:pPr>
    </w:lvl>
  </w:abstractNum>
  <w:abstractNum w:abstractNumId="25"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FA0CE1"/>
    <w:multiLevelType w:val="hybridMultilevel"/>
    <w:tmpl w:val="20E2FED8"/>
    <w:lvl w:ilvl="0" w:tplc="02E21B5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AD34D3"/>
    <w:multiLevelType w:val="hybridMultilevel"/>
    <w:tmpl w:val="989070A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F13175"/>
    <w:multiLevelType w:val="hybridMultilevel"/>
    <w:tmpl w:val="3A76403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4F1419"/>
    <w:multiLevelType w:val="hybridMultilevel"/>
    <w:tmpl w:val="9C285B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73671B"/>
    <w:multiLevelType w:val="multilevel"/>
    <w:tmpl w:val="929039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6E9B0AB1"/>
    <w:multiLevelType w:val="hybridMultilevel"/>
    <w:tmpl w:val="4800ABC6"/>
    <w:lvl w:ilvl="0" w:tplc="79147C36">
      <w:start w:val="1"/>
      <w:numFmt w:val="upperRoman"/>
      <w:lvlText w:val="%1."/>
      <w:lvlJc w:val="left"/>
      <w:pPr>
        <w:tabs>
          <w:tab w:val="num" w:pos="1170"/>
        </w:tabs>
        <w:ind w:left="1170" w:hanging="81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30143AE"/>
    <w:multiLevelType w:val="hybridMultilevel"/>
    <w:tmpl w:val="88F49C5E"/>
    <w:lvl w:ilvl="0" w:tplc="E5E41A2C">
      <w:start w:val="2"/>
      <w:numFmt w:val="upperRoman"/>
      <w:lvlText w:val="%1."/>
      <w:lvlJc w:val="left"/>
      <w:pPr>
        <w:tabs>
          <w:tab w:val="num" w:pos="1080"/>
        </w:tabs>
        <w:ind w:left="1080" w:hanging="720"/>
      </w:pPr>
      <w:rPr>
        <w:b/>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3C46F81"/>
    <w:multiLevelType w:val="hybridMultilevel"/>
    <w:tmpl w:val="F514C27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AC38A3"/>
    <w:multiLevelType w:val="hybridMultilevel"/>
    <w:tmpl w:val="F4B097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4"/>
  </w:num>
  <w:num w:numId="7">
    <w:abstractNumId w:val="33"/>
  </w:num>
  <w:num w:numId="8">
    <w:abstractNumId w:val="10"/>
  </w:num>
  <w:num w:numId="9">
    <w:abstractNumId w:val="9"/>
  </w:num>
  <w:num w:numId="10">
    <w:abstractNumId w:val="22"/>
  </w:num>
  <w:num w:numId="11">
    <w:abstractNumId w:val="26"/>
  </w:num>
  <w:num w:numId="1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15"/>
  </w:num>
  <w:num w:numId="16">
    <w:abstractNumId w:val="25"/>
  </w:num>
  <w:num w:numId="17">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6"/>
  </w:num>
  <w:num w:numId="20">
    <w:abstractNumId w:val="40"/>
  </w:num>
  <w:num w:numId="21">
    <w:abstractNumId w:val="32"/>
  </w:num>
  <w:num w:numId="22">
    <w:abstractNumId w:val="36"/>
  </w:num>
  <w:num w:numId="23">
    <w:abstractNumId w:val="28"/>
  </w:num>
  <w:num w:numId="24">
    <w:abstractNumId w:val="18"/>
  </w:num>
  <w:num w:numId="25">
    <w:abstractNumId w:val="5"/>
  </w:num>
  <w:num w:numId="26">
    <w:abstractNumId w:val="31"/>
  </w:num>
  <w:num w:numId="27">
    <w:abstractNumId w:val="34"/>
  </w:num>
  <w:num w:numId="28">
    <w:abstractNumId w:val="4"/>
  </w:num>
  <w:num w:numId="29">
    <w:abstractNumId w:val="14"/>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1"/>
    <w:lvlOverride w:ilvl="0">
      <w:startOverride w:val="1"/>
    </w:lvlOverride>
    <w:lvlOverride w:ilvl="1">
      <w:startOverride w:val="23"/>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3"/>
  </w:num>
  <w:num w:numId="41">
    <w:abstractNumId w:val="0"/>
  </w:num>
  <w:num w:numId="42">
    <w:abstractNumId w:val="30"/>
  </w:num>
  <w:num w:numId="43">
    <w:abstractNumId w:val="21"/>
  </w:num>
  <w:num w:numId="44">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CE5"/>
    <w:rsid w:val="0000783F"/>
    <w:rsid w:val="00012060"/>
    <w:rsid w:val="00017DB9"/>
    <w:rsid w:val="0002683F"/>
    <w:rsid w:val="0002713A"/>
    <w:rsid w:val="000271F2"/>
    <w:rsid w:val="00030250"/>
    <w:rsid w:val="00030358"/>
    <w:rsid w:val="000359F0"/>
    <w:rsid w:val="00035BA6"/>
    <w:rsid w:val="00035C9D"/>
    <w:rsid w:val="00035CA1"/>
    <w:rsid w:val="00037259"/>
    <w:rsid w:val="0004259E"/>
    <w:rsid w:val="00043AAA"/>
    <w:rsid w:val="00046DF1"/>
    <w:rsid w:val="00053BC1"/>
    <w:rsid w:val="00072209"/>
    <w:rsid w:val="000752DD"/>
    <w:rsid w:val="00081A4F"/>
    <w:rsid w:val="00083C5A"/>
    <w:rsid w:val="00084576"/>
    <w:rsid w:val="00084F33"/>
    <w:rsid w:val="0008754A"/>
    <w:rsid w:val="00097C68"/>
    <w:rsid w:val="000A2C88"/>
    <w:rsid w:val="000A6436"/>
    <w:rsid w:val="000A6F1A"/>
    <w:rsid w:val="000B14A1"/>
    <w:rsid w:val="000B246E"/>
    <w:rsid w:val="000B4172"/>
    <w:rsid w:val="000B41C6"/>
    <w:rsid w:val="000B4539"/>
    <w:rsid w:val="000C1E3B"/>
    <w:rsid w:val="000C2F29"/>
    <w:rsid w:val="000D22E1"/>
    <w:rsid w:val="000D59CF"/>
    <w:rsid w:val="000D69A4"/>
    <w:rsid w:val="000D74A6"/>
    <w:rsid w:val="000E3738"/>
    <w:rsid w:val="000E5BCB"/>
    <w:rsid w:val="000F7552"/>
    <w:rsid w:val="00105E17"/>
    <w:rsid w:val="001113CD"/>
    <w:rsid w:val="00111934"/>
    <w:rsid w:val="00115796"/>
    <w:rsid w:val="00120C86"/>
    <w:rsid w:val="001215BF"/>
    <w:rsid w:val="00124036"/>
    <w:rsid w:val="0012435A"/>
    <w:rsid w:val="00150563"/>
    <w:rsid w:val="001577AA"/>
    <w:rsid w:val="0016062B"/>
    <w:rsid w:val="00162E16"/>
    <w:rsid w:val="00164448"/>
    <w:rsid w:val="00165A74"/>
    <w:rsid w:val="00166176"/>
    <w:rsid w:val="001663DE"/>
    <w:rsid w:val="001716C3"/>
    <w:rsid w:val="0017520F"/>
    <w:rsid w:val="00183C57"/>
    <w:rsid w:val="00185AD7"/>
    <w:rsid w:val="00186851"/>
    <w:rsid w:val="001912B1"/>
    <w:rsid w:val="001914DC"/>
    <w:rsid w:val="00191C74"/>
    <w:rsid w:val="00197D3A"/>
    <w:rsid w:val="001A3C09"/>
    <w:rsid w:val="001A562A"/>
    <w:rsid w:val="001C22E9"/>
    <w:rsid w:val="001C3360"/>
    <w:rsid w:val="001C4DC3"/>
    <w:rsid w:val="001D2044"/>
    <w:rsid w:val="001D626C"/>
    <w:rsid w:val="001E0F83"/>
    <w:rsid w:val="001E3FBB"/>
    <w:rsid w:val="001E4327"/>
    <w:rsid w:val="001E58D1"/>
    <w:rsid w:val="001E61DE"/>
    <w:rsid w:val="001E759C"/>
    <w:rsid w:val="001F03C9"/>
    <w:rsid w:val="001F1EC2"/>
    <w:rsid w:val="001F4B79"/>
    <w:rsid w:val="001F5E56"/>
    <w:rsid w:val="001F6DE6"/>
    <w:rsid w:val="001F7E13"/>
    <w:rsid w:val="00201134"/>
    <w:rsid w:val="002020F4"/>
    <w:rsid w:val="00203AC6"/>
    <w:rsid w:val="002076A9"/>
    <w:rsid w:val="00210602"/>
    <w:rsid w:val="002114C4"/>
    <w:rsid w:val="0021389A"/>
    <w:rsid w:val="00213954"/>
    <w:rsid w:val="00215060"/>
    <w:rsid w:val="00216B2B"/>
    <w:rsid w:val="00217835"/>
    <w:rsid w:val="00224522"/>
    <w:rsid w:val="00232417"/>
    <w:rsid w:val="00236D19"/>
    <w:rsid w:val="00240891"/>
    <w:rsid w:val="0024271C"/>
    <w:rsid w:val="0024307D"/>
    <w:rsid w:val="002546F6"/>
    <w:rsid w:val="00254D68"/>
    <w:rsid w:val="0025758E"/>
    <w:rsid w:val="00257C5F"/>
    <w:rsid w:val="00260850"/>
    <w:rsid w:val="00261EF0"/>
    <w:rsid w:val="002631F5"/>
    <w:rsid w:val="002674BC"/>
    <w:rsid w:val="00276865"/>
    <w:rsid w:val="00283F97"/>
    <w:rsid w:val="00292974"/>
    <w:rsid w:val="00294CAD"/>
    <w:rsid w:val="00297736"/>
    <w:rsid w:val="002A3090"/>
    <w:rsid w:val="002A7532"/>
    <w:rsid w:val="002B2EFD"/>
    <w:rsid w:val="002C0B32"/>
    <w:rsid w:val="002D2C4F"/>
    <w:rsid w:val="002D364C"/>
    <w:rsid w:val="002E1A84"/>
    <w:rsid w:val="002E4022"/>
    <w:rsid w:val="002F3A06"/>
    <w:rsid w:val="002F720C"/>
    <w:rsid w:val="003014B8"/>
    <w:rsid w:val="00302BD8"/>
    <w:rsid w:val="00307037"/>
    <w:rsid w:val="00314CAB"/>
    <w:rsid w:val="00317BEC"/>
    <w:rsid w:val="003219D0"/>
    <w:rsid w:val="00321F11"/>
    <w:rsid w:val="0032279F"/>
    <w:rsid w:val="003251C6"/>
    <w:rsid w:val="00326331"/>
    <w:rsid w:val="00327CC8"/>
    <w:rsid w:val="00327D90"/>
    <w:rsid w:val="00330A24"/>
    <w:rsid w:val="00332250"/>
    <w:rsid w:val="003334CA"/>
    <w:rsid w:val="00335DBB"/>
    <w:rsid w:val="003369C8"/>
    <w:rsid w:val="0034068C"/>
    <w:rsid w:val="003448F2"/>
    <w:rsid w:val="00345222"/>
    <w:rsid w:val="00346765"/>
    <w:rsid w:val="0034742B"/>
    <w:rsid w:val="00347531"/>
    <w:rsid w:val="003543E2"/>
    <w:rsid w:val="00356C2F"/>
    <w:rsid w:val="003602A9"/>
    <w:rsid w:val="003737D2"/>
    <w:rsid w:val="00380729"/>
    <w:rsid w:val="00380741"/>
    <w:rsid w:val="003829C3"/>
    <w:rsid w:val="00392493"/>
    <w:rsid w:val="00393B45"/>
    <w:rsid w:val="00397557"/>
    <w:rsid w:val="003A3223"/>
    <w:rsid w:val="003B1098"/>
    <w:rsid w:val="003B272B"/>
    <w:rsid w:val="003B3BC1"/>
    <w:rsid w:val="003B5CD0"/>
    <w:rsid w:val="003B6078"/>
    <w:rsid w:val="003B6678"/>
    <w:rsid w:val="003C3243"/>
    <w:rsid w:val="003D14B1"/>
    <w:rsid w:val="003D1D76"/>
    <w:rsid w:val="003D6343"/>
    <w:rsid w:val="003E132D"/>
    <w:rsid w:val="003E251A"/>
    <w:rsid w:val="003F1FCD"/>
    <w:rsid w:val="003F604A"/>
    <w:rsid w:val="004009B7"/>
    <w:rsid w:val="0040446F"/>
    <w:rsid w:val="00405946"/>
    <w:rsid w:val="00406C77"/>
    <w:rsid w:val="004167B5"/>
    <w:rsid w:val="00420A28"/>
    <w:rsid w:val="00423BCB"/>
    <w:rsid w:val="00427585"/>
    <w:rsid w:val="00432218"/>
    <w:rsid w:val="00442B35"/>
    <w:rsid w:val="00443C58"/>
    <w:rsid w:val="004453EC"/>
    <w:rsid w:val="00445F77"/>
    <w:rsid w:val="00447C59"/>
    <w:rsid w:val="00452C9E"/>
    <w:rsid w:val="00457FDA"/>
    <w:rsid w:val="004603B7"/>
    <w:rsid w:val="00470066"/>
    <w:rsid w:val="00474885"/>
    <w:rsid w:val="004770CF"/>
    <w:rsid w:val="00481245"/>
    <w:rsid w:val="00483A93"/>
    <w:rsid w:val="004851DF"/>
    <w:rsid w:val="00491293"/>
    <w:rsid w:val="00491596"/>
    <w:rsid w:val="00492904"/>
    <w:rsid w:val="00494A4B"/>
    <w:rsid w:val="00497A74"/>
    <w:rsid w:val="004A10A9"/>
    <w:rsid w:val="004B6479"/>
    <w:rsid w:val="004C4ECA"/>
    <w:rsid w:val="004C572D"/>
    <w:rsid w:val="004C6DFD"/>
    <w:rsid w:val="004C7400"/>
    <w:rsid w:val="004D2A63"/>
    <w:rsid w:val="004D39FB"/>
    <w:rsid w:val="004D3A23"/>
    <w:rsid w:val="004D7745"/>
    <w:rsid w:val="004E01C1"/>
    <w:rsid w:val="004E127D"/>
    <w:rsid w:val="004E6968"/>
    <w:rsid w:val="004E7CDE"/>
    <w:rsid w:val="004F2B1C"/>
    <w:rsid w:val="004F3181"/>
    <w:rsid w:val="004F6ED2"/>
    <w:rsid w:val="004F791F"/>
    <w:rsid w:val="005001E3"/>
    <w:rsid w:val="005015F1"/>
    <w:rsid w:val="00504834"/>
    <w:rsid w:val="005067C7"/>
    <w:rsid w:val="005108D8"/>
    <w:rsid w:val="005125BA"/>
    <w:rsid w:val="00515769"/>
    <w:rsid w:val="00517773"/>
    <w:rsid w:val="00520A28"/>
    <w:rsid w:val="00520E31"/>
    <w:rsid w:val="005314A2"/>
    <w:rsid w:val="00533728"/>
    <w:rsid w:val="00533B3D"/>
    <w:rsid w:val="00534CF2"/>
    <w:rsid w:val="00537EAD"/>
    <w:rsid w:val="0054304C"/>
    <w:rsid w:val="005510E6"/>
    <w:rsid w:val="005526A5"/>
    <w:rsid w:val="0055528C"/>
    <w:rsid w:val="00561905"/>
    <w:rsid w:val="00564E18"/>
    <w:rsid w:val="00571D5D"/>
    <w:rsid w:val="00574D8F"/>
    <w:rsid w:val="00576FBB"/>
    <w:rsid w:val="00582010"/>
    <w:rsid w:val="00583596"/>
    <w:rsid w:val="00584C87"/>
    <w:rsid w:val="00587448"/>
    <w:rsid w:val="00587E2C"/>
    <w:rsid w:val="005959CD"/>
    <w:rsid w:val="00597660"/>
    <w:rsid w:val="00597C36"/>
    <w:rsid w:val="005A135E"/>
    <w:rsid w:val="005A1734"/>
    <w:rsid w:val="005A591B"/>
    <w:rsid w:val="005A6C6C"/>
    <w:rsid w:val="005A7304"/>
    <w:rsid w:val="005B0E07"/>
    <w:rsid w:val="005B0FD4"/>
    <w:rsid w:val="005B59E5"/>
    <w:rsid w:val="005B75C2"/>
    <w:rsid w:val="005C2C0C"/>
    <w:rsid w:val="005C4364"/>
    <w:rsid w:val="005C78F8"/>
    <w:rsid w:val="005D21DC"/>
    <w:rsid w:val="005D4E7A"/>
    <w:rsid w:val="005D6B9B"/>
    <w:rsid w:val="005E4AF5"/>
    <w:rsid w:val="005F5AC2"/>
    <w:rsid w:val="005F5B9C"/>
    <w:rsid w:val="006056B3"/>
    <w:rsid w:val="00610734"/>
    <w:rsid w:val="00622159"/>
    <w:rsid w:val="006224CA"/>
    <w:rsid w:val="00623C6A"/>
    <w:rsid w:val="00626CF7"/>
    <w:rsid w:val="00631DA9"/>
    <w:rsid w:val="00632031"/>
    <w:rsid w:val="006379F8"/>
    <w:rsid w:val="00646559"/>
    <w:rsid w:val="006510F1"/>
    <w:rsid w:val="006519AD"/>
    <w:rsid w:val="00651A92"/>
    <w:rsid w:val="0065451E"/>
    <w:rsid w:val="00656A9D"/>
    <w:rsid w:val="006574CE"/>
    <w:rsid w:val="00663BCA"/>
    <w:rsid w:val="006760D2"/>
    <w:rsid w:val="0067764E"/>
    <w:rsid w:val="006909DA"/>
    <w:rsid w:val="00691C95"/>
    <w:rsid w:val="00694148"/>
    <w:rsid w:val="006A5A8C"/>
    <w:rsid w:val="006A61A3"/>
    <w:rsid w:val="006B1132"/>
    <w:rsid w:val="006C0DFF"/>
    <w:rsid w:val="006C7A6E"/>
    <w:rsid w:val="006D1B90"/>
    <w:rsid w:val="006D35BE"/>
    <w:rsid w:val="006D5832"/>
    <w:rsid w:val="006D7485"/>
    <w:rsid w:val="006D74B0"/>
    <w:rsid w:val="006D7572"/>
    <w:rsid w:val="006D7C66"/>
    <w:rsid w:val="006E0830"/>
    <w:rsid w:val="006E6515"/>
    <w:rsid w:val="006E794C"/>
    <w:rsid w:val="006F0CA8"/>
    <w:rsid w:val="006F27F1"/>
    <w:rsid w:val="007016A9"/>
    <w:rsid w:val="007069B2"/>
    <w:rsid w:val="00711739"/>
    <w:rsid w:val="00714718"/>
    <w:rsid w:val="0071531E"/>
    <w:rsid w:val="007268F7"/>
    <w:rsid w:val="007344D9"/>
    <w:rsid w:val="0074206D"/>
    <w:rsid w:val="00744D4A"/>
    <w:rsid w:val="0074715D"/>
    <w:rsid w:val="007501AE"/>
    <w:rsid w:val="007510FC"/>
    <w:rsid w:val="00751543"/>
    <w:rsid w:val="00751A77"/>
    <w:rsid w:val="00752909"/>
    <w:rsid w:val="00755C5B"/>
    <w:rsid w:val="00761839"/>
    <w:rsid w:val="00771C35"/>
    <w:rsid w:val="00775334"/>
    <w:rsid w:val="00775E1D"/>
    <w:rsid w:val="007835D1"/>
    <w:rsid w:val="007872B7"/>
    <w:rsid w:val="007908C4"/>
    <w:rsid w:val="00790A8E"/>
    <w:rsid w:val="007936AA"/>
    <w:rsid w:val="00795DB9"/>
    <w:rsid w:val="007A36D4"/>
    <w:rsid w:val="007B3263"/>
    <w:rsid w:val="007B39D2"/>
    <w:rsid w:val="007C2A3F"/>
    <w:rsid w:val="007C73C3"/>
    <w:rsid w:val="007D09EB"/>
    <w:rsid w:val="007D0CA1"/>
    <w:rsid w:val="007D3ED6"/>
    <w:rsid w:val="007D612B"/>
    <w:rsid w:val="007D7BBC"/>
    <w:rsid w:val="007E5CDE"/>
    <w:rsid w:val="007E706E"/>
    <w:rsid w:val="007F08D8"/>
    <w:rsid w:val="007F14CA"/>
    <w:rsid w:val="007F4AAD"/>
    <w:rsid w:val="007F5416"/>
    <w:rsid w:val="007F5E3E"/>
    <w:rsid w:val="00801856"/>
    <w:rsid w:val="00802D8E"/>
    <w:rsid w:val="008053C6"/>
    <w:rsid w:val="0080729B"/>
    <w:rsid w:val="008111F6"/>
    <w:rsid w:val="00812CDB"/>
    <w:rsid w:val="008149E3"/>
    <w:rsid w:val="0081757E"/>
    <w:rsid w:val="008205D0"/>
    <w:rsid w:val="008218D1"/>
    <w:rsid w:val="008231BC"/>
    <w:rsid w:val="00826B97"/>
    <w:rsid w:val="00832E5E"/>
    <w:rsid w:val="008430E3"/>
    <w:rsid w:val="00843878"/>
    <w:rsid w:val="0084451C"/>
    <w:rsid w:val="008456E0"/>
    <w:rsid w:val="0084793F"/>
    <w:rsid w:val="00854A9E"/>
    <w:rsid w:val="00860481"/>
    <w:rsid w:val="00860EF2"/>
    <w:rsid w:val="00864D2B"/>
    <w:rsid w:val="008679EF"/>
    <w:rsid w:val="00867C87"/>
    <w:rsid w:val="0087108D"/>
    <w:rsid w:val="00872BC3"/>
    <w:rsid w:val="00874D01"/>
    <w:rsid w:val="00876A7B"/>
    <w:rsid w:val="00881475"/>
    <w:rsid w:val="00881A07"/>
    <w:rsid w:val="00881AD6"/>
    <w:rsid w:val="00886E84"/>
    <w:rsid w:val="00893D32"/>
    <w:rsid w:val="00894D0A"/>
    <w:rsid w:val="00896B6D"/>
    <w:rsid w:val="008972C8"/>
    <w:rsid w:val="008977D4"/>
    <w:rsid w:val="008A4EA2"/>
    <w:rsid w:val="008A5EFD"/>
    <w:rsid w:val="008A7437"/>
    <w:rsid w:val="008A757A"/>
    <w:rsid w:val="008B05B5"/>
    <w:rsid w:val="008B0DC3"/>
    <w:rsid w:val="008B276C"/>
    <w:rsid w:val="008C6307"/>
    <w:rsid w:val="008D2B0D"/>
    <w:rsid w:val="008D6A34"/>
    <w:rsid w:val="008D738A"/>
    <w:rsid w:val="008E1379"/>
    <w:rsid w:val="008E4D5D"/>
    <w:rsid w:val="008E5973"/>
    <w:rsid w:val="008E61B5"/>
    <w:rsid w:val="008F1750"/>
    <w:rsid w:val="008F2FBC"/>
    <w:rsid w:val="00900A8A"/>
    <w:rsid w:val="00903C10"/>
    <w:rsid w:val="0090445C"/>
    <w:rsid w:val="00905991"/>
    <w:rsid w:val="0090636D"/>
    <w:rsid w:val="009103AF"/>
    <w:rsid w:val="0092043C"/>
    <w:rsid w:val="009237F9"/>
    <w:rsid w:val="0092409B"/>
    <w:rsid w:val="00930FAB"/>
    <w:rsid w:val="009328DC"/>
    <w:rsid w:val="009341CB"/>
    <w:rsid w:val="00936DDD"/>
    <w:rsid w:val="009453E2"/>
    <w:rsid w:val="009507FA"/>
    <w:rsid w:val="00952882"/>
    <w:rsid w:val="00954556"/>
    <w:rsid w:val="00955E60"/>
    <w:rsid w:val="009568CA"/>
    <w:rsid w:val="009573BF"/>
    <w:rsid w:val="009718A1"/>
    <w:rsid w:val="00971AED"/>
    <w:rsid w:val="009726CE"/>
    <w:rsid w:val="00972EAF"/>
    <w:rsid w:val="00975A74"/>
    <w:rsid w:val="009769D6"/>
    <w:rsid w:val="00986B64"/>
    <w:rsid w:val="00987D73"/>
    <w:rsid w:val="00992C7B"/>
    <w:rsid w:val="0099784C"/>
    <w:rsid w:val="009A0047"/>
    <w:rsid w:val="009A07F5"/>
    <w:rsid w:val="009A40E1"/>
    <w:rsid w:val="009A7559"/>
    <w:rsid w:val="009B1B6C"/>
    <w:rsid w:val="009B268A"/>
    <w:rsid w:val="009B27E1"/>
    <w:rsid w:val="009B419E"/>
    <w:rsid w:val="009B7E99"/>
    <w:rsid w:val="009C4104"/>
    <w:rsid w:val="009D19AF"/>
    <w:rsid w:val="009D33D5"/>
    <w:rsid w:val="009D4A7C"/>
    <w:rsid w:val="009D51B0"/>
    <w:rsid w:val="009E57C0"/>
    <w:rsid w:val="009F2F37"/>
    <w:rsid w:val="009F43C2"/>
    <w:rsid w:val="009F5908"/>
    <w:rsid w:val="009F7B38"/>
    <w:rsid w:val="00A0050F"/>
    <w:rsid w:val="00A05E76"/>
    <w:rsid w:val="00A16284"/>
    <w:rsid w:val="00A16B1F"/>
    <w:rsid w:val="00A1789C"/>
    <w:rsid w:val="00A17A89"/>
    <w:rsid w:val="00A20793"/>
    <w:rsid w:val="00A35F39"/>
    <w:rsid w:val="00A378C5"/>
    <w:rsid w:val="00A4045D"/>
    <w:rsid w:val="00A404D9"/>
    <w:rsid w:val="00A409BF"/>
    <w:rsid w:val="00A5286B"/>
    <w:rsid w:val="00A60F2D"/>
    <w:rsid w:val="00A61A0E"/>
    <w:rsid w:val="00A6285A"/>
    <w:rsid w:val="00A638DF"/>
    <w:rsid w:val="00A659E6"/>
    <w:rsid w:val="00A70413"/>
    <w:rsid w:val="00A74DC0"/>
    <w:rsid w:val="00A76188"/>
    <w:rsid w:val="00A81125"/>
    <w:rsid w:val="00A83CE3"/>
    <w:rsid w:val="00A846C9"/>
    <w:rsid w:val="00A856C6"/>
    <w:rsid w:val="00A87630"/>
    <w:rsid w:val="00A90B43"/>
    <w:rsid w:val="00A916F0"/>
    <w:rsid w:val="00A93A04"/>
    <w:rsid w:val="00A94DD0"/>
    <w:rsid w:val="00A95413"/>
    <w:rsid w:val="00AA09C7"/>
    <w:rsid w:val="00AA218E"/>
    <w:rsid w:val="00AA6D77"/>
    <w:rsid w:val="00AA72BC"/>
    <w:rsid w:val="00AA7805"/>
    <w:rsid w:val="00AB41AE"/>
    <w:rsid w:val="00AB5154"/>
    <w:rsid w:val="00AC4805"/>
    <w:rsid w:val="00AC5E7A"/>
    <w:rsid w:val="00AD0EAB"/>
    <w:rsid w:val="00AD0F9A"/>
    <w:rsid w:val="00AD4B97"/>
    <w:rsid w:val="00AE25CD"/>
    <w:rsid w:val="00AE2B80"/>
    <w:rsid w:val="00AE7EAA"/>
    <w:rsid w:val="00AF00BD"/>
    <w:rsid w:val="00AF0D58"/>
    <w:rsid w:val="00AF24D3"/>
    <w:rsid w:val="00AF3AE8"/>
    <w:rsid w:val="00AF6220"/>
    <w:rsid w:val="00B03ACF"/>
    <w:rsid w:val="00B03FB0"/>
    <w:rsid w:val="00B10327"/>
    <w:rsid w:val="00B10EDB"/>
    <w:rsid w:val="00B110D2"/>
    <w:rsid w:val="00B14C2B"/>
    <w:rsid w:val="00B21368"/>
    <w:rsid w:val="00B22FB2"/>
    <w:rsid w:val="00B33B77"/>
    <w:rsid w:val="00B41833"/>
    <w:rsid w:val="00B42413"/>
    <w:rsid w:val="00B429D7"/>
    <w:rsid w:val="00B43C79"/>
    <w:rsid w:val="00B44415"/>
    <w:rsid w:val="00B50BEC"/>
    <w:rsid w:val="00B5270F"/>
    <w:rsid w:val="00B5484D"/>
    <w:rsid w:val="00B557C8"/>
    <w:rsid w:val="00B64B2C"/>
    <w:rsid w:val="00B65269"/>
    <w:rsid w:val="00B65375"/>
    <w:rsid w:val="00B66911"/>
    <w:rsid w:val="00B66E07"/>
    <w:rsid w:val="00B70674"/>
    <w:rsid w:val="00B71317"/>
    <w:rsid w:val="00B72D5C"/>
    <w:rsid w:val="00B73E47"/>
    <w:rsid w:val="00B76501"/>
    <w:rsid w:val="00B80670"/>
    <w:rsid w:val="00B80F64"/>
    <w:rsid w:val="00B81FBE"/>
    <w:rsid w:val="00B844D1"/>
    <w:rsid w:val="00BA30A2"/>
    <w:rsid w:val="00BA32D6"/>
    <w:rsid w:val="00BA5679"/>
    <w:rsid w:val="00BA69B6"/>
    <w:rsid w:val="00BB4458"/>
    <w:rsid w:val="00BB76E2"/>
    <w:rsid w:val="00BC33D7"/>
    <w:rsid w:val="00BC6F73"/>
    <w:rsid w:val="00BD4686"/>
    <w:rsid w:val="00BE1F73"/>
    <w:rsid w:val="00BE2767"/>
    <w:rsid w:val="00BE2ABB"/>
    <w:rsid w:val="00BE3ACD"/>
    <w:rsid w:val="00BE474F"/>
    <w:rsid w:val="00BE5B7B"/>
    <w:rsid w:val="00BF0860"/>
    <w:rsid w:val="00BF0A78"/>
    <w:rsid w:val="00BF0B07"/>
    <w:rsid w:val="00BF3E51"/>
    <w:rsid w:val="00BF4101"/>
    <w:rsid w:val="00BF7A08"/>
    <w:rsid w:val="00C0469C"/>
    <w:rsid w:val="00C069F6"/>
    <w:rsid w:val="00C102F1"/>
    <w:rsid w:val="00C1059E"/>
    <w:rsid w:val="00C10C72"/>
    <w:rsid w:val="00C11073"/>
    <w:rsid w:val="00C12B42"/>
    <w:rsid w:val="00C143FC"/>
    <w:rsid w:val="00C147F5"/>
    <w:rsid w:val="00C14B84"/>
    <w:rsid w:val="00C205FF"/>
    <w:rsid w:val="00C20DA1"/>
    <w:rsid w:val="00C23848"/>
    <w:rsid w:val="00C3216B"/>
    <w:rsid w:val="00C33870"/>
    <w:rsid w:val="00C42284"/>
    <w:rsid w:val="00C43CEE"/>
    <w:rsid w:val="00C44EA5"/>
    <w:rsid w:val="00C46B34"/>
    <w:rsid w:val="00C46CA9"/>
    <w:rsid w:val="00C50D3A"/>
    <w:rsid w:val="00C53C75"/>
    <w:rsid w:val="00C62044"/>
    <w:rsid w:val="00C639CB"/>
    <w:rsid w:val="00C6627B"/>
    <w:rsid w:val="00C665C8"/>
    <w:rsid w:val="00C66D37"/>
    <w:rsid w:val="00C81E44"/>
    <w:rsid w:val="00C85D69"/>
    <w:rsid w:val="00C95C36"/>
    <w:rsid w:val="00CA598D"/>
    <w:rsid w:val="00CB2503"/>
    <w:rsid w:val="00CB56AD"/>
    <w:rsid w:val="00CC0405"/>
    <w:rsid w:val="00CC15BF"/>
    <w:rsid w:val="00CC1687"/>
    <w:rsid w:val="00CC546D"/>
    <w:rsid w:val="00CC5734"/>
    <w:rsid w:val="00CC5B30"/>
    <w:rsid w:val="00CD432D"/>
    <w:rsid w:val="00CD4D4B"/>
    <w:rsid w:val="00CD5C8F"/>
    <w:rsid w:val="00CE1B98"/>
    <w:rsid w:val="00CE1C09"/>
    <w:rsid w:val="00CE4476"/>
    <w:rsid w:val="00CE689A"/>
    <w:rsid w:val="00CE7033"/>
    <w:rsid w:val="00CF0513"/>
    <w:rsid w:val="00CF38F6"/>
    <w:rsid w:val="00CF6D22"/>
    <w:rsid w:val="00CF7ED2"/>
    <w:rsid w:val="00D06E01"/>
    <w:rsid w:val="00D105B7"/>
    <w:rsid w:val="00D149DC"/>
    <w:rsid w:val="00D206CD"/>
    <w:rsid w:val="00D20B7A"/>
    <w:rsid w:val="00D23250"/>
    <w:rsid w:val="00D23CC5"/>
    <w:rsid w:val="00D2583E"/>
    <w:rsid w:val="00D270D9"/>
    <w:rsid w:val="00D33951"/>
    <w:rsid w:val="00D40FCE"/>
    <w:rsid w:val="00D50C5B"/>
    <w:rsid w:val="00D54039"/>
    <w:rsid w:val="00D57280"/>
    <w:rsid w:val="00D602C6"/>
    <w:rsid w:val="00D67DC6"/>
    <w:rsid w:val="00D74ED1"/>
    <w:rsid w:val="00D775A1"/>
    <w:rsid w:val="00D92659"/>
    <w:rsid w:val="00D92F23"/>
    <w:rsid w:val="00DA5073"/>
    <w:rsid w:val="00DA693B"/>
    <w:rsid w:val="00DB2C27"/>
    <w:rsid w:val="00DC0D6E"/>
    <w:rsid w:val="00DC3154"/>
    <w:rsid w:val="00DC331D"/>
    <w:rsid w:val="00DC38B0"/>
    <w:rsid w:val="00DC5B0B"/>
    <w:rsid w:val="00DC5FFE"/>
    <w:rsid w:val="00DD3069"/>
    <w:rsid w:val="00DD410D"/>
    <w:rsid w:val="00DD4E14"/>
    <w:rsid w:val="00DD6EC4"/>
    <w:rsid w:val="00DE139E"/>
    <w:rsid w:val="00DE4866"/>
    <w:rsid w:val="00DE58A7"/>
    <w:rsid w:val="00DE629D"/>
    <w:rsid w:val="00DE62E3"/>
    <w:rsid w:val="00DE6F29"/>
    <w:rsid w:val="00DF4CCA"/>
    <w:rsid w:val="00E0100F"/>
    <w:rsid w:val="00E01C8D"/>
    <w:rsid w:val="00E02783"/>
    <w:rsid w:val="00E05B2E"/>
    <w:rsid w:val="00E07B77"/>
    <w:rsid w:val="00E10C5B"/>
    <w:rsid w:val="00E11C92"/>
    <w:rsid w:val="00E123B1"/>
    <w:rsid w:val="00E12B37"/>
    <w:rsid w:val="00E13FDD"/>
    <w:rsid w:val="00E14DBF"/>
    <w:rsid w:val="00E15E91"/>
    <w:rsid w:val="00E16E7D"/>
    <w:rsid w:val="00E20E82"/>
    <w:rsid w:val="00E20FDE"/>
    <w:rsid w:val="00E347FD"/>
    <w:rsid w:val="00E36BBC"/>
    <w:rsid w:val="00E424AC"/>
    <w:rsid w:val="00E45D9D"/>
    <w:rsid w:val="00E460DD"/>
    <w:rsid w:val="00E57977"/>
    <w:rsid w:val="00E607D3"/>
    <w:rsid w:val="00E622D2"/>
    <w:rsid w:val="00E73954"/>
    <w:rsid w:val="00E837AF"/>
    <w:rsid w:val="00E8473B"/>
    <w:rsid w:val="00E84B96"/>
    <w:rsid w:val="00E877C0"/>
    <w:rsid w:val="00E9013E"/>
    <w:rsid w:val="00E92E75"/>
    <w:rsid w:val="00E95CF9"/>
    <w:rsid w:val="00E97090"/>
    <w:rsid w:val="00E97EC5"/>
    <w:rsid w:val="00E97F3E"/>
    <w:rsid w:val="00EA2F1E"/>
    <w:rsid w:val="00EA4480"/>
    <w:rsid w:val="00EA44A6"/>
    <w:rsid w:val="00EA7AB8"/>
    <w:rsid w:val="00EB15EC"/>
    <w:rsid w:val="00EB64B6"/>
    <w:rsid w:val="00EC2BB4"/>
    <w:rsid w:val="00EC5DB1"/>
    <w:rsid w:val="00EC6E5C"/>
    <w:rsid w:val="00ED16C3"/>
    <w:rsid w:val="00ED16DD"/>
    <w:rsid w:val="00ED182C"/>
    <w:rsid w:val="00ED6C61"/>
    <w:rsid w:val="00EE1FA0"/>
    <w:rsid w:val="00EE3D47"/>
    <w:rsid w:val="00EE4D21"/>
    <w:rsid w:val="00EE60DA"/>
    <w:rsid w:val="00EE63C2"/>
    <w:rsid w:val="00EE7EF5"/>
    <w:rsid w:val="00EE7F89"/>
    <w:rsid w:val="00EF383F"/>
    <w:rsid w:val="00F00AFE"/>
    <w:rsid w:val="00F02911"/>
    <w:rsid w:val="00F130F2"/>
    <w:rsid w:val="00F25563"/>
    <w:rsid w:val="00F25B1D"/>
    <w:rsid w:val="00F317A1"/>
    <w:rsid w:val="00F3208F"/>
    <w:rsid w:val="00F34F02"/>
    <w:rsid w:val="00F37C18"/>
    <w:rsid w:val="00F4035C"/>
    <w:rsid w:val="00F43A17"/>
    <w:rsid w:val="00F46153"/>
    <w:rsid w:val="00F46594"/>
    <w:rsid w:val="00F54170"/>
    <w:rsid w:val="00F55A23"/>
    <w:rsid w:val="00F6059A"/>
    <w:rsid w:val="00F6147A"/>
    <w:rsid w:val="00F6314C"/>
    <w:rsid w:val="00F650AF"/>
    <w:rsid w:val="00F702A1"/>
    <w:rsid w:val="00F70FC8"/>
    <w:rsid w:val="00F774B5"/>
    <w:rsid w:val="00F86C8C"/>
    <w:rsid w:val="00FA1DB7"/>
    <w:rsid w:val="00FA374E"/>
    <w:rsid w:val="00FA408F"/>
    <w:rsid w:val="00FA69AD"/>
    <w:rsid w:val="00FB2E3B"/>
    <w:rsid w:val="00FC00DC"/>
    <w:rsid w:val="00FC044E"/>
    <w:rsid w:val="00FD2919"/>
    <w:rsid w:val="00FD2F38"/>
    <w:rsid w:val="00FD3475"/>
    <w:rsid w:val="00FD4D3F"/>
    <w:rsid w:val="00FD5B94"/>
    <w:rsid w:val="00FE0BE1"/>
    <w:rsid w:val="00FE410D"/>
    <w:rsid w:val="00FE4682"/>
    <w:rsid w:val="00FF25CF"/>
    <w:rsid w:val="00FF2715"/>
    <w:rsid w:val="00FF4617"/>
    <w:rsid w:val="00FF5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4D3EC"/>
  <w15:docId w15:val="{F38CDAB4-9821-42FD-9A3D-057125B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035BA6"/>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
    <w:basedOn w:val="Normal"/>
    <w:link w:val="ListParagraphChar"/>
    <w:uiPriority w:val="34"/>
    <w:qFormat/>
    <w:rsid w:val="00165A74"/>
    <w:pPr>
      <w:ind w:left="708"/>
    </w:pPr>
  </w:style>
  <w:style w:type="paragraph" w:customStyle="1" w:styleId="Poglavje1">
    <w:name w:val="Poglavje 1"/>
    <w:basedOn w:val="Normal"/>
    <w:autoRedefine/>
    <w:qFormat/>
    <w:rsid w:val="002D364C"/>
    <w:pPr>
      <w:tabs>
        <w:tab w:val="left" w:pos="426"/>
      </w:tabs>
      <w:spacing w:line="260" w:lineRule="exact"/>
    </w:pPr>
    <w:rPr>
      <w:b/>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165A74"/>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
    <w:link w:val="ListParagraph"/>
    <w:uiPriority w:val="34"/>
    <w:qFormat/>
    <w:locked/>
    <w:rsid w:val="007B39D2"/>
    <w:rPr>
      <w:rFonts w:ascii="Arial" w:hAnsi="Arial"/>
    </w:rPr>
  </w:style>
  <w:style w:type="character" w:customStyle="1" w:styleId="Heading2Char">
    <w:name w:val="Heading 2 Char"/>
    <w:basedOn w:val="DefaultParagraphFont"/>
    <w:link w:val="Heading2"/>
    <w:uiPriority w:val="1"/>
    <w:rsid w:val="00035BA6"/>
    <w:rPr>
      <w:rFonts w:ascii="Arial" w:eastAsia="Arial" w:hAnsi="Arial" w:cs="Arial"/>
      <w:b/>
      <w:bCs/>
      <w:lang w:eastAsia="en-US"/>
    </w:rPr>
  </w:style>
  <w:style w:type="table" w:customStyle="1" w:styleId="TableGrid2">
    <w:name w:val="Table Grid2"/>
    <w:basedOn w:val="TableNormal"/>
    <w:next w:val="TableGrid"/>
    <w:uiPriority w:val="59"/>
    <w:rsid w:val="00035B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BA6"/>
    <w:rPr>
      <w:rFonts w:ascii="Arial" w:hAnsi="Arial"/>
    </w:rPr>
  </w:style>
  <w:style w:type="table" w:customStyle="1" w:styleId="TableGrid12">
    <w:name w:val="Table Grid12"/>
    <w:basedOn w:val="TableNormal"/>
    <w:next w:val="TableGrid"/>
    <w:uiPriority w:val="59"/>
    <w:rsid w:val="00035B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5B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5BA6"/>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035BA6"/>
    <w:rPr>
      <w:sz w:val="16"/>
      <w:szCs w:val="16"/>
    </w:rPr>
  </w:style>
  <w:style w:type="paragraph" w:styleId="CommentText">
    <w:name w:val="annotation text"/>
    <w:basedOn w:val="Normal"/>
    <w:link w:val="CommentTextChar"/>
    <w:uiPriority w:val="99"/>
    <w:semiHidden/>
    <w:unhideWhenUsed/>
    <w:rsid w:val="00035BA6"/>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035BA6"/>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035BA6"/>
    <w:rPr>
      <w:b/>
      <w:bCs/>
    </w:rPr>
  </w:style>
  <w:style w:type="character" w:customStyle="1" w:styleId="CommentSubjectChar">
    <w:name w:val="Comment Subject Char"/>
    <w:basedOn w:val="CommentTextChar"/>
    <w:link w:val="CommentSubject"/>
    <w:uiPriority w:val="99"/>
    <w:semiHidden/>
    <w:rsid w:val="00035BA6"/>
    <w:rPr>
      <w:rFonts w:ascii="Calibri" w:eastAsia="Calibri" w:hAnsi="Calibri"/>
      <w:b/>
      <w:bCs/>
      <w:lang w:eastAsia="en-US"/>
    </w:rPr>
  </w:style>
  <w:style w:type="paragraph" w:customStyle="1" w:styleId="Alineazaodstavkom">
    <w:name w:val="Alinea za odstavkom"/>
    <w:basedOn w:val="Normal"/>
    <w:link w:val="AlineazaodstavkomZnak"/>
    <w:qFormat/>
    <w:rsid w:val="00035BA6"/>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035BA6"/>
    <w:rPr>
      <w:rFonts w:ascii="Arial" w:hAnsi="Arial"/>
      <w:sz w:val="22"/>
      <w:szCs w:val="22"/>
      <w:lang w:val="x-none" w:eastAsia="x-none"/>
    </w:rPr>
  </w:style>
  <w:style w:type="paragraph" w:customStyle="1" w:styleId="Odstavek">
    <w:name w:val="Odstavek"/>
    <w:basedOn w:val="Normal"/>
    <w:link w:val="OdstavekZnak"/>
    <w:qFormat/>
    <w:rsid w:val="00035BA6"/>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35BA6"/>
    <w:rPr>
      <w:rFonts w:ascii="Arial" w:hAnsi="Arial"/>
      <w:sz w:val="22"/>
      <w:szCs w:val="22"/>
      <w:lang w:val="x-none" w:eastAsia="x-none"/>
    </w:rPr>
  </w:style>
  <w:style w:type="character" w:styleId="FollowedHyperlink">
    <w:name w:val="FollowedHyperlink"/>
    <w:uiPriority w:val="99"/>
    <w:semiHidden/>
    <w:unhideWhenUsed/>
    <w:rsid w:val="00035BA6"/>
    <w:rPr>
      <w:color w:val="954F72"/>
      <w:u w:val="single"/>
    </w:rPr>
  </w:style>
  <w:style w:type="paragraph" w:styleId="PlainText">
    <w:name w:val="Plain Text"/>
    <w:basedOn w:val="Normal"/>
    <w:link w:val="PlainTextChar"/>
    <w:uiPriority w:val="99"/>
    <w:unhideWhenUsed/>
    <w:rsid w:val="00035BA6"/>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35BA6"/>
    <w:rPr>
      <w:rFonts w:ascii="Calibri" w:eastAsia="Calibri" w:hAnsi="Calibri" w:cs="Consolas"/>
      <w:sz w:val="22"/>
      <w:szCs w:val="21"/>
      <w:lang w:eastAsia="en-US"/>
    </w:rPr>
  </w:style>
  <w:style w:type="paragraph" w:styleId="NormalWeb">
    <w:name w:val="Normal (Web)"/>
    <w:basedOn w:val="Normal"/>
    <w:rsid w:val="00035BA6"/>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035BA6"/>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035BA6"/>
    <w:rPr>
      <w:color w:val="808080"/>
      <w:shd w:val="clear" w:color="auto" w:fill="E6E6E6"/>
    </w:rPr>
  </w:style>
  <w:style w:type="character" w:styleId="Strong">
    <w:name w:val="Strong"/>
    <w:uiPriority w:val="22"/>
    <w:qFormat/>
    <w:rsid w:val="00035BA6"/>
    <w:rPr>
      <w:b/>
      <w:bCs/>
    </w:rPr>
  </w:style>
  <w:style w:type="character" w:customStyle="1" w:styleId="st">
    <w:name w:val="st"/>
    <w:rsid w:val="00035BA6"/>
  </w:style>
  <w:style w:type="paragraph" w:styleId="EndnoteText">
    <w:name w:val="endnote text"/>
    <w:basedOn w:val="Normal"/>
    <w:link w:val="EndnoteTextChar"/>
    <w:uiPriority w:val="99"/>
    <w:semiHidden/>
    <w:unhideWhenUsed/>
    <w:rsid w:val="00035BA6"/>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035BA6"/>
    <w:rPr>
      <w:rFonts w:ascii="Calibri" w:eastAsia="Calibri" w:hAnsi="Calibri"/>
      <w:lang w:eastAsia="en-US"/>
    </w:rPr>
  </w:style>
  <w:style w:type="character" w:styleId="EndnoteReference">
    <w:name w:val="endnote reference"/>
    <w:uiPriority w:val="99"/>
    <w:semiHidden/>
    <w:unhideWhenUsed/>
    <w:rsid w:val="00035BA6"/>
    <w:rPr>
      <w:vertAlign w:val="superscript"/>
    </w:rPr>
  </w:style>
  <w:style w:type="paragraph" w:customStyle="1" w:styleId="datumtevilka">
    <w:name w:val="datum številka"/>
    <w:basedOn w:val="Normal"/>
    <w:qFormat/>
    <w:rsid w:val="00035BA6"/>
    <w:pPr>
      <w:tabs>
        <w:tab w:val="left" w:pos="1701"/>
      </w:tabs>
      <w:spacing w:line="260" w:lineRule="atLeast"/>
    </w:pPr>
  </w:style>
  <w:style w:type="character" w:customStyle="1" w:styleId="n3Znak">
    <w:name w:val="n3 Znak"/>
    <w:link w:val="n3"/>
    <w:locked/>
    <w:rsid w:val="00035BA6"/>
    <w:rPr>
      <w:rFonts w:ascii="Arial" w:hAnsi="Arial" w:cs="Arial"/>
      <w:b/>
    </w:rPr>
  </w:style>
  <w:style w:type="paragraph" w:customStyle="1" w:styleId="n3">
    <w:name w:val="n3"/>
    <w:basedOn w:val="Normal"/>
    <w:link w:val="n3Znak"/>
    <w:qFormat/>
    <w:rsid w:val="00035BA6"/>
    <w:pPr>
      <w:numPr>
        <w:ilvl w:val="3"/>
        <w:numId w:val="17"/>
      </w:numPr>
      <w:spacing w:line="260" w:lineRule="exact"/>
      <w:jc w:val="center"/>
    </w:pPr>
    <w:rPr>
      <w:rFonts w:cs="Arial"/>
      <w:b/>
    </w:rPr>
  </w:style>
  <w:style w:type="character" w:styleId="UnresolvedMention">
    <w:name w:val="Unresolved Mention"/>
    <w:basedOn w:val="DefaultParagraphFont"/>
    <w:uiPriority w:val="99"/>
    <w:semiHidden/>
    <w:unhideWhenUsed/>
    <w:rsid w:val="003B6078"/>
    <w:rPr>
      <w:color w:val="605E5C"/>
      <w:shd w:val="clear" w:color="auto" w:fill="E1DFDD"/>
    </w:rPr>
  </w:style>
  <w:style w:type="table" w:customStyle="1" w:styleId="TableGrid41">
    <w:name w:val="Table Grid41"/>
    <w:basedOn w:val="TableNormal"/>
    <w:next w:val="TableGrid"/>
    <w:uiPriority w:val="59"/>
    <w:rsid w:val="004322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487523910">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953906093">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204A-F1EA-43AF-8F08-E95F91A3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499</TotalTime>
  <Pages>1</Pages>
  <Words>10593</Words>
  <Characters>60386</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71</cp:revision>
  <cp:lastPrinted>2026-07-29T09:36:00Z</cp:lastPrinted>
  <dcterms:created xsi:type="dcterms:W3CDTF">2025-07-21T10:11:00Z</dcterms:created>
  <dcterms:modified xsi:type="dcterms:W3CDTF">2026-08-14T07:06:00Z</dcterms:modified>
</cp:coreProperties>
</file>