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6B2B" w14:textId="77777777" w:rsidR="001C4D4E" w:rsidRPr="009D2702" w:rsidRDefault="001C4D4E" w:rsidP="00132665">
      <w:pPr>
        <w:rPr>
          <w:rFonts w:cs="Arial"/>
        </w:rPr>
      </w:pPr>
    </w:p>
    <w:p w14:paraId="33A329C9" w14:textId="77777777" w:rsidR="001C4D4E" w:rsidRPr="009D2702" w:rsidRDefault="001C4D4E" w:rsidP="00132665">
      <w:pPr>
        <w:rPr>
          <w:rFonts w:cs="Arial"/>
        </w:rPr>
      </w:pPr>
    </w:p>
    <w:p w14:paraId="1586E3B5" w14:textId="40C4A16B" w:rsidR="00103168" w:rsidRPr="00070923" w:rsidRDefault="00103168" w:rsidP="00103168">
      <w:pPr>
        <w:rPr>
          <w:rFonts w:cs="Arial"/>
        </w:rPr>
      </w:pPr>
      <w:r w:rsidRPr="00070923">
        <w:rPr>
          <w:rFonts w:cs="Arial"/>
        </w:rPr>
        <w:t xml:space="preserve">Številka: </w:t>
      </w:r>
      <w:r w:rsidR="00F02D62" w:rsidRPr="00070923">
        <w:rPr>
          <w:rFonts w:cs="Arial"/>
        </w:rPr>
        <w:t>430-32/2026-3150</w:t>
      </w:r>
      <w:r w:rsidRPr="00070923">
        <w:rPr>
          <w:rFonts w:cs="Arial"/>
        </w:rPr>
        <w:t>/</w:t>
      </w:r>
      <w:r w:rsidR="00070923" w:rsidRPr="00070923">
        <w:rPr>
          <w:rFonts w:cs="Arial"/>
        </w:rPr>
        <w:t>4</w:t>
      </w:r>
    </w:p>
    <w:p w14:paraId="72DA4881" w14:textId="0C7639E5" w:rsidR="001C4D4E" w:rsidRPr="009D2702" w:rsidRDefault="001C4D4E" w:rsidP="00132665">
      <w:pPr>
        <w:tabs>
          <w:tab w:val="left" w:pos="2230"/>
        </w:tabs>
        <w:rPr>
          <w:rFonts w:cs="Arial"/>
        </w:rPr>
      </w:pPr>
      <w:r w:rsidRPr="00070923">
        <w:rPr>
          <w:rFonts w:cs="Arial"/>
        </w:rPr>
        <w:t xml:space="preserve">Datum: </w:t>
      </w:r>
      <w:r w:rsidR="00F02D62" w:rsidRPr="00070923">
        <w:rPr>
          <w:rFonts w:cs="Arial"/>
        </w:rPr>
        <w:t>18. 6</w:t>
      </w:r>
      <w:r w:rsidR="00F43709" w:rsidRPr="00070923">
        <w:rPr>
          <w:rFonts w:cs="Arial"/>
        </w:rPr>
        <w:t>. 20</w:t>
      </w:r>
      <w:r w:rsidR="00F277FC" w:rsidRPr="00070923">
        <w:rPr>
          <w:rFonts w:cs="Arial"/>
        </w:rPr>
        <w:t>2</w:t>
      </w:r>
      <w:r w:rsidR="00107747" w:rsidRPr="00070923">
        <w:rPr>
          <w:rFonts w:cs="Arial"/>
        </w:rPr>
        <w:t>6</w:t>
      </w:r>
    </w:p>
    <w:p w14:paraId="3B1C6E15" w14:textId="77777777" w:rsidR="001C4D4E" w:rsidRPr="009D2702" w:rsidRDefault="001C4D4E" w:rsidP="00132665">
      <w:pPr>
        <w:tabs>
          <w:tab w:val="left" w:pos="3480"/>
        </w:tabs>
        <w:rPr>
          <w:rFonts w:cs="Arial"/>
        </w:rPr>
      </w:pPr>
    </w:p>
    <w:p w14:paraId="4CB7E0CA" w14:textId="77777777" w:rsidR="001C4D4E" w:rsidRPr="009D2702" w:rsidRDefault="001C4D4E" w:rsidP="00132665">
      <w:pPr>
        <w:rPr>
          <w:rFonts w:cs="Arial"/>
        </w:rPr>
      </w:pPr>
    </w:p>
    <w:p w14:paraId="453771F6" w14:textId="77777777" w:rsidR="00CC417E" w:rsidRPr="009D2702" w:rsidRDefault="00CC417E" w:rsidP="00132665">
      <w:pPr>
        <w:rPr>
          <w:rFonts w:cs="Arial"/>
        </w:rPr>
      </w:pPr>
    </w:p>
    <w:p w14:paraId="7B1BB644" w14:textId="77777777" w:rsidR="00CC417E" w:rsidRPr="009D2702" w:rsidRDefault="00CC417E" w:rsidP="00132665">
      <w:pPr>
        <w:rPr>
          <w:rFonts w:cs="Arial"/>
        </w:rPr>
      </w:pPr>
    </w:p>
    <w:p w14:paraId="712C4EFA" w14:textId="77777777" w:rsidR="001C4D4E" w:rsidRPr="009D2702" w:rsidRDefault="001C4D4E" w:rsidP="00132665">
      <w:pPr>
        <w:rPr>
          <w:rFonts w:cs="Arial"/>
        </w:rPr>
      </w:pPr>
    </w:p>
    <w:p w14:paraId="4BDECBD3" w14:textId="77777777" w:rsidR="001C4D4E" w:rsidRPr="009D2702" w:rsidRDefault="001C4D4E" w:rsidP="00132665">
      <w:pPr>
        <w:rPr>
          <w:rFonts w:cs="Arial"/>
        </w:rPr>
      </w:pPr>
    </w:p>
    <w:p w14:paraId="3D3E32FF" w14:textId="77777777" w:rsidR="002C4C03" w:rsidRPr="009D2702" w:rsidRDefault="002C4C03" w:rsidP="00132665">
      <w:pPr>
        <w:rPr>
          <w:rFonts w:cs="Arial"/>
        </w:rPr>
      </w:pPr>
    </w:p>
    <w:p w14:paraId="16373635" w14:textId="77777777" w:rsidR="007658A4" w:rsidRDefault="007658A4" w:rsidP="00132665">
      <w:pPr>
        <w:rPr>
          <w:rFonts w:cs="Arial"/>
        </w:rPr>
      </w:pPr>
    </w:p>
    <w:p w14:paraId="5F27535D" w14:textId="77777777" w:rsidR="00F3788C" w:rsidRDefault="00F3788C" w:rsidP="00132665">
      <w:pPr>
        <w:rPr>
          <w:rFonts w:cs="Arial"/>
        </w:rPr>
      </w:pPr>
    </w:p>
    <w:p w14:paraId="02B5F4E6" w14:textId="77777777" w:rsidR="00F3788C" w:rsidRDefault="00F3788C" w:rsidP="00132665">
      <w:pPr>
        <w:rPr>
          <w:rFonts w:cs="Arial"/>
        </w:rPr>
      </w:pPr>
    </w:p>
    <w:p w14:paraId="1980D46E" w14:textId="77777777" w:rsidR="00F3788C" w:rsidRDefault="00F3788C" w:rsidP="00132665">
      <w:pPr>
        <w:rPr>
          <w:rFonts w:cs="Arial"/>
        </w:rPr>
      </w:pPr>
    </w:p>
    <w:p w14:paraId="7E622E44" w14:textId="77777777" w:rsidR="004F2C85" w:rsidRDefault="004F2C85" w:rsidP="00132665">
      <w:pPr>
        <w:rPr>
          <w:rFonts w:cs="Arial"/>
        </w:rPr>
      </w:pPr>
    </w:p>
    <w:p w14:paraId="1795E14A" w14:textId="77777777" w:rsidR="004F2C85" w:rsidRPr="009D2702" w:rsidRDefault="004F2C85" w:rsidP="00132665">
      <w:pPr>
        <w:rPr>
          <w:rFonts w:cs="Arial"/>
        </w:rPr>
      </w:pPr>
    </w:p>
    <w:p w14:paraId="6BF08DA6" w14:textId="77777777" w:rsidR="007658A4" w:rsidRPr="009D2702" w:rsidRDefault="007658A4" w:rsidP="00132665">
      <w:pPr>
        <w:rPr>
          <w:rFonts w:cs="Arial"/>
        </w:rPr>
      </w:pPr>
    </w:p>
    <w:p w14:paraId="06771B3C" w14:textId="77777777" w:rsidR="007658A4" w:rsidRPr="009D2702" w:rsidRDefault="007658A4" w:rsidP="00132665">
      <w:pPr>
        <w:rPr>
          <w:rFonts w:cs="Arial"/>
        </w:rPr>
      </w:pPr>
    </w:p>
    <w:p w14:paraId="225C7F13" w14:textId="77777777" w:rsidR="00EF1357" w:rsidRPr="00EF1357" w:rsidRDefault="00EF1357" w:rsidP="00EF1357">
      <w:pPr>
        <w:jc w:val="center"/>
        <w:rPr>
          <w:rFonts w:cs="Arial"/>
          <w:b/>
          <w:sz w:val="52"/>
          <w:szCs w:val="52"/>
        </w:rPr>
      </w:pPr>
      <w:r w:rsidRPr="00EF1357">
        <w:rPr>
          <w:rFonts w:cs="Arial"/>
          <w:b/>
          <w:sz w:val="52"/>
          <w:szCs w:val="52"/>
        </w:rPr>
        <w:t>DOKUMENTACIJA ZA ODDAJO JAVNEGA NAROČILA</w:t>
      </w:r>
    </w:p>
    <w:p w14:paraId="5183D12C" w14:textId="77777777" w:rsidR="00EF1357" w:rsidRPr="00EF1357" w:rsidRDefault="00EF1357" w:rsidP="00EF1357">
      <w:pPr>
        <w:spacing w:line="260" w:lineRule="atLeast"/>
        <w:jc w:val="center"/>
        <w:rPr>
          <w:rFonts w:cs="Arial"/>
          <w:b/>
          <w:sz w:val="40"/>
          <w:szCs w:val="40"/>
        </w:rPr>
      </w:pPr>
      <w:r w:rsidRPr="00EF1357">
        <w:rPr>
          <w:rFonts w:cs="Arial"/>
          <w:b/>
          <w:sz w:val="52"/>
          <w:szCs w:val="52"/>
        </w:rPr>
        <w:t xml:space="preserve"> Z OZNAKO</w:t>
      </w:r>
    </w:p>
    <w:p w14:paraId="48FC5395" w14:textId="77777777" w:rsidR="00EF1357" w:rsidRPr="00EF1357" w:rsidRDefault="00EF1357" w:rsidP="00EF1357">
      <w:pPr>
        <w:spacing w:line="260" w:lineRule="atLeast"/>
        <w:jc w:val="center"/>
        <w:rPr>
          <w:rFonts w:cs="Arial"/>
          <w:b/>
          <w:sz w:val="52"/>
          <w:szCs w:val="52"/>
        </w:rPr>
      </w:pPr>
      <w:r w:rsidRPr="00EF1357">
        <w:rPr>
          <w:rFonts w:cs="Arial"/>
          <w:b/>
          <w:sz w:val="52"/>
          <w:szCs w:val="52"/>
        </w:rPr>
        <w:t>JN-</w:t>
      </w:r>
      <w:r w:rsidR="000074FD">
        <w:rPr>
          <w:rFonts w:cs="Arial"/>
          <w:b/>
          <w:sz w:val="52"/>
          <w:szCs w:val="52"/>
        </w:rPr>
        <w:t>1</w:t>
      </w:r>
      <w:r>
        <w:rPr>
          <w:rFonts w:cs="Arial"/>
          <w:b/>
          <w:sz w:val="52"/>
          <w:szCs w:val="52"/>
        </w:rPr>
        <w:t>4</w:t>
      </w:r>
      <w:r w:rsidRPr="00EF1357">
        <w:rPr>
          <w:rFonts w:cs="Arial"/>
          <w:b/>
          <w:sz w:val="52"/>
          <w:szCs w:val="52"/>
        </w:rPr>
        <w:t>/2026</w:t>
      </w:r>
    </w:p>
    <w:p w14:paraId="131F69BA" w14:textId="77777777" w:rsidR="00C620C9" w:rsidRPr="004F2C85" w:rsidRDefault="00C620C9" w:rsidP="004F2C85">
      <w:pPr>
        <w:rPr>
          <w:rFonts w:cs="Arial"/>
        </w:rPr>
      </w:pPr>
    </w:p>
    <w:p w14:paraId="3727BBF1" w14:textId="77777777" w:rsidR="00F3788C" w:rsidRDefault="00F3788C">
      <w:pPr>
        <w:jc w:val="left"/>
        <w:rPr>
          <w:rFonts w:cs="Arial"/>
        </w:rPr>
      </w:pPr>
      <w:r>
        <w:rPr>
          <w:rFonts w:cs="Arial"/>
        </w:rPr>
        <w:br w:type="page"/>
      </w:r>
    </w:p>
    <w:p w14:paraId="0A61EF4F" w14:textId="77777777" w:rsidR="00D1056D" w:rsidRDefault="00D1056D" w:rsidP="004F2C85">
      <w:pPr>
        <w:spacing w:line="260" w:lineRule="atLeast"/>
        <w:rPr>
          <w:rFonts w:cs="Arial"/>
        </w:rPr>
      </w:pPr>
    </w:p>
    <w:p w14:paraId="6A266C9C" w14:textId="77777777" w:rsidR="00F3788C" w:rsidRDefault="00F3788C" w:rsidP="004F2C85">
      <w:pPr>
        <w:spacing w:line="260" w:lineRule="atLeast"/>
        <w:rPr>
          <w:rFonts w:cs="Arial"/>
        </w:rPr>
      </w:pPr>
    </w:p>
    <w:p w14:paraId="5F217E60" w14:textId="77777777" w:rsidR="00F3788C" w:rsidRDefault="00F3788C" w:rsidP="004F2C85">
      <w:pPr>
        <w:spacing w:line="260" w:lineRule="atLeast"/>
        <w:rPr>
          <w:rFonts w:cs="Arial"/>
        </w:rPr>
      </w:pPr>
    </w:p>
    <w:p w14:paraId="22FA23AF" w14:textId="77777777" w:rsidR="00F3788C" w:rsidRDefault="00F3788C" w:rsidP="004F2C85">
      <w:pPr>
        <w:spacing w:line="260" w:lineRule="atLeast"/>
        <w:rPr>
          <w:rFonts w:cs="Arial"/>
        </w:rPr>
      </w:pPr>
    </w:p>
    <w:p w14:paraId="7137BF3F" w14:textId="77777777" w:rsidR="00F3788C" w:rsidRDefault="00F3788C" w:rsidP="004F2C85">
      <w:pPr>
        <w:spacing w:line="260" w:lineRule="atLeast"/>
        <w:rPr>
          <w:rFonts w:cs="Arial"/>
        </w:rPr>
      </w:pPr>
    </w:p>
    <w:p w14:paraId="02B0C974" w14:textId="77777777" w:rsidR="00F3788C" w:rsidRDefault="00F3788C" w:rsidP="004F2C85">
      <w:pPr>
        <w:spacing w:line="260" w:lineRule="atLeast"/>
        <w:rPr>
          <w:rFonts w:cs="Arial"/>
        </w:rPr>
      </w:pPr>
    </w:p>
    <w:p w14:paraId="532D1A77" w14:textId="77777777" w:rsidR="00F3788C" w:rsidRDefault="00F3788C" w:rsidP="004F2C85">
      <w:pPr>
        <w:spacing w:line="260" w:lineRule="atLeast"/>
        <w:rPr>
          <w:rFonts w:cs="Arial"/>
        </w:rPr>
      </w:pPr>
    </w:p>
    <w:p w14:paraId="045D3156" w14:textId="77777777" w:rsidR="00F3788C" w:rsidRDefault="00F3788C" w:rsidP="004F2C85">
      <w:pPr>
        <w:spacing w:line="260" w:lineRule="atLeast"/>
        <w:rPr>
          <w:rFonts w:cs="Arial"/>
        </w:rPr>
      </w:pPr>
    </w:p>
    <w:p w14:paraId="063A5C27" w14:textId="77777777" w:rsidR="00F3788C" w:rsidRDefault="00F3788C" w:rsidP="004F2C85">
      <w:pPr>
        <w:spacing w:line="260" w:lineRule="atLeast"/>
        <w:rPr>
          <w:rFonts w:cs="Arial"/>
        </w:rPr>
      </w:pPr>
    </w:p>
    <w:p w14:paraId="07EE0895" w14:textId="77777777" w:rsidR="00F3788C" w:rsidRDefault="00F3788C" w:rsidP="004F2C85">
      <w:pPr>
        <w:spacing w:line="260" w:lineRule="atLeast"/>
        <w:rPr>
          <w:rFonts w:cs="Arial"/>
        </w:rPr>
      </w:pPr>
    </w:p>
    <w:p w14:paraId="51CBE963" w14:textId="77777777" w:rsidR="00F3788C" w:rsidRDefault="00F3788C" w:rsidP="004F2C85">
      <w:pPr>
        <w:spacing w:line="260" w:lineRule="atLeast"/>
        <w:rPr>
          <w:rFonts w:cs="Arial"/>
        </w:rPr>
      </w:pPr>
    </w:p>
    <w:p w14:paraId="16C549B8" w14:textId="77777777" w:rsidR="00F3788C" w:rsidRDefault="00F3788C" w:rsidP="004F2C85">
      <w:pPr>
        <w:spacing w:line="260" w:lineRule="atLeast"/>
        <w:rPr>
          <w:rFonts w:cs="Arial"/>
        </w:rPr>
      </w:pPr>
    </w:p>
    <w:p w14:paraId="29A9C7A6" w14:textId="77777777" w:rsidR="00F3788C" w:rsidRDefault="00F3788C" w:rsidP="004F2C85">
      <w:pPr>
        <w:spacing w:line="260" w:lineRule="atLeast"/>
        <w:rPr>
          <w:rFonts w:cs="Arial"/>
        </w:rPr>
      </w:pPr>
    </w:p>
    <w:p w14:paraId="715D00CC" w14:textId="77777777" w:rsidR="00F3788C" w:rsidRDefault="00F3788C" w:rsidP="004F2C85">
      <w:pPr>
        <w:spacing w:line="260" w:lineRule="atLeast"/>
        <w:rPr>
          <w:rFonts w:cs="Arial"/>
        </w:rPr>
      </w:pPr>
    </w:p>
    <w:p w14:paraId="17F4759E" w14:textId="77777777" w:rsidR="00F3788C" w:rsidRPr="004F2C85" w:rsidRDefault="00F3788C" w:rsidP="004F2C85">
      <w:pPr>
        <w:spacing w:line="260" w:lineRule="atLeast"/>
        <w:rPr>
          <w:rFonts w:cs="Arial"/>
        </w:rPr>
      </w:pPr>
    </w:p>
    <w:p w14:paraId="1850EA45" w14:textId="77777777" w:rsidR="00D1056D" w:rsidRPr="004F2C85" w:rsidRDefault="00D1056D" w:rsidP="004F2C85">
      <w:pPr>
        <w:spacing w:line="260" w:lineRule="atLeast"/>
        <w:rPr>
          <w:rFonts w:cs="Arial"/>
        </w:rPr>
      </w:pPr>
    </w:p>
    <w:p w14:paraId="7338118F" w14:textId="77777777" w:rsidR="00EF1357" w:rsidRPr="00EF1357" w:rsidRDefault="00EF1357" w:rsidP="00EF1357">
      <w:pPr>
        <w:jc w:val="center"/>
        <w:rPr>
          <w:rFonts w:cs="Arial"/>
          <w:b/>
          <w:sz w:val="52"/>
          <w:szCs w:val="52"/>
        </w:rPr>
      </w:pPr>
      <w:r w:rsidRPr="00EF1357">
        <w:rPr>
          <w:rFonts w:cs="Arial"/>
          <w:b/>
          <w:sz w:val="52"/>
          <w:szCs w:val="52"/>
        </w:rPr>
        <w:t>NAVODILA PONUDNIKOM ZA PRIPRAVO PONUDBE ZA JAVNO NAROČILO PO ODPRTEM POSTOPKU Z OZNAKO</w:t>
      </w:r>
    </w:p>
    <w:p w14:paraId="49069981" w14:textId="77777777" w:rsidR="00EF1357" w:rsidRPr="00EF1357" w:rsidRDefault="00EF1357" w:rsidP="00EF1357">
      <w:pPr>
        <w:spacing w:line="260" w:lineRule="atLeast"/>
        <w:jc w:val="center"/>
        <w:rPr>
          <w:rFonts w:cs="Arial"/>
          <w:b/>
          <w:sz w:val="52"/>
          <w:szCs w:val="52"/>
        </w:rPr>
      </w:pPr>
      <w:r w:rsidRPr="00EF1357">
        <w:rPr>
          <w:rFonts w:cs="Arial"/>
          <w:b/>
          <w:sz w:val="52"/>
          <w:szCs w:val="52"/>
        </w:rPr>
        <w:t>JN-</w:t>
      </w:r>
      <w:r w:rsidR="000074FD">
        <w:rPr>
          <w:rFonts w:cs="Arial"/>
          <w:b/>
          <w:sz w:val="52"/>
          <w:szCs w:val="52"/>
        </w:rPr>
        <w:t>1</w:t>
      </w:r>
      <w:r>
        <w:rPr>
          <w:rFonts w:cs="Arial"/>
          <w:b/>
          <w:sz w:val="52"/>
          <w:szCs w:val="52"/>
        </w:rPr>
        <w:t>4</w:t>
      </w:r>
      <w:r w:rsidRPr="00EF1357">
        <w:rPr>
          <w:rFonts w:cs="Arial"/>
          <w:b/>
          <w:sz w:val="52"/>
          <w:szCs w:val="52"/>
        </w:rPr>
        <w:t>/2026</w:t>
      </w:r>
    </w:p>
    <w:p w14:paraId="1D3BBBC3" w14:textId="77777777" w:rsidR="00C620C9" w:rsidRPr="009D2702" w:rsidRDefault="00C620C9" w:rsidP="00132665">
      <w:pPr>
        <w:rPr>
          <w:rFonts w:cs="Arial"/>
          <w:lang w:val="pl-PL"/>
        </w:rPr>
      </w:pPr>
    </w:p>
    <w:p w14:paraId="179EEFC6"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476140CB" w14:textId="77777777" w:rsidR="005C62FF" w:rsidRPr="00D76C7D" w:rsidRDefault="005C62FF" w:rsidP="00132665">
      <w:pPr>
        <w:rPr>
          <w:rFonts w:cs="Arial"/>
          <w:szCs w:val="20"/>
        </w:rPr>
      </w:pPr>
    </w:p>
    <w:p w14:paraId="6702181B" w14:textId="66B6C1ED" w:rsidR="00FF40DC" w:rsidRDefault="004461FD">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233199765" w:history="1">
        <w:r w:rsidR="00FF40DC" w:rsidRPr="00A55904">
          <w:rPr>
            <w:rStyle w:val="Hiperpovezava"/>
            <w:noProof/>
          </w:rPr>
          <w:t>1.</w:t>
        </w:r>
        <w:r w:rsidR="00FF40DC">
          <w:rPr>
            <w:rFonts w:asciiTheme="minorHAnsi" w:eastAsiaTheme="minorEastAsia" w:hAnsiTheme="minorHAnsi" w:cstheme="minorBidi"/>
            <w:bCs w:val="0"/>
            <w:noProof/>
            <w:kern w:val="2"/>
            <w:sz w:val="24"/>
            <w:szCs w:val="24"/>
            <w:lang w:eastAsia="sl-SI"/>
            <w14:ligatures w14:val="standardContextual"/>
          </w:rPr>
          <w:tab/>
        </w:r>
        <w:r w:rsidR="00FF40DC" w:rsidRPr="00A55904">
          <w:rPr>
            <w:rStyle w:val="Hiperpovezava"/>
            <w:noProof/>
          </w:rPr>
          <w:t>NAROČNIK</w:t>
        </w:r>
        <w:r w:rsidR="00FF40DC">
          <w:rPr>
            <w:noProof/>
            <w:webHidden/>
          </w:rPr>
          <w:tab/>
        </w:r>
        <w:r w:rsidR="00FF40DC">
          <w:rPr>
            <w:noProof/>
            <w:webHidden/>
          </w:rPr>
          <w:fldChar w:fldCharType="begin"/>
        </w:r>
        <w:r w:rsidR="00FF40DC">
          <w:rPr>
            <w:noProof/>
            <w:webHidden/>
          </w:rPr>
          <w:instrText xml:space="preserve"> PAGEREF _Toc233199765 \h </w:instrText>
        </w:r>
        <w:r w:rsidR="00FF40DC">
          <w:rPr>
            <w:noProof/>
            <w:webHidden/>
          </w:rPr>
        </w:r>
        <w:r w:rsidR="00FF40DC">
          <w:rPr>
            <w:noProof/>
            <w:webHidden/>
          </w:rPr>
          <w:fldChar w:fldCharType="separate"/>
        </w:r>
        <w:r w:rsidR="00FF40DC">
          <w:rPr>
            <w:noProof/>
            <w:webHidden/>
          </w:rPr>
          <w:t>4</w:t>
        </w:r>
        <w:r w:rsidR="00FF40DC">
          <w:rPr>
            <w:noProof/>
            <w:webHidden/>
          </w:rPr>
          <w:fldChar w:fldCharType="end"/>
        </w:r>
      </w:hyperlink>
    </w:p>
    <w:p w14:paraId="5663A18B" w14:textId="3C2BE81C"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66" w:history="1">
        <w:r w:rsidRPr="00A55904">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OZNAKA IN PREDMET JAVNEGA NAROČILA</w:t>
        </w:r>
        <w:r>
          <w:rPr>
            <w:noProof/>
            <w:webHidden/>
          </w:rPr>
          <w:tab/>
        </w:r>
        <w:r>
          <w:rPr>
            <w:noProof/>
            <w:webHidden/>
          </w:rPr>
          <w:fldChar w:fldCharType="begin"/>
        </w:r>
        <w:r>
          <w:rPr>
            <w:noProof/>
            <w:webHidden/>
          </w:rPr>
          <w:instrText xml:space="preserve"> PAGEREF _Toc233199766 \h </w:instrText>
        </w:r>
        <w:r>
          <w:rPr>
            <w:noProof/>
            <w:webHidden/>
          </w:rPr>
        </w:r>
        <w:r>
          <w:rPr>
            <w:noProof/>
            <w:webHidden/>
          </w:rPr>
          <w:fldChar w:fldCharType="separate"/>
        </w:r>
        <w:r>
          <w:rPr>
            <w:noProof/>
            <w:webHidden/>
          </w:rPr>
          <w:t>4</w:t>
        </w:r>
        <w:r>
          <w:rPr>
            <w:noProof/>
            <w:webHidden/>
          </w:rPr>
          <w:fldChar w:fldCharType="end"/>
        </w:r>
      </w:hyperlink>
    </w:p>
    <w:p w14:paraId="47393440" w14:textId="35668FB1"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67" w:history="1">
        <w:r w:rsidRPr="00A55904">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NAČIN ODDAJE JAVNEGA NAROČILA</w:t>
        </w:r>
        <w:r>
          <w:rPr>
            <w:noProof/>
            <w:webHidden/>
          </w:rPr>
          <w:tab/>
        </w:r>
        <w:r>
          <w:rPr>
            <w:noProof/>
            <w:webHidden/>
          </w:rPr>
          <w:fldChar w:fldCharType="begin"/>
        </w:r>
        <w:r>
          <w:rPr>
            <w:noProof/>
            <w:webHidden/>
          </w:rPr>
          <w:instrText xml:space="preserve"> PAGEREF _Toc233199767 \h </w:instrText>
        </w:r>
        <w:r>
          <w:rPr>
            <w:noProof/>
            <w:webHidden/>
          </w:rPr>
        </w:r>
        <w:r>
          <w:rPr>
            <w:noProof/>
            <w:webHidden/>
          </w:rPr>
          <w:fldChar w:fldCharType="separate"/>
        </w:r>
        <w:r>
          <w:rPr>
            <w:noProof/>
            <w:webHidden/>
          </w:rPr>
          <w:t>4</w:t>
        </w:r>
        <w:r>
          <w:rPr>
            <w:noProof/>
            <w:webHidden/>
          </w:rPr>
          <w:fldChar w:fldCharType="end"/>
        </w:r>
      </w:hyperlink>
    </w:p>
    <w:p w14:paraId="78966485" w14:textId="22D6CA80"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68" w:history="1">
        <w:r w:rsidRPr="00A55904">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ROK IN NAČIN PREDLOŽITVE PONUDBE</w:t>
        </w:r>
        <w:r>
          <w:rPr>
            <w:noProof/>
            <w:webHidden/>
          </w:rPr>
          <w:tab/>
        </w:r>
        <w:r>
          <w:rPr>
            <w:noProof/>
            <w:webHidden/>
          </w:rPr>
          <w:fldChar w:fldCharType="begin"/>
        </w:r>
        <w:r>
          <w:rPr>
            <w:noProof/>
            <w:webHidden/>
          </w:rPr>
          <w:instrText xml:space="preserve"> PAGEREF _Toc233199768 \h </w:instrText>
        </w:r>
        <w:r>
          <w:rPr>
            <w:noProof/>
            <w:webHidden/>
          </w:rPr>
        </w:r>
        <w:r>
          <w:rPr>
            <w:noProof/>
            <w:webHidden/>
          </w:rPr>
          <w:fldChar w:fldCharType="separate"/>
        </w:r>
        <w:r>
          <w:rPr>
            <w:noProof/>
            <w:webHidden/>
          </w:rPr>
          <w:t>4</w:t>
        </w:r>
        <w:r>
          <w:rPr>
            <w:noProof/>
            <w:webHidden/>
          </w:rPr>
          <w:fldChar w:fldCharType="end"/>
        </w:r>
      </w:hyperlink>
    </w:p>
    <w:p w14:paraId="3C9B4A63" w14:textId="55D99525"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69" w:history="1">
        <w:r w:rsidRPr="00A55904">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INFORMACIJE V ZVEZI Z ODPIRANJEM PONUDB</w:t>
        </w:r>
        <w:r>
          <w:rPr>
            <w:noProof/>
            <w:webHidden/>
          </w:rPr>
          <w:tab/>
        </w:r>
        <w:r>
          <w:rPr>
            <w:noProof/>
            <w:webHidden/>
          </w:rPr>
          <w:fldChar w:fldCharType="begin"/>
        </w:r>
        <w:r>
          <w:rPr>
            <w:noProof/>
            <w:webHidden/>
          </w:rPr>
          <w:instrText xml:space="preserve"> PAGEREF _Toc233199769 \h </w:instrText>
        </w:r>
        <w:r>
          <w:rPr>
            <w:noProof/>
            <w:webHidden/>
          </w:rPr>
        </w:r>
        <w:r>
          <w:rPr>
            <w:noProof/>
            <w:webHidden/>
          </w:rPr>
          <w:fldChar w:fldCharType="separate"/>
        </w:r>
        <w:r>
          <w:rPr>
            <w:noProof/>
            <w:webHidden/>
          </w:rPr>
          <w:t>5</w:t>
        </w:r>
        <w:r>
          <w:rPr>
            <w:noProof/>
            <w:webHidden/>
          </w:rPr>
          <w:fldChar w:fldCharType="end"/>
        </w:r>
      </w:hyperlink>
    </w:p>
    <w:p w14:paraId="2C818C69" w14:textId="63DFEFB4"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70" w:history="1">
        <w:r w:rsidRPr="00A55904">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INFORMACIJE V ZVEZI S POSTOPKOM ELEKTRONSKE DRAŽBE</w:t>
        </w:r>
        <w:r>
          <w:rPr>
            <w:noProof/>
            <w:webHidden/>
          </w:rPr>
          <w:tab/>
        </w:r>
        <w:r>
          <w:rPr>
            <w:noProof/>
            <w:webHidden/>
          </w:rPr>
          <w:fldChar w:fldCharType="begin"/>
        </w:r>
        <w:r>
          <w:rPr>
            <w:noProof/>
            <w:webHidden/>
          </w:rPr>
          <w:instrText xml:space="preserve"> PAGEREF _Toc233199770 \h </w:instrText>
        </w:r>
        <w:r>
          <w:rPr>
            <w:noProof/>
            <w:webHidden/>
          </w:rPr>
        </w:r>
        <w:r>
          <w:rPr>
            <w:noProof/>
            <w:webHidden/>
          </w:rPr>
          <w:fldChar w:fldCharType="separate"/>
        </w:r>
        <w:r>
          <w:rPr>
            <w:noProof/>
            <w:webHidden/>
          </w:rPr>
          <w:t>5</w:t>
        </w:r>
        <w:r>
          <w:rPr>
            <w:noProof/>
            <w:webHidden/>
          </w:rPr>
          <w:fldChar w:fldCharType="end"/>
        </w:r>
      </w:hyperlink>
    </w:p>
    <w:p w14:paraId="00F466D3" w14:textId="72CE63F6" w:rsidR="00FF40DC" w:rsidRDefault="00FF40DC">
      <w:pPr>
        <w:pStyle w:val="Kazalovsebine2"/>
        <w:tabs>
          <w:tab w:val="left" w:pos="8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71" w:history="1">
        <w:r w:rsidRPr="00A55904">
          <w:rPr>
            <w:rStyle w:val="Hiperpovezava"/>
            <w:noProof/>
          </w:rPr>
          <w:t>6.1</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Test skladnost (PoC - Proof of Concept)</w:t>
        </w:r>
        <w:r>
          <w:rPr>
            <w:noProof/>
            <w:webHidden/>
          </w:rPr>
          <w:tab/>
        </w:r>
        <w:r>
          <w:rPr>
            <w:noProof/>
            <w:webHidden/>
          </w:rPr>
          <w:fldChar w:fldCharType="begin"/>
        </w:r>
        <w:r>
          <w:rPr>
            <w:noProof/>
            <w:webHidden/>
          </w:rPr>
          <w:instrText xml:space="preserve"> PAGEREF _Toc233199771 \h </w:instrText>
        </w:r>
        <w:r>
          <w:rPr>
            <w:noProof/>
            <w:webHidden/>
          </w:rPr>
        </w:r>
        <w:r>
          <w:rPr>
            <w:noProof/>
            <w:webHidden/>
          </w:rPr>
          <w:fldChar w:fldCharType="separate"/>
        </w:r>
        <w:r>
          <w:rPr>
            <w:noProof/>
            <w:webHidden/>
          </w:rPr>
          <w:t>5</w:t>
        </w:r>
        <w:r>
          <w:rPr>
            <w:noProof/>
            <w:webHidden/>
          </w:rPr>
          <w:fldChar w:fldCharType="end"/>
        </w:r>
      </w:hyperlink>
    </w:p>
    <w:p w14:paraId="3B19557D" w14:textId="43B4F0D6"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72" w:history="1">
        <w:r w:rsidRPr="00A55904">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PRAVNA PODLAGA</w:t>
        </w:r>
        <w:r>
          <w:rPr>
            <w:noProof/>
            <w:webHidden/>
          </w:rPr>
          <w:tab/>
        </w:r>
        <w:r>
          <w:rPr>
            <w:noProof/>
            <w:webHidden/>
          </w:rPr>
          <w:fldChar w:fldCharType="begin"/>
        </w:r>
        <w:r>
          <w:rPr>
            <w:noProof/>
            <w:webHidden/>
          </w:rPr>
          <w:instrText xml:space="preserve"> PAGEREF _Toc233199772 \h </w:instrText>
        </w:r>
        <w:r>
          <w:rPr>
            <w:noProof/>
            <w:webHidden/>
          </w:rPr>
        </w:r>
        <w:r>
          <w:rPr>
            <w:noProof/>
            <w:webHidden/>
          </w:rPr>
          <w:fldChar w:fldCharType="separate"/>
        </w:r>
        <w:r>
          <w:rPr>
            <w:noProof/>
            <w:webHidden/>
          </w:rPr>
          <w:t>6</w:t>
        </w:r>
        <w:r>
          <w:rPr>
            <w:noProof/>
            <w:webHidden/>
          </w:rPr>
          <w:fldChar w:fldCharType="end"/>
        </w:r>
      </w:hyperlink>
    </w:p>
    <w:p w14:paraId="55F17606" w14:textId="74EA258A"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73" w:history="1">
        <w:r w:rsidRPr="00A55904">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_Toc233199773 \h </w:instrText>
        </w:r>
        <w:r>
          <w:rPr>
            <w:noProof/>
            <w:webHidden/>
          </w:rPr>
        </w:r>
        <w:r>
          <w:rPr>
            <w:noProof/>
            <w:webHidden/>
          </w:rPr>
          <w:fldChar w:fldCharType="separate"/>
        </w:r>
        <w:r>
          <w:rPr>
            <w:noProof/>
            <w:webHidden/>
          </w:rPr>
          <w:t>6</w:t>
        </w:r>
        <w:r>
          <w:rPr>
            <w:noProof/>
            <w:webHidden/>
          </w:rPr>
          <w:fldChar w:fldCharType="end"/>
        </w:r>
      </w:hyperlink>
    </w:p>
    <w:p w14:paraId="2B49B2C7" w14:textId="365E2583" w:rsidR="00FF40DC" w:rsidRDefault="00FF40DC">
      <w:pPr>
        <w:pStyle w:val="Kazalovsebine2"/>
        <w:tabs>
          <w:tab w:val="left" w:pos="8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74" w:history="1">
        <w:r w:rsidRPr="00A55904">
          <w:rPr>
            <w:rStyle w:val="Hiperpovezava"/>
            <w:noProof/>
          </w:rPr>
          <w:t>8.1</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_Toc233199774 \h </w:instrText>
        </w:r>
        <w:r>
          <w:rPr>
            <w:noProof/>
            <w:webHidden/>
          </w:rPr>
        </w:r>
        <w:r>
          <w:rPr>
            <w:noProof/>
            <w:webHidden/>
          </w:rPr>
          <w:fldChar w:fldCharType="separate"/>
        </w:r>
        <w:r>
          <w:rPr>
            <w:noProof/>
            <w:webHidden/>
          </w:rPr>
          <w:t>6</w:t>
        </w:r>
        <w:r>
          <w:rPr>
            <w:noProof/>
            <w:webHidden/>
          </w:rPr>
          <w:fldChar w:fldCharType="end"/>
        </w:r>
      </w:hyperlink>
    </w:p>
    <w:p w14:paraId="455C33AA" w14:textId="144E2ACD" w:rsidR="00FF40DC" w:rsidRDefault="00FF40DC">
      <w:pPr>
        <w:pStyle w:val="Kazalovsebine2"/>
        <w:tabs>
          <w:tab w:val="left" w:pos="8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75" w:history="1">
        <w:r w:rsidRPr="00A55904">
          <w:rPr>
            <w:rStyle w:val="Hiperpovezava"/>
            <w:noProof/>
          </w:rPr>
          <w:t>8.2</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_Toc233199775 \h </w:instrText>
        </w:r>
        <w:r>
          <w:rPr>
            <w:noProof/>
            <w:webHidden/>
          </w:rPr>
        </w:r>
        <w:r>
          <w:rPr>
            <w:noProof/>
            <w:webHidden/>
          </w:rPr>
          <w:fldChar w:fldCharType="separate"/>
        </w:r>
        <w:r>
          <w:rPr>
            <w:noProof/>
            <w:webHidden/>
          </w:rPr>
          <w:t>6</w:t>
        </w:r>
        <w:r>
          <w:rPr>
            <w:noProof/>
            <w:webHidden/>
          </w:rPr>
          <w:fldChar w:fldCharType="end"/>
        </w:r>
      </w:hyperlink>
    </w:p>
    <w:p w14:paraId="7D36E383" w14:textId="67F7F7EC"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76" w:history="1">
        <w:r w:rsidRPr="00A55904">
          <w:rPr>
            <w:rStyle w:val="Hiperpovezava"/>
            <w:noProof/>
          </w:rPr>
          <w:t>9.</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_Toc233199776 \h </w:instrText>
        </w:r>
        <w:r>
          <w:rPr>
            <w:noProof/>
            <w:webHidden/>
          </w:rPr>
        </w:r>
        <w:r>
          <w:rPr>
            <w:noProof/>
            <w:webHidden/>
          </w:rPr>
          <w:fldChar w:fldCharType="separate"/>
        </w:r>
        <w:r>
          <w:rPr>
            <w:noProof/>
            <w:webHidden/>
          </w:rPr>
          <w:t>6</w:t>
        </w:r>
        <w:r>
          <w:rPr>
            <w:noProof/>
            <w:webHidden/>
          </w:rPr>
          <w:fldChar w:fldCharType="end"/>
        </w:r>
      </w:hyperlink>
    </w:p>
    <w:p w14:paraId="3DC301DD" w14:textId="228044AF"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77" w:history="1">
        <w:r w:rsidRPr="00A55904">
          <w:rPr>
            <w:rStyle w:val="Hiperpovezava"/>
            <w:noProof/>
          </w:rPr>
          <w:t>10.</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_Toc233199777 \h </w:instrText>
        </w:r>
        <w:r>
          <w:rPr>
            <w:noProof/>
            <w:webHidden/>
          </w:rPr>
        </w:r>
        <w:r>
          <w:rPr>
            <w:noProof/>
            <w:webHidden/>
          </w:rPr>
          <w:fldChar w:fldCharType="separate"/>
        </w:r>
        <w:r>
          <w:rPr>
            <w:noProof/>
            <w:webHidden/>
          </w:rPr>
          <w:t>6</w:t>
        </w:r>
        <w:r>
          <w:rPr>
            <w:noProof/>
            <w:webHidden/>
          </w:rPr>
          <w:fldChar w:fldCharType="end"/>
        </w:r>
      </w:hyperlink>
    </w:p>
    <w:p w14:paraId="7D2B5D10" w14:textId="4891701F"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78" w:history="1">
        <w:r w:rsidRPr="00A55904">
          <w:rPr>
            <w:rStyle w:val="Hiperpovezava"/>
            <w:b/>
            <w:noProof/>
          </w:rPr>
          <w:t>10.1</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rFonts w:cs="Arial"/>
            <w:b/>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_Toc233199778 \h </w:instrText>
        </w:r>
        <w:r>
          <w:rPr>
            <w:noProof/>
            <w:webHidden/>
          </w:rPr>
        </w:r>
        <w:r>
          <w:rPr>
            <w:noProof/>
            <w:webHidden/>
          </w:rPr>
          <w:fldChar w:fldCharType="separate"/>
        </w:r>
        <w:r>
          <w:rPr>
            <w:noProof/>
            <w:webHidden/>
          </w:rPr>
          <w:t>6</w:t>
        </w:r>
        <w:r>
          <w:rPr>
            <w:noProof/>
            <w:webHidden/>
          </w:rPr>
          <w:fldChar w:fldCharType="end"/>
        </w:r>
      </w:hyperlink>
    </w:p>
    <w:p w14:paraId="039E3098" w14:textId="737FE61B"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79" w:history="1">
        <w:r w:rsidRPr="00A55904">
          <w:rPr>
            <w:rStyle w:val="Hiperpovezava"/>
            <w:b/>
            <w:bCs/>
            <w:noProof/>
          </w:rPr>
          <w:t>10.1.1</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rFonts w:cs="Arial"/>
            <w:b/>
            <w:bCs/>
            <w:noProof/>
          </w:rPr>
          <w:t>Razlogi za izključitev</w:t>
        </w:r>
        <w:r>
          <w:rPr>
            <w:noProof/>
            <w:webHidden/>
          </w:rPr>
          <w:tab/>
        </w:r>
        <w:r>
          <w:rPr>
            <w:noProof/>
            <w:webHidden/>
          </w:rPr>
          <w:fldChar w:fldCharType="begin"/>
        </w:r>
        <w:r>
          <w:rPr>
            <w:noProof/>
            <w:webHidden/>
          </w:rPr>
          <w:instrText xml:space="preserve"> PAGEREF _Toc233199779 \h </w:instrText>
        </w:r>
        <w:r>
          <w:rPr>
            <w:noProof/>
            <w:webHidden/>
          </w:rPr>
        </w:r>
        <w:r>
          <w:rPr>
            <w:noProof/>
            <w:webHidden/>
          </w:rPr>
          <w:fldChar w:fldCharType="separate"/>
        </w:r>
        <w:r>
          <w:rPr>
            <w:noProof/>
            <w:webHidden/>
          </w:rPr>
          <w:t>7</w:t>
        </w:r>
        <w:r>
          <w:rPr>
            <w:noProof/>
            <w:webHidden/>
          </w:rPr>
          <w:fldChar w:fldCharType="end"/>
        </w:r>
      </w:hyperlink>
    </w:p>
    <w:p w14:paraId="66BADB68" w14:textId="2C492D65"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80" w:history="1">
        <w:r w:rsidRPr="00A55904">
          <w:rPr>
            <w:rStyle w:val="Hiperpovezava"/>
            <w:noProof/>
          </w:rPr>
          <w:t>10.1.2</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Tehnični pogoji oziroma sposobnost</w:t>
        </w:r>
        <w:r>
          <w:rPr>
            <w:noProof/>
            <w:webHidden/>
          </w:rPr>
          <w:tab/>
        </w:r>
        <w:r>
          <w:rPr>
            <w:noProof/>
            <w:webHidden/>
          </w:rPr>
          <w:fldChar w:fldCharType="begin"/>
        </w:r>
        <w:r>
          <w:rPr>
            <w:noProof/>
            <w:webHidden/>
          </w:rPr>
          <w:instrText xml:space="preserve"> PAGEREF _Toc233199780 \h </w:instrText>
        </w:r>
        <w:r>
          <w:rPr>
            <w:noProof/>
            <w:webHidden/>
          </w:rPr>
        </w:r>
        <w:r>
          <w:rPr>
            <w:noProof/>
            <w:webHidden/>
          </w:rPr>
          <w:fldChar w:fldCharType="separate"/>
        </w:r>
        <w:r>
          <w:rPr>
            <w:noProof/>
            <w:webHidden/>
          </w:rPr>
          <w:t>9</w:t>
        </w:r>
        <w:r>
          <w:rPr>
            <w:noProof/>
            <w:webHidden/>
          </w:rPr>
          <w:fldChar w:fldCharType="end"/>
        </w:r>
      </w:hyperlink>
    </w:p>
    <w:p w14:paraId="29801AB8" w14:textId="7927C22C"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81" w:history="1">
        <w:r w:rsidRPr="00A55904">
          <w:rPr>
            <w:rStyle w:val="Hiperpovezava"/>
            <w:noProof/>
          </w:rPr>
          <w:t>10.1.3</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Kadrovski pogoji oziroma sposobnost</w:t>
        </w:r>
        <w:r>
          <w:rPr>
            <w:noProof/>
            <w:webHidden/>
          </w:rPr>
          <w:tab/>
        </w:r>
        <w:r>
          <w:rPr>
            <w:noProof/>
            <w:webHidden/>
          </w:rPr>
          <w:fldChar w:fldCharType="begin"/>
        </w:r>
        <w:r>
          <w:rPr>
            <w:noProof/>
            <w:webHidden/>
          </w:rPr>
          <w:instrText xml:space="preserve"> PAGEREF _Toc233199781 \h </w:instrText>
        </w:r>
        <w:r>
          <w:rPr>
            <w:noProof/>
            <w:webHidden/>
          </w:rPr>
        </w:r>
        <w:r>
          <w:rPr>
            <w:noProof/>
            <w:webHidden/>
          </w:rPr>
          <w:fldChar w:fldCharType="separate"/>
        </w:r>
        <w:r>
          <w:rPr>
            <w:noProof/>
            <w:webHidden/>
          </w:rPr>
          <w:t>10</w:t>
        </w:r>
        <w:r>
          <w:rPr>
            <w:noProof/>
            <w:webHidden/>
          </w:rPr>
          <w:fldChar w:fldCharType="end"/>
        </w:r>
      </w:hyperlink>
    </w:p>
    <w:p w14:paraId="328DDAF0" w14:textId="10760128"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82" w:history="1">
        <w:r w:rsidRPr="00A55904">
          <w:rPr>
            <w:rStyle w:val="Hiperpovezava"/>
            <w:noProof/>
          </w:rPr>
          <w:t>11.</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MERILO</w:t>
        </w:r>
        <w:r>
          <w:rPr>
            <w:noProof/>
            <w:webHidden/>
          </w:rPr>
          <w:tab/>
        </w:r>
        <w:r>
          <w:rPr>
            <w:noProof/>
            <w:webHidden/>
          </w:rPr>
          <w:fldChar w:fldCharType="begin"/>
        </w:r>
        <w:r>
          <w:rPr>
            <w:noProof/>
            <w:webHidden/>
          </w:rPr>
          <w:instrText xml:space="preserve"> PAGEREF _Toc233199782 \h </w:instrText>
        </w:r>
        <w:r>
          <w:rPr>
            <w:noProof/>
            <w:webHidden/>
          </w:rPr>
        </w:r>
        <w:r>
          <w:rPr>
            <w:noProof/>
            <w:webHidden/>
          </w:rPr>
          <w:fldChar w:fldCharType="separate"/>
        </w:r>
        <w:r>
          <w:rPr>
            <w:noProof/>
            <w:webHidden/>
          </w:rPr>
          <w:t>11</w:t>
        </w:r>
        <w:r>
          <w:rPr>
            <w:noProof/>
            <w:webHidden/>
          </w:rPr>
          <w:fldChar w:fldCharType="end"/>
        </w:r>
      </w:hyperlink>
    </w:p>
    <w:p w14:paraId="0714F7B7" w14:textId="0553871D"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83" w:history="1">
        <w:r w:rsidRPr="00A55904">
          <w:rPr>
            <w:rStyle w:val="Hiperpovezava"/>
            <w:noProof/>
          </w:rPr>
          <w:t>12.</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PONUDBA</w:t>
        </w:r>
        <w:r>
          <w:rPr>
            <w:noProof/>
            <w:webHidden/>
          </w:rPr>
          <w:tab/>
        </w:r>
        <w:r>
          <w:rPr>
            <w:noProof/>
            <w:webHidden/>
          </w:rPr>
          <w:fldChar w:fldCharType="begin"/>
        </w:r>
        <w:r>
          <w:rPr>
            <w:noProof/>
            <w:webHidden/>
          </w:rPr>
          <w:instrText xml:space="preserve"> PAGEREF _Toc233199783 \h </w:instrText>
        </w:r>
        <w:r>
          <w:rPr>
            <w:noProof/>
            <w:webHidden/>
          </w:rPr>
        </w:r>
        <w:r>
          <w:rPr>
            <w:noProof/>
            <w:webHidden/>
          </w:rPr>
          <w:fldChar w:fldCharType="separate"/>
        </w:r>
        <w:r>
          <w:rPr>
            <w:noProof/>
            <w:webHidden/>
          </w:rPr>
          <w:t>11</w:t>
        </w:r>
        <w:r>
          <w:rPr>
            <w:noProof/>
            <w:webHidden/>
          </w:rPr>
          <w:fldChar w:fldCharType="end"/>
        </w:r>
      </w:hyperlink>
    </w:p>
    <w:p w14:paraId="4A6FE8BE" w14:textId="097A88F3"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84" w:history="1">
        <w:r w:rsidRPr="00A55904">
          <w:rPr>
            <w:rStyle w:val="Hiperpovezava"/>
            <w:noProof/>
          </w:rPr>
          <w:t>12.1</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Ponudbena dokumentacija</w:t>
        </w:r>
        <w:r>
          <w:rPr>
            <w:noProof/>
            <w:webHidden/>
          </w:rPr>
          <w:tab/>
        </w:r>
        <w:r>
          <w:rPr>
            <w:noProof/>
            <w:webHidden/>
          </w:rPr>
          <w:fldChar w:fldCharType="begin"/>
        </w:r>
        <w:r>
          <w:rPr>
            <w:noProof/>
            <w:webHidden/>
          </w:rPr>
          <w:instrText xml:space="preserve"> PAGEREF _Toc233199784 \h </w:instrText>
        </w:r>
        <w:r>
          <w:rPr>
            <w:noProof/>
            <w:webHidden/>
          </w:rPr>
        </w:r>
        <w:r>
          <w:rPr>
            <w:noProof/>
            <w:webHidden/>
          </w:rPr>
          <w:fldChar w:fldCharType="separate"/>
        </w:r>
        <w:r>
          <w:rPr>
            <w:noProof/>
            <w:webHidden/>
          </w:rPr>
          <w:t>11</w:t>
        </w:r>
        <w:r>
          <w:rPr>
            <w:noProof/>
            <w:webHidden/>
          </w:rPr>
          <w:fldChar w:fldCharType="end"/>
        </w:r>
      </w:hyperlink>
    </w:p>
    <w:p w14:paraId="4240A2E1" w14:textId="23B8A823"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85" w:history="1">
        <w:r w:rsidRPr="00A55904">
          <w:rPr>
            <w:rStyle w:val="Hiperpovezava"/>
            <w:noProof/>
          </w:rPr>
          <w:t>12.2</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Sestavljanje ponudbe</w:t>
        </w:r>
        <w:r>
          <w:rPr>
            <w:noProof/>
            <w:webHidden/>
          </w:rPr>
          <w:tab/>
        </w:r>
        <w:r>
          <w:rPr>
            <w:noProof/>
            <w:webHidden/>
          </w:rPr>
          <w:fldChar w:fldCharType="begin"/>
        </w:r>
        <w:r>
          <w:rPr>
            <w:noProof/>
            <w:webHidden/>
          </w:rPr>
          <w:instrText xml:space="preserve"> PAGEREF _Toc233199785 \h </w:instrText>
        </w:r>
        <w:r>
          <w:rPr>
            <w:noProof/>
            <w:webHidden/>
          </w:rPr>
        </w:r>
        <w:r>
          <w:rPr>
            <w:noProof/>
            <w:webHidden/>
          </w:rPr>
          <w:fldChar w:fldCharType="separate"/>
        </w:r>
        <w:r>
          <w:rPr>
            <w:noProof/>
            <w:webHidden/>
          </w:rPr>
          <w:t>11</w:t>
        </w:r>
        <w:r>
          <w:rPr>
            <w:noProof/>
            <w:webHidden/>
          </w:rPr>
          <w:fldChar w:fldCharType="end"/>
        </w:r>
      </w:hyperlink>
    </w:p>
    <w:p w14:paraId="44B5741F" w14:textId="52C838A0"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86" w:history="1">
        <w:r w:rsidRPr="00A55904">
          <w:rPr>
            <w:rStyle w:val="Hiperpovezava"/>
            <w:noProof/>
          </w:rPr>
          <w:t>12.2.3</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Obrazec Predračun</w:t>
        </w:r>
        <w:r>
          <w:rPr>
            <w:noProof/>
            <w:webHidden/>
          </w:rPr>
          <w:tab/>
        </w:r>
        <w:r>
          <w:rPr>
            <w:noProof/>
            <w:webHidden/>
          </w:rPr>
          <w:fldChar w:fldCharType="begin"/>
        </w:r>
        <w:r>
          <w:rPr>
            <w:noProof/>
            <w:webHidden/>
          </w:rPr>
          <w:instrText xml:space="preserve"> PAGEREF _Toc233199786 \h </w:instrText>
        </w:r>
        <w:r>
          <w:rPr>
            <w:noProof/>
            <w:webHidden/>
          </w:rPr>
        </w:r>
        <w:r>
          <w:rPr>
            <w:noProof/>
            <w:webHidden/>
          </w:rPr>
          <w:fldChar w:fldCharType="separate"/>
        </w:r>
        <w:r>
          <w:rPr>
            <w:noProof/>
            <w:webHidden/>
          </w:rPr>
          <w:t>12</w:t>
        </w:r>
        <w:r>
          <w:rPr>
            <w:noProof/>
            <w:webHidden/>
          </w:rPr>
          <w:fldChar w:fldCharType="end"/>
        </w:r>
      </w:hyperlink>
    </w:p>
    <w:p w14:paraId="00348FB3" w14:textId="0B084B06"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87" w:history="1">
        <w:r w:rsidRPr="00A55904">
          <w:rPr>
            <w:rStyle w:val="Hiperpovezava"/>
            <w:rFonts w:cs="Arial"/>
            <w:noProof/>
          </w:rPr>
          <w:t>12.2.4</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rFonts w:cs="Arial"/>
            <w:noProof/>
          </w:rPr>
          <w:t>Tehnična dokumentacija za opremo</w:t>
        </w:r>
        <w:r>
          <w:rPr>
            <w:noProof/>
            <w:webHidden/>
          </w:rPr>
          <w:tab/>
        </w:r>
        <w:r>
          <w:rPr>
            <w:noProof/>
            <w:webHidden/>
          </w:rPr>
          <w:fldChar w:fldCharType="begin"/>
        </w:r>
        <w:r>
          <w:rPr>
            <w:noProof/>
            <w:webHidden/>
          </w:rPr>
          <w:instrText xml:space="preserve"> PAGEREF _Toc233199787 \h </w:instrText>
        </w:r>
        <w:r>
          <w:rPr>
            <w:noProof/>
            <w:webHidden/>
          </w:rPr>
        </w:r>
        <w:r>
          <w:rPr>
            <w:noProof/>
            <w:webHidden/>
          </w:rPr>
          <w:fldChar w:fldCharType="separate"/>
        </w:r>
        <w:r>
          <w:rPr>
            <w:noProof/>
            <w:webHidden/>
          </w:rPr>
          <w:t>13</w:t>
        </w:r>
        <w:r>
          <w:rPr>
            <w:noProof/>
            <w:webHidden/>
          </w:rPr>
          <w:fldChar w:fldCharType="end"/>
        </w:r>
      </w:hyperlink>
    </w:p>
    <w:p w14:paraId="7B796F9C" w14:textId="2F755050"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88" w:history="1">
        <w:r w:rsidRPr="00A55904">
          <w:rPr>
            <w:rStyle w:val="Hiperpovezava"/>
            <w:noProof/>
          </w:rPr>
          <w:t>12.2.5</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Drugi dokumenti ponudbe</w:t>
        </w:r>
        <w:r>
          <w:rPr>
            <w:noProof/>
            <w:webHidden/>
          </w:rPr>
          <w:tab/>
        </w:r>
        <w:r>
          <w:rPr>
            <w:noProof/>
            <w:webHidden/>
          </w:rPr>
          <w:fldChar w:fldCharType="begin"/>
        </w:r>
        <w:r>
          <w:rPr>
            <w:noProof/>
            <w:webHidden/>
          </w:rPr>
          <w:instrText xml:space="preserve"> PAGEREF _Toc233199788 \h </w:instrText>
        </w:r>
        <w:r>
          <w:rPr>
            <w:noProof/>
            <w:webHidden/>
          </w:rPr>
        </w:r>
        <w:r>
          <w:rPr>
            <w:noProof/>
            <w:webHidden/>
          </w:rPr>
          <w:fldChar w:fldCharType="separate"/>
        </w:r>
        <w:r>
          <w:rPr>
            <w:noProof/>
            <w:webHidden/>
          </w:rPr>
          <w:t>13</w:t>
        </w:r>
        <w:r>
          <w:rPr>
            <w:noProof/>
            <w:webHidden/>
          </w:rPr>
          <w:fldChar w:fldCharType="end"/>
        </w:r>
      </w:hyperlink>
    </w:p>
    <w:p w14:paraId="7CBBAC9B" w14:textId="2DE0AEBC"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789" w:history="1">
        <w:r w:rsidRPr="00A55904">
          <w:rPr>
            <w:rStyle w:val="Hiperpovezava"/>
            <w:noProof/>
          </w:rPr>
          <w:t>12.3</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Druga določila za pripravo ponudbe</w:t>
        </w:r>
        <w:r>
          <w:rPr>
            <w:noProof/>
            <w:webHidden/>
          </w:rPr>
          <w:tab/>
        </w:r>
        <w:r>
          <w:rPr>
            <w:noProof/>
            <w:webHidden/>
          </w:rPr>
          <w:fldChar w:fldCharType="begin"/>
        </w:r>
        <w:r>
          <w:rPr>
            <w:noProof/>
            <w:webHidden/>
          </w:rPr>
          <w:instrText xml:space="preserve"> PAGEREF _Toc233199789 \h </w:instrText>
        </w:r>
        <w:r>
          <w:rPr>
            <w:noProof/>
            <w:webHidden/>
          </w:rPr>
        </w:r>
        <w:r>
          <w:rPr>
            <w:noProof/>
            <w:webHidden/>
          </w:rPr>
          <w:fldChar w:fldCharType="separate"/>
        </w:r>
        <w:r>
          <w:rPr>
            <w:noProof/>
            <w:webHidden/>
          </w:rPr>
          <w:t>13</w:t>
        </w:r>
        <w:r>
          <w:rPr>
            <w:noProof/>
            <w:webHidden/>
          </w:rPr>
          <w:fldChar w:fldCharType="end"/>
        </w:r>
      </w:hyperlink>
    </w:p>
    <w:p w14:paraId="46D9A4FA" w14:textId="46A2290F"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0" w:history="1">
        <w:r w:rsidRPr="00A55904">
          <w:rPr>
            <w:rStyle w:val="Hiperpovezava"/>
            <w:noProof/>
          </w:rPr>
          <w:t>12.3.1</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Skupna ponudba</w:t>
        </w:r>
        <w:r>
          <w:rPr>
            <w:noProof/>
            <w:webHidden/>
          </w:rPr>
          <w:tab/>
        </w:r>
        <w:r>
          <w:rPr>
            <w:noProof/>
            <w:webHidden/>
          </w:rPr>
          <w:fldChar w:fldCharType="begin"/>
        </w:r>
        <w:r>
          <w:rPr>
            <w:noProof/>
            <w:webHidden/>
          </w:rPr>
          <w:instrText xml:space="preserve"> PAGEREF _Toc233199790 \h </w:instrText>
        </w:r>
        <w:r>
          <w:rPr>
            <w:noProof/>
            <w:webHidden/>
          </w:rPr>
        </w:r>
        <w:r>
          <w:rPr>
            <w:noProof/>
            <w:webHidden/>
          </w:rPr>
          <w:fldChar w:fldCharType="separate"/>
        </w:r>
        <w:r>
          <w:rPr>
            <w:noProof/>
            <w:webHidden/>
          </w:rPr>
          <w:t>13</w:t>
        </w:r>
        <w:r>
          <w:rPr>
            <w:noProof/>
            <w:webHidden/>
          </w:rPr>
          <w:fldChar w:fldCharType="end"/>
        </w:r>
      </w:hyperlink>
    </w:p>
    <w:p w14:paraId="269AEF9A" w14:textId="74D80C69"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1" w:history="1">
        <w:r w:rsidRPr="00A55904">
          <w:rPr>
            <w:rStyle w:val="Hiperpovezava"/>
            <w:noProof/>
          </w:rPr>
          <w:t>12.3.2</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Ponudba s podizvajalci</w:t>
        </w:r>
        <w:r>
          <w:rPr>
            <w:noProof/>
            <w:webHidden/>
          </w:rPr>
          <w:tab/>
        </w:r>
        <w:r>
          <w:rPr>
            <w:noProof/>
            <w:webHidden/>
          </w:rPr>
          <w:fldChar w:fldCharType="begin"/>
        </w:r>
        <w:r>
          <w:rPr>
            <w:noProof/>
            <w:webHidden/>
          </w:rPr>
          <w:instrText xml:space="preserve"> PAGEREF _Toc233199791 \h </w:instrText>
        </w:r>
        <w:r>
          <w:rPr>
            <w:noProof/>
            <w:webHidden/>
          </w:rPr>
        </w:r>
        <w:r>
          <w:rPr>
            <w:noProof/>
            <w:webHidden/>
          </w:rPr>
          <w:fldChar w:fldCharType="separate"/>
        </w:r>
        <w:r>
          <w:rPr>
            <w:noProof/>
            <w:webHidden/>
          </w:rPr>
          <w:t>14</w:t>
        </w:r>
        <w:r>
          <w:rPr>
            <w:noProof/>
            <w:webHidden/>
          </w:rPr>
          <w:fldChar w:fldCharType="end"/>
        </w:r>
      </w:hyperlink>
    </w:p>
    <w:p w14:paraId="20E6A630" w14:textId="68CDB8A6"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2" w:history="1">
        <w:r w:rsidRPr="00A55904">
          <w:rPr>
            <w:rStyle w:val="Hiperpovezava"/>
            <w:noProof/>
          </w:rPr>
          <w:t>12.3.3</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Uporaba zmogljivosti drugih subjektov</w:t>
        </w:r>
        <w:r>
          <w:rPr>
            <w:noProof/>
            <w:webHidden/>
          </w:rPr>
          <w:tab/>
        </w:r>
        <w:r>
          <w:rPr>
            <w:noProof/>
            <w:webHidden/>
          </w:rPr>
          <w:fldChar w:fldCharType="begin"/>
        </w:r>
        <w:r>
          <w:rPr>
            <w:noProof/>
            <w:webHidden/>
          </w:rPr>
          <w:instrText xml:space="preserve"> PAGEREF _Toc233199792 \h </w:instrText>
        </w:r>
        <w:r>
          <w:rPr>
            <w:noProof/>
            <w:webHidden/>
          </w:rPr>
        </w:r>
        <w:r>
          <w:rPr>
            <w:noProof/>
            <w:webHidden/>
          </w:rPr>
          <w:fldChar w:fldCharType="separate"/>
        </w:r>
        <w:r>
          <w:rPr>
            <w:noProof/>
            <w:webHidden/>
          </w:rPr>
          <w:t>14</w:t>
        </w:r>
        <w:r>
          <w:rPr>
            <w:noProof/>
            <w:webHidden/>
          </w:rPr>
          <w:fldChar w:fldCharType="end"/>
        </w:r>
      </w:hyperlink>
    </w:p>
    <w:p w14:paraId="4B823E9A" w14:textId="071620B5"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3" w:history="1">
        <w:r w:rsidRPr="00A55904">
          <w:rPr>
            <w:rStyle w:val="Hiperpovezava"/>
            <w:noProof/>
          </w:rPr>
          <w:t>12.3.4</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Variantne ponudbe</w:t>
        </w:r>
        <w:r>
          <w:rPr>
            <w:noProof/>
            <w:webHidden/>
          </w:rPr>
          <w:tab/>
        </w:r>
        <w:r>
          <w:rPr>
            <w:noProof/>
            <w:webHidden/>
          </w:rPr>
          <w:fldChar w:fldCharType="begin"/>
        </w:r>
        <w:r>
          <w:rPr>
            <w:noProof/>
            <w:webHidden/>
          </w:rPr>
          <w:instrText xml:space="preserve"> PAGEREF _Toc233199793 \h </w:instrText>
        </w:r>
        <w:r>
          <w:rPr>
            <w:noProof/>
            <w:webHidden/>
          </w:rPr>
        </w:r>
        <w:r>
          <w:rPr>
            <w:noProof/>
            <w:webHidden/>
          </w:rPr>
          <w:fldChar w:fldCharType="separate"/>
        </w:r>
        <w:r>
          <w:rPr>
            <w:noProof/>
            <w:webHidden/>
          </w:rPr>
          <w:t>14</w:t>
        </w:r>
        <w:r>
          <w:rPr>
            <w:noProof/>
            <w:webHidden/>
          </w:rPr>
          <w:fldChar w:fldCharType="end"/>
        </w:r>
      </w:hyperlink>
    </w:p>
    <w:p w14:paraId="5EA87881" w14:textId="285A0A8C"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4" w:history="1">
        <w:r w:rsidRPr="00A55904">
          <w:rPr>
            <w:rStyle w:val="Hiperpovezava"/>
            <w:noProof/>
          </w:rPr>
          <w:t>12.3.5</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Jezik ponudbe</w:t>
        </w:r>
        <w:r>
          <w:rPr>
            <w:noProof/>
            <w:webHidden/>
          </w:rPr>
          <w:tab/>
        </w:r>
        <w:r>
          <w:rPr>
            <w:noProof/>
            <w:webHidden/>
          </w:rPr>
          <w:fldChar w:fldCharType="begin"/>
        </w:r>
        <w:r>
          <w:rPr>
            <w:noProof/>
            <w:webHidden/>
          </w:rPr>
          <w:instrText xml:space="preserve"> PAGEREF _Toc233199794 \h </w:instrText>
        </w:r>
        <w:r>
          <w:rPr>
            <w:noProof/>
            <w:webHidden/>
          </w:rPr>
        </w:r>
        <w:r>
          <w:rPr>
            <w:noProof/>
            <w:webHidden/>
          </w:rPr>
          <w:fldChar w:fldCharType="separate"/>
        </w:r>
        <w:r>
          <w:rPr>
            <w:noProof/>
            <w:webHidden/>
          </w:rPr>
          <w:t>14</w:t>
        </w:r>
        <w:r>
          <w:rPr>
            <w:noProof/>
            <w:webHidden/>
          </w:rPr>
          <w:fldChar w:fldCharType="end"/>
        </w:r>
      </w:hyperlink>
    </w:p>
    <w:p w14:paraId="0023CF8C" w14:textId="165FEC58"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5" w:history="1">
        <w:r w:rsidRPr="00A55904">
          <w:rPr>
            <w:rStyle w:val="Hiperpovezava"/>
            <w:noProof/>
          </w:rPr>
          <w:t>12.3.6</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Veljavnost ponudbe</w:t>
        </w:r>
        <w:r>
          <w:rPr>
            <w:noProof/>
            <w:webHidden/>
          </w:rPr>
          <w:tab/>
        </w:r>
        <w:r>
          <w:rPr>
            <w:noProof/>
            <w:webHidden/>
          </w:rPr>
          <w:fldChar w:fldCharType="begin"/>
        </w:r>
        <w:r>
          <w:rPr>
            <w:noProof/>
            <w:webHidden/>
          </w:rPr>
          <w:instrText xml:space="preserve"> PAGEREF _Toc233199795 \h </w:instrText>
        </w:r>
        <w:r>
          <w:rPr>
            <w:noProof/>
            <w:webHidden/>
          </w:rPr>
        </w:r>
        <w:r>
          <w:rPr>
            <w:noProof/>
            <w:webHidden/>
          </w:rPr>
          <w:fldChar w:fldCharType="separate"/>
        </w:r>
        <w:r>
          <w:rPr>
            <w:noProof/>
            <w:webHidden/>
          </w:rPr>
          <w:t>15</w:t>
        </w:r>
        <w:r>
          <w:rPr>
            <w:noProof/>
            <w:webHidden/>
          </w:rPr>
          <w:fldChar w:fldCharType="end"/>
        </w:r>
      </w:hyperlink>
    </w:p>
    <w:p w14:paraId="78DDE9CD" w14:textId="451683CE" w:rsidR="00FF40DC" w:rsidRDefault="00FF40DC">
      <w:pPr>
        <w:pStyle w:val="Kazalovsebine3"/>
        <w:tabs>
          <w:tab w:val="left" w:pos="1200"/>
          <w:tab w:val="right" w:leader="dot" w:pos="9205"/>
        </w:tabs>
        <w:rPr>
          <w:rFonts w:asciiTheme="minorHAnsi" w:eastAsiaTheme="minorEastAsia" w:hAnsiTheme="minorHAnsi" w:cstheme="minorBidi"/>
          <w:iCs w:val="0"/>
          <w:noProof/>
          <w:kern w:val="2"/>
          <w:sz w:val="24"/>
          <w:szCs w:val="24"/>
          <w:lang w:eastAsia="sl-SI"/>
          <w14:ligatures w14:val="standardContextual"/>
        </w:rPr>
      </w:pPr>
      <w:hyperlink w:anchor="_Toc233199796" w:history="1">
        <w:r w:rsidRPr="00A55904">
          <w:rPr>
            <w:rStyle w:val="Hiperpovezava"/>
            <w:noProof/>
          </w:rPr>
          <w:t>12.3.7</w:t>
        </w:r>
        <w:r>
          <w:rPr>
            <w:rFonts w:asciiTheme="minorHAnsi" w:eastAsiaTheme="minorEastAsia" w:hAnsiTheme="minorHAnsi" w:cstheme="minorBidi"/>
            <w:iCs w:val="0"/>
            <w:noProof/>
            <w:kern w:val="2"/>
            <w:sz w:val="24"/>
            <w:szCs w:val="24"/>
            <w:lang w:eastAsia="sl-SI"/>
            <w14:ligatures w14:val="standardContextual"/>
          </w:rPr>
          <w:tab/>
        </w:r>
        <w:r w:rsidRPr="00A55904">
          <w:rPr>
            <w:rStyle w:val="Hiperpovezava"/>
            <w:noProof/>
          </w:rPr>
          <w:t>Stroški ponudbe</w:t>
        </w:r>
        <w:r>
          <w:rPr>
            <w:noProof/>
            <w:webHidden/>
          </w:rPr>
          <w:tab/>
        </w:r>
        <w:r>
          <w:rPr>
            <w:noProof/>
            <w:webHidden/>
          </w:rPr>
          <w:fldChar w:fldCharType="begin"/>
        </w:r>
        <w:r>
          <w:rPr>
            <w:noProof/>
            <w:webHidden/>
          </w:rPr>
          <w:instrText xml:space="preserve"> PAGEREF _Toc233199796 \h </w:instrText>
        </w:r>
        <w:r>
          <w:rPr>
            <w:noProof/>
            <w:webHidden/>
          </w:rPr>
        </w:r>
        <w:r>
          <w:rPr>
            <w:noProof/>
            <w:webHidden/>
          </w:rPr>
          <w:fldChar w:fldCharType="separate"/>
        </w:r>
        <w:r>
          <w:rPr>
            <w:noProof/>
            <w:webHidden/>
          </w:rPr>
          <w:t>15</w:t>
        </w:r>
        <w:r>
          <w:rPr>
            <w:noProof/>
            <w:webHidden/>
          </w:rPr>
          <w:fldChar w:fldCharType="end"/>
        </w:r>
      </w:hyperlink>
    </w:p>
    <w:p w14:paraId="745F434C" w14:textId="12DBE497"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97" w:history="1">
        <w:r w:rsidRPr="00A55904">
          <w:rPr>
            <w:rStyle w:val="Hiperpovezava"/>
            <w:noProof/>
          </w:rPr>
          <w:t>13.</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OBVESTILO O ODLOČITVI O ODDAJI NAROČILA</w:t>
        </w:r>
        <w:r>
          <w:rPr>
            <w:noProof/>
            <w:webHidden/>
          </w:rPr>
          <w:tab/>
        </w:r>
        <w:r>
          <w:rPr>
            <w:noProof/>
            <w:webHidden/>
          </w:rPr>
          <w:fldChar w:fldCharType="begin"/>
        </w:r>
        <w:r>
          <w:rPr>
            <w:noProof/>
            <w:webHidden/>
          </w:rPr>
          <w:instrText xml:space="preserve"> PAGEREF _Toc233199797 \h </w:instrText>
        </w:r>
        <w:r>
          <w:rPr>
            <w:noProof/>
            <w:webHidden/>
          </w:rPr>
        </w:r>
        <w:r>
          <w:rPr>
            <w:noProof/>
            <w:webHidden/>
          </w:rPr>
          <w:fldChar w:fldCharType="separate"/>
        </w:r>
        <w:r>
          <w:rPr>
            <w:noProof/>
            <w:webHidden/>
          </w:rPr>
          <w:t>15</w:t>
        </w:r>
        <w:r>
          <w:rPr>
            <w:noProof/>
            <w:webHidden/>
          </w:rPr>
          <w:fldChar w:fldCharType="end"/>
        </w:r>
      </w:hyperlink>
    </w:p>
    <w:p w14:paraId="05A5C382" w14:textId="78CB4641"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98" w:history="1">
        <w:r w:rsidRPr="00A55904">
          <w:rPr>
            <w:rStyle w:val="Hiperpovezava"/>
            <w:noProof/>
          </w:rPr>
          <w:t>14.</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ODSTOP OD IZVEDBE JAVNEGA NAROČILA</w:t>
        </w:r>
        <w:r>
          <w:rPr>
            <w:noProof/>
            <w:webHidden/>
          </w:rPr>
          <w:tab/>
        </w:r>
        <w:r>
          <w:rPr>
            <w:noProof/>
            <w:webHidden/>
          </w:rPr>
          <w:fldChar w:fldCharType="begin"/>
        </w:r>
        <w:r>
          <w:rPr>
            <w:noProof/>
            <w:webHidden/>
          </w:rPr>
          <w:instrText xml:space="preserve"> PAGEREF _Toc233199798 \h </w:instrText>
        </w:r>
        <w:r>
          <w:rPr>
            <w:noProof/>
            <w:webHidden/>
          </w:rPr>
        </w:r>
        <w:r>
          <w:rPr>
            <w:noProof/>
            <w:webHidden/>
          </w:rPr>
          <w:fldChar w:fldCharType="separate"/>
        </w:r>
        <w:r>
          <w:rPr>
            <w:noProof/>
            <w:webHidden/>
          </w:rPr>
          <w:t>15</w:t>
        </w:r>
        <w:r>
          <w:rPr>
            <w:noProof/>
            <w:webHidden/>
          </w:rPr>
          <w:fldChar w:fldCharType="end"/>
        </w:r>
      </w:hyperlink>
    </w:p>
    <w:p w14:paraId="434A004F" w14:textId="739FE6E2"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799" w:history="1">
        <w:r w:rsidRPr="00A55904">
          <w:rPr>
            <w:rStyle w:val="Hiperpovezava"/>
            <w:noProof/>
          </w:rPr>
          <w:t>15.</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POGODBA</w:t>
        </w:r>
        <w:r>
          <w:rPr>
            <w:noProof/>
            <w:webHidden/>
          </w:rPr>
          <w:tab/>
        </w:r>
        <w:r>
          <w:rPr>
            <w:noProof/>
            <w:webHidden/>
          </w:rPr>
          <w:fldChar w:fldCharType="begin"/>
        </w:r>
        <w:r>
          <w:rPr>
            <w:noProof/>
            <w:webHidden/>
          </w:rPr>
          <w:instrText xml:space="preserve"> PAGEREF _Toc233199799 \h </w:instrText>
        </w:r>
        <w:r>
          <w:rPr>
            <w:noProof/>
            <w:webHidden/>
          </w:rPr>
        </w:r>
        <w:r>
          <w:rPr>
            <w:noProof/>
            <w:webHidden/>
          </w:rPr>
          <w:fldChar w:fldCharType="separate"/>
        </w:r>
        <w:r>
          <w:rPr>
            <w:noProof/>
            <w:webHidden/>
          </w:rPr>
          <w:t>15</w:t>
        </w:r>
        <w:r>
          <w:rPr>
            <w:noProof/>
            <w:webHidden/>
          </w:rPr>
          <w:fldChar w:fldCharType="end"/>
        </w:r>
      </w:hyperlink>
    </w:p>
    <w:p w14:paraId="08FAA561" w14:textId="5B1A0FF2"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800" w:history="1">
        <w:r w:rsidRPr="00A55904">
          <w:rPr>
            <w:rStyle w:val="Hiperpovezava"/>
            <w:noProof/>
          </w:rPr>
          <w:t>15.1</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Izjava o dolžnosti varovanja podatkov</w:t>
        </w:r>
        <w:r>
          <w:rPr>
            <w:noProof/>
            <w:webHidden/>
          </w:rPr>
          <w:tab/>
        </w:r>
        <w:r>
          <w:rPr>
            <w:noProof/>
            <w:webHidden/>
          </w:rPr>
          <w:fldChar w:fldCharType="begin"/>
        </w:r>
        <w:r>
          <w:rPr>
            <w:noProof/>
            <w:webHidden/>
          </w:rPr>
          <w:instrText xml:space="preserve"> PAGEREF _Toc233199800 \h </w:instrText>
        </w:r>
        <w:r>
          <w:rPr>
            <w:noProof/>
            <w:webHidden/>
          </w:rPr>
        </w:r>
        <w:r>
          <w:rPr>
            <w:noProof/>
            <w:webHidden/>
          </w:rPr>
          <w:fldChar w:fldCharType="separate"/>
        </w:r>
        <w:r>
          <w:rPr>
            <w:noProof/>
            <w:webHidden/>
          </w:rPr>
          <w:t>15</w:t>
        </w:r>
        <w:r>
          <w:rPr>
            <w:noProof/>
            <w:webHidden/>
          </w:rPr>
          <w:fldChar w:fldCharType="end"/>
        </w:r>
      </w:hyperlink>
    </w:p>
    <w:p w14:paraId="12A72314" w14:textId="3FEB7ED7" w:rsidR="00FF40DC" w:rsidRDefault="00FF40DC">
      <w:pPr>
        <w:pStyle w:val="Kazalovsebine2"/>
        <w:tabs>
          <w:tab w:val="left" w:pos="1000"/>
          <w:tab w:val="right" w:leader="dot" w:pos="9205"/>
        </w:tabs>
        <w:rPr>
          <w:rFonts w:asciiTheme="minorHAnsi" w:eastAsiaTheme="minorEastAsia" w:hAnsiTheme="minorHAnsi" w:cstheme="minorBidi"/>
          <w:noProof/>
          <w:kern w:val="2"/>
          <w:sz w:val="24"/>
          <w:szCs w:val="24"/>
          <w:lang w:eastAsia="sl-SI"/>
          <w14:ligatures w14:val="standardContextual"/>
        </w:rPr>
      </w:pPr>
      <w:hyperlink w:anchor="_Toc233199801" w:history="1">
        <w:r w:rsidRPr="00A55904">
          <w:rPr>
            <w:rStyle w:val="Hiperpovezava"/>
            <w:noProof/>
          </w:rPr>
          <w:t>15.2</w:t>
        </w:r>
        <w:r>
          <w:rPr>
            <w:rFonts w:asciiTheme="minorHAnsi" w:eastAsiaTheme="minorEastAsia" w:hAnsiTheme="minorHAnsi" w:cstheme="minorBidi"/>
            <w:noProof/>
            <w:kern w:val="2"/>
            <w:sz w:val="24"/>
            <w:szCs w:val="24"/>
            <w:lang w:eastAsia="sl-SI"/>
            <w14:ligatures w14:val="standardContextual"/>
          </w:rPr>
          <w:tab/>
        </w:r>
        <w:r w:rsidRPr="00A55904">
          <w:rPr>
            <w:rStyle w:val="Hiperpovezava"/>
            <w:noProof/>
          </w:rPr>
          <w:t xml:space="preserve">Zavarovanje za </w:t>
        </w:r>
        <w:r w:rsidRPr="00A55904">
          <w:rPr>
            <w:rStyle w:val="Hiperpovezava"/>
            <w:noProof/>
          </w:rPr>
          <w:t>d</w:t>
        </w:r>
        <w:r w:rsidRPr="00A55904">
          <w:rPr>
            <w:rStyle w:val="Hiperpovezava"/>
            <w:noProof/>
          </w:rPr>
          <w:t>obro izvedbo pogodbenih obveznosti</w:t>
        </w:r>
        <w:r>
          <w:rPr>
            <w:noProof/>
            <w:webHidden/>
          </w:rPr>
          <w:tab/>
        </w:r>
        <w:r>
          <w:rPr>
            <w:noProof/>
            <w:webHidden/>
          </w:rPr>
          <w:fldChar w:fldCharType="begin"/>
        </w:r>
        <w:r>
          <w:rPr>
            <w:noProof/>
            <w:webHidden/>
          </w:rPr>
          <w:instrText xml:space="preserve"> PAGEREF _Toc233199801 \h </w:instrText>
        </w:r>
        <w:r>
          <w:rPr>
            <w:noProof/>
            <w:webHidden/>
          </w:rPr>
        </w:r>
        <w:r>
          <w:rPr>
            <w:noProof/>
            <w:webHidden/>
          </w:rPr>
          <w:fldChar w:fldCharType="separate"/>
        </w:r>
        <w:r>
          <w:rPr>
            <w:noProof/>
            <w:webHidden/>
          </w:rPr>
          <w:t>16</w:t>
        </w:r>
        <w:r>
          <w:rPr>
            <w:noProof/>
            <w:webHidden/>
          </w:rPr>
          <w:fldChar w:fldCharType="end"/>
        </w:r>
      </w:hyperlink>
    </w:p>
    <w:p w14:paraId="30F96985" w14:textId="38F990FA" w:rsidR="00FF40DC" w:rsidRDefault="00FF40DC">
      <w:pPr>
        <w:pStyle w:val="Kazalovsebine1"/>
        <w:tabs>
          <w:tab w:val="left" w:pos="600"/>
          <w:tab w:val="right" w:leader="dot" w:pos="9205"/>
        </w:tabs>
        <w:rPr>
          <w:rFonts w:asciiTheme="minorHAnsi" w:eastAsiaTheme="minorEastAsia" w:hAnsiTheme="minorHAnsi" w:cstheme="minorBidi"/>
          <w:bCs w:val="0"/>
          <w:noProof/>
          <w:kern w:val="2"/>
          <w:sz w:val="24"/>
          <w:szCs w:val="24"/>
          <w:lang w:eastAsia="sl-SI"/>
          <w14:ligatures w14:val="standardContextual"/>
        </w:rPr>
      </w:pPr>
      <w:hyperlink w:anchor="_Toc233199802" w:history="1">
        <w:r w:rsidRPr="00A55904">
          <w:rPr>
            <w:rStyle w:val="Hiperpovezava"/>
            <w:noProof/>
          </w:rPr>
          <w:t>16.</w:t>
        </w:r>
        <w:r>
          <w:rPr>
            <w:rFonts w:asciiTheme="minorHAnsi" w:eastAsiaTheme="minorEastAsia" w:hAnsiTheme="minorHAnsi" w:cstheme="minorBidi"/>
            <w:bCs w:val="0"/>
            <w:noProof/>
            <w:kern w:val="2"/>
            <w:sz w:val="24"/>
            <w:szCs w:val="24"/>
            <w:lang w:eastAsia="sl-SI"/>
            <w14:ligatures w14:val="standardContextual"/>
          </w:rPr>
          <w:tab/>
        </w:r>
        <w:r w:rsidRPr="00A55904">
          <w:rPr>
            <w:rStyle w:val="Hiperpovezava"/>
            <w:noProof/>
          </w:rPr>
          <w:t>PRAVNO VARSTVO</w:t>
        </w:r>
        <w:r>
          <w:rPr>
            <w:noProof/>
            <w:webHidden/>
          </w:rPr>
          <w:tab/>
        </w:r>
        <w:r>
          <w:rPr>
            <w:noProof/>
            <w:webHidden/>
          </w:rPr>
          <w:fldChar w:fldCharType="begin"/>
        </w:r>
        <w:r>
          <w:rPr>
            <w:noProof/>
            <w:webHidden/>
          </w:rPr>
          <w:instrText xml:space="preserve"> PAGEREF _Toc233199802 \h </w:instrText>
        </w:r>
        <w:r>
          <w:rPr>
            <w:noProof/>
            <w:webHidden/>
          </w:rPr>
        </w:r>
        <w:r>
          <w:rPr>
            <w:noProof/>
            <w:webHidden/>
          </w:rPr>
          <w:fldChar w:fldCharType="separate"/>
        </w:r>
        <w:r>
          <w:rPr>
            <w:noProof/>
            <w:webHidden/>
          </w:rPr>
          <w:t>16</w:t>
        </w:r>
        <w:r>
          <w:rPr>
            <w:noProof/>
            <w:webHidden/>
          </w:rPr>
          <w:fldChar w:fldCharType="end"/>
        </w:r>
      </w:hyperlink>
    </w:p>
    <w:p w14:paraId="50D8486D" w14:textId="6B51D015" w:rsidR="00AA4D59" w:rsidRDefault="004461FD" w:rsidP="00132665">
      <w:pPr>
        <w:rPr>
          <w:rFonts w:cs="Arial"/>
          <w:caps/>
          <w:szCs w:val="20"/>
        </w:rPr>
      </w:pPr>
      <w:r>
        <w:rPr>
          <w:rFonts w:cs="Arial"/>
          <w:bCs/>
          <w:caps/>
          <w:szCs w:val="20"/>
        </w:rPr>
        <w:fldChar w:fldCharType="end"/>
      </w:r>
    </w:p>
    <w:p w14:paraId="145F60CE" w14:textId="77777777" w:rsidR="00395ABF" w:rsidRDefault="00395ABF" w:rsidP="00132665">
      <w:pPr>
        <w:rPr>
          <w:rFonts w:cs="Arial"/>
          <w:caps/>
          <w:szCs w:val="20"/>
        </w:rPr>
      </w:pPr>
      <w:r>
        <w:rPr>
          <w:rFonts w:cs="Arial"/>
          <w:caps/>
          <w:szCs w:val="20"/>
        </w:rPr>
        <w:br w:type="page"/>
      </w:r>
    </w:p>
    <w:p w14:paraId="2A118532" w14:textId="77777777" w:rsidR="00ED3B5A" w:rsidRDefault="00ED3B5A" w:rsidP="00132665">
      <w:pPr>
        <w:rPr>
          <w:rFonts w:cs="Arial"/>
          <w:caps/>
          <w:szCs w:val="20"/>
        </w:rPr>
      </w:pPr>
    </w:p>
    <w:p w14:paraId="7D2F9824" w14:textId="77777777" w:rsidR="00AA4D59" w:rsidRDefault="00AA4D59" w:rsidP="001B47C1">
      <w:pPr>
        <w:pStyle w:val="Naslov1"/>
        <w:ind w:left="357"/>
      </w:pPr>
      <w:bookmarkStart w:id="0" w:name="_Toc233199765"/>
      <w:r w:rsidRPr="00563C0C">
        <w:t>NAROČNIK</w:t>
      </w:r>
      <w:bookmarkEnd w:id="0"/>
    </w:p>
    <w:p w14:paraId="25EC9A23" w14:textId="77777777" w:rsidR="00563C0C" w:rsidRPr="00563C0C" w:rsidRDefault="00563C0C" w:rsidP="0012183C"/>
    <w:p w14:paraId="00E1EA57" w14:textId="0BED299E" w:rsidR="0068212B" w:rsidRPr="00FF40DC" w:rsidRDefault="0068212B" w:rsidP="00FF40DC">
      <w:pPr>
        <w:rPr>
          <w:rFonts w:cs="Arial"/>
          <w:bCs/>
          <w:szCs w:val="20"/>
        </w:rPr>
      </w:pPr>
      <w:bookmarkStart w:id="1" w:name="_Toc410114603"/>
      <w:r w:rsidRPr="00DE4289">
        <w:rPr>
          <w:rFonts w:cs="Arial"/>
          <w:bCs/>
          <w:szCs w:val="20"/>
        </w:rPr>
        <w:t xml:space="preserve">To naročilo izvaja </w:t>
      </w:r>
      <w:r w:rsidR="008B102D" w:rsidRPr="00DE4289">
        <w:rPr>
          <w:rFonts w:cs="Arial"/>
          <w:bCs/>
          <w:szCs w:val="20"/>
        </w:rPr>
        <w:t>Ministrstvo za notranje zadeve in javno upravo</w:t>
      </w:r>
      <w:r w:rsidRPr="00DE4289">
        <w:rPr>
          <w:rFonts w:cs="Arial"/>
          <w:bCs/>
          <w:szCs w:val="20"/>
        </w:rPr>
        <w:t>,</w:t>
      </w:r>
      <w:r w:rsidR="00FF40DC">
        <w:rPr>
          <w:rFonts w:cs="Arial"/>
          <w:bCs/>
          <w:szCs w:val="20"/>
        </w:rPr>
        <w:t xml:space="preserve"> </w:t>
      </w:r>
      <w:r w:rsidR="00FF40DC" w:rsidRPr="00FF40DC">
        <w:rPr>
          <w:rFonts w:cs="Arial"/>
          <w:bCs/>
          <w:szCs w:val="20"/>
        </w:rPr>
        <w:t>Štefanova ulica 2</w:t>
      </w:r>
      <w:r w:rsidR="00FF40DC">
        <w:rPr>
          <w:rFonts w:cs="Arial"/>
          <w:bCs/>
          <w:szCs w:val="20"/>
        </w:rPr>
        <w:t xml:space="preserve">, </w:t>
      </w:r>
      <w:r w:rsidR="00FF40DC" w:rsidRPr="00FF40DC">
        <w:rPr>
          <w:rFonts w:cs="Arial"/>
          <w:bCs/>
          <w:szCs w:val="20"/>
        </w:rPr>
        <w:t>Ljubljana</w:t>
      </w:r>
      <w:r w:rsidRPr="00DE4289">
        <w:rPr>
          <w:rFonts w:cs="Arial"/>
          <w:bCs/>
          <w:szCs w:val="20"/>
        </w:rPr>
        <w:t xml:space="preserve"> v svojem imenu in za svoj račun (v nadaljevanju: naročnik)</w:t>
      </w:r>
      <w:r w:rsidR="006D5DFB">
        <w:rPr>
          <w:rFonts w:cs="Arial"/>
          <w:bCs/>
          <w:szCs w:val="20"/>
        </w:rPr>
        <w:t>. S</w:t>
      </w:r>
      <w:r w:rsidR="006D5DFB" w:rsidRPr="006D5DFB">
        <w:rPr>
          <w:rFonts w:cs="Arial"/>
          <w:bCs/>
          <w:szCs w:val="20"/>
        </w:rPr>
        <w:t>kladno z Zakonom o spremembah in dopolnitvah Zakona o državni upravi (Uradni list RS, št. 979/26)</w:t>
      </w:r>
      <w:r w:rsidR="006D5DFB">
        <w:rPr>
          <w:rFonts w:cs="Arial"/>
          <w:bCs/>
          <w:szCs w:val="20"/>
        </w:rPr>
        <w:t xml:space="preserve"> je</w:t>
      </w:r>
      <w:r w:rsidR="006D5DFB" w:rsidRPr="006D5DFB">
        <w:rPr>
          <w:rFonts w:cs="Arial"/>
          <w:bCs/>
          <w:szCs w:val="20"/>
        </w:rPr>
        <w:t xml:space="preserve"> delovno področje prešlo z Ministrstva za digitalno preobrazbo na naročnika</w:t>
      </w:r>
      <w:r w:rsidRPr="00DE4289">
        <w:rPr>
          <w:rFonts w:cs="Arial"/>
          <w:bCs/>
          <w:szCs w:val="20"/>
        </w:rPr>
        <w:t>.</w:t>
      </w:r>
    </w:p>
    <w:p w14:paraId="75E7B2DD" w14:textId="77777777" w:rsidR="0068212B" w:rsidRPr="0068212B" w:rsidRDefault="0068212B" w:rsidP="0068212B">
      <w:pPr>
        <w:rPr>
          <w:rFonts w:cs="Arial"/>
        </w:rPr>
      </w:pPr>
    </w:p>
    <w:p w14:paraId="43B1B4CC" w14:textId="20154BDF" w:rsidR="00103168" w:rsidRDefault="0068212B" w:rsidP="0012183C">
      <w:pPr>
        <w:rPr>
          <w:rFonts w:cs="Arial"/>
        </w:rPr>
      </w:pPr>
      <w:r w:rsidRPr="0068212B">
        <w:rPr>
          <w:rFonts w:cs="Arial"/>
        </w:rPr>
        <w:t>Naročnik vabi vse zainteresirane ponudnike, da predložijo ponudbo, skladno z zahtevami iz teh navodil ponudnikom za pripravo ponudbe (v nadaljevanju: navodila).</w:t>
      </w:r>
    </w:p>
    <w:p w14:paraId="1371D9EB" w14:textId="77777777" w:rsidR="001B47C1" w:rsidRPr="009D2702" w:rsidRDefault="001B47C1" w:rsidP="0012183C">
      <w:pPr>
        <w:rPr>
          <w:rFonts w:cs="Arial"/>
        </w:rPr>
      </w:pPr>
    </w:p>
    <w:p w14:paraId="11C1BDC1" w14:textId="77777777" w:rsidR="0069049E" w:rsidRDefault="0069049E" w:rsidP="00563C0C">
      <w:pPr>
        <w:pStyle w:val="Naslov1"/>
        <w:ind w:left="357"/>
      </w:pPr>
      <w:bookmarkStart w:id="2" w:name="_Toc233199766"/>
      <w:r w:rsidRPr="00563C0C">
        <w:t>OZNAKA IN PREDMET JAVNEGA NAROČILA</w:t>
      </w:r>
      <w:bookmarkEnd w:id="1"/>
      <w:bookmarkEnd w:id="2"/>
    </w:p>
    <w:p w14:paraId="50993D20" w14:textId="77777777" w:rsidR="001B47C1" w:rsidRPr="001B47C1" w:rsidRDefault="001B47C1" w:rsidP="00F15CB6"/>
    <w:p w14:paraId="21CACE51" w14:textId="48EA665E" w:rsidR="0069049E" w:rsidRPr="007F65ED" w:rsidRDefault="0069049E" w:rsidP="006D5E03">
      <w:pPr>
        <w:tabs>
          <w:tab w:val="left" w:pos="993"/>
        </w:tabs>
        <w:rPr>
          <w:rFonts w:cs="Arial"/>
          <w:szCs w:val="20"/>
        </w:rPr>
      </w:pPr>
      <w:r w:rsidRPr="007F65ED">
        <w:rPr>
          <w:rFonts w:cs="Arial"/>
          <w:szCs w:val="20"/>
        </w:rPr>
        <w:t xml:space="preserve">Oznaka: </w:t>
      </w:r>
      <w:bookmarkStart w:id="3" w:name="_Hlk220412118"/>
      <w:r w:rsidR="006D5E03">
        <w:rPr>
          <w:rFonts w:cs="Arial"/>
          <w:szCs w:val="20"/>
        </w:rPr>
        <w:t xml:space="preserve">  </w:t>
      </w:r>
      <w:r w:rsidR="006D5E03">
        <w:rPr>
          <w:rFonts w:cs="Arial"/>
          <w:szCs w:val="20"/>
        </w:rPr>
        <w:tab/>
      </w:r>
      <w:r w:rsidR="006D5E03">
        <w:rPr>
          <w:rFonts w:cs="Arial"/>
          <w:szCs w:val="20"/>
        </w:rPr>
        <w:tab/>
      </w:r>
      <w:r w:rsidR="0068212B" w:rsidRPr="00D62D4D">
        <w:rPr>
          <w:rFonts w:cs="Arial"/>
          <w:b/>
          <w:szCs w:val="20"/>
        </w:rPr>
        <w:t>JN-</w:t>
      </w:r>
      <w:r w:rsidR="000074FD">
        <w:rPr>
          <w:rFonts w:cs="Arial"/>
          <w:b/>
          <w:szCs w:val="20"/>
        </w:rPr>
        <w:t>1</w:t>
      </w:r>
      <w:r w:rsidR="0068212B">
        <w:rPr>
          <w:rFonts w:cs="Arial"/>
          <w:b/>
          <w:szCs w:val="20"/>
        </w:rPr>
        <w:t>4</w:t>
      </w:r>
      <w:r w:rsidR="0068212B" w:rsidRPr="00D62D4D">
        <w:rPr>
          <w:rFonts w:cs="Arial"/>
          <w:b/>
          <w:szCs w:val="20"/>
        </w:rPr>
        <w:t>/2026</w:t>
      </w:r>
      <w:bookmarkEnd w:id="3"/>
    </w:p>
    <w:p w14:paraId="7C59BD28" w14:textId="2CBC2529" w:rsidR="001B47C1" w:rsidRPr="000074FD" w:rsidRDefault="0069049E" w:rsidP="006D5E03">
      <w:pPr>
        <w:autoSpaceDE w:val="0"/>
        <w:autoSpaceDN w:val="0"/>
        <w:adjustRightInd w:val="0"/>
        <w:ind w:left="1418" w:hanging="1418"/>
        <w:rPr>
          <w:rFonts w:cs="Arial"/>
          <w:color w:val="000000"/>
          <w:szCs w:val="20"/>
          <w:lang w:eastAsia="sl-SI"/>
        </w:rPr>
      </w:pPr>
      <w:r w:rsidRPr="006655C9">
        <w:rPr>
          <w:rFonts w:cs="Arial"/>
          <w:szCs w:val="20"/>
        </w:rPr>
        <w:t xml:space="preserve">Predmet: </w:t>
      </w:r>
      <w:r w:rsidR="006D5E03">
        <w:rPr>
          <w:rFonts w:cs="Arial"/>
          <w:szCs w:val="20"/>
        </w:rPr>
        <w:tab/>
      </w:r>
      <w:r w:rsidR="000074FD" w:rsidRPr="006655C9">
        <w:rPr>
          <w:rFonts w:eastAsiaTheme="minorEastAsia" w:cs="Arial"/>
          <w:color w:val="000000"/>
          <w:szCs w:val="20"/>
          <w:lang w:eastAsia="sl-SI"/>
        </w:rPr>
        <w:t xml:space="preserve">Podaljšanje naročnin in implementacija </w:t>
      </w:r>
      <w:proofErr w:type="spellStart"/>
      <w:r w:rsidR="000074FD" w:rsidRPr="006655C9">
        <w:rPr>
          <w:rFonts w:eastAsiaTheme="minorEastAsia" w:cs="Arial"/>
          <w:color w:val="000000"/>
          <w:szCs w:val="20"/>
          <w:lang w:eastAsia="sl-SI"/>
        </w:rPr>
        <w:t>Sophos</w:t>
      </w:r>
      <w:proofErr w:type="spellEnd"/>
      <w:r w:rsidR="000074FD" w:rsidRPr="006655C9">
        <w:rPr>
          <w:rFonts w:eastAsiaTheme="minorEastAsia" w:cs="Arial"/>
          <w:color w:val="000000"/>
          <w:szCs w:val="20"/>
          <w:lang w:eastAsia="sl-SI"/>
        </w:rPr>
        <w:t xml:space="preserve"> </w:t>
      </w:r>
      <w:proofErr w:type="spellStart"/>
      <w:r w:rsidR="000074FD" w:rsidRPr="006655C9">
        <w:rPr>
          <w:rFonts w:eastAsiaTheme="minorEastAsia" w:cs="Arial"/>
          <w:color w:val="000000"/>
          <w:szCs w:val="20"/>
          <w:lang w:eastAsia="sl-SI"/>
        </w:rPr>
        <w:t>Xstream</w:t>
      </w:r>
      <w:proofErr w:type="spellEnd"/>
      <w:r w:rsidR="000074FD" w:rsidRPr="006655C9">
        <w:rPr>
          <w:rFonts w:eastAsiaTheme="minorEastAsia" w:cs="Arial"/>
          <w:color w:val="000000"/>
          <w:szCs w:val="20"/>
          <w:lang w:eastAsia="sl-SI"/>
        </w:rPr>
        <w:t xml:space="preserve"> </w:t>
      </w:r>
      <w:proofErr w:type="spellStart"/>
      <w:r w:rsidR="000074FD" w:rsidRPr="006655C9">
        <w:rPr>
          <w:rFonts w:eastAsiaTheme="minorEastAsia" w:cs="Arial"/>
          <w:color w:val="000000"/>
          <w:szCs w:val="20"/>
          <w:lang w:eastAsia="sl-SI"/>
        </w:rPr>
        <w:t>Protection</w:t>
      </w:r>
      <w:proofErr w:type="spellEnd"/>
      <w:r w:rsidR="000074FD" w:rsidRPr="006655C9">
        <w:rPr>
          <w:rFonts w:eastAsiaTheme="minorEastAsia" w:cs="Arial"/>
          <w:color w:val="000000"/>
          <w:szCs w:val="20"/>
          <w:lang w:eastAsia="sl-SI"/>
        </w:rPr>
        <w:t>, z vključenim Central</w:t>
      </w:r>
      <w:r w:rsidR="006D5E03">
        <w:rPr>
          <w:rFonts w:eastAsiaTheme="minorEastAsia" w:cs="Arial"/>
          <w:color w:val="000000"/>
          <w:szCs w:val="20"/>
          <w:lang w:eastAsia="sl-SI"/>
        </w:rPr>
        <w:t xml:space="preserve"> </w:t>
      </w:r>
      <w:proofErr w:type="spellStart"/>
      <w:r w:rsidR="000074FD" w:rsidRPr="006655C9">
        <w:rPr>
          <w:rFonts w:eastAsiaTheme="minorEastAsia" w:cs="Arial"/>
          <w:color w:val="000000"/>
          <w:szCs w:val="20"/>
          <w:lang w:eastAsia="sl-SI"/>
        </w:rPr>
        <w:t>Firewall</w:t>
      </w:r>
      <w:proofErr w:type="spellEnd"/>
      <w:r w:rsidR="000074FD" w:rsidRPr="006655C9">
        <w:rPr>
          <w:rFonts w:eastAsiaTheme="minorEastAsia" w:cs="Arial"/>
          <w:color w:val="000000"/>
          <w:szCs w:val="20"/>
          <w:lang w:eastAsia="sl-SI"/>
        </w:rPr>
        <w:t xml:space="preserve"> </w:t>
      </w:r>
      <w:proofErr w:type="spellStart"/>
      <w:r w:rsidR="000074FD" w:rsidRPr="006655C9">
        <w:rPr>
          <w:rFonts w:eastAsiaTheme="minorEastAsia" w:cs="Arial"/>
          <w:color w:val="000000"/>
          <w:szCs w:val="20"/>
          <w:lang w:eastAsia="sl-SI"/>
        </w:rPr>
        <w:t>Reporting</w:t>
      </w:r>
      <w:proofErr w:type="spellEnd"/>
      <w:r w:rsidR="000074FD" w:rsidRPr="006655C9">
        <w:rPr>
          <w:rFonts w:eastAsiaTheme="minorEastAsia" w:cs="Arial"/>
          <w:color w:val="000000"/>
          <w:szCs w:val="20"/>
          <w:lang w:eastAsia="sl-SI"/>
        </w:rPr>
        <w:t xml:space="preserve"> </w:t>
      </w:r>
      <w:proofErr w:type="spellStart"/>
      <w:r w:rsidR="000074FD" w:rsidRPr="006655C9">
        <w:rPr>
          <w:rFonts w:eastAsiaTheme="minorEastAsia" w:cs="Arial"/>
          <w:color w:val="000000"/>
          <w:szCs w:val="20"/>
          <w:lang w:eastAsia="sl-SI"/>
        </w:rPr>
        <w:t>Advanced</w:t>
      </w:r>
      <w:proofErr w:type="spellEnd"/>
      <w:r w:rsidR="000074FD" w:rsidRPr="006655C9">
        <w:rPr>
          <w:rFonts w:eastAsiaTheme="minorEastAsia" w:cs="Arial"/>
          <w:color w:val="000000"/>
          <w:szCs w:val="20"/>
          <w:lang w:eastAsia="sl-SI"/>
        </w:rPr>
        <w:t xml:space="preserve"> in podporo, za sistem posredniških strežnikov za potrebe delovanja podporne storitve proxy.gov.si v državnem komunikacijskem omrežju HKOM</w:t>
      </w:r>
    </w:p>
    <w:p w14:paraId="19BAAF87" w14:textId="77777777" w:rsidR="00164BC6" w:rsidRPr="00164BC6" w:rsidRDefault="00164BC6" w:rsidP="00F15CB6">
      <w:pPr>
        <w:rPr>
          <w:rFonts w:cs="Arial"/>
          <w:color w:val="000000"/>
          <w:szCs w:val="20"/>
          <w:lang w:eastAsia="sl-SI"/>
        </w:rPr>
      </w:pPr>
    </w:p>
    <w:p w14:paraId="29EC9B98" w14:textId="77777777" w:rsidR="00AA4D59" w:rsidRDefault="00AA4D59" w:rsidP="00563C0C">
      <w:pPr>
        <w:pStyle w:val="Naslov1"/>
        <w:ind w:left="357"/>
      </w:pPr>
      <w:bookmarkStart w:id="4" w:name="_Toc233199767"/>
      <w:r w:rsidRPr="00563C0C">
        <w:t>NAČIN ODDAJE JAVNEGA NAROČILA</w:t>
      </w:r>
      <w:bookmarkEnd w:id="4"/>
    </w:p>
    <w:p w14:paraId="7519EFFB" w14:textId="77777777" w:rsidR="001B47C1" w:rsidRPr="001B47C1" w:rsidRDefault="001B47C1" w:rsidP="0012183C"/>
    <w:p w14:paraId="704E33A2" w14:textId="6A056D92" w:rsidR="000074FD" w:rsidRDefault="000074FD" w:rsidP="000074FD">
      <w:pPr>
        <w:rPr>
          <w:rFonts w:cs="Arial"/>
          <w:szCs w:val="20"/>
        </w:rPr>
      </w:pPr>
      <w:r w:rsidRPr="000074FD">
        <w:rPr>
          <w:rFonts w:cs="Arial"/>
          <w:szCs w:val="20"/>
        </w:rPr>
        <w:t>Za oddajo predmetnega naročila se v skladu s 40. členom Zakona o javnem naročanju (</w:t>
      </w:r>
      <w:r w:rsidR="00DE4289" w:rsidRPr="00DE4289">
        <w:rPr>
          <w:rFonts w:cs="Arial"/>
          <w:szCs w:val="20"/>
        </w:rPr>
        <w:t xml:space="preserve">Uradni list RS, št. 91/15, 14/18, 121/21, 10/22, 74/22 – </w:t>
      </w:r>
      <w:proofErr w:type="spellStart"/>
      <w:r w:rsidR="00DE4289" w:rsidRPr="00DE4289">
        <w:rPr>
          <w:rFonts w:cs="Arial"/>
          <w:szCs w:val="20"/>
        </w:rPr>
        <w:t>odl</w:t>
      </w:r>
      <w:proofErr w:type="spellEnd"/>
      <w:r w:rsidR="00DE4289" w:rsidRPr="00DE4289">
        <w:rPr>
          <w:rFonts w:cs="Arial"/>
          <w:szCs w:val="20"/>
        </w:rPr>
        <w:t>. US, 100/22 – ZNUZSZS, 28/23, 88/23 – ZOPNN-F in 83/25 – ZOUL</w:t>
      </w:r>
      <w:r w:rsidR="00DE4289">
        <w:rPr>
          <w:rFonts w:cs="Arial"/>
          <w:szCs w:val="20"/>
        </w:rPr>
        <w:t>; v nadaljevanju ZJN-3</w:t>
      </w:r>
      <w:r w:rsidRPr="000074FD">
        <w:rPr>
          <w:rFonts w:cs="Arial"/>
          <w:szCs w:val="20"/>
        </w:rPr>
        <w:t>) izvede odprti</w:t>
      </w:r>
      <w:r w:rsidR="00DE4289">
        <w:rPr>
          <w:rFonts w:cs="Arial"/>
          <w:szCs w:val="20"/>
        </w:rPr>
        <w:t xml:space="preserve"> </w:t>
      </w:r>
      <w:r w:rsidRPr="000074FD">
        <w:rPr>
          <w:rFonts w:cs="Arial"/>
          <w:szCs w:val="20"/>
        </w:rPr>
        <w:t>postopek.</w:t>
      </w:r>
    </w:p>
    <w:p w14:paraId="031FC657" w14:textId="77777777" w:rsidR="000074FD" w:rsidRPr="000074FD" w:rsidRDefault="000074FD" w:rsidP="000074FD">
      <w:pPr>
        <w:rPr>
          <w:rFonts w:cs="Arial"/>
          <w:szCs w:val="20"/>
        </w:rPr>
      </w:pPr>
    </w:p>
    <w:p w14:paraId="7508AE13" w14:textId="77777777" w:rsidR="000074FD" w:rsidRPr="000074FD" w:rsidRDefault="000074FD" w:rsidP="000074FD">
      <w:pPr>
        <w:rPr>
          <w:rFonts w:cs="Arial"/>
          <w:szCs w:val="20"/>
        </w:rPr>
      </w:pPr>
      <w:r w:rsidRPr="000074FD">
        <w:rPr>
          <w:rFonts w:cs="Arial"/>
          <w:szCs w:val="20"/>
        </w:rPr>
        <w:t>Naročnik bo v skladu s 50. členom ZJN-3 predmetno javno naročilo oddal z uporabo elektronske dražbe,</w:t>
      </w:r>
    </w:p>
    <w:p w14:paraId="690B1121" w14:textId="77777777" w:rsidR="000074FD" w:rsidRDefault="000074FD" w:rsidP="000074FD">
      <w:pPr>
        <w:rPr>
          <w:rFonts w:cs="Arial"/>
          <w:szCs w:val="20"/>
        </w:rPr>
      </w:pPr>
      <w:r w:rsidRPr="000074FD">
        <w:rPr>
          <w:rFonts w:cs="Arial"/>
          <w:szCs w:val="20"/>
        </w:rPr>
        <w:t>preko informacijskega sistema e-JN.</w:t>
      </w:r>
    </w:p>
    <w:p w14:paraId="689D0410" w14:textId="77777777" w:rsidR="000074FD" w:rsidRPr="000074FD" w:rsidRDefault="000074FD" w:rsidP="000074FD">
      <w:pPr>
        <w:rPr>
          <w:rFonts w:cs="Arial"/>
          <w:szCs w:val="20"/>
        </w:rPr>
      </w:pPr>
    </w:p>
    <w:p w14:paraId="44367AED" w14:textId="4AE98A43" w:rsidR="000074FD" w:rsidRPr="000074FD" w:rsidRDefault="000074FD" w:rsidP="000074FD">
      <w:pPr>
        <w:rPr>
          <w:rFonts w:cs="Arial"/>
          <w:szCs w:val="20"/>
        </w:rPr>
      </w:pPr>
      <w:r w:rsidRPr="000074FD">
        <w:rPr>
          <w:rFonts w:cs="Arial"/>
          <w:szCs w:val="20"/>
        </w:rPr>
        <w:t xml:space="preserve">Navodilo za uporabo informacijskega sistema e-JN se nahaja na spletnem naslovu </w:t>
      </w:r>
      <w:hyperlink r:id="rId8" w:history="1">
        <w:r w:rsidRPr="00070289">
          <w:rPr>
            <w:rStyle w:val="Hiperpovezava"/>
            <w:rFonts w:cs="Arial"/>
            <w:szCs w:val="20"/>
          </w:rPr>
          <w:t>https://ejn.gov.si</w:t>
        </w:r>
      </w:hyperlink>
      <w:r w:rsidRPr="000074FD">
        <w:rPr>
          <w:rFonts w:cs="Arial"/>
          <w:szCs w:val="20"/>
        </w:rPr>
        <w:t>.</w:t>
      </w:r>
      <w:r w:rsidR="006D5E03">
        <w:rPr>
          <w:rFonts w:cs="Arial"/>
          <w:szCs w:val="20"/>
        </w:rPr>
        <w:t xml:space="preserve"> </w:t>
      </w:r>
      <w:r w:rsidRPr="000074FD">
        <w:rPr>
          <w:rFonts w:cs="Arial"/>
          <w:szCs w:val="20"/>
        </w:rPr>
        <w:t>Ponudnik, ki odda ponudbo, mora izpolnjevati vse pogoje in druge zahteve, ki so navedene v teh</w:t>
      </w:r>
    </w:p>
    <w:p w14:paraId="7916B627" w14:textId="77777777" w:rsidR="000074FD" w:rsidRDefault="000074FD" w:rsidP="000074FD">
      <w:pPr>
        <w:rPr>
          <w:rFonts w:cs="Arial"/>
          <w:szCs w:val="20"/>
        </w:rPr>
      </w:pPr>
      <w:r w:rsidRPr="000074FD">
        <w:rPr>
          <w:rFonts w:cs="Arial"/>
          <w:szCs w:val="20"/>
        </w:rPr>
        <w:t>navodilih.</w:t>
      </w:r>
    </w:p>
    <w:p w14:paraId="7756F11F" w14:textId="77777777" w:rsidR="000074FD" w:rsidRPr="000074FD" w:rsidRDefault="000074FD" w:rsidP="000074FD">
      <w:pPr>
        <w:rPr>
          <w:rFonts w:cs="Arial"/>
          <w:szCs w:val="20"/>
        </w:rPr>
      </w:pPr>
    </w:p>
    <w:p w14:paraId="106B8186" w14:textId="7E880C69" w:rsidR="0089212D" w:rsidRPr="006D5E03" w:rsidRDefault="000074FD" w:rsidP="0012183C">
      <w:pPr>
        <w:rPr>
          <w:rFonts w:cs="Arial"/>
          <w:szCs w:val="20"/>
        </w:rPr>
      </w:pPr>
      <w:r w:rsidRPr="000074FD">
        <w:rPr>
          <w:rFonts w:cs="Arial"/>
          <w:szCs w:val="20"/>
        </w:rPr>
        <w:t>Naročnik bo, na podlagi pogojev in meril, določenih v razpisni dokumentaciji, izbral ponudnika, s katerim</w:t>
      </w:r>
      <w:r w:rsidR="006D5E03">
        <w:rPr>
          <w:rFonts w:cs="Arial"/>
          <w:szCs w:val="20"/>
        </w:rPr>
        <w:t xml:space="preserve"> </w:t>
      </w:r>
      <w:r w:rsidRPr="000074FD">
        <w:rPr>
          <w:rFonts w:cs="Arial"/>
          <w:szCs w:val="20"/>
        </w:rPr>
        <w:t>bo sklenil pogodbo. Naročnik bo sklenil pogodbo z najugodnejšim ponudnikom, ki bo oddal dopustno</w:t>
      </w:r>
      <w:r w:rsidR="006D5E03">
        <w:rPr>
          <w:rFonts w:cs="Arial"/>
          <w:szCs w:val="20"/>
        </w:rPr>
        <w:t xml:space="preserve"> </w:t>
      </w:r>
      <w:r w:rsidRPr="000074FD">
        <w:rPr>
          <w:rFonts w:cs="Arial"/>
          <w:szCs w:val="20"/>
        </w:rPr>
        <w:t>ponudbo.</w:t>
      </w:r>
    </w:p>
    <w:p w14:paraId="0754AB14" w14:textId="77777777" w:rsidR="004478D8" w:rsidRPr="009D2702" w:rsidRDefault="004478D8" w:rsidP="0012183C">
      <w:pPr>
        <w:rPr>
          <w:rFonts w:cs="Arial"/>
          <w:szCs w:val="20"/>
        </w:rPr>
      </w:pPr>
    </w:p>
    <w:p w14:paraId="5633D6FC" w14:textId="77777777" w:rsidR="00AA4D59" w:rsidRPr="00563C0C" w:rsidRDefault="00AA4D59" w:rsidP="00563C0C">
      <w:pPr>
        <w:pStyle w:val="Naslov1"/>
        <w:ind w:left="357"/>
      </w:pPr>
      <w:bookmarkStart w:id="5" w:name="_Toc106511237"/>
      <w:bookmarkStart w:id="6" w:name="_Toc233199768"/>
      <w:r w:rsidRPr="00563C0C">
        <w:t>ROK IN NAČIN PREDLOŽITVE PONUDB</w:t>
      </w:r>
      <w:bookmarkEnd w:id="5"/>
      <w:r w:rsidRPr="00563C0C">
        <w:t>E</w:t>
      </w:r>
      <w:bookmarkEnd w:id="6"/>
    </w:p>
    <w:p w14:paraId="1DCB6EA5" w14:textId="77777777" w:rsidR="004478D8" w:rsidRDefault="004478D8" w:rsidP="0012183C">
      <w:bookmarkStart w:id="7" w:name="_Toc451348295"/>
      <w:bookmarkStart w:id="8" w:name="_Toc451348296"/>
      <w:bookmarkStart w:id="9" w:name="_Toc106511238"/>
      <w:bookmarkEnd w:id="7"/>
      <w:bookmarkEnd w:id="8"/>
    </w:p>
    <w:p w14:paraId="20607567" w14:textId="77777777" w:rsidR="00C6142E" w:rsidRPr="00C6142E" w:rsidRDefault="00C6142E" w:rsidP="00C6142E">
      <w:r w:rsidRPr="00C6142E">
        <w:t xml:space="preserve">Ponudnik mora ponudbo predložiti v informacijski sistem e-JN (v nadaljevanju: sistem e-JN) na spletnem naslovu </w:t>
      </w:r>
      <w:hyperlink r:id="rId9" w:history="1">
        <w:r w:rsidRPr="00C6142E">
          <w:rPr>
            <w:rStyle w:val="Hiperpovezava"/>
          </w:rPr>
          <w:t>https://ejn.gov.si</w:t>
        </w:r>
      </w:hyperlink>
      <w:r w:rsidRPr="00C6142E">
        <w:t xml:space="preserve">, v skladu s točko 4 dokumenta Navodila za uporabo informacijskega sistema e-JN: PONUDNIKI, ki je del te razpisne dokumentacije in objavljen na spletnem naslovu </w:t>
      </w:r>
      <w:hyperlink r:id="rId10" w:history="1">
        <w:r w:rsidRPr="00C6142E">
          <w:rPr>
            <w:rStyle w:val="Hiperpovezava"/>
          </w:rPr>
          <w:t>https://ejn.gov.si</w:t>
        </w:r>
      </w:hyperlink>
      <w:r w:rsidRPr="00C6142E">
        <w:t>.</w:t>
      </w:r>
    </w:p>
    <w:p w14:paraId="2F84B282" w14:textId="77777777" w:rsidR="00C6142E" w:rsidRPr="00C6142E" w:rsidRDefault="00C6142E" w:rsidP="00C6142E"/>
    <w:p w14:paraId="10C0E0A6" w14:textId="77777777" w:rsidR="00C6142E" w:rsidRPr="00C6142E" w:rsidRDefault="00C6142E" w:rsidP="00C6142E">
      <w:r w:rsidRPr="00C6142E">
        <w:t xml:space="preserve">Ponudnik se mora pred oddajo ponudbe registrirati na spletnem naslovu </w:t>
      </w:r>
      <w:hyperlink r:id="rId11" w:history="1">
        <w:r w:rsidRPr="00C6142E">
          <w:rPr>
            <w:rStyle w:val="Hiperpovezava"/>
          </w:rPr>
          <w:t>https://ejn.gov.si</w:t>
        </w:r>
      </w:hyperlink>
      <w:r w:rsidRPr="00C6142E">
        <w:t>, v skladu z Navodili za uporabo informacijskega sistema e-JN. Če je ponudnik že registriran v sistem e-JN, se v aplikacijo prijavi na istem naslovu.</w:t>
      </w:r>
    </w:p>
    <w:p w14:paraId="5276F55A" w14:textId="77777777" w:rsidR="00C6142E" w:rsidRPr="00C6142E" w:rsidRDefault="00C6142E" w:rsidP="00C6142E"/>
    <w:p w14:paraId="38AF6E9D" w14:textId="77777777" w:rsidR="00C6142E" w:rsidRPr="00C6142E" w:rsidRDefault="00C6142E" w:rsidP="00C6142E">
      <w:r w:rsidRPr="00C6142E">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6142E">
        <w:rPr>
          <w:i/>
          <w:vertAlign w:val="superscript"/>
        </w:rPr>
        <w:footnoteReference w:id="1"/>
      </w:r>
      <w:r w:rsidRPr="00C6142E">
        <w:t>). Z oddajo ponudbe je le-ta zavezujoča za čas, naveden v ponudbi, razen če jo uporabnik ponudnika umakne ali spremeni pred potekom roka za oddajo ponudb.</w:t>
      </w:r>
    </w:p>
    <w:p w14:paraId="3D334C9C" w14:textId="77777777" w:rsidR="00C6142E" w:rsidRPr="00C6142E" w:rsidRDefault="00C6142E" w:rsidP="00C6142E"/>
    <w:p w14:paraId="740ED2C3" w14:textId="77777777" w:rsidR="00C6142E" w:rsidRPr="00C6142E" w:rsidRDefault="00C6142E" w:rsidP="00C6142E">
      <w:r w:rsidRPr="00C6142E">
        <w:t xml:space="preserve">Ponudba se šteje za pravočasno oddano, če jo naročnik prejme preko sistema e-JN </w:t>
      </w:r>
      <w:hyperlink r:id="rId12" w:history="1">
        <w:r w:rsidRPr="00C6142E">
          <w:rPr>
            <w:rStyle w:val="Hiperpovezava"/>
          </w:rPr>
          <w:t>https://ejn.gov.si</w:t>
        </w:r>
      </w:hyperlink>
      <w:r w:rsidRPr="00C6142E">
        <w:t xml:space="preserve"> najkasneje do dneva in ure, kot je to določeno v obvestilu o naročilu, objavljenem na portalu javnih naročil. Za oddano ponudbo se šteje ponudba, ki je v sistemu e-JN označena s statusom »ODDANO«.</w:t>
      </w:r>
    </w:p>
    <w:p w14:paraId="77B877BA" w14:textId="77777777" w:rsidR="00C6142E" w:rsidRPr="00C6142E" w:rsidRDefault="00C6142E" w:rsidP="00C6142E"/>
    <w:p w14:paraId="7AD60231" w14:textId="77777777" w:rsidR="00C6142E" w:rsidRPr="00C6142E" w:rsidRDefault="00C6142E" w:rsidP="00C6142E">
      <w:r w:rsidRPr="00C6142E">
        <w:t xml:space="preserve">Ponudnik lahko do roka za oddajo ponudb svojo ponudbo umakne ali spremeni. Če ponudnik v sistemu e-JN svojo ponudbo umakne, se šteje, da ponudba ni bila oddana in je naročnik v sistemu e-JN tudi ne </w:t>
      </w:r>
      <w:r w:rsidRPr="00C6142E">
        <w:lastRenderedPageBreak/>
        <w:t>bo videl. Če ponudnik svojo ponudbo v sistemu e-JN spremeni, bo v sistemu odprta zadnja oddana ponudba.</w:t>
      </w:r>
    </w:p>
    <w:p w14:paraId="7F1F1A18" w14:textId="77777777" w:rsidR="00C6142E" w:rsidRPr="00C6142E" w:rsidRDefault="00C6142E" w:rsidP="00C6142E"/>
    <w:p w14:paraId="6738F424" w14:textId="77777777" w:rsidR="00C6142E" w:rsidRPr="00C6142E" w:rsidRDefault="00C6142E" w:rsidP="00C6142E">
      <w:r w:rsidRPr="00C6142E">
        <w:t>Po preteku roka za predložitev ponudb ponudbe ne bo več mogoče oddati ali umakniti.</w:t>
      </w:r>
    </w:p>
    <w:p w14:paraId="0EFAF8CD" w14:textId="77777777" w:rsidR="00C6142E" w:rsidRPr="00C6142E" w:rsidRDefault="00C6142E" w:rsidP="00C6142E"/>
    <w:p w14:paraId="4D277D48" w14:textId="77777777" w:rsidR="00C6142E" w:rsidRPr="00C6142E" w:rsidRDefault="00C6142E" w:rsidP="00C6142E">
      <w:r w:rsidRPr="00C6142E">
        <w:t>Dostop do povezave za oddajo elektronske ponudbe v tem postopku javnega naročila je naveden v obvestilu o naročilu na portalu javnih naročil.</w:t>
      </w:r>
    </w:p>
    <w:p w14:paraId="7EFDFE75" w14:textId="77777777" w:rsidR="00B55DD0" w:rsidRPr="009D2702" w:rsidRDefault="00B55DD0" w:rsidP="0012183C"/>
    <w:p w14:paraId="7117BD65" w14:textId="77777777" w:rsidR="00AA4D59" w:rsidRPr="00563C0C" w:rsidRDefault="005D2049" w:rsidP="00563C0C">
      <w:pPr>
        <w:pStyle w:val="Naslov1"/>
        <w:ind w:left="357"/>
      </w:pPr>
      <w:bookmarkStart w:id="10" w:name="_Toc233199769"/>
      <w:bookmarkEnd w:id="9"/>
      <w:r w:rsidRPr="00563C0C">
        <w:t>INFORMACIJE V ZVEZI Z ODPIRANJEM PONUDB</w:t>
      </w:r>
      <w:bookmarkEnd w:id="10"/>
    </w:p>
    <w:p w14:paraId="36C9C54D" w14:textId="77777777" w:rsidR="0012183C" w:rsidRDefault="0012183C" w:rsidP="0012183C">
      <w:pPr>
        <w:rPr>
          <w:szCs w:val="20"/>
        </w:rPr>
      </w:pPr>
      <w:bookmarkStart w:id="11" w:name="_Toc417549424"/>
    </w:p>
    <w:p w14:paraId="75A2ED51" w14:textId="77777777" w:rsidR="00C6142E" w:rsidRPr="00C6142E" w:rsidRDefault="00C6142E" w:rsidP="00C6142E">
      <w:pPr>
        <w:rPr>
          <w:szCs w:val="20"/>
        </w:rPr>
      </w:pPr>
      <w:bookmarkStart w:id="12" w:name="_Toc451348298"/>
      <w:bookmarkEnd w:id="11"/>
      <w:bookmarkEnd w:id="12"/>
      <w:r w:rsidRPr="00C6142E">
        <w:rPr>
          <w:szCs w:val="20"/>
        </w:rPr>
        <w:t xml:space="preserve">Odpiranje ponudb bo potekalo samodejno v sistemu e-JN na spletnem naslovu </w:t>
      </w:r>
      <w:hyperlink r:id="rId13" w:history="1">
        <w:r w:rsidRPr="00C6142E">
          <w:rPr>
            <w:rStyle w:val="Hiperpovezava"/>
            <w:szCs w:val="20"/>
          </w:rPr>
          <w:t>https://ejn.gov.si</w:t>
        </w:r>
      </w:hyperlink>
      <w:r w:rsidRPr="00C6142E">
        <w:rPr>
          <w:szCs w:val="20"/>
          <w:u w:val="single"/>
        </w:rPr>
        <w:t xml:space="preserve"> </w:t>
      </w:r>
      <w:r w:rsidRPr="00C6142E">
        <w:rPr>
          <w:szCs w:val="20"/>
        </w:rPr>
        <w:t>na dan in uro, kot je to določeno v obvestilu o naročilu, objavljenem na portalu javnih naročil in v dodatku k Uradnemu listu EU in v informacijskem sistemu e-JN.</w:t>
      </w:r>
    </w:p>
    <w:p w14:paraId="06772E2C" w14:textId="77777777" w:rsidR="00C6142E" w:rsidRPr="00C6142E" w:rsidRDefault="00C6142E" w:rsidP="00C6142E">
      <w:pPr>
        <w:rPr>
          <w:szCs w:val="20"/>
        </w:rPr>
      </w:pPr>
    </w:p>
    <w:p w14:paraId="2532F746" w14:textId="77777777" w:rsidR="00C6142E" w:rsidRPr="00C6142E" w:rsidRDefault="00C6142E" w:rsidP="00C6142E">
      <w:pPr>
        <w:rPr>
          <w:szCs w:val="20"/>
        </w:rPr>
      </w:pPr>
      <w:r w:rsidRPr="00C6142E">
        <w:rPr>
          <w:szCs w:val="20"/>
        </w:rPr>
        <w:t xml:space="preserve">Odpiranje poteka tako, da informacijski sistem e-JN samodejno ob uri, ki je določena za javno odpiranje ponudb, prikaže podatke o ponudniku, </w:t>
      </w:r>
      <w:r w:rsidRPr="00C6142E">
        <w:rPr>
          <w:bCs/>
          <w:szCs w:val="20"/>
        </w:rPr>
        <w:t>skupni vrednosti brez davka, skupni vrednosti davka in skupni vrednosti z davkom</w:t>
      </w:r>
      <w:r w:rsidRPr="00C6142E">
        <w:rPr>
          <w:szCs w:val="20"/>
        </w:rPr>
        <w:t xml:space="preserve"> ter omogoči dostop do predračuna, ki je naložen v sistemu e-JN v razdelku »Skupna ponudbena vrednost«, v delu »Predračun«. </w:t>
      </w:r>
    </w:p>
    <w:p w14:paraId="2F44EF21" w14:textId="77777777" w:rsidR="00C6142E" w:rsidRPr="00C6142E" w:rsidRDefault="00C6142E" w:rsidP="00C6142E">
      <w:pPr>
        <w:rPr>
          <w:szCs w:val="20"/>
        </w:rPr>
      </w:pPr>
    </w:p>
    <w:p w14:paraId="02968F65" w14:textId="77777777" w:rsidR="00C6142E" w:rsidRPr="00C6142E" w:rsidRDefault="00C6142E" w:rsidP="00C6142E">
      <w:pPr>
        <w:rPr>
          <w:szCs w:val="20"/>
        </w:rPr>
      </w:pPr>
      <w:r w:rsidRPr="00C6142E">
        <w:rPr>
          <w:szCs w:val="20"/>
        </w:rPr>
        <w:t>Ponudnikom, ki bodo oddali ponudbe, bo zapisnik o odpiranju ponudb na voljo v sistemu e-JN v seznamu prejetih ponudb.</w:t>
      </w:r>
    </w:p>
    <w:p w14:paraId="6507D754" w14:textId="77777777" w:rsidR="00B93D32" w:rsidRDefault="00B93D32" w:rsidP="0012183C"/>
    <w:p w14:paraId="78DC8FD9" w14:textId="77777777" w:rsidR="00261760" w:rsidRDefault="00261760" w:rsidP="00261760">
      <w:pPr>
        <w:pStyle w:val="Naslov1"/>
        <w:ind w:left="357"/>
      </w:pPr>
      <w:bookmarkStart w:id="13" w:name="_Toc233199770"/>
      <w:r>
        <w:t>INFORMACIJE V ZVEZI S POSTOPKOM ELEKTRONSKE DRAŽBE</w:t>
      </w:r>
      <w:bookmarkEnd w:id="13"/>
    </w:p>
    <w:p w14:paraId="408782F9" w14:textId="77777777" w:rsidR="00261760" w:rsidRPr="00261760" w:rsidRDefault="00261760" w:rsidP="00CC5550"/>
    <w:p w14:paraId="29B87023" w14:textId="09F58CD6" w:rsidR="00261760" w:rsidRPr="00CC0363" w:rsidRDefault="00261760" w:rsidP="00D27711">
      <w:pPr>
        <w:tabs>
          <w:tab w:val="left" w:pos="9072"/>
        </w:tabs>
        <w:rPr>
          <w:szCs w:val="20"/>
        </w:rPr>
      </w:pPr>
      <w:r w:rsidRPr="00CC0363">
        <w:rPr>
          <w:szCs w:val="20"/>
        </w:rPr>
        <w:t>Naročnik bo po odpiranju ponudb vse prejete ponudbe pregledal. Po pregledu ponudb, morebitnih</w:t>
      </w:r>
      <w:r w:rsidR="008344B3" w:rsidRPr="00CC0363">
        <w:rPr>
          <w:szCs w:val="20"/>
        </w:rPr>
        <w:t xml:space="preserve"> </w:t>
      </w:r>
      <w:r w:rsidRPr="00CC0363">
        <w:rPr>
          <w:szCs w:val="20"/>
        </w:rPr>
        <w:t>dopustnih dopolnitvah, popravkih in spremembah ponudb, bodo ponudniki, ki bodo oddali dopustne</w:t>
      </w:r>
      <w:r w:rsidR="008344B3" w:rsidRPr="00CC0363">
        <w:rPr>
          <w:szCs w:val="20"/>
        </w:rPr>
        <w:t xml:space="preserve"> </w:t>
      </w:r>
      <w:r w:rsidRPr="00CC0363">
        <w:rPr>
          <w:szCs w:val="20"/>
        </w:rPr>
        <w:t xml:space="preserve">ponudbe ali ponudbe, ki so bile nedopustne samo iz razloga, ker presegajo naročnikova </w:t>
      </w:r>
      <w:r w:rsidR="00CC5550" w:rsidRPr="00CC0363">
        <w:rPr>
          <w:szCs w:val="20"/>
        </w:rPr>
        <w:t>z</w:t>
      </w:r>
      <w:r w:rsidRPr="00CC0363">
        <w:rPr>
          <w:szCs w:val="20"/>
        </w:rPr>
        <w:t>agotovljena</w:t>
      </w:r>
      <w:r w:rsidR="00CC5550" w:rsidRPr="00CC0363">
        <w:rPr>
          <w:szCs w:val="20"/>
        </w:rPr>
        <w:t xml:space="preserve"> </w:t>
      </w:r>
      <w:r w:rsidRPr="00CC0363">
        <w:rPr>
          <w:szCs w:val="20"/>
        </w:rPr>
        <w:t>sredstva, povabljeni k elektronski dražbi z elektronskim povabilom iz sistema e-JN. Povabilo bodo</w:t>
      </w:r>
      <w:r w:rsidR="00CC5550" w:rsidRPr="00CC0363">
        <w:rPr>
          <w:szCs w:val="20"/>
        </w:rPr>
        <w:t xml:space="preserve"> </w:t>
      </w:r>
      <w:r w:rsidRPr="00CC0363">
        <w:rPr>
          <w:szCs w:val="20"/>
        </w:rPr>
        <w:t>povabljeni ponudniki prejeli na elektronski naslov, ki bo v ponudbi naveden v osnovnih podatkih o</w:t>
      </w:r>
      <w:r w:rsidR="00D27711" w:rsidRPr="00CC0363">
        <w:rPr>
          <w:szCs w:val="20"/>
        </w:rPr>
        <w:t xml:space="preserve"> </w:t>
      </w:r>
      <w:r w:rsidRPr="00CC0363">
        <w:rPr>
          <w:szCs w:val="20"/>
        </w:rPr>
        <w:t>ponudbi pod »Elektronski naslov za obveščanje*«.</w:t>
      </w:r>
    </w:p>
    <w:p w14:paraId="23B2B4DA" w14:textId="77777777" w:rsidR="00261760" w:rsidRPr="00CC0363" w:rsidRDefault="00261760" w:rsidP="00D27711">
      <w:pPr>
        <w:rPr>
          <w:szCs w:val="20"/>
        </w:rPr>
      </w:pPr>
    </w:p>
    <w:p w14:paraId="19D0C346" w14:textId="77777777" w:rsidR="00261760" w:rsidRPr="00CC0363" w:rsidRDefault="00261760" w:rsidP="00D27711">
      <w:r w:rsidRPr="00CC0363">
        <w:t>V povabilu k sodelovanju v elektronski dražbi bosta navedena datum in čas začetka elektronske dražbe.</w:t>
      </w:r>
    </w:p>
    <w:p w14:paraId="78E0111E" w14:textId="77777777" w:rsidR="00261760" w:rsidRPr="00CC0363" w:rsidRDefault="00261760" w:rsidP="00D27711">
      <w:r w:rsidRPr="00CC0363">
        <w:t>Ponudniki bodo povabilo prejeli predvidoma v roku deset (10) delovnih dni po poteku roka za odpiranje</w:t>
      </w:r>
      <w:r w:rsidR="008344B3" w:rsidRPr="00CC0363">
        <w:t xml:space="preserve"> </w:t>
      </w:r>
      <w:r w:rsidRPr="00CC0363">
        <w:t>ponudb, najkasneje pa dva (2) delovna dneva pred pričetkom elektronske dražbe.</w:t>
      </w:r>
    </w:p>
    <w:p w14:paraId="46FDB10C" w14:textId="77777777" w:rsidR="00261760" w:rsidRPr="00CC0363" w:rsidRDefault="00261760" w:rsidP="00D27711"/>
    <w:p w14:paraId="0D7DEAA9" w14:textId="77777777" w:rsidR="00261760" w:rsidRPr="00CC0363" w:rsidRDefault="00261760" w:rsidP="00D27711">
      <w:r w:rsidRPr="00CC0363">
        <w:t>Če bo predložena skupna ponudba, bo povabilo iz sistema e-JN posredovano ponudniku, ki bo oddal</w:t>
      </w:r>
    </w:p>
    <w:p w14:paraId="32A00BF2" w14:textId="77777777" w:rsidR="00261760" w:rsidRPr="00CC0363" w:rsidRDefault="00261760" w:rsidP="00D27711">
      <w:r w:rsidRPr="00CC0363">
        <w:t>ponudbo v sistemu e-JN.</w:t>
      </w:r>
    </w:p>
    <w:p w14:paraId="40F6FF62" w14:textId="77777777" w:rsidR="00261760" w:rsidRPr="00CC0363" w:rsidRDefault="00261760" w:rsidP="00D27711"/>
    <w:p w14:paraId="5EB01C7B" w14:textId="3013981E" w:rsidR="00261760" w:rsidRPr="00CC0363" w:rsidRDefault="00261760" w:rsidP="00D27711">
      <w:r w:rsidRPr="00CC0363">
        <w:t>Ponudniki morajo slediti dokumentu Navodila za uporabo e-JN, točka 7.2. (Sodelovanje na e-Dražbi),</w:t>
      </w:r>
      <w:r w:rsidR="00D27711" w:rsidRPr="00CC0363">
        <w:t xml:space="preserve"> </w:t>
      </w:r>
      <w:r w:rsidRPr="00CC0363">
        <w:t>kako poteka sodelovanje v e-Dražbi v sistemu e-JN, ki so del te razpisne dokumentacije in so objavljena</w:t>
      </w:r>
    </w:p>
    <w:p w14:paraId="25417845" w14:textId="77777777" w:rsidR="00261760" w:rsidRPr="00CC0363" w:rsidRDefault="00261760" w:rsidP="00D27711">
      <w:r w:rsidRPr="00CC0363">
        <w:t xml:space="preserve">na spletnem naslovu </w:t>
      </w:r>
      <w:hyperlink r:id="rId14" w:history="1">
        <w:r w:rsidRPr="00CC0363">
          <w:rPr>
            <w:rStyle w:val="Hiperpovezava"/>
          </w:rPr>
          <w:t>https://ejn.gov.si</w:t>
        </w:r>
      </w:hyperlink>
      <w:r w:rsidRPr="00CC0363">
        <w:t>.</w:t>
      </w:r>
    </w:p>
    <w:p w14:paraId="5BAFC3E2" w14:textId="77777777" w:rsidR="00261760" w:rsidRPr="00CC0363" w:rsidRDefault="00261760" w:rsidP="00D27711"/>
    <w:p w14:paraId="00FAA69F" w14:textId="77777777" w:rsidR="00261760" w:rsidRPr="00CC0363" w:rsidRDefault="00261760" w:rsidP="00D27711">
      <w:r w:rsidRPr="00CC0363">
        <w:t>Uporabljena bo elektronska obratna dražba. Elektronska obratna dražba bo potekala 60 minut. V</w:t>
      </w:r>
      <w:r w:rsidR="008344B3" w:rsidRPr="00CC0363">
        <w:t xml:space="preserve"> </w:t>
      </w:r>
      <w:r w:rsidRPr="00CC0363">
        <w:t>primeru, da bo zadnjo ceno ponudnik oddal v 2 minutah pred iztekom roka, se dražba podaljša za 5</w:t>
      </w:r>
      <w:r w:rsidR="008344B3" w:rsidRPr="00CC0363">
        <w:t xml:space="preserve"> </w:t>
      </w:r>
      <w:r w:rsidRPr="00CC0363">
        <w:t>minut. Dražba se podaljša za 5 minut tudi v primeru, da bo v podaljšanem roku katerikoli ponudnik v</w:t>
      </w:r>
      <w:r w:rsidR="008344B3" w:rsidRPr="00CC0363">
        <w:t xml:space="preserve"> </w:t>
      </w:r>
      <w:r w:rsidRPr="00CC0363">
        <w:t>zadnjih 2 minutah pred iztekom roka oddal novo ponudbo, v nasprotnem primeru pa se elektronska</w:t>
      </w:r>
      <w:r w:rsidR="008344B3" w:rsidRPr="00CC0363">
        <w:t xml:space="preserve"> </w:t>
      </w:r>
      <w:r w:rsidRPr="00CC0363">
        <w:t>obratna dražba zaključi.</w:t>
      </w:r>
    </w:p>
    <w:p w14:paraId="2AD6DC5B" w14:textId="77777777" w:rsidR="00261760" w:rsidRPr="00CC0363" w:rsidRDefault="00261760" w:rsidP="00D27711"/>
    <w:p w14:paraId="0FD06A8D" w14:textId="77777777" w:rsidR="00261760" w:rsidRPr="00CC0363" w:rsidRDefault="00261760" w:rsidP="00D27711">
      <w:r w:rsidRPr="00CC0363">
        <w:t>Najmanjši korak zniževanja cene posameznih postavk v sistemu e-Dražba ni določen.</w:t>
      </w:r>
    </w:p>
    <w:p w14:paraId="499459E2" w14:textId="77777777" w:rsidR="008344B3" w:rsidRPr="00CC0363" w:rsidRDefault="008344B3" w:rsidP="00D27711"/>
    <w:p w14:paraId="5B490D34" w14:textId="77777777" w:rsidR="00261760" w:rsidRPr="00CC0363" w:rsidRDefault="00261760" w:rsidP="00D27711">
      <w:r w:rsidRPr="00CC0363">
        <w:t>Med potekom elektronske dražbe bodo ponudnikom na voljo informacije o cenah ostalih ponudnikov,</w:t>
      </w:r>
    </w:p>
    <w:p w14:paraId="1C8C5ACF" w14:textId="77777777" w:rsidR="00261760" w:rsidRPr="00CC0363" w:rsidRDefault="00261760" w:rsidP="00D27711">
      <w:r w:rsidRPr="00CC0363">
        <w:t>ne pa tudi o nazivih ponudnikov.</w:t>
      </w:r>
    </w:p>
    <w:p w14:paraId="4F8485A6" w14:textId="77777777" w:rsidR="00CC5550" w:rsidRPr="00CC0363" w:rsidRDefault="00CC5550" w:rsidP="00D27711"/>
    <w:p w14:paraId="2A0811F7" w14:textId="77777777" w:rsidR="00261760" w:rsidRPr="00CC0363" w:rsidRDefault="00261760" w:rsidP="00D27711">
      <w:r w:rsidRPr="00CC0363">
        <w:t>V primeru le ene oddane ponudbe ali le ene oddane ponudbe, ki bo izpolnjevala vse pogoje in zahteve</w:t>
      </w:r>
    </w:p>
    <w:p w14:paraId="12A5F059" w14:textId="77777777" w:rsidR="00261760" w:rsidRDefault="00261760" w:rsidP="00D27711">
      <w:r w:rsidRPr="00CC0363">
        <w:t>iz razpisne dokumentacije za povabilo k elektronski dražbi, se elektronska dražba ne bo izvršila.</w:t>
      </w:r>
    </w:p>
    <w:p w14:paraId="030241FB" w14:textId="77777777" w:rsidR="00CC5550" w:rsidRDefault="00CC5550" w:rsidP="00261760">
      <w:pPr>
        <w:jc w:val="left"/>
      </w:pPr>
    </w:p>
    <w:p w14:paraId="08A9DDC7" w14:textId="77777777" w:rsidR="00261760" w:rsidRDefault="00261760" w:rsidP="006D5E03">
      <w:pPr>
        <w:pStyle w:val="Naslov2"/>
        <w:ind w:left="-142" w:firstLine="142"/>
      </w:pPr>
      <w:bookmarkStart w:id="14" w:name="_Toc233199771"/>
      <w:r>
        <w:t>Test skladnost (</w:t>
      </w:r>
      <w:proofErr w:type="spellStart"/>
      <w:r>
        <w:t>PoC</w:t>
      </w:r>
      <w:proofErr w:type="spellEnd"/>
      <w:r>
        <w:t xml:space="preserve"> - </w:t>
      </w:r>
      <w:proofErr w:type="spellStart"/>
      <w:r>
        <w:t>Proof</w:t>
      </w:r>
      <w:proofErr w:type="spellEnd"/>
      <w:r>
        <w:t xml:space="preserve"> </w:t>
      </w:r>
      <w:proofErr w:type="spellStart"/>
      <w:r>
        <w:t>of</w:t>
      </w:r>
      <w:proofErr w:type="spellEnd"/>
      <w:r>
        <w:t xml:space="preserve"> </w:t>
      </w:r>
      <w:proofErr w:type="spellStart"/>
      <w:r>
        <w:t>Concept</w:t>
      </w:r>
      <w:proofErr w:type="spellEnd"/>
      <w:r>
        <w:t>)</w:t>
      </w:r>
      <w:bookmarkEnd w:id="14"/>
    </w:p>
    <w:p w14:paraId="77ADD97C" w14:textId="77777777" w:rsidR="00CC5550" w:rsidRDefault="00CC5550" w:rsidP="006D5E03"/>
    <w:p w14:paraId="59B59959" w14:textId="6FE0EB71" w:rsidR="00261760" w:rsidRDefault="00261760" w:rsidP="006D5E03">
      <w:r>
        <w:t>Naročnik bo po pregledu ponudb, od ponudnikov, lahko preveril tehnično skladnost ponujene opreme s</w:t>
      </w:r>
      <w:r w:rsidR="006D5E03">
        <w:t xml:space="preserve"> </w:t>
      </w:r>
      <w:r>
        <w:t>tehničnimi specifikacijami naročnika.</w:t>
      </w:r>
    </w:p>
    <w:p w14:paraId="26C8D56F" w14:textId="77777777" w:rsidR="00CC5550" w:rsidRDefault="00CC5550" w:rsidP="006D5E03"/>
    <w:p w14:paraId="0B68A1B3" w14:textId="57CF6955" w:rsidR="00261760" w:rsidRDefault="00261760" w:rsidP="006D5E03">
      <w:r>
        <w:lastRenderedPageBreak/>
        <w:t>Za potrebe preverjanja tehnične skladnosti (</w:t>
      </w:r>
      <w:proofErr w:type="spellStart"/>
      <w:r>
        <w:t>PoC</w:t>
      </w:r>
      <w:proofErr w:type="spellEnd"/>
      <w:r>
        <w:t>) bodo morali ponudniki predvidoma v roku 2 (dveh)</w:t>
      </w:r>
      <w:r w:rsidR="006D5E03">
        <w:t xml:space="preserve"> </w:t>
      </w:r>
      <w:r>
        <w:t>delovnih dni po prejemu poziva naročniku dostaviti 1(en) kos ponujene opreme, ki bo morala biti</w:t>
      </w:r>
      <w:r w:rsidR="006D5E03">
        <w:t xml:space="preserve"> </w:t>
      </w:r>
      <w:r>
        <w:t>konfigurirana po zahtevah naročnika (vpetje v tesno okolje med zunanjo požarno pregrado in delilnikom</w:t>
      </w:r>
      <w:r w:rsidR="006D5E03">
        <w:t xml:space="preserve"> </w:t>
      </w:r>
      <w:r>
        <w:t>bremena).</w:t>
      </w:r>
    </w:p>
    <w:p w14:paraId="480FFDBC" w14:textId="77777777" w:rsidR="00776C62" w:rsidRDefault="00776C62" w:rsidP="006D5E03"/>
    <w:p w14:paraId="3298F582" w14:textId="793D3601" w:rsidR="00261760" w:rsidRDefault="00261760" w:rsidP="006D5E03">
      <w:r>
        <w:t>Naročnik bo predvidoma v roku 7 (sedem) dni opravil preverjanje tehnične skladnosti, pri čemer mora</w:t>
      </w:r>
      <w:r w:rsidR="006D5E03">
        <w:t xml:space="preserve"> </w:t>
      </w:r>
      <w:r>
        <w:t xml:space="preserve">ponudnik zagotoviti tehnično usposobljeno osebje, ki bo </w:t>
      </w:r>
      <w:r w:rsidR="00E44216" w:rsidRPr="00E44216">
        <w:t>prisostvov</w:t>
      </w:r>
      <w:r w:rsidR="00E44216">
        <w:t>a</w:t>
      </w:r>
      <w:r>
        <w:t>l</w:t>
      </w:r>
      <w:r w:rsidR="00E44216">
        <w:t>o</w:t>
      </w:r>
      <w:r>
        <w:t xml:space="preserve"> pri izvajanju testov (nastavljanje</w:t>
      </w:r>
      <w:r w:rsidR="006D5E03">
        <w:t xml:space="preserve"> </w:t>
      </w:r>
      <w:r>
        <w:t>opreme, prikaz stanja/rezultatov obremenitve, …)</w:t>
      </w:r>
      <w:r w:rsidR="00E44216">
        <w:t>.</w:t>
      </w:r>
    </w:p>
    <w:p w14:paraId="310F4A9A" w14:textId="77777777" w:rsidR="00776C62" w:rsidRDefault="00776C62" w:rsidP="006D5E03"/>
    <w:p w14:paraId="0A1E42EA" w14:textId="4A9EE75C" w:rsidR="00261760" w:rsidRDefault="00261760" w:rsidP="006D5E03">
      <w:r>
        <w:t>V primeru neuspešnega testa skladnosti (</w:t>
      </w:r>
      <w:proofErr w:type="spellStart"/>
      <w:r>
        <w:t>PoC</w:t>
      </w:r>
      <w:proofErr w:type="spellEnd"/>
      <w:r>
        <w:t>) opreme bodo ponudniki, izločeni iz postopka oddaje</w:t>
      </w:r>
      <w:r w:rsidR="006D5E03">
        <w:t xml:space="preserve"> </w:t>
      </w:r>
      <w:r>
        <w:t>predmetnega javnega naročila in posledično tudi ne bodo vabljeni na elektronsko dražbo.</w:t>
      </w:r>
    </w:p>
    <w:p w14:paraId="45F9B21F" w14:textId="77777777" w:rsidR="00D107FD" w:rsidRPr="009D2702" w:rsidRDefault="00D107FD" w:rsidP="0012183C"/>
    <w:p w14:paraId="1733220F" w14:textId="77777777" w:rsidR="00AA4D59" w:rsidRPr="00563C0C" w:rsidRDefault="00AA4D59" w:rsidP="00563C0C">
      <w:pPr>
        <w:pStyle w:val="Naslov1"/>
        <w:ind w:left="357"/>
      </w:pPr>
      <w:bookmarkStart w:id="15" w:name="_Toc233199772"/>
      <w:r w:rsidRPr="00563C0C">
        <w:t>PRAVNA PODLAGA</w:t>
      </w:r>
      <w:bookmarkEnd w:id="15"/>
    </w:p>
    <w:p w14:paraId="1FAE6847" w14:textId="77777777" w:rsidR="00BE128B" w:rsidRDefault="00BE128B" w:rsidP="0012183C"/>
    <w:p w14:paraId="24B1E60D" w14:textId="3484B264" w:rsidR="00005B6F" w:rsidRPr="009D2702"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57D33E3D" w14:textId="77777777" w:rsidR="00BE128B" w:rsidRPr="009D2702" w:rsidRDefault="00BE128B" w:rsidP="0012183C">
      <w:pPr>
        <w:rPr>
          <w:lang w:eastAsia="sl-SI"/>
        </w:rPr>
      </w:pPr>
    </w:p>
    <w:p w14:paraId="5E07945F" w14:textId="77777777" w:rsidR="00AA4D59" w:rsidRDefault="00AA4D59" w:rsidP="00563C0C">
      <w:pPr>
        <w:pStyle w:val="Naslov1"/>
        <w:ind w:left="357"/>
      </w:pPr>
      <w:bookmarkStart w:id="16" w:name="_Toc233199773"/>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6"/>
    </w:p>
    <w:p w14:paraId="63D3D960" w14:textId="77777777" w:rsidR="008A24A5" w:rsidRPr="008A24A5" w:rsidRDefault="008A24A5" w:rsidP="008A24A5"/>
    <w:p w14:paraId="5147220C" w14:textId="77777777" w:rsidR="00DD4E1E" w:rsidRDefault="00AA4D59" w:rsidP="00DA3915">
      <w:pPr>
        <w:pStyle w:val="Naslov2"/>
        <w:ind w:left="567" w:hanging="567"/>
      </w:pPr>
      <w:bookmarkStart w:id="17" w:name="_Toc233199774"/>
      <w:r w:rsidRPr="008A24A5">
        <w:t>Dostop do dokumentacije</w:t>
      </w:r>
      <w:bookmarkStart w:id="18" w:name="_Toc106511247"/>
      <w:r w:rsidR="00BE128B" w:rsidRPr="008A24A5">
        <w:t xml:space="preserve"> </w:t>
      </w:r>
      <w:r w:rsidR="00F06B12" w:rsidRPr="008A24A5">
        <w:t>v zvezi z oddajo javnega naročila</w:t>
      </w:r>
      <w:bookmarkEnd w:id="17"/>
    </w:p>
    <w:p w14:paraId="30F20EF6" w14:textId="77777777" w:rsidR="008A24A5" w:rsidRPr="008A24A5" w:rsidRDefault="008A24A5" w:rsidP="0012183C"/>
    <w:p w14:paraId="5134BCB9" w14:textId="77777777"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6F38D860" w14:textId="77777777" w:rsidR="00295794" w:rsidRPr="009D2702" w:rsidRDefault="00295794" w:rsidP="0012183C">
      <w:pPr>
        <w:rPr>
          <w:rFonts w:cs="Arial"/>
        </w:rPr>
      </w:pPr>
    </w:p>
    <w:p w14:paraId="72D1CC8A" w14:textId="77777777" w:rsidR="00DD4E1E" w:rsidRPr="008A24A5" w:rsidRDefault="00AA4D59" w:rsidP="008A24A5">
      <w:pPr>
        <w:pStyle w:val="Naslov2"/>
        <w:ind w:left="567" w:hanging="567"/>
      </w:pPr>
      <w:bookmarkStart w:id="19" w:name="_Toc233199775"/>
      <w:r w:rsidRPr="008A24A5">
        <w:t xml:space="preserve">Obvestila in pojasnila </w:t>
      </w:r>
      <w:r w:rsidR="00F06B12" w:rsidRPr="008A24A5">
        <w:t>vezana na</w:t>
      </w:r>
      <w:r w:rsidRPr="008A24A5">
        <w:t xml:space="preserve"> dokumentacijo</w:t>
      </w:r>
      <w:bookmarkEnd w:id="18"/>
      <w:r w:rsidR="00F06B12" w:rsidRPr="008A24A5">
        <w:t xml:space="preserve"> v zvezi z oddajo javnega naročila</w:t>
      </w:r>
      <w:bookmarkEnd w:id="19"/>
    </w:p>
    <w:p w14:paraId="75A0B919" w14:textId="77777777" w:rsidR="00DA3915" w:rsidRDefault="00DA3915" w:rsidP="0012183C"/>
    <w:p w14:paraId="31E9F4BC" w14:textId="77777777" w:rsidR="00DD4E1E" w:rsidRPr="009D2702" w:rsidRDefault="00DD4E1E" w:rsidP="0012183C">
      <w:r w:rsidRPr="009D2702">
        <w:t>Komunikacija s ponudniki o vprašanjih v zvezi z vsebino naročila in v zvezi s pripravo ponudbe poteka izključno preko portala javnih naročil.</w:t>
      </w:r>
    </w:p>
    <w:p w14:paraId="775EA57D" w14:textId="77777777" w:rsidR="00DD4E1E" w:rsidRPr="009D2702" w:rsidRDefault="00DD4E1E" w:rsidP="0012183C"/>
    <w:p w14:paraId="04FF9A69" w14:textId="77777777"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5CD35422" w14:textId="77777777" w:rsidR="00DD4E1E" w:rsidRPr="009D2702" w:rsidRDefault="00DD4E1E" w:rsidP="0012183C"/>
    <w:p w14:paraId="2DFD2165" w14:textId="61BC66FD" w:rsidR="0003772F" w:rsidRDefault="00DD4E1E" w:rsidP="0012183C">
      <w:r w:rsidRPr="009D2702">
        <w:t>Na zahteve za pojasnila oziroma druga vprašanja v zvezi z naročilom, zastavljena po tem roku, naročnik ne bo odgovarjal. Prav tako naročnik ne bo odgovarjal na komentarje.</w:t>
      </w:r>
    </w:p>
    <w:p w14:paraId="62F6F735" w14:textId="77777777" w:rsidR="00D5352A" w:rsidRDefault="00D5352A" w:rsidP="0012183C"/>
    <w:p w14:paraId="37768C17" w14:textId="77777777" w:rsidR="00AA4D59" w:rsidRPr="00563C0C" w:rsidRDefault="00AA4D59" w:rsidP="00563C0C">
      <w:pPr>
        <w:pStyle w:val="Naslov1"/>
        <w:ind w:left="357"/>
      </w:pPr>
      <w:bookmarkStart w:id="20" w:name="_Toc106511253"/>
      <w:bookmarkStart w:id="21" w:name="_Toc233199776"/>
      <w:r w:rsidRPr="00563C0C">
        <w:t xml:space="preserve">SESTAVA </w:t>
      </w:r>
      <w:bookmarkEnd w:id="20"/>
      <w:r w:rsidR="003C1A83">
        <w:t>DOKUMENTACIJE V ZVEZI Z ODDAJO JAVNEGA NAROČILA</w:t>
      </w:r>
      <w:bookmarkEnd w:id="21"/>
    </w:p>
    <w:p w14:paraId="59E90E0B" w14:textId="77777777" w:rsidR="006F4F38" w:rsidRDefault="006F4F38" w:rsidP="0012183C"/>
    <w:p w14:paraId="5CCCA4F8" w14:textId="77777777" w:rsidR="001F70C7" w:rsidRPr="009D2702" w:rsidRDefault="001F70C7" w:rsidP="0012183C">
      <w:r w:rsidRPr="009D2702">
        <w:t>Dokumentacijo v zvezi z oddajo javnega naročila sestavljajo:</w:t>
      </w:r>
    </w:p>
    <w:p w14:paraId="31E1AA4B" w14:textId="77777777" w:rsidR="001F70C7" w:rsidRPr="00363076" w:rsidRDefault="00390DF7" w:rsidP="00130C32">
      <w:pPr>
        <w:pStyle w:val="Odstavekseznama"/>
        <w:numPr>
          <w:ilvl w:val="0"/>
          <w:numId w:val="6"/>
        </w:numPr>
        <w:suppressAutoHyphens/>
        <w:rPr>
          <w:rFonts w:cs="Arial"/>
        </w:rPr>
      </w:pPr>
      <w:r w:rsidRPr="00363076">
        <w:rPr>
          <w:rFonts w:cs="Arial"/>
        </w:rPr>
        <w:t>N</w:t>
      </w:r>
      <w:r w:rsidR="00B57F40" w:rsidRPr="00363076">
        <w:rPr>
          <w:rFonts w:cs="Arial"/>
        </w:rPr>
        <w:t>avodila</w:t>
      </w:r>
      <w:r>
        <w:rPr>
          <w:rFonts w:cs="Arial"/>
        </w:rPr>
        <w:t xml:space="preserve"> ponudnikom za pripravo ponudbe</w:t>
      </w:r>
    </w:p>
    <w:p w14:paraId="394EBDD0" w14:textId="77777777" w:rsidR="00A269C0" w:rsidRPr="00363076" w:rsidRDefault="00390DF7"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p>
    <w:p w14:paraId="1CD4A1BE" w14:textId="77777777" w:rsidR="001F70C7" w:rsidRPr="00002A5F" w:rsidRDefault="009954CE" w:rsidP="00130C32">
      <w:pPr>
        <w:numPr>
          <w:ilvl w:val="0"/>
          <w:numId w:val="6"/>
        </w:numPr>
        <w:rPr>
          <w:rFonts w:cs="Arial"/>
          <w:szCs w:val="20"/>
        </w:rPr>
      </w:pPr>
      <w:r>
        <w:rPr>
          <w:rFonts w:cs="Arial"/>
          <w:szCs w:val="20"/>
        </w:rPr>
        <w:t>Obrazec »</w:t>
      </w:r>
      <w:r w:rsidR="001F70C7" w:rsidRPr="00002A5F">
        <w:rPr>
          <w:rFonts w:cs="Arial"/>
          <w:szCs w:val="20"/>
        </w:rPr>
        <w:t>ESPD</w:t>
      </w:r>
      <w:r>
        <w:rPr>
          <w:rFonts w:cs="Arial"/>
          <w:szCs w:val="20"/>
        </w:rPr>
        <w:t>«</w:t>
      </w:r>
      <w:r w:rsidR="001F70C7" w:rsidRPr="00002A5F">
        <w:rPr>
          <w:rFonts w:cs="Arial"/>
          <w:szCs w:val="20"/>
        </w:rPr>
        <w:t xml:space="preserve"> v elektronski obliki (datoteka XML)</w:t>
      </w:r>
    </w:p>
    <w:p w14:paraId="244DACF3" w14:textId="77777777" w:rsidR="001F70C7" w:rsidRPr="00C212EB" w:rsidRDefault="00293522" w:rsidP="00293522">
      <w:pPr>
        <w:pStyle w:val="Odstavekseznama"/>
        <w:numPr>
          <w:ilvl w:val="0"/>
          <w:numId w:val="6"/>
        </w:numPr>
        <w:suppressAutoHyphens/>
        <w:rPr>
          <w:rFonts w:cs="Arial"/>
        </w:rPr>
      </w:pPr>
      <w:r w:rsidRPr="00C212EB">
        <w:rPr>
          <w:rFonts w:cs="Arial"/>
        </w:rPr>
        <w:t xml:space="preserve">Obrazec </w:t>
      </w:r>
      <w:bookmarkStart w:id="22" w:name="_Hlk226525324"/>
      <w:r w:rsidR="00A970EB" w:rsidRPr="00C212EB">
        <w:rPr>
          <w:rFonts w:cs="Arial"/>
        </w:rPr>
        <w:t>»</w:t>
      </w:r>
      <w:r w:rsidRPr="00C212EB">
        <w:rPr>
          <w:rFonts w:cs="Arial"/>
        </w:rPr>
        <w:t>Izjava o referencah ponudnika</w:t>
      </w:r>
      <w:r w:rsidR="00A970EB" w:rsidRPr="00C212EB">
        <w:rPr>
          <w:rFonts w:cs="Arial"/>
        </w:rPr>
        <w:t>«</w:t>
      </w:r>
      <w:bookmarkEnd w:id="22"/>
      <w:r w:rsidRPr="00C212EB">
        <w:rPr>
          <w:rFonts w:cs="Arial"/>
        </w:rPr>
        <w:t xml:space="preserve"> </w:t>
      </w:r>
    </w:p>
    <w:p w14:paraId="52F09F39" w14:textId="77777777" w:rsidR="001F70C7" w:rsidRPr="00C212EB" w:rsidRDefault="009954CE" w:rsidP="00130C32">
      <w:pPr>
        <w:numPr>
          <w:ilvl w:val="0"/>
          <w:numId w:val="6"/>
        </w:numPr>
        <w:rPr>
          <w:rFonts w:cs="Arial"/>
          <w:szCs w:val="20"/>
        </w:rPr>
      </w:pPr>
      <w:r w:rsidRPr="00C212EB">
        <w:rPr>
          <w:rFonts w:cs="Arial"/>
          <w:szCs w:val="20"/>
        </w:rPr>
        <w:t>O</w:t>
      </w:r>
      <w:r w:rsidR="001F70C7" w:rsidRPr="00C212EB">
        <w:rPr>
          <w:rFonts w:cs="Arial"/>
          <w:szCs w:val="20"/>
        </w:rPr>
        <w:t xml:space="preserve">brazec </w:t>
      </w:r>
      <w:r w:rsidRPr="00C212EB">
        <w:rPr>
          <w:rFonts w:cs="Arial"/>
          <w:szCs w:val="20"/>
        </w:rPr>
        <w:t>»</w:t>
      </w:r>
      <w:r w:rsidR="001F70C7" w:rsidRPr="00C212EB">
        <w:rPr>
          <w:rFonts w:cs="Arial"/>
          <w:szCs w:val="20"/>
        </w:rPr>
        <w:t>Prijava kadr</w:t>
      </w:r>
      <w:r w:rsidR="005752CA" w:rsidRPr="00C212EB">
        <w:rPr>
          <w:rFonts w:cs="Arial"/>
          <w:szCs w:val="20"/>
        </w:rPr>
        <w:t>a</w:t>
      </w:r>
      <w:r w:rsidRPr="00C212EB">
        <w:rPr>
          <w:rFonts w:cs="Arial"/>
          <w:szCs w:val="20"/>
        </w:rPr>
        <w:t>«</w:t>
      </w:r>
    </w:p>
    <w:p w14:paraId="74192957" w14:textId="77777777" w:rsidR="009E53B2" w:rsidRPr="00C212EB" w:rsidRDefault="009E53B2" w:rsidP="00130C32">
      <w:pPr>
        <w:numPr>
          <w:ilvl w:val="0"/>
          <w:numId w:val="6"/>
        </w:numPr>
        <w:rPr>
          <w:rFonts w:cs="Arial"/>
          <w:szCs w:val="20"/>
        </w:rPr>
      </w:pPr>
      <w:r w:rsidRPr="00C212EB">
        <w:rPr>
          <w:rFonts w:cs="Arial"/>
          <w:szCs w:val="20"/>
        </w:rPr>
        <w:t>Obrazec »Konfiguracija«</w:t>
      </w:r>
    </w:p>
    <w:p w14:paraId="0453F46E" w14:textId="77777777" w:rsidR="001F70C7" w:rsidRPr="00C212EB" w:rsidRDefault="0088231F" w:rsidP="00130C32">
      <w:pPr>
        <w:numPr>
          <w:ilvl w:val="0"/>
          <w:numId w:val="6"/>
        </w:numPr>
        <w:rPr>
          <w:rFonts w:cs="Arial"/>
          <w:szCs w:val="20"/>
        </w:rPr>
      </w:pPr>
      <w:r w:rsidRPr="00C212EB">
        <w:rPr>
          <w:rFonts w:cs="Arial"/>
          <w:szCs w:val="20"/>
        </w:rPr>
        <w:t>Osnutek pogodbe</w:t>
      </w:r>
    </w:p>
    <w:p w14:paraId="23D4E353" w14:textId="77777777" w:rsidR="001F70C7" w:rsidRPr="005752CA" w:rsidRDefault="009C3826" w:rsidP="00130C32">
      <w:pPr>
        <w:pStyle w:val="Odstavekseznama"/>
        <w:numPr>
          <w:ilvl w:val="0"/>
          <w:numId w:val="6"/>
        </w:numPr>
        <w:suppressAutoHyphens/>
        <w:rPr>
          <w:rFonts w:cs="Arial"/>
        </w:rPr>
      </w:pPr>
      <w:r>
        <w:rPr>
          <w:rFonts w:cs="Arial"/>
        </w:rPr>
        <w:t>V</w:t>
      </w:r>
      <w:r w:rsidR="001F70C7" w:rsidRPr="005752CA">
        <w:rPr>
          <w:rFonts w:cs="Arial"/>
        </w:rPr>
        <w:t>zorec finančnega zavarovanja za dobro izvedbo pogodbenih obveznosti</w:t>
      </w:r>
    </w:p>
    <w:p w14:paraId="3921A5F1" w14:textId="77777777" w:rsidR="001F70C7" w:rsidRPr="00E07A5B" w:rsidRDefault="009C3826" w:rsidP="00130C32">
      <w:pPr>
        <w:numPr>
          <w:ilvl w:val="0"/>
          <w:numId w:val="6"/>
        </w:numPr>
        <w:rPr>
          <w:rFonts w:eastAsia="Calibri" w:cs="Arial"/>
        </w:rPr>
      </w:pPr>
      <w:r>
        <w:rPr>
          <w:rFonts w:cs="Arial"/>
        </w:rPr>
        <w:t>O</w:t>
      </w:r>
      <w:r w:rsidR="001F70C7" w:rsidRPr="00E07A5B">
        <w:rPr>
          <w:rFonts w:cs="Arial"/>
        </w:rPr>
        <w:t>brazec Soglasje podizvajalca za neposredna plačila</w:t>
      </w:r>
      <w:r w:rsidR="009954CE">
        <w:rPr>
          <w:rFonts w:cs="Arial"/>
        </w:rPr>
        <w:t xml:space="preserve"> – v primeru, da ponudnik nastopa s podizvajalci in ti zahtevajo neposredno plačilo</w:t>
      </w:r>
    </w:p>
    <w:p w14:paraId="5AE7F0A1" w14:textId="77777777" w:rsidR="00993D0C" w:rsidRDefault="009C3826" w:rsidP="00130C32">
      <w:pPr>
        <w:numPr>
          <w:ilvl w:val="0"/>
          <w:numId w:val="6"/>
        </w:numPr>
        <w:rPr>
          <w:rFonts w:cs="Arial"/>
          <w:szCs w:val="20"/>
        </w:rPr>
      </w:pPr>
      <w:r>
        <w:rPr>
          <w:rFonts w:cs="Arial"/>
          <w:szCs w:val="20"/>
        </w:rPr>
        <w:t>O</w:t>
      </w:r>
      <w:r w:rsidR="00993D0C" w:rsidRPr="00E07A5B">
        <w:rPr>
          <w:rFonts w:cs="Arial"/>
          <w:szCs w:val="20"/>
        </w:rPr>
        <w:t xml:space="preserve">brazec </w:t>
      </w:r>
      <w:r w:rsidR="009954CE">
        <w:rPr>
          <w:rFonts w:cs="Arial"/>
          <w:szCs w:val="20"/>
        </w:rPr>
        <w:t>»</w:t>
      </w:r>
      <w:r w:rsidR="00993D0C" w:rsidRPr="00E07A5B">
        <w:rPr>
          <w:rFonts w:cs="Arial"/>
          <w:szCs w:val="20"/>
        </w:rPr>
        <w:t>Izjava o dolžnosti varovanja podatkov</w:t>
      </w:r>
      <w:r w:rsidR="009954CE">
        <w:rPr>
          <w:rFonts w:cs="Arial"/>
          <w:szCs w:val="20"/>
        </w:rPr>
        <w:t>«</w:t>
      </w:r>
    </w:p>
    <w:p w14:paraId="0F0747C7" w14:textId="77777777" w:rsidR="008344B3" w:rsidRPr="00E07A5B" w:rsidRDefault="008344B3" w:rsidP="00130C32">
      <w:pPr>
        <w:numPr>
          <w:ilvl w:val="0"/>
          <w:numId w:val="6"/>
        </w:numPr>
        <w:rPr>
          <w:rFonts w:cs="Arial"/>
          <w:szCs w:val="20"/>
        </w:rPr>
      </w:pPr>
      <w:r>
        <w:rPr>
          <w:rFonts w:cs="Arial"/>
        </w:rPr>
        <w:t>Ocena tveganj zunanjih izvajalcev</w:t>
      </w:r>
    </w:p>
    <w:p w14:paraId="2559575D" w14:textId="77777777" w:rsidR="0090587B" w:rsidRDefault="0090587B" w:rsidP="00130C32">
      <w:pPr>
        <w:pStyle w:val="Odstavekseznama"/>
        <w:numPr>
          <w:ilvl w:val="0"/>
          <w:numId w:val="6"/>
        </w:numPr>
        <w:suppressAutoHyphens/>
        <w:rPr>
          <w:rFonts w:cs="Arial"/>
        </w:rPr>
      </w:pPr>
      <w:r w:rsidRPr="00E07A5B">
        <w:rPr>
          <w:rFonts w:cs="Arial"/>
        </w:rPr>
        <w:t>Navodila za uporabo</w:t>
      </w:r>
      <w:r w:rsidR="009954CE">
        <w:rPr>
          <w:rFonts w:cs="Arial"/>
        </w:rPr>
        <w:t xml:space="preserve"> informacijskega sistema</w:t>
      </w:r>
      <w:r w:rsidRPr="00E07A5B">
        <w:rPr>
          <w:rFonts w:cs="Arial"/>
        </w:rPr>
        <w:t xml:space="preserve"> e-JN</w:t>
      </w:r>
      <w:r w:rsidR="009954CE">
        <w:rPr>
          <w:rFonts w:cs="Arial"/>
        </w:rPr>
        <w:t xml:space="preserve">: PONUDNIKI, </w:t>
      </w:r>
      <w:r w:rsidR="009C3826">
        <w:rPr>
          <w:rFonts w:cs="Arial"/>
        </w:rPr>
        <w:t>objavljena</w:t>
      </w:r>
      <w:r w:rsidR="009954CE">
        <w:rPr>
          <w:rFonts w:cs="Arial"/>
        </w:rPr>
        <w:t xml:space="preserve"> na spletnem naslovu </w:t>
      </w:r>
      <w:hyperlink r:id="rId15" w:history="1">
        <w:r w:rsidR="009954CE" w:rsidRPr="00655BF8">
          <w:rPr>
            <w:rStyle w:val="Hiperpovezava"/>
            <w:rFonts w:cs="Arial"/>
          </w:rPr>
          <w:t>https://ejn.gov.si</w:t>
        </w:r>
      </w:hyperlink>
    </w:p>
    <w:p w14:paraId="1DC5CEEE" w14:textId="77777777" w:rsidR="001F7D92" w:rsidRPr="001F7D92" w:rsidRDefault="001F7D92" w:rsidP="0012183C"/>
    <w:p w14:paraId="48A0495E" w14:textId="77777777" w:rsidR="00AA4D59" w:rsidRPr="00294EBA" w:rsidRDefault="0090587B" w:rsidP="00294EBA">
      <w:pPr>
        <w:pStyle w:val="Naslov1"/>
        <w:ind w:left="357"/>
      </w:pPr>
      <w:bookmarkStart w:id="23" w:name="_Toc40360633"/>
      <w:bookmarkStart w:id="24" w:name="_Toc41035615"/>
      <w:bookmarkStart w:id="25" w:name="_Toc45714665"/>
      <w:bookmarkStart w:id="26" w:name="_Toc45714966"/>
      <w:bookmarkStart w:id="27" w:name="_Toc45715123"/>
      <w:bookmarkStart w:id="28" w:name="_Toc45715259"/>
      <w:bookmarkStart w:id="29" w:name="_Toc45715400"/>
      <w:bookmarkStart w:id="30" w:name="_Toc84572605"/>
      <w:bookmarkStart w:id="31" w:name="_Toc233199777"/>
      <w:r w:rsidRPr="00294EBA">
        <w:lastRenderedPageBreak/>
        <w:t>UGOTAVLJANJE SPOSOBNOSTI ZA SODELOVANJE V POSTOPKU ODDAJE JAVNEGA NAROČILA IN DOKAZILA</w:t>
      </w:r>
      <w:bookmarkEnd w:id="23"/>
      <w:bookmarkEnd w:id="24"/>
      <w:bookmarkEnd w:id="25"/>
      <w:bookmarkEnd w:id="26"/>
      <w:bookmarkEnd w:id="27"/>
      <w:bookmarkEnd w:id="28"/>
      <w:bookmarkEnd w:id="29"/>
      <w:bookmarkEnd w:id="30"/>
      <w:bookmarkEnd w:id="31"/>
    </w:p>
    <w:p w14:paraId="482B6ADF" w14:textId="77777777" w:rsidR="007C043B" w:rsidRPr="007C043B" w:rsidRDefault="007C043B" w:rsidP="007C043B">
      <w:pPr>
        <w:keepNext/>
        <w:numPr>
          <w:ilvl w:val="1"/>
          <w:numId w:val="10"/>
        </w:numPr>
        <w:spacing w:before="240" w:after="120" w:line="260" w:lineRule="atLeast"/>
        <w:ind w:left="567" w:hanging="567"/>
        <w:outlineLvl w:val="1"/>
        <w:rPr>
          <w:rFonts w:cs="Arial"/>
          <w:b/>
          <w:szCs w:val="20"/>
        </w:rPr>
      </w:pPr>
      <w:bookmarkStart w:id="32" w:name="_Toc31374557"/>
      <w:bookmarkStart w:id="33" w:name="_Toc33088318"/>
      <w:bookmarkStart w:id="34" w:name="_Toc45536667"/>
      <w:bookmarkStart w:id="35" w:name="_Toc45714666"/>
      <w:bookmarkStart w:id="36" w:name="_Toc45714967"/>
      <w:bookmarkStart w:id="37" w:name="_Toc45715124"/>
      <w:bookmarkStart w:id="38" w:name="_Toc45715260"/>
      <w:bookmarkStart w:id="39" w:name="_Toc45715401"/>
      <w:bookmarkStart w:id="40" w:name="_Toc84572606"/>
      <w:bookmarkStart w:id="41" w:name="_Toc221533797"/>
      <w:bookmarkStart w:id="42" w:name="_Toc233199778"/>
      <w:r w:rsidRPr="007C043B">
        <w:rPr>
          <w:rFonts w:cs="Arial"/>
          <w:b/>
          <w:szCs w:val="26"/>
          <w:lang w:eastAsia="sl-SI"/>
        </w:rPr>
        <w:t>Ugotavljanje sposobnosti za sodelovanje v postopku oddaje javnega naročila in dokazila</w:t>
      </w:r>
      <w:bookmarkEnd w:id="32"/>
      <w:bookmarkEnd w:id="33"/>
      <w:bookmarkEnd w:id="34"/>
      <w:bookmarkEnd w:id="35"/>
      <w:bookmarkEnd w:id="36"/>
      <w:bookmarkEnd w:id="37"/>
      <w:bookmarkEnd w:id="38"/>
      <w:bookmarkEnd w:id="39"/>
      <w:bookmarkEnd w:id="40"/>
      <w:bookmarkEnd w:id="41"/>
      <w:bookmarkEnd w:id="42"/>
    </w:p>
    <w:p w14:paraId="44AFD10B" w14:textId="77777777" w:rsidR="007C043B" w:rsidRPr="007C043B" w:rsidRDefault="007C043B" w:rsidP="007C043B">
      <w:pPr>
        <w:spacing w:line="260" w:lineRule="atLeast"/>
        <w:rPr>
          <w:rFonts w:cs="Arial"/>
        </w:rPr>
      </w:pPr>
      <w:bookmarkStart w:id="43" w:name="_Toc357067280"/>
      <w:bookmarkStart w:id="44" w:name="_Toc357423797"/>
      <w:bookmarkStart w:id="45" w:name="_Toc403127313"/>
      <w:bookmarkStart w:id="46" w:name="_Toc410114612"/>
    </w:p>
    <w:bookmarkEnd w:id="43"/>
    <w:bookmarkEnd w:id="44"/>
    <w:bookmarkEnd w:id="45"/>
    <w:bookmarkEnd w:id="46"/>
    <w:p w14:paraId="27F35948" w14:textId="77777777" w:rsidR="007C043B" w:rsidRPr="007C043B" w:rsidRDefault="007C043B" w:rsidP="007C043B">
      <w:pPr>
        <w:rPr>
          <w:rFonts w:eastAsia="Calibri" w:cs="Arial"/>
          <w:color w:val="000000" w:themeColor="text1"/>
          <w:szCs w:val="20"/>
        </w:rPr>
      </w:pPr>
      <w:r w:rsidRPr="007C043B">
        <w:rPr>
          <w:rFonts w:eastAsia="Calibri" w:cs="Arial"/>
          <w:color w:val="000000" w:themeColor="text1"/>
          <w:szCs w:val="20"/>
        </w:rPr>
        <w:t>Ponudnik mora izpolnjevati vse v tej točki navedene pogoje in zahteve.</w:t>
      </w:r>
    </w:p>
    <w:p w14:paraId="3DB4E12B" w14:textId="77777777" w:rsidR="007C043B" w:rsidRPr="007C043B" w:rsidRDefault="007C043B" w:rsidP="007C043B">
      <w:pPr>
        <w:rPr>
          <w:rFonts w:eastAsia="Calibri" w:cs="Arial"/>
          <w:color w:val="000000" w:themeColor="text1"/>
          <w:szCs w:val="20"/>
        </w:rPr>
      </w:pPr>
    </w:p>
    <w:p w14:paraId="5F2F096F" w14:textId="1C91B328" w:rsidR="007C043B" w:rsidRPr="007C043B" w:rsidRDefault="007C043B" w:rsidP="007C043B">
      <w:pPr>
        <w:rPr>
          <w:rFonts w:cs="Arial"/>
          <w:color w:val="000000" w:themeColor="text1"/>
          <w:szCs w:val="20"/>
        </w:rPr>
      </w:pPr>
      <w:r w:rsidRPr="007C043B">
        <w:rPr>
          <w:rFonts w:cs="Arial"/>
          <w:color w:val="000000" w:themeColor="text1"/>
          <w:szCs w:val="20"/>
        </w:rPr>
        <w:t xml:space="preserve">Naročnik bo ob predložitvi ponudbe, namesto potrdil, ki jih izdajajo javni organi ali tretje osebe, v skladu z 79. členom ZJN-3 sprejel ESPD, ki vključuje posodobljeno lastno izjavo, kot predhodni dokaz gospodarskega subjekta v zvezi s točkami </w:t>
      </w:r>
      <w:r w:rsidR="00F9737A">
        <w:rPr>
          <w:rFonts w:cs="Arial"/>
          <w:color w:val="000000" w:themeColor="text1"/>
          <w:szCs w:val="20"/>
        </w:rPr>
        <w:t>10</w:t>
      </w:r>
      <w:r w:rsidRPr="007C043B">
        <w:rPr>
          <w:rFonts w:cs="Arial"/>
          <w:color w:val="000000" w:themeColor="text1"/>
          <w:szCs w:val="20"/>
        </w:rPr>
        <w:t xml:space="preserve">.1.1., </w:t>
      </w:r>
      <w:r w:rsidR="00F9737A">
        <w:rPr>
          <w:rFonts w:cs="Arial"/>
          <w:color w:val="000000" w:themeColor="text1"/>
          <w:szCs w:val="20"/>
        </w:rPr>
        <w:t>10</w:t>
      </w:r>
      <w:r w:rsidRPr="007C043B">
        <w:rPr>
          <w:rFonts w:cs="Arial"/>
          <w:color w:val="000000" w:themeColor="text1"/>
          <w:szCs w:val="20"/>
        </w:rPr>
        <w:t xml:space="preserve">.1.2 in </w:t>
      </w:r>
      <w:r w:rsidR="00F9737A">
        <w:rPr>
          <w:rFonts w:cs="Arial"/>
          <w:color w:val="000000" w:themeColor="text1"/>
          <w:szCs w:val="20"/>
        </w:rPr>
        <w:t>10</w:t>
      </w:r>
      <w:r w:rsidRPr="007C043B">
        <w:rPr>
          <w:rFonts w:cs="Arial"/>
          <w:color w:val="000000" w:themeColor="text1"/>
          <w:szCs w:val="20"/>
        </w:rPr>
        <w:t xml:space="preserve">.1.3 teh navodil. </w:t>
      </w:r>
      <w:r w:rsidRPr="007C043B">
        <w:rPr>
          <w:rFonts w:cs="Arial"/>
          <w:szCs w:val="20"/>
          <w:lang w:eastAsia="sl-SI"/>
        </w:rPr>
        <w:t xml:space="preserve"> </w:t>
      </w:r>
      <w:r w:rsidRPr="007C043B">
        <w:rPr>
          <w:rFonts w:cs="Arial"/>
          <w:color w:val="000000" w:themeColor="text1"/>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2A89C6DC" w14:textId="77777777" w:rsidR="007C043B" w:rsidRPr="007C043B" w:rsidRDefault="007C043B" w:rsidP="007C043B">
      <w:pPr>
        <w:numPr>
          <w:ilvl w:val="0"/>
          <w:numId w:val="44"/>
        </w:numPr>
        <w:spacing w:line="260" w:lineRule="atLeast"/>
        <w:rPr>
          <w:rFonts w:cs="Arial"/>
          <w:color w:val="FF0000"/>
          <w:szCs w:val="20"/>
        </w:rPr>
      </w:pPr>
      <w:r w:rsidRPr="007C043B">
        <w:rPr>
          <w:rFonts w:cs="Arial"/>
          <w:color w:val="000000" w:themeColor="text1"/>
          <w:szCs w:val="20"/>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29EB01B" w14:textId="77777777" w:rsidR="007C043B" w:rsidRPr="007C043B" w:rsidRDefault="007C043B" w:rsidP="007C043B">
      <w:pPr>
        <w:rPr>
          <w:rFonts w:cs="Arial"/>
          <w:color w:val="000000" w:themeColor="text1"/>
          <w:szCs w:val="20"/>
        </w:rPr>
      </w:pPr>
    </w:p>
    <w:p w14:paraId="1CD6A88B" w14:textId="77777777" w:rsidR="007C043B" w:rsidRPr="007C043B" w:rsidRDefault="007C043B" w:rsidP="007C043B">
      <w:pPr>
        <w:rPr>
          <w:rFonts w:cs="Arial"/>
          <w:color w:val="000000" w:themeColor="text1"/>
          <w:szCs w:val="20"/>
        </w:rPr>
      </w:pPr>
      <w:r w:rsidRPr="007C043B">
        <w:rPr>
          <w:rFonts w:cs="Arial"/>
          <w:color w:val="000000" w:themeColor="text1"/>
          <w:szCs w:val="20"/>
        </w:rPr>
        <w:t>Če je to potrebno, da se zagotovi pravilna izvedba postopka javnega naročanja, lahko naročnik ponudnike in kandidate kadar koli med postopkom pozove, da predložijo vsa dokazila ali del dokazil v zvezi z navedbami v ESPD.</w:t>
      </w:r>
    </w:p>
    <w:p w14:paraId="720CA0D5" w14:textId="77777777" w:rsidR="007C043B" w:rsidRPr="007C043B" w:rsidRDefault="007C043B" w:rsidP="007C043B">
      <w:pPr>
        <w:rPr>
          <w:rFonts w:cs="Arial"/>
          <w:color w:val="000000" w:themeColor="text1"/>
          <w:szCs w:val="20"/>
        </w:rPr>
      </w:pPr>
    </w:p>
    <w:p w14:paraId="6982EF08" w14:textId="0B3473CD" w:rsidR="007C043B" w:rsidRPr="007C043B" w:rsidRDefault="007C043B" w:rsidP="007C043B">
      <w:pPr>
        <w:rPr>
          <w:rFonts w:cs="Arial"/>
          <w:color w:val="000000" w:themeColor="text1"/>
          <w:szCs w:val="20"/>
        </w:rPr>
      </w:pPr>
      <w:r w:rsidRPr="007C043B">
        <w:rPr>
          <w:rFonts w:cs="Arial"/>
          <w:color w:val="000000" w:themeColor="text1"/>
          <w:szCs w:val="20"/>
        </w:rPr>
        <w:t xml:space="preserve">Naročnik lahko pred oddajo javnega naročila od ponudnika, kateremu se je odločil oddati predmetno naročilo, zahteva, da predloži najnovejša dokazila (potrdila, izjave) kot dokaz v zvezi s točkami </w:t>
      </w:r>
      <w:r w:rsidR="00F9737A">
        <w:rPr>
          <w:rFonts w:cs="Arial"/>
          <w:color w:val="000000" w:themeColor="text1"/>
          <w:szCs w:val="20"/>
        </w:rPr>
        <w:t>10</w:t>
      </w:r>
      <w:r w:rsidRPr="007C043B">
        <w:rPr>
          <w:rFonts w:cs="Arial"/>
          <w:color w:val="000000" w:themeColor="text1"/>
          <w:szCs w:val="20"/>
        </w:rPr>
        <w:t xml:space="preserve">.1.1., </w:t>
      </w:r>
      <w:r w:rsidR="00F9737A">
        <w:rPr>
          <w:rFonts w:cs="Arial"/>
          <w:color w:val="000000" w:themeColor="text1"/>
          <w:szCs w:val="20"/>
        </w:rPr>
        <w:t>10</w:t>
      </w:r>
      <w:r w:rsidRPr="007C043B">
        <w:rPr>
          <w:rFonts w:cs="Arial"/>
          <w:color w:val="000000" w:themeColor="text1"/>
          <w:szCs w:val="20"/>
        </w:rPr>
        <w:t xml:space="preserve">.1.2 in </w:t>
      </w:r>
      <w:r w:rsidR="00F9737A">
        <w:rPr>
          <w:rFonts w:cs="Arial"/>
          <w:color w:val="000000" w:themeColor="text1"/>
          <w:szCs w:val="20"/>
        </w:rPr>
        <w:t>10</w:t>
      </w:r>
      <w:r w:rsidRPr="007C043B">
        <w:rPr>
          <w:rFonts w:cs="Arial"/>
          <w:color w:val="000000" w:themeColor="text1"/>
          <w:szCs w:val="20"/>
        </w:rPr>
        <w:t xml:space="preserve">.1.3 teh navodil. Naročnik si pridržuje pravico do vpogleda v originalne dokumente in do preveritve verodostojnosti predloženih dokazil pri podpisniku le-teh. Naročnik lahko pozove gospodarske subjekte, da dopolnijo ali pojasnijo potrdila predložena v zvezi s točkami </w:t>
      </w:r>
      <w:r w:rsidR="00F9737A">
        <w:rPr>
          <w:rFonts w:cs="Arial"/>
          <w:color w:val="000000" w:themeColor="text1"/>
          <w:szCs w:val="20"/>
        </w:rPr>
        <w:t>10</w:t>
      </w:r>
      <w:r w:rsidRPr="007C043B">
        <w:rPr>
          <w:rFonts w:cs="Arial"/>
          <w:color w:val="000000" w:themeColor="text1"/>
          <w:szCs w:val="20"/>
        </w:rPr>
        <w:t xml:space="preserve">.1.1., </w:t>
      </w:r>
      <w:r w:rsidR="00F9737A">
        <w:rPr>
          <w:rFonts w:cs="Arial"/>
          <w:color w:val="000000" w:themeColor="text1"/>
          <w:szCs w:val="20"/>
        </w:rPr>
        <w:t>10</w:t>
      </w:r>
      <w:r w:rsidRPr="007C043B">
        <w:rPr>
          <w:rFonts w:cs="Arial"/>
          <w:color w:val="000000" w:themeColor="text1"/>
          <w:szCs w:val="20"/>
        </w:rPr>
        <w:t xml:space="preserve">.1.2 in </w:t>
      </w:r>
      <w:r w:rsidR="00F9737A">
        <w:rPr>
          <w:rFonts w:cs="Arial"/>
          <w:color w:val="000000" w:themeColor="text1"/>
          <w:szCs w:val="20"/>
        </w:rPr>
        <w:t>10</w:t>
      </w:r>
      <w:r w:rsidRPr="007C043B">
        <w:rPr>
          <w:rFonts w:cs="Arial"/>
          <w:color w:val="000000" w:themeColor="text1"/>
          <w:szCs w:val="20"/>
        </w:rPr>
        <w:t>.1.3 teh navodil.</w:t>
      </w:r>
    </w:p>
    <w:p w14:paraId="5F18F639" w14:textId="77777777" w:rsidR="007C043B" w:rsidRPr="007C043B" w:rsidRDefault="007C043B" w:rsidP="007C043B">
      <w:pPr>
        <w:rPr>
          <w:rFonts w:cs="Arial"/>
          <w:color w:val="FF0000"/>
          <w:szCs w:val="20"/>
        </w:rPr>
      </w:pPr>
    </w:p>
    <w:p w14:paraId="5BAACD42" w14:textId="77777777" w:rsidR="007C043B" w:rsidRPr="007C043B" w:rsidRDefault="007C043B" w:rsidP="007C043B">
      <w:pPr>
        <w:rPr>
          <w:rFonts w:cs="Arial"/>
          <w:color w:val="000000" w:themeColor="text1"/>
          <w:szCs w:val="20"/>
        </w:rPr>
      </w:pPr>
      <w:r w:rsidRPr="007C043B">
        <w:rPr>
          <w:rFonts w:cs="Arial"/>
          <w:color w:val="000000" w:themeColor="text1"/>
          <w:szCs w:val="20"/>
        </w:rPr>
        <w:t>Če obstaja naročnikova zahteva, koliko stari so lahko dokumenti, ki jih ponudnik prilaga kot dokazila, je to navedeno ob vsakem posameznem dokazilu. Če ni navedeno nič,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91540A" w14:textId="77777777" w:rsidR="007C043B" w:rsidRPr="007C043B" w:rsidRDefault="007C043B" w:rsidP="007C043B">
      <w:pPr>
        <w:rPr>
          <w:rFonts w:cs="Arial"/>
          <w:color w:val="000000" w:themeColor="text1"/>
          <w:szCs w:val="20"/>
        </w:rPr>
      </w:pPr>
    </w:p>
    <w:p w14:paraId="5C51CF29" w14:textId="77777777" w:rsidR="007C043B" w:rsidRPr="007C043B" w:rsidRDefault="007C043B" w:rsidP="007C043B">
      <w:pPr>
        <w:rPr>
          <w:rFonts w:cs="Arial"/>
          <w:color w:val="000000" w:themeColor="text1"/>
          <w:szCs w:val="20"/>
        </w:rPr>
      </w:pPr>
      <w:r w:rsidRPr="007C043B">
        <w:rPr>
          <w:rFonts w:cs="Arial"/>
          <w:color w:val="000000" w:themeColor="text1"/>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853554" w14:textId="77777777" w:rsidR="007C043B" w:rsidRPr="007C043B" w:rsidRDefault="007C043B" w:rsidP="007C043B">
      <w:pPr>
        <w:rPr>
          <w:rFonts w:cs="Arial"/>
          <w:color w:val="000000" w:themeColor="text1"/>
          <w:szCs w:val="20"/>
        </w:rPr>
      </w:pPr>
    </w:p>
    <w:p w14:paraId="165BC4C4" w14:textId="77777777" w:rsidR="007C043B" w:rsidRPr="007C043B" w:rsidRDefault="007C043B" w:rsidP="007C043B">
      <w:pPr>
        <w:rPr>
          <w:rFonts w:cs="Arial"/>
          <w:szCs w:val="20"/>
        </w:rPr>
      </w:pPr>
      <w:r w:rsidRPr="007C043B">
        <w:rPr>
          <w:rFonts w:cs="Arial"/>
          <w:color w:val="000000" w:themeColor="text1"/>
          <w:szCs w:val="20"/>
        </w:rPr>
        <w:t>Za skupne ponudbe in ponudbe s podizvajalci je treba upoštevati točki 11.3.1 (Skupna ponudba) in 11.3.2 (Ponudba s podizvajalci) v teh navodilih. Za uporabo zmogljivosti drugih subjektov je treba upoštevati še točko 11.3.3 teh navodil.</w:t>
      </w:r>
    </w:p>
    <w:p w14:paraId="5998403C" w14:textId="77777777" w:rsidR="007C043B" w:rsidRPr="007C043B" w:rsidRDefault="007C043B" w:rsidP="007C043B">
      <w:pPr>
        <w:keepNext/>
        <w:numPr>
          <w:ilvl w:val="2"/>
          <w:numId w:val="10"/>
        </w:numPr>
        <w:spacing w:before="240" w:after="120" w:line="260" w:lineRule="atLeast"/>
        <w:ind w:left="794" w:hanging="794"/>
        <w:outlineLvl w:val="2"/>
        <w:rPr>
          <w:rFonts w:cs="Arial"/>
          <w:b/>
          <w:bCs/>
          <w:iCs/>
          <w:szCs w:val="26"/>
        </w:rPr>
      </w:pPr>
      <w:bookmarkStart w:id="47" w:name="_Toc84572607"/>
      <w:bookmarkStart w:id="48" w:name="_Toc221533798"/>
      <w:bookmarkStart w:id="49" w:name="_Toc233199779"/>
      <w:r w:rsidRPr="007C043B">
        <w:rPr>
          <w:rFonts w:cs="Arial"/>
          <w:b/>
          <w:bCs/>
          <w:iCs/>
          <w:szCs w:val="26"/>
        </w:rPr>
        <w:t>Razlogi za izključitev</w:t>
      </w:r>
      <w:bookmarkEnd w:id="47"/>
      <w:bookmarkEnd w:id="48"/>
      <w:bookmarkEnd w:id="49"/>
    </w:p>
    <w:p w14:paraId="40E51E01" w14:textId="77777777" w:rsidR="007C043B" w:rsidRPr="007C043B" w:rsidRDefault="007C043B" w:rsidP="007C043B">
      <w:pPr>
        <w:rPr>
          <w:rFonts w:cs="Arial"/>
        </w:rPr>
      </w:pPr>
      <w:r w:rsidRPr="007C043B">
        <w:rPr>
          <w:rFonts w:cs="Arial"/>
        </w:rPr>
        <w:t>Naročnik bo izključil gospodarski subjekt v primeru obstoja kateregakoli od v tej točki navedenih primerov, in sicer:</w:t>
      </w:r>
    </w:p>
    <w:p w14:paraId="30BCEEE5" w14:textId="77777777" w:rsidR="007C043B" w:rsidRPr="007C043B" w:rsidRDefault="007C043B" w:rsidP="007C043B">
      <w:pPr>
        <w:rPr>
          <w:rFonts w:cs="Arial"/>
        </w:rPr>
      </w:pPr>
    </w:p>
    <w:p w14:paraId="5B259B8F" w14:textId="77777777" w:rsidR="007C043B" w:rsidRPr="007C043B" w:rsidRDefault="007C043B" w:rsidP="007C043B">
      <w:pPr>
        <w:numPr>
          <w:ilvl w:val="0"/>
          <w:numId w:val="9"/>
        </w:numPr>
        <w:tabs>
          <w:tab w:val="left" w:pos="284"/>
        </w:tabs>
        <w:suppressAutoHyphens/>
        <w:spacing w:line="260" w:lineRule="atLeast"/>
        <w:ind w:left="284" w:hanging="284"/>
        <w:rPr>
          <w:rFonts w:cs="Arial"/>
        </w:rPr>
      </w:pPr>
      <w:r w:rsidRPr="007C043B">
        <w:rPr>
          <w:rFonts w:cs="Arial"/>
        </w:rPr>
        <w:t xml:space="preserve">Če 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w:t>
      </w:r>
      <w:r w:rsidR="00D821C0">
        <w:rPr>
          <w:rFonts w:cs="Arial"/>
        </w:rPr>
        <w:t xml:space="preserve">(5) </w:t>
      </w:r>
      <w:r w:rsidRPr="007C043B">
        <w:rPr>
          <w:rFonts w:cs="Arial"/>
        </w:rPr>
        <w:t xml:space="preserve">let, v primerih, ko je v sodbi </w:t>
      </w:r>
      <w:r w:rsidRPr="007C043B">
        <w:rPr>
          <w:rFonts w:cs="Arial"/>
        </w:rPr>
        <w:lastRenderedPageBreak/>
        <w:t xml:space="preserve">določeno daljše trajanje izključitve od pet </w:t>
      </w:r>
      <w:r w:rsidR="00D821C0">
        <w:rPr>
          <w:rFonts w:cs="Arial"/>
        </w:rPr>
        <w:t xml:space="preserve">(5) </w:t>
      </w:r>
      <w:r w:rsidRPr="007C043B">
        <w:rPr>
          <w:rFonts w:cs="Arial"/>
        </w:rPr>
        <w:t>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CCDAB05" w14:textId="77777777" w:rsidR="007C043B" w:rsidRPr="007C043B" w:rsidRDefault="007C043B" w:rsidP="007C043B">
      <w:pPr>
        <w:rPr>
          <w:rFonts w:cs="Arial"/>
          <w:szCs w:val="20"/>
        </w:rPr>
      </w:pPr>
    </w:p>
    <w:p w14:paraId="0926B224"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DOKAZILA:</w:t>
      </w:r>
    </w:p>
    <w:p w14:paraId="2C8CC1F5" w14:textId="77777777" w:rsidR="007C043B" w:rsidRPr="007C043B" w:rsidRDefault="007C043B" w:rsidP="007C043B">
      <w:pPr>
        <w:autoSpaceDE w:val="0"/>
        <w:autoSpaceDN w:val="0"/>
        <w:adjustRightInd w:val="0"/>
        <w:ind w:left="284"/>
        <w:rPr>
          <w:rFonts w:cs="Arial"/>
          <w:color w:val="000000" w:themeColor="text1"/>
          <w:szCs w:val="20"/>
          <w:lang w:eastAsia="sl-SI"/>
        </w:rPr>
      </w:pPr>
      <w:r w:rsidRPr="007C043B">
        <w:rPr>
          <w:rFonts w:cs="Arial"/>
          <w:color w:val="000000" w:themeColor="text1"/>
          <w:szCs w:val="20"/>
          <w:lang w:eastAsia="sl-SI"/>
        </w:rPr>
        <w:t xml:space="preserve">Izpolnjen </w:t>
      </w:r>
      <w:r w:rsidRPr="007C043B">
        <w:rPr>
          <w:rFonts w:cs="Arial"/>
          <w:b/>
          <w:bCs/>
          <w:color w:val="000000" w:themeColor="text1"/>
          <w:szCs w:val="20"/>
          <w:lang w:eastAsia="sl-SI"/>
        </w:rPr>
        <w:t xml:space="preserve">ESPD </w:t>
      </w:r>
      <w:r w:rsidRPr="007C043B">
        <w:rPr>
          <w:rFonts w:cs="Arial"/>
          <w:color w:val="000000" w:themeColor="text1"/>
          <w:szCs w:val="20"/>
          <w:lang w:eastAsia="sl-SI"/>
        </w:rPr>
        <w:t xml:space="preserve">v </w:t>
      </w:r>
      <w:r w:rsidRPr="007C043B">
        <w:rPr>
          <w:rFonts w:cs="Arial"/>
          <w:i/>
          <w:iCs/>
          <w:color w:val="000000" w:themeColor="text1"/>
          <w:szCs w:val="20"/>
          <w:lang w:eastAsia="sl-SI"/>
        </w:rPr>
        <w:t xml:space="preserve">delu III: Razlogi za izključitev, A: Razlogi, povezani s kazenskimi obsodbami </w:t>
      </w:r>
      <w:r w:rsidRPr="007C043B">
        <w:rPr>
          <w:rFonts w:cs="Arial"/>
          <w:color w:val="000000" w:themeColor="text1"/>
          <w:szCs w:val="20"/>
          <w:lang w:eastAsia="sl-SI"/>
        </w:rPr>
        <w:t>za vse gospodarske subjekte v ponudbi. Če je vaš odgovor v tem primeru DA, v navedena polja vpišete podatke, ki jih od vas zahteva ESPD. V primeru, da uveljavljate popravni mehanizem, z odgovorom DA na vprašanje »</w:t>
      </w:r>
      <w:r w:rsidRPr="007C043B">
        <w:rPr>
          <w:rFonts w:cs="Arial"/>
          <w:i/>
          <w:iCs/>
          <w:color w:val="000000" w:themeColor="text1"/>
          <w:szCs w:val="20"/>
          <w:lang w:eastAsia="sl-SI"/>
        </w:rPr>
        <w:t>Ste sprejeli ukrepe, s katerimi ste dokazali svojo zanesljivost ("</w:t>
      </w:r>
      <w:proofErr w:type="spellStart"/>
      <w:r w:rsidRPr="007C043B">
        <w:rPr>
          <w:rFonts w:cs="Arial"/>
          <w:i/>
          <w:iCs/>
          <w:color w:val="000000" w:themeColor="text1"/>
          <w:szCs w:val="20"/>
          <w:lang w:eastAsia="sl-SI"/>
        </w:rPr>
        <w:t>samočiščenje</w:t>
      </w:r>
      <w:proofErr w:type="spellEnd"/>
      <w:r w:rsidRPr="007C043B">
        <w:rPr>
          <w:rFonts w:cs="Arial"/>
          <w:i/>
          <w:iCs/>
          <w:color w:val="000000" w:themeColor="text1"/>
          <w:szCs w:val="20"/>
          <w:lang w:eastAsia="sl-SI"/>
        </w:rPr>
        <w:t xml:space="preserve">")?« </w:t>
      </w:r>
      <w:r w:rsidRPr="007C043B">
        <w:rPr>
          <w:rFonts w:cs="Arial"/>
          <w:color w:val="000000" w:themeColor="text1"/>
          <w:szCs w:val="20"/>
          <w:lang w:eastAsia="sl-SI"/>
        </w:rPr>
        <w:t>v polje »</w:t>
      </w:r>
      <w:r w:rsidRPr="007C043B">
        <w:rPr>
          <w:rFonts w:cs="Arial"/>
          <w:i/>
          <w:iCs/>
          <w:color w:val="000000" w:themeColor="text1"/>
          <w:szCs w:val="20"/>
          <w:lang w:eastAsia="sl-SI"/>
        </w:rPr>
        <w:t>Prosimo opišite jih</w:t>
      </w:r>
      <w:r w:rsidRPr="007C043B">
        <w:rPr>
          <w:rFonts w:cs="Arial"/>
          <w:color w:val="000000" w:themeColor="text1"/>
          <w:szCs w:val="20"/>
          <w:lang w:eastAsia="sl-SI"/>
        </w:rPr>
        <w:t>« napišete kršitve in ukrepe, s katerimi lahko dokažete svojo zanesljivost kljub obstoju razlogov za izključitev,</w:t>
      </w:r>
    </w:p>
    <w:p w14:paraId="2EF9944B" w14:textId="77777777" w:rsidR="007C043B" w:rsidRPr="007C043B" w:rsidRDefault="007C043B" w:rsidP="007C043B">
      <w:pPr>
        <w:ind w:firstLine="284"/>
        <w:rPr>
          <w:rFonts w:cs="Arial"/>
          <w:bCs/>
          <w:color w:val="000000" w:themeColor="text1"/>
          <w:szCs w:val="20"/>
          <w:lang w:eastAsia="sl-SI"/>
        </w:rPr>
      </w:pPr>
      <w:r w:rsidRPr="007C043B">
        <w:rPr>
          <w:rFonts w:cs="Arial"/>
          <w:bCs/>
          <w:color w:val="000000" w:themeColor="text1"/>
          <w:szCs w:val="20"/>
          <w:lang w:eastAsia="sl-SI"/>
        </w:rPr>
        <w:t>in</w:t>
      </w:r>
    </w:p>
    <w:p w14:paraId="37BAD53E" w14:textId="77777777" w:rsidR="007C043B" w:rsidRPr="007C043B" w:rsidRDefault="007C043B" w:rsidP="007C043B">
      <w:pPr>
        <w:ind w:left="284"/>
        <w:rPr>
          <w:rFonts w:cs="Arial"/>
          <w:bCs/>
          <w:color w:val="000000" w:themeColor="text1"/>
          <w:szCs w:val="20"/>
          <w:lang w:eastAsia="sl-SI"/>
        </w:rPr>
      </w:pPr>
      <w:r w:rsidRPr="007C043B">
        <w:rPr>
          <w:rFonts w:cs="Arial"/>
          <w:bCs/>
          <w:color w:val="000000" w:themeColor="text1"/>
          <w:szCs w:val="20"/>
          <w:lang w:eastAsia="sl-SI"/>
        </w:rPr>
        <w:t xml:space="preserve">izpolnjen </w:t>
      </w:r>
      <w:r w:rsidRPr="007C043B">
        <w:rPr>
          <w:rFonts w:cs="Arial"/>
          <w:b/>
          <w:color w:val="000000" w:themeColor="text1"/>
          <w:szCs w:val="20"/>
          <w:lang w:eastAsia="sl-SI"/>
        </w:rPr>
        <w:t>ESPD</w:t>
      </w:r>
      <w:r w:rsidRPr="007C043B">
        <w:rPr>
          <w:rFonts w:cs="Arial"/>
          <w:bCs/>
          <w:color w:val="000000" w:themeColor="text1"/>
          <w:szCs w:val="20"/>
          <w:lang w:eastAsia="sl-SI"/>
        </w:rPr>
        <w:t xml:space="preserve"> v </w:t>
      </w:r>
      <w:r w:rsidRPr="007C043B">
        <w:rPr>
          <w:rFonts w:cs="Arial"/>
          <w:bCs/>
          <w:i/>
          <w:iCs/>
          <w:color w:val="000000" w:themeColor="text1"/>
          <w:szCs w:val="20"/>
          <w:lang w:eastAsia="sl-SI"/>
        </w:rPr>
        <w:t>delu III: Razlogi za izključitev, D: Nacionalni razlogi za izključitev</w:t>
      </w:r>
      <w:r w:rsidRPr="007C043B">
        <w:rPr>
          <w:rFonts w:cs="Arial"/>
          <w:bCs/>
          <w:color w:val="000000" w:themeColor="text1"/>
          <w:szCs w:val="20"/>
          <w:lang w:eastAsia="sl-SI"/>
        </w:rPr>
        <w:t xml:space="preserve">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159376C1" w14:textId="77777777" w:rsidR="007C043B" w:rsidRPr="007C043B" w:rsidRDefault="007C043B" w:rsidP="007C043B">
      <w:pPr>
        <w:ind w:firstLine="284"/>
        <w:rPr>
          <w:rFonts w:cs="Arial"/>
          <w:bCs/>
          <w:color w:val="000000" w:themeColor="text1"/>
          <w:szCs w:val="20"/>
          <w:lang w:eastAsia="sl-SI"/>
        </w:rPr>
      </w:pPr>
      <w:r w:rsidRPr="007C043B">
        <w:rPr>
          <w:rFonts w:cs="Arial"/>
          <w:bCs/>
          <w:color w:val="000000" w:themeColor="text1"/>
          <w:szCs w:val="20"/>
          <w:lang w:eastAsia="sl-SI"/>
        </w:rPr>
        <w:t>in</w:t>
      </w:r>
    </w:p>
    <w:p w14:paraId="553F8BAD" w14:textId="77777777" w:rsidR="007C043B" w:rsidRPr="007C043B" w:rsidRDefault="007C043B" w:rsidP="007C043B">
      <w:pPr>
        <w:ind w:left="284"/>
        <w:rPr>
          <w:rFonts w:cs="Arial"/>
          <w:color w:val="000000" w:themeColor="text1"/>
          <w:szCs w:val="20"/>
          <w:lang w:eastAsia="sl-SI"/>
        </w:rPr>
      </w:pPr>
      <w:r w:rsidRPr="007C043B">
        <w:rPr>
          <w:rFonts w:cs="Arial"/>
          <w:bCs/>
          <w:color w:val="000000" w:themeColor="text1"/>
          <w:szCs w:val="20"/>
        </w:rPr>
        <w:t xml:space="preserve">izpolnjen </w:t>
      </w:r>
      <w:r w:rsidRPr="007C043B">
        <w:rPr>
          <w:rFonts w:cs="Arial"/>
          <w:b/>
          <w:color w:val="000000" w:themeColor="text1"/>
          <w:szCs w:val="20"/>
        </w:rPr>
        <w:t>ESPD</w:t>
      </w:r>
      <w:r w:rsidRPr="007C043B">
        <w:rPr>
          <w:rFonts w:cs="Arial"/>
          <w:bCs/>
          <w:color w:val="000000" w:themeColor="text1"/>
          <w:szCs w:val="20"/>
        </w:rPr>
        <w:t xml:space="preserve"> v </w:t>
      </w:r>
      <w:r w:rsidRPr="007C043B">
        <w:rPr>
          <w:rFonts w:cs="Arial"/>
          <w:bCs/>
          <w:i/>
          <w:iCs/>
          <w:color w:val="000000" w:themeColor="text1"/>
          <w:szCs w:val="20"/>
        </w:rPr>
        <w:t>delu II: Informacije v povezavi z gospodarskim subjektom, B: Informacije o predstavnikih gospodarskega subjekta</w:t>
      </w:r>
      <w:r w:rsidRPr="007C043B">
        <w:rPr>
          <w:rFonts w:cs="Arial"/>
          <w:bCs/>
          <w:color w:val="000000" w:themeColor="text1"/>
          <w:szCs w:val="20"/>
        </w:rPr>
        <w:t>, kamor navedete vse zakonite zastopnike in v polje »</w:t>
      </w:r>
      <w:r w:rsidRPr="007C043B">
        <w:rPr>
          <w:rFonts w:cs="Arial"/>
          <w:bCs/>
          <w:i/>
          <w:iCs/>
          <w:color w:val="000000" w:themeColor="text1"/>
          <w:szCs w:val="20"/>
        </w:rPr>
        <w:t>Po potrebi navedite dodatne informacije o predstavništvu (njegove oblike, namen, EMŠO…)</w:t>
      </w:r>
      <w:r w:rsidRPr="007C043B">
        <w:rPr>
          <w:rFonts w:cs="Arial"/>
          <w:bCs/>
          <w:color w:val="000000" w:themeColor="text1"/>
          <w:szCs w:val="20"/>
        </w:rPr>
        <w:t xml:space="preserve">« je zaželeno, da navedete </w:t>
      </w:r>
      <w:r w:rsidRPr="007C043B">
        <w:rPr>
          <w:rFonts w:cs="Arial"/>
          <w:b/>
          <w:color w:val="000000" w:themeColor="text1"/>
          <w:szCs w:val="20"/>
        </w:rPr>
        <w:t>njihov EMŠO in vsa njihova državljanstva</w:t>
      </w:r>
      <w:r w:rsidRPr="007C043B">
        <w:rPr>
          <w:rFonts w:cs="Arial"/>
          <w:bCs/>
          <w:color w:val="000000" w:themeColor="text1"/>
          <w:szCs w:val="20"/>
        </w:rPr>
        <w:t xml:space="preserve"> za namen pridobitve podatkov iz kazenske evidence. S klikom na znak &lt;+&gt; lahko dodate nov sklop polj za vnos več zakonitih zastopnikov</w:t>
      </w:r>
      <w:r w:rsidRPr="007C043B">
        <w:rPr>
          <w:rFonts w:cs="Arial"/>
          <w:color w:val="000000" w:themeColor="text1"/>
          <w:szCs w:val="20"/>
          <w:lang w:eastAsia="sl-SI"/>
        </w:rPr>
        <w:t>.</w:t>
      </w:r>
    </w:p>
    <w:p w14:paraId="01DE4338" w14:textId="77777777" w:rsidR="007C043B" w:rsidRPr="007C043B" w:rsidRDefault="007C043B" w:rsidP="007C043B">
      <w:pPr>
        <w:ind w:left="510"/>
        <w:rPr>
          <w:rFonts w:cs="Arial"/>
          <w:color w:val="000000" w:themeColor="text1"/>
          <w:szCs w:val="20"/>
          <w:lang w:eastAsia="sl-SI"/>
        </w:rPr>
      </w:pPr>
    </w:p>
    <w:p w14:paraId="46C566E1" w14:textId="77777777" w:rsidR="007C043B" w:rsidRPr="007C043B" w:rsidRDefault="007C043B" w:rsidP="007C043B">
      <w:pPr>
        <w:ind w:left="284"/>
        <w:rPr>
          <w:rFonts w:cs="Arial"/>
          <w:color w:val="000000" w:themeColor="text1"/>
          <w:szCs w:val="20"/>
        </w:rPr>
      </w:pPr>
      <w:r w:rsidRPr="007C043B">
        <w:rPr>
          <w:rFonts w:cs="Arial"/>
          <w:bCs/>
          <w:color w:val="000000" w:themeColor="text1"/>
          <w:szCs w:val="20"/>
          <w:lang w:eastAsia="sl-SI"/>
        </w:rPr>
        <w:t>Ponudnik lahko potrdila iz kazenske evidence priloži tudi sam. Tako predložena potrdila morajo odražati zadnje stanje, v nobenem primeru pa ne smejo biti starejša od 4 mesecev, šteto od roka za oddajo ponudb.</w:t>
      </w:r>
    </w:p>
    <w:p w14:paraId="1E088DAD" w14:textId="77777777" w:rsidR="007C043B" w:rsidRPr="007C043B" w:rsidRDefault="007C043B" w:rsidP="007C043B">
      <w:pPr>
        <w:ind w:left="510"/>
        <w:rPr>
          <w:rFonts w:cs="Arial"/>
          <w:bCs/>
          <w:color w:val="000000" w:themeColor="text1"/>
          <w:szCs w:val="20"/>
          <w:lang w:eastAsia="sl-SI"/>
        </w:rPr>
      </w:pPr>
    </w:p>
    <w:p w14:paraId="492FD859" w14:textId="77777777" w:rsidR="007C043B" w:rsidRPr="007C043B" w:rsidRDefault="007C043B" w:rsidP="007C043B">
      <w:pPr>
        <w:ind w:left="284"/>
        <w:rPr>
          <w:rFonts w:cs="Arial"/>
          <w:bCs/>
          <w:color w:val="000000" w:themeColor="text1"/>
          <w:szCs w:val="20"/>
          <w:lang w:eastAsia="sl-SI"/>
        </w:rPr>
      </w:pPr>
      <w:r w:rsidRPr="007C043B">
        <w:rPr>
          <w:rFonts w:cs="Arial"/>
          <w:bCs/>
          <w:color w:val="000000" w:themeColor="text1"/>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B8BB881" w14:textId="77777777" w:rsidR="007C043B" w:rsidRPr="007C043B" w:rsidRDefault="007C043B" w:rsidP="007C043B">
      <w:pPr>
        <w:ind w:left="284"/>
        <w:rPr>
          <w:rFonts w:cs="Arial"/>
          <w:bCs/>
          <w:color w:val="000000" w:themeColor="text1"/>
          <w:szCs w:val="20"/>
          <w:lang w:eastAsia="sl-SI"/>
        </w:rPr>
      </w:pPr>
    </w:p>
    <w:p w14:paraId="4A321576" w14:textId="77777777" w:rsidR="007C043B" w:rsidRPr="007C043B" w:rsidRDefault="007C043B" w:rsidP="007C043B">
      <w:pPr>
        <w:ind w:left="284"/>
        <w:rPr>
          <w:rFonts w:cs="Arial"/>
        </w:rPr>
      </w:pPr>
      <w:r w:rsidRPr="007C043B">
        <w:rPr>
          <w:rFonts w:cs="Arial"/>
          <w:bCs/>
          <w:color w:val="000000" w:themeColor="text1"/>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7C043B">
        <w:rPr>
          <w:rFonts w:cs="Arial"/>
          <w:bCs/>
          <w:color w:val="000000" w:themeColor="text1"/>
          <w:szCs w:val="20"/>
          <w:lang w:eastAsia="sl-SI"/>
        </w:rPr>
        <w:t>predkvalifikacijski</w:t>
      </w:r>
      <w:proofErr w:type="spellEnd"/>
      <w:r w:rsidRPr="007C043B">
        <w:rPr>
          <w:rFonts w:cs="Arial"/>
          <w:bCs/>
          <w:color w:val="000000" w:themeColor="text1"/>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E6E3F95" w14:textId="77777777" w:rsidR="007C043B" w:rsidRPr="007C043B" w:rsidRDefault="007C043B" w:rsidP="007C043B">
      <w:pPr>
        <w:rPr>
          <w:rFonts w:cs="Arial"/>
          <w:szCs w:val="20"/>
        </w:rPr>
      </w:pPr>
    </w:p>
    <w:p w14:paraId="668A30A9" w14:textId="77777777"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rPr>
        <w:t xml:space="preserve">Če </w:t>
      </w:r>
      <w:bookmarkStart w:id="50" w:name="_Hlk42175225"/>
      <w:r w:rsidRPr="007C043B">
        <w:rPr>
          <w:rFonts w:cs="Arial"/>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w:t>
      </w:r>
      <w:r w:rsidR="00D821C0">
        <w:rPr>
          <w:rFonts w:cs="Arial"/>
        </w:rPr>
        <w:t xml:space="preserve"> (5)</w:t>
      </w:r>
      <w:r w:rsidRPr="007C043B">
        <w:rPr>
          <w:rFonts w:cs="Arial"/>
        </w:rPr>
        <w:t xml:space="preserve"> let do roka za oddajo ponudbe.</w:t>
      </w:r>
    </w:p>
    <w:p w14:paraId="5E79B536" w14:textId="77777777" w:rsidR="007C043B" w:rsidRPr="007C043B" w:rsidRDefault="007C043B" w:rsidP="007C043B">
      <w:pPr>
        <w:tabs>
          <w:tab w:val="left" w:pos="284"/>
          <w:tab w:val="left" w:pos="426"/>
        </w:tabs>
        <w:suppressAutoHyphens/>
        <w:ind w:left="284"/>
        <w:rPr>
          <w:rFonts w:cs="Arial"/>
          <w:szCs w:val="20"/>
        </w:rPr>
      </w:pPr>
    </w:p>
    <w:p w14:paraId="7E29AF15"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202EA9FF" w14:textId="77777777" w:rsidR="007C043B" w:rsidRPr="007C043B" w:rsidRDefault="007C043B" w:rsidP="007C043B">
      <w:pPr>
        <w:ind w:left="284"/>
        <w:rPr>
          <w:rFonts w:cs="Arial"/>
        </w:rPr>
      </w:pPr>
      <w:r w:rsidRPr="007C043B">
        <w:rPr>
          <w:rFonts w:cs="Arial"/>
          <w:bCs/>
          <w:color w:val="000000" w:themeColor="text1"/>
          <w:szCs w:val="20"/>
          <w:lang w:eastAsia="sl-SI"/>
        </w:rPr>
        <w:t>Izpolnjen »</w:t>
      </w:r>
      <w:r w:rsidRPr="007C043B">
        <w:rPr>
          <w:rFonts w:cs="Arial"/>
          <w:b/>
          <w:color w:val="000000" w:themeColor="text1"/>
          <w:szCs w:val="20"/>
          <w:lang w:eastAsia="sl-SI"/>
        </w:rPr>
        <w:t>ESPD</w:t>
      </w:r>
      <w:r w:rsidRPr="007C043B">
        <w:rPr>
          <w:rFonts w:cs="Arial"/>
          <w:bCs/>
          <w:color w:val="000000" w:themeColor="text1"/>
          <w:szCs w:val="20"/>
          <w:lang w:eastAsia="sl-SI"/>
        </w:rPr>
        <w:t>«</w:t>
      </w:r>
      <w:r w:rsidRPr="007C043B">
        <w:rPr>
          <w:rFonts w:cs="Arial"/>
          <w:color w:val="000000" w:themeColor="text1"/>
          <w:szCs w:val="20"/>
          <w:lang w:eastAsia="sl-SI"/>
        </w:rPr>
        <w:t xml:space="preserve"> v </w:t>
      </w:r>
      <w:r w:rsidRPr="007C043B">
        <w:rPr>
          <w:rFonts w:cs="Arial"/>
          <w:i/>
          <w:iCs/>
          <w:color w:val="000000" w:themeColor="text1"/>
          <w:szCs w:val="20"/>
          <w:lang w:eastAsia="sl-SI"/>
        </w:rPr>
        <w:t>delu III: Razlogi za izključitev, B: Razlogi, povezani s plačilom davkov ali prispevkov za socialno varnost</w:t>
      </w:r>
      <w:r w:rsidRPr="007C043B">
        <w:rPr>
          <w:rFonts w:cs="Arial"/>
          <w:color w:val="000000" w:themeColor="text1"/>
          <w:szCs w:val="20"/>
          <w:lang w:eastAsia="sl-SI"/>
        </w:rPr>
        <w:t>, za vse gospodarske subjekte v ponudbi.</w:t>
      </w:r>
    </w:p>
    <w:bookmarkEnd w:id="50"/>
    <w:p w14:paraId="393C6EBC" w14:textId="77777777" w:rsidR="007C043B" w:rsidRPr="007C043B" w:rsidRDefault="007C043B" w:rsidP="007C043B">
      <w:pPr>
        <w:rPr>
          <w:rFonts w:cs="Arial"/>
          <w:szCs w:val="20"/>
        </w:rPr>
      </w:pPr>
    </w:p>
    <w:p w14:paraId="5E70E6A1" w14:textId="77777777"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szCs w:val="20"/>
        </w:rPr>
        <w:t xml:space="preserve">Če pri preverjanju ugotovi, da je gospodarski subjekt na dan, ko poteče rok za oddajo ponudb, izločen iz postopkov oddaje javnih naročil zaradi uvrstitve v evidenco gospodarskih subjektov z izrečenimi </w:t>
      </w:r>
      <w:r w:rsidRPr="007C043B">
        <w:rPr>
          <w:rFonts w:cs="Arial"/>
          <w:szCs w:val="20"/>
        </w:rPr>
        <w:lastRenderedPageBreak/>
        <w:t>stranskimi sankcijami izločitve iz postopkov javnega naročanja iz a) točke četrtega odstavka 75. člena ZJN-3.</w:t>
      </w:r>
    </w:p>
    <w:p w14:paraId="2C4CA181" w14:textId="77777777" w:rsidR="007C043B" w:rsidRPr="007C043B" w:rsidRDefault="007C043B" w:rsidP="007C043B">
      <w:pPr>
        <w:tabs>
          <w:tab w:val="left" w:pos="284"/>
          <w:tab w:val="left" w:pos="426"/>
        </w:tabs>
        <w:suppressAutoHyphens/>
        <w:ind w:left="284"/>
        <w:rPr>
          <w:rFonts w:cs="Arial"/>
          <w:szCs w:val="20"/>
        </w:rPr>
      </w:pPr>
    </w:p>
    <w:p w14:paraId="12DCA4BD"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35A89617" w14:textId="77777777" w:rsidR="007C043B" w:rsidRPr="007C043B" w:rsidRDefault="007C043B" w:rsidP="007C043B">
      <w:pPr>
        <w:ind w:left="284"/>
        <w:rPr>
          <w:rFonts w:cs="Arial"/>
          <w:szCs w:val="20"/>
          <w:lang w:eastAsia="sl-SI"/>
        </w:rPr>
      </w:pPr>
      <w:r w:rsidRPr="007C043B">
        <w:rPr>
          <w:rFonts w:cs="Arial"/>
          <w:bCs/>
          <w:szCs w:val="20"/>
          <w:lang w:eastAsia="sl-SI"/>
        </w:rPr>
        <w:t>Izpolnjen »</w:t>
      </w:r>
      <w:r w:rsidRPr="007C043B">
        <w:rPr>
          <w:rFonts w:cs="Arial"/>
          <w:b/>
          <w:szCs w:val="20"/>
          <w:lang w:eastAsia="sl-SI"/>
        </w:rPr>
        <w:t>ESPD</w:t>
      </w:r>
      <w:r w:rsidRPr="007C043B">
        <w:rPr>
          <w:rFonts w:cs="Arial"/>
          <w:bCs/>
          <w:szCs w:val="20"/>
          <w:lang w:eastAsia="sl-SI"/>
        </w:rPr>
        <w:t>«</w:t>
      </w:r>
      <w:r w:rsidRPr="007C043B">
        <w:rPr>
          <w:rFonts w:cs="Arial"/>
          <w:szCs w:val="20"/>
          <w:lang w:eastAsia="sl-SI"/>
        </w:rPr>
        <w:t xml:space="preserve"> v </w:t>
      </w:r>
      <w:r w:rsidRPr="007C043B">
        <w:rPr>
          <w:rFonts w:cs="Arial"/>
          <w:i/>
          <w:iCs/>
          <w:szCs w:val="20"/>
          <w:lang w:eastAsia="sl-SI"/>
        </w:rPr>
        <w:t>delu III: Razlogi za izključitev, D: Nacionalni razlogi za izključitev</w:t>
      </w:r>
      <w:r w:rsidRPr="007C043B">
        <w:rPr>
          <w:rFonts w:cs="Arial"/>
          <w:szCs w:val="20"/>
          <w:lang w:eastAsia="sl-SI"/>
        </w:rPr>
        <w:t>, za vse gospodarske subjekte v ponudbi.</w:t>
      </w:r>
    </w:p>
    <w:p w14:paraId="1F92C95F" w14:textId="77777777" w:rsidR="007C043B" w:rsidRPr="007C043B" w:rsidRDefault="007C043B" w:rsidP="007C043B">
      <w:pPr>
        <w:rPr>
          <w:rFonts w:cs="Arial"/>
        </w:rPr>
      </w:pPr>
    </w:p>
    <w:p w14:paraId="5D441342" w14:textId="77777777"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szCs w:val="20"/>
        </w:rPr>
        <w:t>Če pri preverjanju ugotovi, da je v zadnjih treh</w:t>
      </w:r>
      <w:r w:rsidR="00D821C0">
        <w:rPr>
          <w:rFonts w:cs="Arial"/>
          <w:szCs w:val="20"/>
        </w:rPr>
        <w:t xml:space="preserve"> (3)</w:t>
      </w:r>
      <w:r w:rsidRPr="007C043B">
        <w:rPr>
          <w:rFonts w:cs="Arial"/>
          <w:szCs w:val="20"/>
        </w:rPr>
        <w:t xml:space="preserve">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A3AB56" w14:textId="77777777" w:rsidR="007C043B" w:rsidRPr="007C043B" w:rsidRDefault="007C043B" w:rsidP="007C043B">
      <w:pPr>
        <w:tabs>
          <w:tab w:val="left" w:pos="284"/>
          <w:tab w:val="left" w:pos="426"/>
        </w:tabs>
        <w:suppressAutoHyphens/>
        <w:rPr>
          <w:rFonts w:cs="Arial"/>
          <w:szCs w:val="20"/>
        </w:rPr>
      </w:pPr>
    </w:p>
    <w:p w14:paraId="7CF0CC58"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CDC3E76" w14:textId="77777777" w:rsidR="007C043B" w:rsidRPr="007C043B" w:rsidRDefault="007C043B" w:rsidP="007C043B">
      <w:pPr>
        <w:tabs>
          <w:tab w:val="left" w:pos="284"/>
          <w:tab w:val="left" w:pos="426"/>
        </w:tabs>
        <w:rPr>
          <w:rFonts w:cs="Arial"/>
          <w:szCs w:val="20"/>
        </w:rPr>
      </w:pPr>
    </w:p>
    <w:p w14:paraId="6854FD52"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1F87256F" w14:textId="77777777" w:rsidR="007C043B" w:rsidRPr="007C043B" w:rsidRDefault="007C043B" w:rsidP="007C043B">
      <w:pPr>
        <w:ind w:left="284"/>
        <w:rPr>
          <w:rFonts w:cs="Arial"/>
        </w:rPr>
      </w:pPr>
      <w:r w:rsidRPr="007C043B">
        <w:rPr>
          <w:rFonts w:cs="Arial"/>
          <w:bCs/>
          <w:szCs w:val="20"/>
          <w:lang w:eastAsia="sl-SI"/>
        </w:rPr>
        <w:t>Izpolnjen</w:t>
      </w:r>
      <w:r w:rsidRPr="007C043B">
        <w:rPr>
          <w:rFonts w:cs="Arial"/>
          <w:szCs w:val="20"/>
          <w:lang w:eastAsia="sl-SI"/>
        </w:rPr>
        <w:t xml:space="preserve"> »</w:t>
      </w:r>
      <w:r w:rsidRPr="007C043B">
        <w:rPr>
          <w:rFonts w:cs="Arial"/>
          <w:b/>
          <w:szCs w:val="20"/>
          <w:lang w:eastAsia="sl-SI"/>
        </w:rPr>
        <w:t>ESPD«</w:t>
      </w:r>
      <w:r w:rsidRPr="007C043B">
        <w:rPr>
          <w:rFonts w:cs="Arial"/>
          <w:szCs w:val="20"/>
          <w:lang w:eastAsia="sl-SI"/>
        </w:rPr>
        <w:t xml:space="preserve"> v </w:t>
      </w:r>
      <w:r w:rsidRPr="007C043B">
        <w:rPr>
          <w:rFonts w:cs="Arial"/>
          <w:i/>
          <w:iCs/>
          <w:szCs w:val="20"/>
          <w:lang w:eastAsia="sl-SI"/>
        </w:rPr>
        <w:t>delu III: Razlogi za izključitev, D: Nacionalni razlogi za izključitev</w:t>
      </w:r>
      <w:r w:rsidRPr="007C043B">
        <w:rPr>
          <w:rFonts w:cs="Arial"/>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1EB3C35B" w14:textId="77777777" w:rsidR="007C043B" w:rsidRPr="007C043B" w:rsidRDefault="007C043B" w:rsidP="007C043B">
      <w:pPr>
        <w:rPr>
          <w:rFonts w:cs="Arial"/>
          <w:szCs w:val="20"/>
        </w:rPr>
      </w:pPr>
    </w:p>
    <w:p w14:paraId="715A3E17" w14:textId="77777777" w:rsidR="007C043B" w:rsidRPr="007C043B" w:rsidRDefault="007C043B" w:rsidP="007C043B">
      <w:pPr>
        <w:numPr>
          <w:ilvl w:val="0"/>
          <w:numId w:val="9"/>
        </w:numPr>
        <w:tabs>
          <w:tab w:val="clear" w:pos="510"/>
        </w:tabs>
        <w:spacing w:line="260" w:lineRule="atLeast"/>
        <w:ind w:left="284" w:hanging="284"/>
        <w:rPr>
          <w:rFonts w:cs="Arial"/>
          <w:color w:val="000000" w:themeColor="text1"/>
          <w:szCs w:val="20"/>
        </w:rPr>
      </w:pPr>
      <w:r w:rsidRPr="007C043B">
        <w:rPr>
          <w:rFonts w:cs="Arial"/>
          <w:color w:val="000000" w:themeColor="text1"/>
          <w:szCs w:val="20"/>
        </w:rPr>
        <w:t xml:space="preserve">Na podlagi </w:t>
      </w:r>
      <w:r w:rsidRPr="007C043B">
        <w:rPr>
          <w:rFonts w:cs="Arial"/>
          <w:color w:val="000000" w:themeColor="text1"/>
          <w:szCs w:val="20"/>
          <w:shd w:val="clear" w:color="auto" w:fill="FFFFFF"/>
        </w:rPr>
        <w:t>sklepa Sveta (SZVP) 2022/578 z dne 8. aprila 2022 o spremembi Sklepa 2014/512/SZVP o omejevalnih ukrepih zaradi delovanja Rusije, ki povzroča destabilizacijo razmer v Ukrajini,</w:t>
      </w:r>
      <w:r w:rsidRPr="007C043B">
        <w:rPr>
          <w:rFonts w:cs="Arial"/>
          <w:color w:val="000000" w:themeColor="text1"/>
          <w:szCs w:val="20"/>
        </w:rPr>
        <w:t xml:space="preserve"> če pri preverjanju ugotovi, da je ponudnik:</w:t>
      </w:r>
    </w:p>
    <w:p w14:paraId="2E0CF5DD"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ruski državljan ali fizična ali pravna oseba, subjekt ali organ s sedežem v Rusiji,</w:t>
      </w:r>
    </w:p>
    <w:p w14:paraId="4240DC5A"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pravna oseba, subjekt ali organ, katerih več kot 50-odstotni delež je v neposredni ali posredni lasti subjekta iz prejšnje alineje, ali</w:t>
      </w:r>
    </w:p>
    <w:p w14:paraId="4D5243F5"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fizična ali pravna oseba, subjekt ali organ, ki deluje v imenu ali po navodilih subjektov iz prejšnjih dveh alinej.</w:t>
      </w:r>
    </w:p>
    <w:p w14:paraId="6805F0FB" w14:textId="77777777" w:rsidR="007C043B" w:rsidRPr="007C043B" w:rsidRDefault="007C043B" w:rsidP="007C043B">
      <w:pPr>
        <w:rPr>
          <w:rFonts w:cs="Arial"/>
          <w:color w:val="000000" w:themeColor="text1"/>
          <w:szCs w:val="20"/>
          <w:lang w:eastAsia="sl-SI"/>
        </w:rPr>
      </w:pPr>
      <w:r w:rsidRPr="007C043B">
        <w:rPr>
          <w:rFonts w:cs="Arial"/>
          <w:color w:val="000000" w:themeColor="text1"/>
          <w:szCs w:val="20"/>
          <w:lang w:eastAsia="sl-SI"/>
        </w:rPr>
        <w:t> </w:t>
      </w:r>
    </w:p>
    <w:p w14:paraId="46FACB5D"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1E588422" w14:textId="77777777" w:rsidR="007C043B" w:rsidRPr="007C043B" w:rsidRDefault="007C043B" w:rsidP="007C043B">
      <w:pPr>
        <w:ind w:left="284"/>
        <w:rPr>
          <w:rFonts w:cs="Arial"/>
          <w:color w:val="000000" w:themeColor="text1"/>
          <w:szCs w:val="20"/>
          <w:lang w:eastAsia="sl-SI"/>
        </w:rPr>
      </w:pPr>
    </w:p>
    <w:p w14:paraId="44D1BB8E"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Enako velja za podizvajalca ali subjekt, na katerega zmogljivosti se sklicuje ponudnik, če predstavljajo več kot 10% vrednosti naročila.</w:t>
      </w:r>
    </w:p>
    <w:p w14:paraId="3D15210F" w14:textId="77777777" w:rsidR="007C043B" w:rsidRPr="007C043B" w:rsidRDefault="007C043B" w:rsidP="007C043B">
      <w:pPr>
        <w:ind w:left="284"/>
        <w:rPr>
          <w:rFonts w:cs="Arial"/>
          <w:color w:val="000000" w:themeColor="text1"/>
          <w:szCs w:val="20"/>
          <w:lang w:eastAsia="sl-SI"/>
        </w:rPr>
      </w:pPr>
    </w:p>
    <w:p w14:paraId="6EA21A8E"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5BE1BF2F" w14:textId="77777777" w:rsidR="007C043B" w:rsidRPr="007C043B" w:rsidRDefault="007C043B" w:rsidP="007C043B">
      <w:pPr>
        <w:autoSpaceDE w:val="0"/>
        <w:autoSpaceDN w:val="0"/>
        <w:adjustRightInd w:val="0"/>
        <w:ind w:firstLine="284"/>
        <w:rPr>
          <w:rFonts w:cs="Arial"/>
          <w:color w:val="000000" w:themeColor="text1"/>
          <w:szCs w:val="20"/>
          <w:lang w:eastAsia="sl-SI"/>
        </w:rPr>
      </w:pPr>
      <w:r w:rsidRPr="007C043B">
        <w:rPr>
          <w:rFonts w:cs="Arial"/>
          <w:color w:val="000000" w:themeColor="text1"/>
          <w:szCs w:val="20"/>
          <w:lang w:eastAsia="sl-SI"/>
        </w:rPr>
        <w:t>Predložen »ESPD«, za vse gospodarske subjekte v ponudbi.</w:t>
      </w:r>
    </w:p>
    <w:p w14:paraId="7E7042D1" w14:textId="77777777" w:rsidR="007C043B" w:rsidRPr="007C043B" w:rsidRDefault="007C043B" w:rsidP="007C043B">
      <w:pPr>
        <w:rPr>
          <w:rFonts w:cs="Arial"/>
          <w:szCs w:val="20"/>
        </w:rPr>
      </w:pPr>
    </w:p>
    <w:p w14:paraId="4C15A61E" w14:textId="13C7EEC0" w:rsidR="00C872D0" w:rsidRPr="00D27711" w:rsidRDefault="007C043B" w:rsidP="00D27711">
      <w:pPr>
        <w:spacing w:line="260" w:lineRule="atLeast"/>
        <w:rPr>
          <w:rFonts w:cs="Arial"/>
          <w:szCs w:val="20"/>
        </w:rPr>
      </w:pPr>
      <w:r w:rsidRPr="007C043B">
        <w:rPr>
          <w:rFonts w:cs="Arial"/>
          <w:szCs w:val="20"/>
        </w:rPr>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w:t>
      </w:r>
      <w:r w:rsidR="00F9737A">
        <w:rPr>
          <w:rFonts w:cs="Arial"/>
          <w:szCs w:val="20"/>
        </w:rPr>
        <w:t>10</w:t>
      </w:r>
      <w:r w:rsidRPr="007C043B">
        <w:rPr>
          <w:rFonts w:cs="Arial"/>
          <w:szCs w:val="20"/>
        </w:rPr>
        <w:t xml:space="preserve">.1.1.1 do vključno </w:t>
      </w:r>
      <w:r w:rsidR="00F9737A">
        <w:rPr>
          <w:rFonts w:cs="Arial"/>
          <w:szCs w:val="20"/>
        </w:rPr>
        <w:t>10</w:t>
      </w:r>
      <w:r w:rsidRPr="007C043B">
        <w:rPr>
          <w:rFonts w:cs="Arial"/>
          <w:szCs w:val="20"/>
        </w:rPr>
        <w:t>.1.1.5 teh navodil.</w:t>
      </w:r>
    </w:p>
    <w:p w14:paraId="7592980C" w14:textId="77777777" w:rsidR="00C872D0" w:rsidRPr="009D2702" w:rsidRDefault="00C872D0" w:rsidP="0012183C"/>
    <w:p w14:paraId="13E00BAF" w14:textId="77777777" w:rsidR="00AA4D59" w:rsidRPr="00697873" w:rsidRDefault="00AA4D59" w:rsidP="007C043B">
      <w:pPr>
        <w:pStyle w:val="Naslov3"/>
        <w:ind w:firstLine="0"/>
      </w:pPr>
      <w:bookmarkStart w:id="51" w:name="_Toc233199780"/>
      <w:r w:rsidRPr="00697873">
        <w:t>Tehnični pogoji oziroma sposobnost</w:t>
      </w:r>
      <w:bookmarkStart w:id="52" w:name="OLE_LINK1"/>
      <w:bookmarkEnd w:id="51"/>
    </w:p>
    <w:p w14:paraId="152CEDDA" w14:textId="77777777" w:rsidR="00A45D9F" w:rsidRPr="00697873" w:rsidRDefault="00A45D9F" w:rsidP="0012183C"/>
    <w:p w14:paraId="77AD7D4A" w14:textId="77777777" w:rsidR="001302FB" w:rsidRPr="00697873" w:rsidRDefault="001302FB" w:rsidP="00C872D0">
      <w:bookmarkStart w:id="53" w:name="_Hlk503519641"/>
      <w:bookmarkStart w:id="54" w:name="_Hlk504729548"/>
      <w:bookmarkEnd w:id="52"/>
      <w:r w:rsidRPr="00697873">
        <w:t xml:space="preserve">Ponudnik je v zadnjih treh </w:t>
      </w:r>
      <w:r w:rsidR="00660C27" w:rsidRPr="00697873">
        <w:t xml:space="preserve">(3) </w:t>
      </w:r>
      <w:r w:rsidRPr="00697873">
        <w:t xml:space="preserve">letih, šteto od dneva objave obvestila o tem naročilu na </w:t>
      </w:r>
      <w:r w:rsidR="00660C27" w:rsidRPr="00697873">
        <w:t>P</w:t>
      </w:r>
      <w:r w:rsidRPr="00697873">
        <w:t>ortalu javnih naročil, uspešno</w:t>
      </w:r>
      <w:r w:rsidR="008538DF" w:rsidRPr="00697873">
        <w:rPr>
          <w:rStyle w:val="Sprotnaopomba-sklic"/>
        </w:rPr>
        <w:footnoteReference w:id="2"/>
      </w:r>
      <w:r w:rsidRPr="00697873">
        <w:t xml:space="preserve"> </w:t>
      </w:r>
      <w:bookmarkEnd w:id="53"/>
      <w:bookmarkEnd w:id="54"/>
      <w:r w:rsidR="00C872D0" w:rsidRPr="00697873">
        <w:t xml:space="preserve">dobavil, namestil in ponujal podporo za opremo, ki jo ponuja v ponudbi (ista blagovna </w:t>
      </w:r>
      <w:r w:rsidR="00C872D0" w:rsidRPr="00697873">
        <w:lastRenderedPageBreak/>
        <w:t>znamka, tip in model opreme, prek katerih najmanj 8000 notranjih uporabnikov dostopa do Interneta prek storitve posredovalnih strežnikov (</w:t>
      </w:r>
      <w:proofErr w:type="spellStart"/>
      <w:r w:rsidR="00C872D0" w:rsidRPr="00697873">
        <w:t>proxy</w:t>
      </w:r>
      <w:proofErr w:type="spellEnd"/>
      <w:r w:rsidR="00C872D0" w:rsidRPr="00697873">
        <w:t>).</w:t>
      </w:r>
    </w:p>
    <w:p w14:paraId="55AC6975" w14:textId="77777777" w:rsidR="00C872D0" w:rsidRPr="00697873" w:rsidRDefault="00C872D0" w:rsidP="00C872D0"/>
    <w:p w14:paraId="525684CB" w14:textId="77777777" w:rsidR="001302FB" w:rsidRPr="00697873" w:rsidRDefault="001302FB" w:rsidP="006655C9">
      <w:r w:rsidRPr="00697873">
        <w:t>DOKAZIL</w:t>
      </w:r>
      <w:r w:rsidR="00130C32" w:rsidRPr="00697873">
        <w:t>O</w:t>
      </w:r>
      <w:r w:rsidRPr="00697873">
        <w:t>:</w:t>
      </w:r>
    </w:p>
    <w:p w14:paraId="5C315109" w14:textId="77777777" w:rsidR="005D03C9" w:rsidRPr="00697873" w:rsidRDefault="005D03C9" w:rsidP="002F5410">
      <w:pPr>
        <w:ind w:left="426"/>
        <w:rPr>
          <w:rFonts w:eastAsia="Calibri" w:cs="Arial"/>
        </w:rPr>
      </w:pPr>
    </w:p>
    <w:p w14:paraId="6AFEB8AF" w14:textId="487D9D13" w:rsidR="005D03C9" w:rsidRPr="00697873" w:rsidRDefault="005D03C9" w:rsidP="006655C9">
      <w:pPr>
        <w:rPr>
          <w:rFonts w:eastAsia="Calibri" w:cs="Arial"/>
        </w:rPr>
      </w:pPr>
      <w:bookmarkStart w:id="55" w:name="_Hlk226468328"/>
      <w:r w:rsidRPr="00697873">
        <w:rPr>
          <w:rFonts w:eastAsia="Calibri" w:cs="Arial"/>
          <w:b/>
          <w:bCs/>
        </w:rPr>
        <w:t xml:space="preserve">izpolnjen </w:t>
      </w:r>
      <w:r w:rsidR="006655C9" w:rsidRPr="00697873">
        <w:rPr>
          <w:b/>
          <w:bCs/>
        </w:rPr>
        <w:t xml:space="preserve">obrazec </w:t>
      </w:r>
      <w:r w:rsidRPr="00697873">
        <w:rPr>
          <w:rFonts w:eastAsia="Calibri" w:cs="Arial"/>
          <w:b/>
          <w:bCs/>
        </w:rPr>
        <w:t>ESPD</w:t>
      </w:r>
      <w:r w:rsidRPr="00697873">
        <w:rPr>
          <w:rFonts w:eastAsia="Calibri" w:cs="Arial"/>
        </w:rPr>
        <w:t xml:space="preserve"> v delu IV: Pogoji za sodelovanje, C: Tehnična in strokovna sposobnost, področje</w:t>
      </w:r>
    </w:p>
    <w:p w14:paraId="1F109B26" w14:textId="7EAF2E3A" w:rsidR="005D03C9" w:rsidRPr="00697873" w:rsidRDefault="005D03C9" w:rsidP="006655C9">
      <w:pPr>
        <w:rPr>
          <w:rFonts w:eastAsia="Calibri" w:cs="Arial"/>
        </w:rPr>
      </w:pPr>
      <w:r w:rsidRPr="00697873">
        <w:rPr>
          <w:rFonts w:eastAsia="Calibri" w:cs="Arial"/>
        </w:rPr>
        <w:t>»Za naročila storitev: izvedba storitev določene vrste«. Gospodarski subjekt v polje: »Opis</w:t>
      </w:r>
      <w:r w:rsidR="006655C9" w:rsidRPr="00697873">
        <w:rPr>
          <w:rFonts w:eastAsia="Calibri" w:cs="Arial"/>
        </w:rPr>
        <w:t xml:space="preserve"> </w:t>
      </w:r>
      <w:r w:rsidRPr="00697873">
        <w:rPr>
          <w:rFonts w:eastAsia="Calibri" w:cs="Arial"/>
        </w:rPr>
        <w:t>reference« vpiše »DA«, v kolikor izpolnjuje predmetni pogoj</w:t>
      </w:r>
    </w:p>
    <w:p w14:paraId="5B1CBE65" w14:textId="77777777" w:rsidR="005D03C9" w:rsidRPr="00697873" w:rsidRDefault="005D03C9" w:rsidP="006655C9">
      <w:pPr>
        <w:rPr>
          <w:rFonts w:eastAsia="Calibri" w:cs="Arial"/>
        </w:rPr>
      </w:pPr>
      <w:r w:rsidRPr="00697873">
        <w:rPr>
          <w:rFonts w:eastAsia="Calibri" w:cs="Arial"/>
        </w:rPr>
        <w:t>in</w:t>
      </w:r>
    </w:p>
    <w:p w14:paraId="78C10E5E" w14:textId="59CD87D5" w:rsidR="001302FB" w:rsidRPr="00697873" w:rsidRDefault="005D03C9" w:rsidP="001302FB">
      <w:pPr>
        <w:rPr>
          <w:rFonts w:eastAsia="Calibri" w:cs="Arial"/>
          <w:b/>
          <w:bCs/>
        </w:rPr>
      </w:pPr>
      <w:r w:rsidRPr="00697873">
        <w:rPr>
          <w:rFonts w:eastAsia="Calibri" w:cs="Arial"/>
          <w:b/>
          <w:bCs/>
        </w:rPr>
        <w:t>izpolnjen obrazec »Izjava o referencah ponudnika«</w:t>
      </w:r>
      <w:r w:rsidR="00BA0E76" w:rsidRPr="00697873">
        <w:rPr>
          <w:rFonts w:eastAsia="Calibri" w:cs="Arial"/>
          <w:b/>
          <w:bCs/>
        </w:rPr>
        <w:t>.</w:t>
      </w:r>
    </w:p>
    <w:bookmarkEnd w:id="55"/>
    <w:p w14:paraId="215118A6" w14:textId="77777777" w:rsidR="00F72F6B" w:rsidRPr="00697873" w:rsidRDefault="00F72F6B" w:rsidP="001302FB"/>
    <w:p w14:paraId="3F2B4C61" w14:textId="77777777" w:rsidR="00434F81" w:rsidRPr="00697873" w:rsidRDefault="00434F81" w:rsidP="0012183C">
      <w:pPr>
        <w:rPr>
          <w:lang w:eastAsia="sl-SI"/>
        </w:rPr>
      </w:pPr>
      <w:r w:rsidRPr="00697873">
        <w:rPr>
          <w:lang w:eastAsia="sl-SI"/>
        </w:rPr>
        <w:t>Referenčni naročnik (subjekt, na katerega se referenca</w:t>
      </w:r>
      <w:r w:rsidR="00D2011B" w:rsidRPr="00697873">
        <w:rPr>
          <w:lang w:eastAsia="sl-SI"/>
        </w:rPr>
        <w:t xml:space="preserve"> </w:t>
      </w:r>
      <w:r w:rsidRPr="00697873">
        <w:rPr>
          <w:lang w:eastAsia="sl-SI"/>
        </w:rPr>
        <w:t>nanaša) ne sme biti ponudnik, kar pomeni, da</w:t>
      </w:r>
      <w:r w:rsidR="00D2011B" w:rsidRPr="00697873">
        <w:rPr>
          <w:lang w:eastAsia="sl-SI"/>
        </w:rPr>
        <w:t xml:space="preserve"> </w:t>
      </w:r>
      <w:r w:rsidRPr="00697873">
        <w:rPr>
          <w:lang w:eastAsia="sl-SI"/>
        </w:rPr>
        <w:t>podatkov o referenčnih projektih ne more potrditi ponudnik sam sebi ali svojim podizvajalcem.</w:t>
      </w:r>
    </w:p>
    <w:p w14:paraId="7B1E084A" w14:textId="77777777" w:rsidR="00434F81" w:rsidRPr="00697873" w:rsidRDefault="00434F81" w:rsidP="0012183C">
      <w:pPr>
        <w:rPr>
          <w:lang w:eastAsia="sl-SI"/>
        </w:rPr>
      </w:pPr>
    </w:p>
    <w:p w14:paraId="4A310408" w14:textId="77777777" w:rsidR="00434F81" w:rsidRPr="00697873" w:rsidRDefault="00434F81" w:rsidP="0012183C">
      <w:pPr>
        <w:rPr>
          <w:lang w:eastAsia="sl-SI"/>
        </w:rPr>
      </w:pPr>
      <w:r w:rsidRPr="00697873">
        <w:rPr>
          <w:lang w:eastAsia="sl-SI"/>
        </w:rPr>
        <w:t>Če ponudnik naročniku ne omogoči vpogleda oziroma preverjanja</w:t>
      </w:r>
      <w:r w:rsidR="00FD4D01" w:rsidRPr="00697873">
        <w:rPr>
          <w:lang w:eastAsia="sl-SI"/>
        </w:rPr>
        <w:t xml:space="preserve"> </w:t>
      </w:r>
      <w:r w:rsidRPr="00697873">
        <w:rPr>
          <w:lang w:eastAsia="sl-SI"/>
        </w:rPr>
        <w:t>posamične reference, naročnik takšne reference ne bo upošteval.</w:t>
      </w:r>
    </w:p>
    <w:p w14:paraId="55747834" w14:textId="77777777" w:rsidR="000D0693" w:rsidRPr="00697873" w:rsidRDefault="000D0693" w:rsidP="0012183C">
      <w:pPr>
        <w:rPr>
          <w:lang w:eastAsia="sl-SI"/>
        </w:rPr>
      </w:pPr>
    </w:p>
    <w:p w14:paraId="1F807E4E" w14:textId="781EF25F" w:rsidR="000D0693" w:rsidRPr="00697873" w:rsidRDefault="000D0693" w:rsidP="0012183C">
      <w:pPr>
        <w:rPr>
          <w:rFonts w:cs="Arial"/>
          <w:szCs w:val="20"/>
        </w:rPr>
      </w:pPr>
      <w:r w:rsidRPr="00697873">
        <w:rPr>
          <w:rFonts w:cs="Arial"/>
          <w:szCs w:val="20"/>
        </w:rPr>
        <w:t xml:space="preserve">Naročnik si pridržuje pravico preverjanja verodostojnosti izjav pri referenčnem naročniku in pravico do vpogleda v original pogodbe. </w:t>
      </w:r>
      <w:bookmarkStart w:id="56" w:name="_Hlk514848763"/>
      <w:r w:rsidRPr="00697873">
        <w:rPr>
          <w:rFonts w:cs="Arial"/>
          <w:szCs w:val="20"/>
        </w:rPr>
        <w:t>Če ponudnik naročniku ne omogoči vpogleda oziroma preverjanja posamične reference, naročnik takšne reference ne bo upošteval.</w:t>
      </w:r>
      <w:bookmarkEnd w:id="56"/>
    </w:p>
    <w:p w14:paraId="1F7A404B" w14:textId="77777777" w:rsidR="00434F81" w:rsidRPr="00697873" w:rsidRDefault="00434F81" w:rsidP="0012183C">
      <w:pPr>
        <w:rPr>
          <w:lang w:eastAsia="sl-SI"/>
        </w:rPr>
      </w:pPr>
    </w:p>
    <w:p w14:paraId="30013B70" w14:textId="77777777" w:rsidR="00D95324" w:rsidRPr="00697873" w:rsidRDefault="00D95324" w:rsidP="007C043B">
      <w:pPr>
        <w:pStyle w:val="Naslov3"/>
        <w:ind w:firstLine="0"/>
      </w:pPr>
      <w:bookmarkStart w:id="57" w:name="_Toc233199781"/>
      <w:r w:rsidRPr="00697873">
        <w:t>Kadrovski pogoji oziroma sposobnost</w:t>
      </w:r>
      <w:bookmarkEnd w:id="57"/>
    </w:p>
    <w:p w14:paraId="3A520863" w14:textId="77777777" w:rsidR="007C319F" w:rsidRPr="00697873" w:rsidRDefault="007C319F" w:rsidP="007C319F"/>
    <w:p w14:paraId="7818897D" w14:textId="77777777" w:rsidR="00C872D0" w:rsidRPr="00697873" w:rsidRDefault="00C872D0" w:rsidP="00C872D0">
      <w:r w:rsidRPr="00697873">
        <w:t>Ponudnik mora imeti v času izvajanja predmeta tega naročila na voljo vsaj dva (2) kadra za izvajanje</w:t>
      </w:r>
    </w:p>
    <w:p w14:paraId="605F8435" w14:textId="77777777" w:rsidR="00C872D0" w:rsidRPr="00697873" w:rsidRDefault="00C872D0" w:rsidP="00C872D0">
      <w:r w:rsidRPr="00697873">
        <w:t>storitev in sicer:</w:t>
      </w:r>
    </w:p>
    <w:p w14:paraId="4B5FD293" w14:textId="77777777" w:rsidR="00C872D0" w:rsidRPr="00697873" w:rsidRDefault="00C872D0" w:rsidP="00C872D0"/>
    <w:p w14:paraId="361E2BC4" w14:textId="77777777" w:rsidR="00C872D0" w:rsidRPr="00697873" w:rsidRDefault="00C872D0" w:rsidP="00C872D0">
      <w:r w:rsidRPr="00697873">
        <w:t>1. En kader, ki ima osnovni veljaven certifikat ali višji za produkt, ki ga ponuja.</w:t>
      </w:r>
    </w:p>
    <w:p w14:paraId="3E81DA4A" w14:textId="77777777" w:rsidR="00C872D0" w:rsidRPr="00697873" w:rsidRDefault="00C872D0" w:rsidP="00C872D0"/>
    <w:p w14:paraId="16A02BCA" w14:textId="77777777" w:rsidR="00C872D0" w:rsidRPr="00697873" w:rsidRDefault="00C872D0" w:rsidP="00C872D0">
      <w:r w:rsidRPr="00697873">
        <w:t>Ponudnik mora imeti od proizvajalca ponujene opreme veljaven najmanj en osnovni certifikat ali višji.</w:t>
      </w:r>
    </w:p>
    <w:p w14:paraId="19BCB53C" w14:textId="77777777" w:rsidR="00C872D0" w:rsidRPr="00697873" w:rsidRDefault="00C872D0" w:rsidP="00C872D0"/>
    <w:p w14:paraId="778171E5" w14:textId="77777777" w:rsidR="00C872D0" w:rsidRPr="00697873" w:rsidRDefault="00C872D0" w:rsidP="00C872D0">
      <w:pPr>
        <w:rPr>
          <w:b/>
          <w:bCs/>
        </w:rPr>
      </w:pPr>
      <w:r w:rsidRPr="00697873">
        <w:rPr>
          <w:b/>
          <w:bCs/>
        </w:rPr>
        <w:t>DOKAZILO:</w:t>
      </w:r>
    </w:p>
    <w:p w14:paraId="3BFB59C0" w14:textId="77777777" w:rsidR="00C872D0" w:rsidRPr="00697873" w:rsidRDefault="00C872D0" w:rsidP="00C872D0">
      <w:r w:rsidRPr="00697873">
        <w:rPr>
          <w:b/>
          <w:bCs/>
        </w:rPr>
        <w:t>Izpolnjen obrazec »ESPD«</w:t>
      </w:r>
      <w:r w:rsidRPr="00697873">
        <w:t xml:space="preserve"> v delu IV. Pogoji za sodelovanje, C: Tehnična in strokovna sposobnost,</w:t>
      </w:r>
    </w:p>
    <w:p w14:paraId="34AEE275" w14:textId="77777777" w:rsidR="00C872D0" w:rsidRPr="00697873" w:rsidRDefault="00C872D0" w:rsidP="00C872D0">
      <w:r w:rsidRPr="00697873">
        <w:t>poglavje: Izobrazba in strokovna usposobljenost, v polje »Opišite jih« ponudnik vpiše: »DA«, v kolikor</w:t>
      </w:r>
    </w:p>
    <w:p w14:paraId="343275D3" w14:textId="77777777" w:rsidR="00C872D0" w:rsidRPr="00697873" w:rsidRDefault="00C872D0" w:rsidP="00C872D0">
      <w:r w:rsidRPr="00697873">
        <w:t>izpolnjuje kadrovski pogoj</w:t>
      </w:r>
    </w:p>
    <w:p w14:paraId="0EDEF8E5" w14:textId="77777777" w:rsidR="00C872D0" w:rsidRPr="00697873" w:rsidRDefault="00C872D0" w:rsidP="00C872D0">
      <w:r w:rsidRPr="00697873">
        <w:t>in</w:t>
      </w:r>
    </w:p>
    <w:p w14:paraId="1AFF297C" w14:textId="04401BBE" w:rsidR="00C872D0" w:rsidRPr="00697873" w:rsidRDefault="00BA0E76" w:rsidP="00C872D0">
      <w:r w:rsidRPr="00697873">
        <w:rPr>
          <w:rFonts w:eastAsia="Calibri" w:cs="Arial"/>
          <w:b/>
          <w:bCs/>
        </w:rPr>
        <w:t xml:space="preserve">izpolnjen </w:t>
      </w:r>
      <w:r w:rsidR="00C872D0" w:rsidRPr="00697873">
        <w:rPr>
          <w:b/>
          <w:bCs/>
        </w:rPr>
        <w:t>obrazec »Prijava kadra«</w:t>
      </w:r>
      <w:r w:rsidR="00C872D0" w:rsidRPr="00697873">
        <w:t>, v katerega navede kadre in vpiše zahtevane podatke</w:t>
      </w:r>
    </w:p>
    <w:p w14:paraId="49E727AE" w14:textId="77777777" w:rsidR="00C872D0" w:rsidRPr="00697873" w:rsidRDefault="00C872D0" w:rsidP="00C872D0">
      <w:r w:rsidRPr="00697873">
        <w:t>in</w:t>
      </w:r>
    </w:p>
    <w:p w14:paraId="43EA0970" w14:textId="3D1B425C" w:rsidR="00C872D0" w:rsidRPr="00697873" w:rsidRDefault="00BA0E76" w:rsidP="00C872D0">
      <w:pPr>
        <w:rPr>
          <w:b/>
          <w:bCs/>
        </w:rPr>
      </w:pPr>
      <w:r w:rsidRPr="00697873">
        <w:rPr>
          <w:b/>
          <w:bCs/>
        </w:rPr>
        <w:t>v</w:t>
      </w:r>
      <w:r w:rsidR="00C872D0" w:rsidRPr="00697873">
        <w:rPr>
          <w:b/>
          <w:bCs/>
        </w:rPr>
        <w:t>eljaven certifikat</w:t>
      </w:r>
      <w:r w:rsidRPr="00697873">
        <w:rPr>
          <w:b/>
          <w:bCs/>
        </w:rPr>
        <w:t>.</w:t>
      </w:r>
    </w:p>
    <w:p w14:paraId="0478F59E" w14:textId="77777777" w:rsidR="00C872D0" w:rsidRPr="00697873" w:rsidRDefault="00C872D0" w:rsidP="00C872D0"/>
    <w:p w14:paraId="2F735F67" w14:textId="77777777" w:rsidR="00C872D0" w:rsidRPr="00697873" w:rsidRDefault="00C872D0" w:rsidP="00C872D0">
      <w:r w:rsidRPr="00697873">
        <w:t>2. En kader, ki ima veljaven napredni certifikat ali višji za produkt, ki ga ponuja.</w:t>
      </w:r>
    </w:p>
    <w:p w14:paraId="781FC450" w14:textId="77777777" w:rsidR="00C872D0" w:rsidRPr="00697873" w:rsidRDefault="00C872D0" w:rsidP="00C872D0"/>
    <w:p w14:paraId="75BB1F5B" w14:textId="77777777" w:rsidR="00C872D0" w:rsidRPr="00697873" w:rsidRDefault="00C872D0" w:rsidP="00C872D0">
      <w:r w:rsidRPr="00697873">
        <w:t>DOKAZILO:</w:t>
      </w:r>
    </w:p>
    <w:p w14:paraId="26AECE49" w14:textId="77777777" w:rsidR="00C872D0" w:rsidRPr="00697873" w:rsidRDefault="00C872D0" w:rsidP="00C872D0">
      <w:r w:rsidRPr="00697873">
        <w:rPr>
          <w:b/>
          <w:bCs/>
        </w:rPr>
        <w:t>Izpolnjen obrazec »ESPD«</w:t>
      </w:r>
      <w:r w:rsidRPr="00697873">
        <w:t xml:space="preserve"> v delu IV. Pogoji za sodelovanje, C: Tehnična in strokovna sposobnost,</w:t>
      </w:r>
    </w:p>
    <w:p w14:paraId="1B2C9379" w14:textId="77777777" w:rsidR="00C872D0" w:rsidRPr="00697873" w:rsidRDefault="00C872D0" w:rsidP="00C872D0">
      <w:r w:rsidRPr="00697873">
        <w:t>poglavje: Izobrazba in strokovna usposobljenost, v polje »Opišite jih« ponudnik vpiše: »DA«, v kolikor</w:t>
      </w:r>
    </w:p>
    <w:p w14:paraId="18225157" w14:textId="77777777" w:rsidR="00C872D0" w:rsidRPr="00697873" w:rsidRDefault="00C872D0" w:rsidP="00C872D0">
      <w:r w:rsidRPr="00697873">
        <w:t>izpolnjuje kadrovski pogoj</w:t>
      </w:r>
    </w:p>
    <w:p w14:paraId="77973BE9" w14:textId="77777777" w:rsidR="00C872D0" w:rsidRPr="00697873" w:rsidRDefault="00C872D0" w:rsidP="00C872D0">
      <w:r w:rsidRPr="00697873">
        <w:t>in</w:t>
      </w:r>
    </w:p>
    <w:p w14:paraId="7FE25A85" w14:textId="2C13C1D5" w:rsidR="00C872D0" w:rsidRPr="00697873" w:rsidRDefault="00697873" w:rsidP="00C872D0">
      <w:r w:rsidRPr="00697873">
        <w:rPr>
          <w:rFonts w:eastAsia="Calibri" w:cs="Arial"/>
          <w:b/>
          <w:bCs/>
        </w:rPr>
        <w:t xml:space="preserve">izpolnjen </w:t>
      </w:r>
      <w:r w:rsidR="00C872D0" w:rsidRPr="00697873">
        <w:rPr>
          <w:b/>
          <w:bCs/>
        </w:rPr>
        <w:t>obrazec »Prijava kadra«</w:t>
      </w:r>
      <w:r w:rsidR="00C872D0" w:rsidRPr="00697873">
        <w:t>, v katerega navede kadre in vpiše zahtevane podatke</w:t>
      </w:r>
    </w:p>
    <w:p w14:paraId="29B78A57" w14:textId="77777777" w:rsidR="00C872D0" w:rsidRPr="00697873" w:rsidRDefault="00C872D0" w:rsidP="00C872D0">
      <w:r w:rsidRPr="00697873">
        <w:t>in</w:t>
      </w:r>
    </w:p>
    <w:p w14:paraId="01430659" w14:textId="7E6B09E4" w:rsidR="00C872D0" w:rsidRPr="00697873" w:rsidRDefault="00697873" w:rsidP="00C872D0">
      <w:pPr>
        <w:rPr>
          <w:rFonts w:cs="Arial"/>
          <w:b/>
          <w:bCs/>
        </w:rPr>
      </w:pPr>
      <w:r w:rsidRPr="00697873">
        <w:rPr>
          <w:rFonts w:cs="Arial"/>
          <w:b/>
          <w:bCs/>
        </w:rPr>
        <w:t>v</w:t>
      </w:r>
      <w:r w:rsidR="00C872D0" w:rsidRPr="00697873">
        <w:rPr>
          <w:rFonts w:cs="Arial"/>
          <w:b/>
          <w:bCs/>
        </w:rPr>
        <w:t>eljaven certifikat</w:t>
      </w:r>
      <w:r w:rsidRPr="00697873">
        <w:rPr>
          <w:rFonts w:cs="Arial"/>
          <w:b/>
          <w:bCs/>
        </w:rPr>
        <w:t>.</w:t>
      </w:r>
    </w:p>
    <w:p w14:paraId="0357368A" w14:textId="77777777" w:rsidR="00FD1ACE" w:rsidRPr="00697873" w:rsidRDefault="00FD1ACE" w:rsidP="00C872D0">
      <w:pPr>
        <w:rPr>
          <w:rFonts w:cs="Arial"/>
          <w:b/>
          <w:bCs/>
        </w:rPr>
      </w:pPr>
    </w:p>
    <w:p w14:paraId="43D3F412" w14:textId="77777777" w:rsidR="00C872D0" w:rsidRPr="00697873" w:rsidRDefault="00C872D0" w:rsidP="00FD1ACE">
      <w:pPr>
        <w:rPr>
          <w:rFonts w:cs="Arial"/>
        </w:rPr>
      </w:pPr>
      <w:r w:rsidRPr="00697873">
        <w:rPr>
          <w:rFonts w:cs="Arial"/>
        </w:rPr>
        <w:t>Za veljaven certifikat se šteje, da ima kader veljaven certifikat na dan oddaje ponudbe. Za veljaven</w:t>
      </w:r>
      <w:r w:rsidR="00FD1ACE" w:rsidRPr="00697873">
        <w:rPr>
          <w:rFonts w:cs="Arial"/>
        </w:rPr>
        <w:t xml:space="preserve"> </w:t>
      </w:r>
      <w:r w:rsidRPr="00697873">
        <w:rPr>
          <w:rFonts w:cs="Arial"/>
        </w:rPr>
        <w:t>certifikat se šteje tudi certifikat, katerega veljavnosti ni mogoče obnoviti in ponudnik o nemožnosti</w:t>
      </w:r>
      <w:r w:rsidR="00FD1ACE" w:rsidRPr="00697873">
        <w:rPr>
          <w:rFonts w:cs="Arial"/>
        </w:rPr>
        <w:t xml:space="preserve"> </w:t>
      </w:r>
      <w:r w:rsidRPr="00697873">
        <w:rPr>
          <w:rFonts w:cs="Arial"/>
        </w:rPr>
        <w:t>obnovitve certifikata predloži naročniku dokazilo izdajatelja certifikata ali njegove pooblaščene osebe,</w:t>
      </w:r>
      <w:r w:rsidR="00FD1ACE" w:rsidRPr="00697873">
        <w:rPr>
          <w:rFonts w:cs="Arial"/>
        </w:rPr>
        <w:t xml:space="preserve"> </w:t>
      </w:r>
      <w:r w:rsidRPr="00697873">
        <w:rPr>
          <w:rFonts w:cs="Arial"/>
        </w:rPr>
        <w:t>iz katerega je razvidno, da obnovitev certifikata ni možna. V času izvajanja pogodbe morajo imeti kadri,</w:t>
      </w:r>
      <w:r w:rsidR="00FD1ACE" w:rsidRPr="00697873">
        <w:rPr>
          <w:rFonts w:cs="Arial"/>
        </w:rPr>
        <w:t xml:space="preserve"> </w:t>
      </w:r>
      <w:r w:rsidRPr="00697873">
        <w:rPr>
          <w:rFonts w:cs="Arial"/>
        </w:rPr>
        <w:t>ki izvajajo storitve, veljavne certifikate ves čas trajanja pogodbe.</w:t>
      </w:r>
    </w:p>
    <w:p w14:paraId="354734C2" w14:textId="77777777" w:rsidR="00FD1ACE" w:rsidRPr="00697873" w:rsidRDefault="00FD1ACE" w:rsidP="00FD1ACE">
      <w:pPr>
        <w:rPr>
          <w:rFonts w:cs="Arial"/>
        </w:rPr>
      </w:pPr>
    </w:p>
    <w:p w14:paraId="07BFC561" w14:textId="77777777" w:rsidR="00C872D0" w:rsidRPr="00697873" w:rsidRDefault="00C872D0" w:rsidP="00FD1ACE">
      <w:pPr>
        <w:rPr>
          <w:rFonts w:cs="Arial"/>
        </w:rPr>
      </w:pPr>
      <w:r w:rsidRPr="00697873">
        <w:rPr>
          <w:rFonts w:cs="Arial"/>
        </w:rPr>
        <w:t>En kader ne more nastopati v več vlogah hkrati.</w:t>
      </w:r>
    </w:p>
    <w:p w14:paraId="6303D7FA" w14:textId="77777777" w:rsidR="00FD1ACE" w:rsidRPr="00697873" w:rsidRDefault="00FD1ACE" w:rsidP="00FD1ACE">
      <w:pPr>
        <w:rPr>
          <w:rFonts w:cs="Arial"/>
        </w:rPr>
      </w:pPr>
    </w:p>
    <w:p w14:paraId="25818570" w14:textId="77777777" w:rsidR="00C872D0" w:rsidRPr="00697873" w:rsidRDefault="00C872D0" w:rsidP="00FD1ACE">
      <w:pPr>
        <w:rPr>
          <w:rFonts w:cs="Arial"/>
        </w:rPr>
      </w:pPr>
      <w:r w:rsidRPr="00697873">
        <w:rPr>
          <w:rFonts w:cs="Arial"/>
        </w:rPr>
        <w:t>Izbrani ponudnik mora ves čas izvajanja pogodbenih obveznosti imeti na voljo zahtevano število kadrov,</w:t>
      </w:r>
    </w:p>
    <w:p w14:paraId="74E8D793" w14:textId="79B94701" w:rsidR="00C872D0" w:rsidRPr="00697873" w:rsidRDefault="00C872D0" w:rsidP="00FD1ACE">
      <w:pPr>
        <w:tabs>
          <w:tab w:val="left" w:pos="8505"/>
        </w:tabs>
        <w:rPr>
          <w:rFonts w:cs="Arial"/>
        </w:rPr>
      </w:pPr>
      <w:r w:rsidRPr="00697873">
        <w:rPr>
          <w:rFonts w:cs="Arial"/>
        </w:rPr>
        <w:lastRenderedPageBreak/>
        <w:t>ki izpolnjujejo vse zahtevane pogoje. Morebitni zamenjani kader mora izpolnjevati vse zahtevane</w:t>
      </w:r>
      <w:r w:rsidR="00FD1ACE" w:rsidRPr="00697873">
        <w:rPr>
          <w:rFonts w:cs="Arial"/>
        </w:rPr>
        <w:t xml:space="preserve"> </w:t>
      </w:r>
      <w:r w:rsidRPr="00697873">
        <w:rPr>
          <w:rFonts w:cs="Arial"/>
        </w:rPr>
        <w:t>kadrovske pogoje. Izbrani ponudnik je dolžan naročnika obveščati o vsaki kadrovski spremembi pri</w:t>
      </w:r>
      <w:r w:rsidR="00FD1ACE" w:rsidRPr="00697873">
        <w:rPr>
          <w:rFonts w:cs="Arial"/>
        </w:rPr>
        <w:t xml:space="preserve"> </w:t>
      </w:r>
      <w:r w:rsidRPr="00697873">
        <w:rPr>
          <w:rFonts w:cs="Arial"/>
        </w:rPr>
        <w:t xml:space="preserve">izvajanju storitev tega naročila (ob vsaki spremembi je </w:t>
      </w:r>
      <w:r w:rsidR="00E15B60">
        <w:rPr>
          <w:rFonts w:cs="Arial"/>
        </w:rPr>
        <w:t>treba</w:t>
      </w:r>
      <w:r w:rsidRPr="00697873">
        <w:rPr>
          <w:rFonts w:cs="Arial"/>
        </w:rPr>
        <w:t xml:space="preserve"> predložiti dokumente, ki so zahtevani</w:t>
      </w:r>
      <w:r w:rsidR="00FD1ACE" w:rsidRPr="00697873">
        <w:rPr>
          <w:rFonts w:cs="Arial"/>
        </w:rPr>
        <w:t xml:space="preserve"> </w:t>
      </w:r>
      <w:r w:rsidRPr="00697873">
        <w:rPr>
          <w:rFonts w:cs="Arial"/>
        </w:rPr>
        <w:t>in štejejo za usposobljenost kadra). Kot sprememba se štejejo morebitni dodatni kadri, ki bi opravljali</w:t>
      </w:r>
      <w:r w:rsidR="00FD1ACE" w:rsidRPr="00697873">
        <w:rPr>
          <w:rFonts w:cs="Arial"/>
        </w:rPr>
        <w:t xml:space="preserve"> </w:t>
      </w:r>
      <w:r w:rsidRPr="00697873">
        <w:rPr>
          <w:rFonts w:cs="Arial"/>
        </w:rPr>
        <w:t>predmetne storitve, kot tudi morebitna zamenjava v ponudbi prijavljenega kadra.</w:t>
      </w:r>
    </w:p>
    <w:p w14:paraId="23A323F5" w14:textId="77777777" w:rsidR="00FD1ACE" w:rsidRPr="00697873" w:rsidRDefault="00FD1ACE" w:rsidP="00FD1ACE">
      <w:pPr>
        <w:rPr>
          <w:rFonts w:cs="Arial"/>
        </w:rPr>
      </w:pPr>
    </w:p>
    <w:p w14:paraId="44A723BA" w14:textId="77777777" w:rsidR="00502397" w:rsidRPr="00697873" w:rsidRDefault="00C872D0" w:rsidP="00FD1ACE">
      <w:pPr>
        <w:rPr>
          <w:rFonts w:cs="Arial"/>
        </w:rPr>
      </w:pPr>
      <w:r w:rsidRPr="00697873">
        <w:rPr>
          <w:rFonts w:cs="Arial"/>
        </w:rPr>
        <w:t>V primeru, da ponudnik prijavi kadre, ki niso njegovi zaposleni, mora predložiti dokazila o sodelovanju,</w:t>
      </w:r>
      <w:r w:rsidR="00FD1ACE" w:rsidRPr="00697873">
        <w:rPr>
          <w:rFonts w:cs="Arial"/>
        </w:rPr>
        <w:t xml:space="preserve"> </w:t>
      </w:r>
      <w:r w:rsidRPr="00697873">
        <w:rPr>
          <w:rFonts w:cs="Arial"/>
        </w:rPr>
        <w:t>iz katerih je poimensko razvidno, da bo prijavljen kader s ponudnikom sodeloval pri izvajanju</w:t>
      </w:r>
      <w:r w:rsidR="00FD1ACE" w:rsidRPr="00697873">
        <w:rPr>
          <w:rFonts w:cs="Arial"/>
        </w:rPr>
        <w:t xml:space="preserve"> </w:t>
      </w:r>
      <w:r w:rsidRPr="00697873">
        <w:rPr>
          <w:rFonts w:cs="Arial"/>
        </w:rPr>
        <w:t>predmetnega naročila. To dokazilo je lahko pisni dogovor med ponudnikom in subjektom, avtorska</w:t>
      </w:r>
      <w:r w:rsidR="00FD1ACE" w:rsidRPr="00697873">
        <w:rPr>
          <w:rFonts w:cs="Arial"/>
        </w:rPr>
        <w:t xml:space="preserve"> </w:t>
      </w:r>
      <w:r w:rsidRPr="00697873">
        <w:rPr>
          <w:rFonts w:cs="Arial"/>
        </w:rPr>
        <w:t>pogodba, podjemna pogodba, ipd.</w:t>
      </w:r>
    </w:p>
    <w:p w14:paraId="5B127979" w14:textId="77777777" w:rsidR="00FD1ACE" w:rsidRPr="00697873" w:rsidRDefault="00FD1ACE" w:rsidP="00FD1ACE">
      <w:pPr>
        <w:jc w:val="left"/>
        <w:rPr>
          <w:rFonts w:cs="Arial"/>
        </w:rPr>
      </w:pPr>
    </w:p>
    <w:p w14:paraId="6ECB0E2A" w14:textId="77777777" w:rsidR="00AA4D59" w:rsidRPr="00697873" w:rsidRDefault="00AA4D59" w:rsidP="00563C0C">
      <w:pPr>
        <w:pStyle w:val="Naslov1"/>
        <w:ind w:left="357"/>
      </w:pPr>
      <w:bookmarkStart w:id="58" w:name="_Toc233199782"/>
      <w:r w:rsidRPr="00697873">
        <w:t>MERIL</w:t>
      </w:r>
      <w:r w:rsidR="00EC4CD8" w:rsidRPr="00697873">
        <w:t>O</w:t>
      </w:r>
      <w:bookmarkEnd w:id="58"/>
    </w:p>
    <w:p w14:paraId="7EEB6115" w14:textId="77777777" w:rsidR="007A66C5" w:rsidRPr="00697873" w:rsidRDefault="007A66C5" w:rsidP="00B6645A">
      <w:pPr>
        <w:tabs>
          <w:tab w:val="left" w:pos="4680"/>
        </w:tabs>
        <w:rPr>
          <w:rFonts w:cs="Arial"/>
          <w:szCs w:val="20"/>
        </w:rPr>
      </w:pPr>
    </w:p>
    <w:p w14:paraId="26F85E56" w14:textId="77777777" w:rsidR="0099411F" w:rsidRPr="00697873" w:rsidRDefault="0099411F" w:rsidP="00B25815">
      <w:pPr>
        <w:autoSpaceDE w:val="0"/>
        <w:autoSpaceDN w:val="0"/>
        <w:adjustRightInd w:val="0"/>
        <w:rPr>
          <w:rFonts w:cs="Arial"/>
          <w:szCs w:val="20"/>
        </w:rPr>
      </w:pPr>
      <w:r w:rsidRPr="00697873">
        <w:rPr>
          <w:rFonts w:cs="Arial"/>
          <w:szCs w:val="20"/>
        </w:rPr>
        <w:t>Merilo je ekonomsko najugodnejša ponudba, določena na podlagi najnižje skupne ponudbene cene za</w:t>
      </w:r>
    </w:p>
    <w:p w14:paraId="2147DEE3" w14:textId="77777777" w:rsidR="0099411F" w:rsidRPr="00697873" w:rsidRDefault="0099411F" w:rsidP="00B25815">
      <w:pPr>
        <w:autoSpaceDE w:val="0"/>
        <w:autoSpaceDN w:val="0"/>
        <w:adjustRightInd w:val="0"/>
        <w:rPr>
          <w:rFonts w:cs="Arial"/>
          <w:szCs w:val="20"/>
        </w:rPr>
      </w:pPr>
      <w:r w:rsidRPr="00697873">
        <w:rPr>
          <w:rFonts w:cs="Arial"/>
          <w:szCs w:val="20"/>
        </w:rPr>
        <w:t>vso količino v EUR z DDV.</w:t>
      </w:r>
    </w:p>
    <w:p w14:paraId="61456066" w14:textId="77777777" w:rsidR="00B25815" w:rsidRPr="00697873" w:rsidRDefault="00B25815" w:rsidP="00B25815">
      <w:pPr>
        <w:autoSpaceDE w:val="0"/>
        <w:autoSpaceDN w:val="0"/>
        <w:adjustRightInd w:val="0"/>
        <w:rPr>
          <w:rFonts w:cs="Arial"/>
          <w:szCs w:val="20"/>
        </w:rPr>
      </w:pPr>
    </w:p>
    <w:p w14:paraId="40302F7C" w14:textId="4D0F8B41" w:rsidR="0099411F" w:rsidRPr="00697873" w:rsidRDefault="0099411F" w:rsidP="00B25815">
      <w:pPr>
        <w:autoSpaceDE w:val="0"/>
        <w:autoSpaceDN w:val="0"/>
        <w:adjustRightInd w:val="0"/>
        <w:rPr>
          <w:rFonts w:cs="Arial"/>
          <w:szCs w:val="20"/>
        </w:rPr>
      </w:pPr>
      <w:r w:rsidRPr="00697873">
        <w:rPr>
          <w:rFonts w:cs="Arial"/>
          <w:szCs w:val="20"/>
        </w:rPr>
        <w:t>Naročnik bo naročilo oddal ponudniku, ki bo po izvedeni dražbi ponudil najnižjo skupno ponudbeno</w:t>
      </w:r>
      <w:r w:rsidR="00B25815" w:rsidRPr="00697873">
        <w:rPr>
          <w:rFonts w:cs="Arial"/>
          <w:szCs w:val="20"/>
        </w:rPr>
        <w:t xml:space="preserve"> </w:t>
      </w:r>
      <w:r w:rsidRPr="00697873">
        <w:rPr>
          <w:rFonts w:cs="Arial"/>
          <w:szCs w:val="20"/>
        </w:rPr>
        <w:t>vrednost v EUR z DDV, v kolikor bo njegova ponudba dopustna.</w:t>
      </w:r>
    </w:p>
    <w:p w14:paraId="5BF67864" w14:textId="77777777" w:rsidR="00B25815" w:rsidRPr="00697873" w:rsidRDefault="00B25815" w:rsidP="00B25815">
      <w:pPr>
        <w:autoSpaceDE w:val="0"/>
        <w:autoSpaceDN w:val="0"/>
        <w:adjustRightInd w:val="0"/>
        <w:rPr>
          <w:rFonts w:cs="Arial"/>
          <w:szCs w:val="20"/>
        </w:rPr>
      </w:pPr>
    </w:p>
    <w:p w14:paraId="3FFB756F" w14:textId="2940D84A" w:rsidR="00B6645A" w:rsidRDefault="0099411F" w:rsidP="00B25815">
      <w:pPr>
        <w:autoSpaceDE w:val="0"/>
        <w:autoSpaceDN w:val="0"/>
        <w:adjustRightInd w:val="0"/>
        <w:rPr>
          <w:rFonts w:cs="Arial"/>
          <w:szCs w:val="20"/>
        </w:rPr>
      </w:pPr>
      <w:r w:rsidRPr="00697873">
        <w:rPr>
          <w:rFonts w:cs="Arial"/>
          <w:szCs w:val="20"/>
        </w:rPr>
        <w:t>V primeru, da dva ali več ponudnikov po izvedeni dražbi ponudil enako najnižjo skupno ponudbeno</w:t>
      </w:r>
      <w:r w:rsidR="00B25815" w:rsidRPr="00697873">
        <w:rPr>
          <w:rFonts w:cs="Arial"/>
          <w:szCs w:val="20"/>
        </w:rPr>
        <w:t xml:space="preserve"> </w:t>
      </w:r>
      <w:r w:rsidRPr="00697873">
        <w:rPr>
          <w:rFonts w:cs="Arial"/>
          <w:szCs w:val="20"/>
        </w:rPr>
        <w:t>vrednost v EUR z DDV, bo naročnik izbral ponudnika z žrebom. Izmed teh ponudnikov bo izbran tisti</w:t>
      </w:r>
      <w:r w:rsidR="00B25815" w:rsidRPr="00697873">
        <w:rPr>
          <w:rFonts w:cs="Arial"/>
          <w:szCs w:val="20"/>
        </w:rPr>
        <w:t xml:space="preserve"> </w:t>
      </w:r>
      <w:r w:rsidRPr="00697873">
        <w:rPr>
          <w:rFonts w:cs="Arial"/>
          <w:szCs w:val="20"/>
        </w:rPr>
        <w:t>ponudnik, ki bo prvi izžreban. Ponudnike, ki so oddali takšno ponudbo, bo naročnik pisno obvestil o</w:t>
      </w:r>
      <w:r w:rsidR="00B25815" w:rsidRPr="00697873">
        <w:rPr>
          <w:rFonts w:cs="Arial"/>
          <w:szCs w:val="20"/>
        </w:rPr>
        <w:t xml:space="preserve"> </w:t>
      </w:r>
      <w:r w:rsidRPr="00697873">
        <w:rPr>
          <w:rFonts w:cs="Arial"/>
          <w:szCs w:val="20"/>
        </w:rPr>
        <w:t>žrebu in jim omogočil prisotnost na žrebu. Žreb bo potekal v prostorih naročnika. Ponudnikom, za katere</w:t>
      </w:r>
      <w:r w:rsidR="00B25815" w:rsidRPr="00697873">
        <w:rPr>
          <w:rFonts w:cs="Arial"/>
          <w:szCs w:val="20"/>
        </w:rPr>
        <w:t xml:space="preserve"> </w:t>
      </w:r>
      <w:r w:rsidRPr="00697873">
        <w:rPr>
          <w:rFonts w:cs="Arial"/>
          <w:szCs w:val="20"/>
        </w:rPr>
        <w:t>se izvede žreb, ki pa ne bodo prisotni na žrebu, bo naročnik posredoval zapisnik žrebanja.</w:t>
      </w:r>
    </w:p>
    <w:p w14:paraId="2CD507F4" w14:textId="77777777" w:rsidR="0099411F" w:rsidRPr="00ED1F96" w:rsidRDefault="0099411F" w:rsidP="0099411F">
      <w:pPr>
        <w:autoSpaceDE w:val="0"/>
        <w:autoSpaceDN w:val="0"/>
        <w:adjustRightInd w:val="0"/>
        <w:rPr>
          <w:rFonts w:cs="Arial"/>
          <w:iCs/>
          <w:color w:val="000000"/>
          <w:szCs w:val="20"/>
        </w:rPr>
      </w:pPr>
    </w:p>
    <w:p w14:paraId="039EF350" w14:textId="77777777" w:rsidR="00AA4D59" w:rsidRPr="00886709" w:rsidRDefault="00AA4D59" w:rsidP="00563C0C">
      <w:pPr>
        <w:pStyle w:val="Naslov1"/>
        <w:ind w:left="357"/>
      </w:pPr>
      <w:bookmarkStart w:id="59" w:name="_Toc233199783"/>
      <w:r w:rsidRPr="00886709">
        <w:t>PONUDBA</w:t>
      </w:r>
      <w:bookmarkEnd w:id="59"/>
    </w:p>
    <w:p w14:paraId="03E8E51C" w14:textId="77777777" w:rsidR="00F217A6" w:rsidRPr="00886709" w:rsidRDefault="00F217A6" w:rsidP="00F217A6"/>
    <w:p w14:paraId="18AA1A9F" w14:textId="77777777" w:rsidR="001761A8" w:rsidRPr="00D9294E" w:rsidRDefault="00AA4D59" w:rsidP="00D9294E">
      <w:pPr>
        <w:pStyle w:val="Naslov2"/>
        <w:ind w:left="567" w:hanging="567"/>
      </w:pPr>
      <w:bookmarkStart w:id="60" w:name="_Toc233199784"/>
      <w:r w:rsidRPr="00D9294E">
        <w:t>Ponudbena dokumentacija</w:t>
      </w:r>
      <w:bookmarkEnd w:id="60"/>
    </w:p>
    <w:p w14:paraId="50CC091F" w14:textId="77777777" w:rsidR="00F217A6" w:rsidRPr="00886709" w:rsidRDefault="00F217A6" w:rsidP="00F217A6"/>
    <w:p w14:paraId="3E86CF6A" w14:textId="77777777" w:rsidR="00086C91" w:rsidRPr="00496356" w:rsidRDefault="00086C91" w:rsidP="00F217A6">
      <w:pPr>
        <w:rPr>
          <w:highlight w:val="yellow"/>
        </w:rPr>
      </w:pPr>
      <w:r w:rsidRPr="00086C91">
        <w:t>Ponudbeno dokumentacijo sestavljajo naslednji dokumenti:</w:t>
      </w:r>
    </w:p>
    <w:p w14:paraId="54CFF797" w14:textId="23F452BC" w:rsidR="0004407A" w:rsidRDefault="006D5EB4" w:rsidP="00D9294E">
      <w:pPr>
        <w:numPr>
          <w:ilvl w:val="0"/>
          <w:numId w:val="8"/>
        </w:numPr>
        <w:rPr>
          <w:rFonts w:cs="Arial"/>
          <w:szCs w:val="20"/>
        </w:rPr>
      </w:pPr>
      <w:r>
        <w:rPr>
          <w:rFonts w:cs="Arial"/>
          <w:szCs w:val="20"/>
        </w:rPr>
        <w:t>i</w:t>
      </w:r>
      <w:r w:rsidR="00AD3201" w:rsidRPr="00530921">
        <w:rPr>
          <w:rFonts w:cs="Arial"/>
          <w:szCs w:val="20"/>
        </w:rPr>
        <w:t xml:space="preserve">zpolnjen </w:t>
      </w:r>
      <w:r w:rsidR="00621E6B">
        <w:rPr>
          <w:rFonts w:cs="Arial"/>
          <w:szCs w:val="20"/>
        </w:rPr>
        <w:t>obrazec »</w:t>
      </w:r>
      <w:r w:rsidR="001761A8" w:rsidRPr="00530921">
        <w:rPr>
          <w:rFonts w:cs="Arial"/>
          <w:szCs w:val="20"/>
        </w:rPr>
        <w:t>ESPD</w:t>
      </w:r>
      <w:r w:rsidR="00621E6B">
        <w:rPr>
          <w:rFonts w:cs="Arial"/>
          <w:szCs w:val="20"/>
        </w:rPr>
        <w:t>« v elektronski obliki (datoteka XML)</w:t>
      </w:r>
      <w:r w:rsidR="00886709" w:rsidRPr="00530921">
        <w:rPr>
          <w:rFonts w:cs="Arial"/>
          <w:szCs w:val="20"/>
        </w:rPr>
        <w:t xml:space="preserve"> </w:t>
      </w:r>
      <w:r w:rsidR="00CB41F9" w:rsidRPr="00530921">
        <w:rPr>
          <w:rFonts w:cs="Arial"/>
          <w:szCs w:val="20"/>
        </w:rPr>
        <w:t>za vse gospodarske subjekte v ponudbi</w:t>
      </w:r>
      <w:r w:rsidR="00621E6B">
        <w:rPr>
          <w:rFonts w:cs="Arial"/>
          <w:szCs w:val="20"/>
        </w:rPr>
        <w:t xml:space="preserve">; </w:t>
      </w:r>
    </w:p>
    <w:p w14:paraId="20F23501" w14:textId="480BC4FC" w:rsidR="00A83F4F" w:rsidRPr="00A83F4F" w:rsidRDefault="00A83F4F" w:rsidP="00A83F4F">
      <w:pPr>
        <w:pStyle w:val="Odstavekseznama"/>
        <w:numPr>
          <w:ilvl w:val="0"/>
          <w:numId w:val="8"/>
        </w:numPr>
        <w:suppressAutoHyphens/>
        <w:rPr>
          <w:rFonts w:cs="Arial"/>
        </w:rPr>
      </w:pPr>
      <w:r>
        <w:rPr>
          <w:rFonts w:cs="Arial"/>
        </w:rPr>
        <w:t>izpolnjen o</w:t>
      </w:r>
      <w:r w:rsidRPr="00C212EB">
        <w:rPr>
          <w:rFonts w:cs="Arial"/>
        </w:rPr>
        <w:t>brazec »Izjava o referencah ponudnika«</w:t>
      </w:r>
      <w:r w:rsidR="0038553D">
        <w:rPr>
          <w:rFonts w:cs="Arial"/>
        </w:rPr>
        <w:t>;</w:t>
      </w:r>
      <w:r w:rsidRPr="00C212EB">
        <w:rPr>
          <w:rFonts w:cs="Arial"/>
        </w:rPr>
        <w:t xml:space="preserve"> </w:t>
      </w:r>
    </w:p>
    <w:p w14:paraId="495A2CC7" w14:textId="0690CF84" w:rsidR="0099411F" w:rsidRPr="0099411F" w:rsidRDefault="0099411F" w:rsidP="0099411F">
      <w:pPr>
        <w:numPr>
          <w:ilvl w:val="0"/>
          <w:numId w:val="8"/>
        </w:numPr>
        <w:rPr>
          <w:rFonts w:cs="Arial"/>
          <w:szCs w:val="20"/>
        </w:rPr>
      </w:pPr>
      <w:r w:rsidRPr="0099411F">
        <w:rPr>
          <w:rFonts w:cs="Arial"/>
          <w:szCs w:val="20"/>
        </w:rPr>
        <w:t>izpolnjen obrazec »Prijava kadra«</w:t>
      </w:r>
      <w:r w:rsidR="0038553D">
        <w:rPr>
          <w:rFonts w:cs="Arial"/>
          <w:szCs w:val="20"/>
        </w:rPr>
        <w:t>;</w:t>
      </w:r>
    </w:p>
    <w:p w14:paraId="2374AEBA" w14:textId="7C75B7DE" w:rsidR="0099411F" w:rsidRPr="0099411F" w:rsidRDefault="0099411F" w:rsidP="0099411F">
      <w:pPr>
        <w:numPr>
          <w:ilvl w:val="0"/>
          <w:numId w:val="8"/>
        </w:numPr>
        <w:rPr>
          <w:rFonts w:cs="Arial"/>
          <w:szCs w:val="20"/>
        </w:rPr>
      </w:pPr>
      <w:r w:rsidRPr="0099411F">
        <w:rPr>
          <w:rFonts w:cs="Arial"/>
          <w:szCs w:val="20"/>
        </w:rPr>
        <w:t>izpolnjen obrazec »Konfiguracija«</w:t>
      </w:r>
      <w:r w:rsidR="0038553D">
        <w:rPr>
          <w:rFonts w:cs="Arial"/>
          <w:szCs w:val="20"/>
        </w:rPr>
        <w:t>;</w:t>
      </w:r>
    </w:p>
    <w:p w14:paraId="4E5FE6A4" w14:textId="4B1BB356" w:rsidR="0099411F" w:rsidRDefault="0099411F" w:rsidP="0099411F">
      <w:pPr>
        <w:numPr>
          <w:ilvl w:val="0"/>
          <w:numId w:val="8"/>
        </w:numPr>
        <w:rPr>
          <w:rFonts w:cs="Arial"/>
          <w:szCs w:val="20"/>
        </w:rPr>
      </w:pPr>
      <w:r w:rsidRPr="0099411F">
        <w:rPr>
          <w:rFonts w:cs="Arial"/>
          <w:szCs w:val="20"/>
        </w:rPr>
        <w:t>tehnična dokumentacija opreme</w:t>
      </w:r>
      <w:r w:rsidR="0038553D">
        <w:rPr>
          <w:rFonts w:cs="Arial"/>
          <w:szCs w:val="20"/>
        </w:rPr>
        <w:t>;</w:t>
      </w:r>
    </w:p>
    <w:p w14:paraId="50200FF2" w14:textId="00BBD578" w:rsidR="001761A8" w:rsidRPr="00530921" w:rsidRDefault="006D5EB4" w:rsidP="0099411F">
      <w:pPr>
        <w:numPr>
          <w:ilvl w:val="0"/>
          <w:numId w:val="8"/>
        </w:numPr>
        <w:rPr>
          <w:rFonts w:cs="Arial"/>
          <w:szCs w:val="20"/>
        </w:rPr>
      </w:pPr>
      <w:r>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r w:rsidR="0038553D">
        <w:rPr>
          <w:rFonts w:cs="Arial"/>
          <w:szCs w:val="20"/>
        </w:rPr>
        <w:t>.</w:t>
      </w:r>
    </w:p>
    <w:p w14:paraId="7910A61B" w14:textId="77777777" w:rsidR="001761A8" w:rsidRPr="00886709" w:rsidRDefault="001761A8" w:rsidP="0012183C"/>
    <w:p w14:paraId="0EC148E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28179453" w14:textId="77777777" w:rsidR="004A2663" w:rsidRPr="00886709" w:rsidRDefault="004A2663" w:rsidP="0012183C"/>
    <w:p w14:paraId="2BA20108" w14:textId="77777777"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010E5153" w14:textId="77777777" w:rsidR="004A2663" w:rsidRPr="00886709" w:rsidRDefault="004A2663" w:rsidP="0012183C">
      <w:pPr>
        <w:rPr>
          <w:szCs w:val="20"/>
          <w:lang w:eastAsia="sl-SI"/>
        </w:rPr>
      </w:pPr>
    </w:p>
    <w:p w14:paraId="1D528039" w14:textId="77777777"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10DBE7D" w14:textId="77777777" w:rsidR="002678B9" w:rsidRPr="00886709" w:rsidRDefault="002678B9" w:rsidP="0012183C"/>
    <w:p w14:paraId="07516DBC" w14:textId="77777777" w:rsidR="00592352" w:rsidRPr="00D9294E" w:rsidRDefault="00592352" w:rsidP="00D9294E">
      <w:pPr>
        <w:pStyle w:val="Naslov2"/>
        <w:ind w:left="567" w:hanging="567"/>
      </w:pPr>
      <w:bookmarkStart w:id="61" w:name="_Toc233199785"/>
      <w:r w:rsidRPr="00D9294E">
        <w:t>Sestavljanje ponudbe</w:t>
      </w:r>
      <w:bookmarkEnd w:id="61"/>
    </w:p>
    <w:p w14:paraId="59EB767D" w14:textId="77777777" w:rsidR="002678B9" w:rsidRPr="00523D7A" w:rsidRDefault="002678B9" w:rsidP="002678B9"/>
    <w:p w14:paraId="392D750C" w14:textId="77777777" w:rsidR="003759D2" w:rsidRPr="003759D2" w:rsidRDefault="003759D2" w:rsidP="003759D2">
      <w:pPr>
        <w:numPr>
          <w:ilvl w:val="2"/>
          <w:numId w:val="10"/>
        </w:numPr>
        <w:tabs>
          <w:tab w:val="num" w:pos="794"/>
        </w:tabs>
        <w:rPr>
          <w:b/>
          <w:bCs/>
          <w:iCs/>
          <w:szCs w:val="26"/>
        </w:rPr>
      </w:pPr>
      <w:bookmarkStart w:id="62" w:name="_Toc45714676"/>
      <w:bookmarkStart w:id="63" w:name="_Toc45714977"/>
      <w:bookmarkStart w:id="64" w:name="_Toc45715134"/>
      <w:bookmarkStart w:id="65" w:name="_Toc45715270"/>
      <w:bookmarkStart w:id="66" w:name="_Toc45715411"/>
      <w:bookmarkStart w:id="67" w:name="_Toc84572614"/>
      <w:bookmarkStart w:id="68" w:name="_Toc221533805"/>
      <w:r w:rsidRPr="003759D2">
        <w:rPr>
          <w:b/>
          <w:bCs/>
          <w:iCs/>
          <w:szCs w:val="26"/>
        </w:rPr>
        <w:t>Obrazec ESPD – za vse gospodarske subjekte</w:t>
      </w:r>
      <w:bookmarkEnd w:id="62"/>
      <w:bookmarkEnd w:id="63"/>
      <w:bookmarkEnd w:id="64"/>
      <w:bookmarkEnd w:id="65"/>
      <w:bookmarkEnd w:id="66"/>
      <w:bookmarkEnd w:id="67"/>
      <w:bookmarkEnd w:id="68"/>
    </w:p>
    <w:p w14:paraId="1FF02CD2" w14:textId="77777777" w:rsidR="003759D2" w:rsidRPr="003759D2" w:rsidRDefault="003759D2" w:rsidP="003759D2">
      <w:pPr>
        <w:rPr>
          <w:szCs w:val="26"/>
        </w:rPr>
      </w:pPr>
      <w:r w:rsidRPr="003759D2">
        <w:rPr>
          <w:szCs w:val="2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3759D2">
        <w:rPr>
          <w:szCs w:val="26"/>
        </w:rPr>
        <w:lastRenderedPageBreak/>
        <w:t>izpolnjevanje pogojev za sodelovanje. S predložitvijo obrazca ESPD ponudnik tudi potrdi, da izpolnjuje vse druge zahteve naročila.</w:t>
      </w:r>
    </w:p>
    <w:p w14:paraId="5BF43780" w14:textId="77777777" w:rsidR="003759D2" w:rsidRPr="003759D2" w:rsidRDefault="003759D2" w:rsidP="003759D2">
      <w:pPr>
        <w:rPr>
          <w:szCs w:val="26"/>
        </w:rPr>
      </w:pPr>
    </w:p>
    <w:p w14:paraId="430200B7" w14:textId="77777777" w:rsidR="003759D2" w:rsidRPr="003759D2" w:rsidRDefault="003759D2" w:rsidP="003759D2">
      <w:pPr>
        <w:rPr>
          <w:szCs w:val="26"/>
        </w:rPr>
      </w:pPr>
      <w:r w:rsidRPr="003759D2">
        <w:rPr>
          <w:szCs w:val="26"/>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3759D2">
        <w:rPr>
          <w:szCs w:val="26"/>
        </w:rPr>
        <w:t>ZDeb</w:t>
      </w:r>
      <w:proofErr w:type="spellEnd"/>
      <w:r w:rsidRPr="003759D2">
        <w:rPr>
          <w:szCs w:val="26"/>
        </w:rPr>
        <w:t xml:space="preserve"> in 16/23 – </w:t>
      </w:r>
      <w:proofErr w:type="spellStart"/>
      <w:r w:rsidRPr="003759D2">
        <w:rPr>
          <w:szCs w:val="26"/>
        </w:rPr>
        <w:t>ZZPri</w:t>
      </w:r>
      <w:proofErr w:type="spellEnd"/>
      <w:r w:rsidRPr="003759D2">
        <w:rPr>
          <w:szCs w:val="26"/>
        </w:rPr>
        <w:t xml:space="preserve">; v nadaljnjem besedilu </w:t>
      </w:r>
      <w:bookmarkStart w:id="69" w:name="_Hlk67587532"/>
      <w:proofErr w:type="spellStart"/>
      <w:r w:rsidRPr="003759D2">
        <w:rPr>
          <w:szCs w:val="26"/>
        </w:rPr>
        <w:t>ZIntPK</w:t>
      </w:r>
      <w:bookmarkEnd w:id="69"/>
      <w:proofErr w:type="spellEnd"/>
      <w:r w:rsidRPr="003759D2">
        <w:rPr>
          <w:szCs w:val="26"/>
        </w:rPr>
        <w:t>).</w:t>
      </w:r>
    </w:p>
    <w:p w14:paraId="3EE256CE" w14:textId="77777777" w:rsidR="003759D2" w:rsidRPr="003759D2" w:rsidRDefault="003759D2" w:rsidP="003759D2">
      <w:pPr>
        <w:rPr>
          <w:szCs w:val="26"/>
        </w:rPr>
      </w:pPr>
    </w:p>
    <w:p w14:paraId="0C28ED03" w14:textId="77777777" w:rsidR="003759D2" w:rsidRPr="003759D2" w:rsidRDefault="003759D2" w:rsidP="003759D2">
      <w:pPr>
        <w:rPr>
          <w:szCs w:val="26"/>
        </w:rPr>
      </w:pPr>
      <w:r w:rsidRPr="003759D2">
        <w:rPr>
          <w:szCs w:val="26"/>
        </w:rPr>
        <w:t>Navedbe v ESPD in/ali dokazila, ki ji predloži gospodarski subjekt, morajo biti veljavni.</w:t>
      </w:r>
    </w:p>
    <w:p w14:paraId="19194D35" w14:textId="77777777" w:rsidR="003759D2" w:rsidRPr="003759D2" w:rsidRDefault="003759D2" w:rsidP="003759D2">
      <w:pPr>
        <w:rPr>
          <w:szCs w:val="26"/>
        </w:rPr>
      </w:pPr>
    </w:p>
    <w:p w14:paraId="7AB397CF" w14:textId="640D904A" w:rsidR="003759D2" w:rsidRPr="003759D2" w:rsidRDefault="003759D2" w:rsidP="003759D2">
      <w:pPr>
        <w:rPr>
          <w:szCs w:val="26"/>
        </w:rPr>
      </w:pPr>
      <w:r w:rsidRPr="003759D2">
        <w:rPr>
          <w:szCs w:val="26"/>
        </w:rPr>
        <w:t xml:space="preserve">Gospodarski subjekt naročnikov obrazec ESPD (datoteka XML) uvozi na spletni strani portala javnih naročil/ESPD: </w:t>
      </w:r>
      <w:hyperlink r:id="rId16" w:history="1">
        <w:r w:rsidR="00363F4A" w:rsidRPr="00515D84">
          <w:rPr>
            <w:rStyle w:val="Hiperpovezava"/>
          </w:rPr>
          <w:t>https://ejn.gov.si/espd/</w:t>
        </w:r>
      </w:hyperlink>
      <w:r w:rsidR="00363F4A">
        <w:t xml:space="preserve"> </w:t>
      </w:r>
      <w:r w:rsidRPr="003759D2">
        <w:rPr>
          <w:szCs w:val="26"/>
        </w:rPr>
        <w:t>in v njega neposredno vnese zahtevane podatke.</w:t>
      </w:r>
    </w:p>
    <w:p w14:paraId="56D3CAD2" w14:textId="77777777" w:rsidR="003759D2" w:rsidRPr="003759D2" w:rsidRDefault="003759D2" w:rsidP="003759D2">
      <w:pPr>
        <w:rPr>
          <w:szCs w:val="26"/>
        </w:rPr>
      </w:pPr>
    </w:p>
    <w:p w14:paraId="1618C66A" w14:textId="77777777" w:rsidR="003759D2" w:rsidRPr="003759D2" w:rsidRDefault="003759D2" w:rsidP="003759D2">
      <w:pPr>
        <w:rPr>
          <w:szCs w:val="26"/>
        </w:rPr>
      </w:pPr>
      <w:r w:rsidRPr="003759D2">
        <w:rPr>
          <w:szCs w:val="26"/>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80881B" w14:textId="77777777" w:rsidR="003759D2" w:rsidRPr="003759D2" w:rsidRDefault="003759D2" w:rsidP="003759D2">
      <w:pPr>
        <w:rPr>
          <w:szCs w:val="26"/>
        </w:rPr>
      </w:pPr>
    </w:p>
    <w:p w14:paraId="10F2451C" w14:textId="77777777" w:rsidR="003759D2" w:rsidRPr="003759D2" w:rsidRDefault="003759D2" w:rsidP="003759D2">
      <w:pPr>
        <w:rPr>
          <w:szCs w:val="26"/>
        </w:rPr>
      </w:pPr>
      <w:bookmarkStart w:id="70" w:name="_Toc466382905"/>
      <w:bookmarkStart w:id="71" w:name="_Toc466382906"/>
      <w:bookmarkStart w:id="72" w:name="_Hlk511905322"/>
      <w:bookmarkEnd w:id="70"/>
      <w:bookmarkEnd w:id="71"/>
      <w:r w:rsidRPr="003759D2">
        <w:rPr>
          <w:szCs w:val="26"/>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759D2">
        <w:rPr>
          <w:szCs w:val="26"/>
        </w:rPr>
        <w:t>xml</w:t>
      </w:r>
      <w:proofErr w:type="spellEnd"/>
      <w:r w:rsidRPr="003759D2">
        <w:rPr>
          <w:szCs w:val="26"/>
        </w:rPr>
        <w:t xml:space="preserve">. obliki ali nepodpisan ESPD v </w:t>
      </w:r>
      <w:proofErr w:type="spellStart"/>
      <w:r w:rsidRPr="003759D2">
        <w:rPr>
          <w:szCs w:val="26"/>
        </w:rPr>
        <w:t>xml</w:t>
      </w:r>
      <w:proofErr w:type="spellEnd"/>
      <w:r w:rsidRPr="003759D2">
        <w:rPr>
          <w:szCs w:val="26"/>
        </w:rPr>
        <w:t xml:space="preserve">. obliki, </w:t>
      </w:r>
      <w:bookmarkStart w:id="73" w:name="_Hlk531606225"/>
      <w:r w:rsidRPr="003759D2">
        <w:rPr>
          <w:szCs w:val="26"/>
        </w:rPr>
        <w:t>pri čemer se v slednjem primeru v skladu Splošnimi pogoji uporabe sistema e-JN šteje, da je oddan pravno zavezujoč dokument, ki ima enako veljavnost kot podpisan</w:t>
      </w:r>
      <w:bookmarkEnd w:id="73"/>
      <w:r w:rsidRPr="003759D2">
        <w:rPr>
          <w:szCs w:val="26"/>
        </w:rPr>
        <w:t xml:space="preserve">. </w:t>
      </w:r>
    </w:p>
    <w:bookmarkEnd w:id="72"/>
    <w:p w14:paraId="3951F9B8" w14:textId="77777777" w:rsidR="003759D2" w:rsidRPr="003759D2" w:rsidRDefault="003759D2" w:rsidP="003759D2">
      <w:pPr>
        <w:rPr>
          <w:szCs w:val="26"/>
        </w:rPr>
      </w:pPr>
    </w:p>
    <w:p w14:paraId="18E5EAAD" w14:textId="77777777" w:rsidR="003759D2" w:rsidRDefault="003759D2" w:rsidP="003759D2">
      <w:pPr>
        <w:rPr>
          <w:szCs w:val="26"/>
        </w:rPr>
      </w:pPr>
      <w:r w:rsidRPr="003759D2">
        <w:rPr>
          <w:szCs w:val="26"/>
        </w:rPr>
        <w:t xml:space="preserve">Za ostale sodelujoče ponudnik v razdelek »Sodelujoči«, del »ESPD – ostali sodelujoči« priloži podpisane ESPD v </w:t>
      </w:r>
      <w:proofErr w:type="spellStart"/>
      <w:r w:rsidRPr="003759D2">
        <w:rPr>
          <w:szCs w:val="26"/>
        </w:rPr>
        <w:t>pdf</w:t>
      </w:r>
      <w:proofErr w:type="spellEnd"/>
      <w:r w:rsidRPr="003759D2">
        <w:rPr>
          <w:szCs w:val="26"/>
        </w:rPr>
        <w:t xml:space="preserve">. obliki, ali v elektronski obliki podpisan </w:t>
      </w:r>
      <w:proofErr w:type="spellStart"/>
      <w:r w:rsidRPr="003759D2">
        <w:rPr>
          <w:szCs w:val="26"/>
        </w:rPr>
        <w:t>xml</w:t>
      </w:r>
      <w:proofErr w:type="spellEnd"/>
      <w:r w:rsidRPr="003759D2">
        <w:rPr>
          <w:szCs w:val="26"/>
        </w:rPr>
        <w:t>.</w:t>
      </w:r>
    </w:p>
    <w:p w14:paraId="4768B8BA" w14:textId="77777777" w:rsidR="0099411F" w:rsidRDefault="0099411F" w:rsidP="003759D2">
      <w:pPr>
        <w:rPr>
          <w:szCs w:val="26"/>
        </w:rPr>
      </w:pPr>
    </w:p>
    <w:p w14:paraId="17839529" w14:textId="77777777" w:rsidR="0099411F" w:rsidRDefault="0099411F" w:rsidP="0099411F">
      <w:pPr>
        <w:numPr>
          <w:ilvl w:val="2"/>
          <w:numId w:val="10"/>
        </w:numPr>
        <w:tabs>
          <w:tab w:val="num" w:pos="794"/>
        </w:tabs>
        <w:rPr>
          <w:rFonts w:ascii="Arial,Bold" w:hAnsi="Arial,Bold" w:cs="Arial,Bold"/>
          <w:b/>
          <w:bCs/>
          <w:szCs w:val="20"/>
          <w:lang w:eastAsia="sl-SI"/>
        </w:rPr>
      </w:pPr>
      <w:r>
        <w:rPr>
          <w:rFonts w:ascii="Arial,Bold" w:hAnsi="Arial,Bold" w:cs="Arial,Bold"/>
          <w:b/>
          <w:bCs/>
          <w:szCs w:val="20"/>
          <w:lang w:eastAsia="sl-SI"/>
        </w:rPr>
        <w:t>Konfiguracija</w:t>
      </w:r>
    </w:p>
    <w:p w14:paraId="2DFDF45A" w14:textId="77777777" w:rsidR="0099411F" w:rsidRDefault="0099411F" w:rsidP="0099411F">
      <w:pPr>
        <w:autoSpaceDE w:val="0"/>
        <w:autoSpaceDN w:val="0"/>
        <w:adjustRightInd w:val="0"/>
        <w:jc w:val="left"/>
        <w:rPr>
          <w:rFonts w:cs="Arial"/>
          <w:szCs w:val="20"/>
          <w:lang w:eastAsia="sl-SI"/>
        </w:rPr>
      </w:pPr>
    </w:p>
    <w:p w14:paraId="0293EBDA" w14:textId="77777777" w:rsidR="0099411F" w:rsidRPr="003759D2" w:rsidRDefault="0099411F" w:rsidP="0099411F">
      <w:pPr>
        <w:tabs>
          <w:tab w:val="left" w:pos="9072"/>
        </w:tabs>
        <w:autoSpaceDE w:val="0"/>
        <w:autoSpaceDN w:val="0"/>
        <w:adjustRightInd w:val="0"/>
        <w:jc w:val="left"/>
        <w:rPr>
          <w:szCs w:val="26"/>
        </w:rPr>
      </w:pPr>
      <w:r>
        <w:rPr>
          <w:rFonts w:cs="Arial"/>
          <w:szCs w:val="20"/>
          <w:lang w:eastAsia="sl-SI"/>
        </w:rPr>
        <w:t>Ponudnik mora obrazec Konfiguracija izpolniti na način kot je to določeno v obrazcu. V skladu z vpisi v obrazec konfiguracija ponudnik v ponudbi predloži dokazila (kot so primeroma navedena v obrazcu) v katerih se nahajajo ustrezni tehnični podatki za vso ponujeno opremo, iz katerih je mogoče ugotoviti vse karakteristike in zahteve glede opreme, ki je opredeljene v tehničnih specifikacijah naročila, na način, da se ugotovi skladnost ponujene opreme z vsemi zahtevami iz tehničnih specifikacij naročila.</w:t>
      </w:r>
    </w:p>
    <w:p w14:paraId="7FCBC4C9" w14:textId="77777777" w:rsidR="002678B9" w:rsidRPr="00496356" w:rsidRDefault="002678B9" w:rsidP="0099411F">
      <w:pPr>
        <w:jc w:val="left"/>
        <w:rPr>
          <w:rFonts w:cs="Arial"/>
          <w:highlight w:val="yellow"/>
        </w:rPr>
      </w:pPr>
    </w:p>
    <w:p w14:paraId="474954DF" w14:textId="77777777" w:rsidR="002D6AC5" w:rsidRPr="00D9294E" w:rsidRDefault="00C307FD" w:rsidP="00D9294E">
      <w:pPr>
        <w:pStyle w:val="Naslov3"/>
        <w:ind w:left="357"/>
      </w:pPr>
      <w:bookmarkStart w:id="74" w:name="_Toc233199786"/>
      <w:r>
        <w:t xml:space="preserve">Obrazec </w:t>
      </w:r>
      <w:r w:rsidR="002D6AC5" w:rsidRPr="00D9294E">
        <w:t>Predračun</w:t>
      </w:r>
      <w:bookmarkEnd w:id="74"/>
    </w:p>
    <w:p w14:paraId="6349D789" w14:textId="77777777" w:rsidR="002678B9" w:rsidRPr="00BC7AFB" w:rsidRDefault="002678B9" w:rsidP="002678B9"/>
    <w:p w14:paraId="22DE8B85" w14:textId="77777777" w:rsidR="0099411F" w:rsidRPr="0099411F" w:rsidRDefault="0099411F" w:rsidP="0099411F">
      <w:pPr>
        <w:shd w:val="clear" w:color="auto" w:fill="FFFFFF"/>
        <w:rPr>
          <w:rFonts w:cs="Arial"/>
        </w:rPr>
      </w:pPr>
      <w:bookmarkStart w:id="75" w:name="_Toc40360646"/>
      <w:bookmarkStart w:id="76" w:name="_Toc41035628"/>
      <w:bookmarkStart w:id="77" w:name="_Toc45714678"/>
      <w:bookmarkStart w:id="78" w:name="_Toc45714979"/>
      <w:bookmarkStart w:id="79" w:name="_Toc45715136"/>
      <w:bookmarkStart w:id="80" w:name="_Toc45715272"/>
      <w:bookmarkStart w:id="81" w:name="_Toc45715413"/>
      <w:bookmarkStart w:id="82" w:name="_Toc84572616"/>
      <w:bookmarkStart w:id="83" w:name="_Hlk66259636"/>
      <w:r w:rsidRPr="0099411F">
        <w:rPr>
          <w:rFonts w:cs="Arial"/>
        </w:rPr>
        <w:t>Ponudnik mora v obrazcu Predračun ponujati vse postavke, ob upoštevanju Tehničnih specifikacij, ki so</w:t>
      </w:r>
    </w:p>
    <w:p w14:paraId="4E9B449B" w14:textId="77777777" w:rsidR="0099411F" w:rsidRDefault="0099411F" w:rsidP="0099411F">
      <w:pPr>
        <w:shd w:val="clear" w:color="auto" w:fill="FFFFFF"/>
        <w:rPr>
          <w:rFonts w:cs="Arial"/>
        </w:rPr>
      </w:pPr>
      <w:r w:rsidRPr="0099411F">
        <w:rPr>
          <w:rFonts w:cs="Arial"/>
        </w:rPr>
        <w:t>del dokumentacije naročila.</w:t>
      </w:r>
    </w:p>
    <w:p w14:paraId="35A3DF9A" w14:textId="77777777" w:rsidR="00F2619B" w:rsidRPr="0099411F" w:rsidRDefault="00F2619B" w:rsidP="0099411F">
      <w:pPr>
        <w:shd w:val="clear" w:color="auto" w:fill="FFFFFF"/>
        <w:rPr>
          <w:rFonts w:cs="Arial"/>
        </w:rPr>
      </w:pPr>
    </w:p>
    <w:p w14:paraId="6AC5E2FF" w14:textId="77777777" w:rsidR="00F2619B" w:rsidRDefault="0099411F" w:rsidP="0099411F">
      <w:pPr>
        <w:shd w:val="clear" w:color="auto" w:fill="FFFFFF"/>
        <w:rPr>
          <w:rFonts w:cs="Arial"/>
        </w:rPr>
      </w:pPr>
      <w:r w:rsidRPr="0099411F">
        <w:rPr>
          <w:rFonts w:cs="Arial"/>
        </w:rPr>
        <w:t>Ponudnik vpiše ceno na enoto v EUR z DDV, ceno za celotno predvideno količino v EUR z DDV ter</w:t>
      </w:r>
      <w:r w:rsidR="00F2619B">
        <w:rPr>
          <w:rFonts w:cs="Arial"/>
        </w:rPr>
        <w:t xml:space="preserve"> </w:t>
      </w:r>
      <w:r w:rsidRPr="0099411F">
        <w:rPr>
          <w:rFonts w:cs="Arial"/>
        </w:rPr>
        <w:t>skupno ponudbeno ceno v EUR z DDV.</w:t>
      </w:r>
    </w:p>
    <w:p w14:paraId="44A2387D" w14:textId="77777777" w:rsidR="00F2619B" w:rsidRDefault="00F2619B" w:rsidP="0099411F">
      <w:pPr>
        <w:shd w:val="clear" w:color="auto" w:fill="FFFFFF"/>
        <w:rPr>
          <w:rFonts w:cs="Arial"/>
        </w:rPr>
      </w:pPr>
    </w:p>
    <w:p w14:paraId="1E5DE3F6" w14:textId="77777777" w:rsidR="0099411F" w:rsidRDefault="0099411F" w:rsidP="0099411F">
      <w:pPr>
        <w:shd w:val="clear" w:color="auto" w:fill="FFFFFF"/>
        <w:rPr>
          <w:rFonts w:cs="Arial"/>
        </w:rPr>
      </w:pPr>
      <w:r w:rsidRPr="0099411F">
        <w:rPr>
          <w:rFonts w:cs="Arial"/>
        </w:rPr>
        <w:t>Ponudbena cena mora zajemati vse davke, popuste, stroške, ki vplivajo na oblikovanje ponudbene</w:t>
      </w:r>
      <w:r w:rsidR="00F2619B">
        <w:rPr>
          <w:rFonts w:cs="Arial"/>
        </w:rPr>
        <w:t xml:space="preserve"> </w:t>
      </w:r>
      <w:r w:rsidRPr="0099411F">
        <w:rPr>
          <w:rFonts w:cs="Arial"/>
        </w:rPr>
        <w:t>cene. Naročnik ne bo naknadno priznal nobenih dodatnih stroškov.</w:t>
      </w:r>
    </w:p>
    <w:p w14:paraId="12FF11F6" w14:textId="77777777" w:rsidR="00F2619B" w:rsidRPr="0099411F" w:rsidRDefault="00F2619B" w:rsidP="0099411F">
      <w:pPr>
        <w:shd w:val="clear" w:color="auto" w:fill="FFFFFF"/>
        <w:rPr>
          <w:rFonts w:cs="Arial"/>
        </w:rPr>
      </w:pPr>
    </w:p>
    <w:p w14:paraId="5E60C9AE" w14:textId="77777777" w:rsidR="0099411F" w:rsidRPr="0099411F" w:rsidRDefault="0099411F" w:rsidP="0099411F">
      <w:pPr>
        <w:shd w:val="clear" w:color="auto" w:fill="FFFFFF"/>
        <w:rPr>
          <w:rFonts w:cs="Arial"/>
        </w:rPr>
      </w:pPr>
      <w:r w:rsidRPr="0099411F">
        <w:rPr>
          <w:rFonts w:cs="Arial"/>
        </w:rPr>
        <w:t>Ponudnik v sistem e-JN v razdelek »Skupna ponudbena vrednost« pripravi predračun, tako, da po izbiri</w:t>
      </w:r>
    </w:p>
    <w:p w14:paraId="422604B5" w14:textId="77777777" w:rsidR="0099411F" w:rsidRDefault="0099411F" w:rsidP="0099411F">
      <w:pPr>
        <w:shd w:val="clear" w:color="auto" w:fill="FFFFFF"/>
        <w:rPr>
          <w:rFonts w:cs="Arial"/>
        </w:rPr>
      </w:pPr>
      <w:r w:rsidRPr="0099411F">
        <w:rPr>
          <w:rFonts w:cs="Arial"/>
        </w:rPr>
        <w:t>možnosti »Pripravi predračun za dražbo« v zato namenjene celice tabele z ročnim vnosom ali uvozom</w:t>
      </w:r>
      <w:r w:rsidR="00F2619B">
        <w:rPr>
          <w:rFonts w:cs="Arial"/>
        </w:rPr>
        <w:t xml:space="preserve"> </w:t>
      </w:r>
      <w:r w:rsidRPr="0099411F">
        <w:rPr>
          <w:rFonts w:cs="Arial"/>
        </w:rPr>
        <w:t>izpolnjene datoteke vnese »Cena/EM mere brez davka v EUR« in preveri vneseno vrsto davka in</w:t>
      </w:r>
      <w:r w:rsidR="00F2619B">
        <w:rPr>
          <w:rFonts w:cs="Arial"/>
        </w:rPr>
        <w:t xml:space="preserve"> </w:t>
      </w:r>
      <w:r w:rsidRPr="0099411F">
        <w:rPr>
          <w:rFonts w:cs="Arial"/>
        </w:rPr>
        <w:t>davčno stopnjo. Vrednost skupaj brez davka in vrednost skupaj z davkom se izračuna samodejno,</w:t>
      </w:r>
      <w:r w:rsidR="00F2619B">
        <w:rPr>
          <w:rFonts w:cs="Arial"/>
        </w:rPr>
        <w:t xml:space="preserve"> </w:t>
      </w:r>
      <w:r w:rsidRPr="0099411F">
        <w:rPr>
          <w:rFonts w:cs="Arial"/>
        </w:rPr>
        <w:t>samodejno pa se ustvari tudi predračun, ki bo skupaj z zneskom brez davka v EUR za celotno ponujeno</w:t>
      </w:r>
      <w:r w:rsidR="00F2619B">
        <w:rPr>
          <w:rFonts w:cs="Arial"/>
        </w:rPr>
        <w:t xml:space="preserve"> </w:t>
      </w:r>
      <w:r w:rsidRPr="0099411F">
        <w:rPr>
          <w:rFonts w:cs="Arial"/>
        </w:rPr>
        <w:t>količino, zneskom davka v EUR za celotno ponujeno količino in zneska z davkom v EUR za celotno</w:t>
      </w:r>
      <w:r w:rsidR="00F2619B">
        <w:rPr>
          <w:rFonts w:cs="Arial"/>
        </w:rPr>
        <w:t xml:space="preserve"> </w:t>
      </w:r>
      <w:r w:rsidRPr="0099411F">
        <w:rPr>
          <w:rFonts w:cs="Arial"/>
        </w:rPr>
        <w:t>ponujeno količino, razviden in dostopen na javnem odpiranju ponudb.</w:t>
      </w:r>
    </w:p>
    <w:p w14:paraId="478F6E31" w14:textId="77777777" w:rsidR="00F2619B" w:rsidRPr="0099411F" w:rsidRDefault="00F2619B" w:rsidP="0099411F">
      <w:pPr>
        <w:shd w:val="clear" w:color="auto" w:fill="FFFFFF"/>
        <w:rPr>
          <w:rFonts w:cs="Arial"/>
        </w:rPr>
      </w:pPr>
    </w:p>
    <w:p w14:paraId="648330DB" w14:textId="77777777" w:rsidR="0099411F" w:rsidRPr="0099411F" w:rsidRDefault="0099411F" w:rsidP="0099411F">
      <w:pPr>
        <w:shd w:val="clear" w:color="auto" w:fill="FFFFFF"/>
        <w:rPr>
          <w:rFonts w:cs="Arial"/>
        </w:rPr>
      </w:pPr>
      <w:r w:rsidRPr="0099411F">
        <w:rPr>
          <w:rFonts w:cs="Arial"/>
        </w:rPr>
        <w:t>V stolpcu B »Naziv predmeta« so navedene postavke Predračuna. Če ponudnik izpolnjuje predračun v</w:t>
      </w:r>
    </w:p>
    <w:p w14:paraId="17F62058" w14:textId="1BF30679" w:rsidR="0099411F" w:rsidRDefault="0099411F" w:rsidP="0099411F">
      <w:pPr>
        <w:shd w:val="clear" w:color="auto" w:fill="FFFFFF"/>
        <w:rPr>
          <w:rFonts w:cs="Arial"/>
        </w:rPr>
      </w:pPr>
      <w:r w:rsidRPr="0099411F">
        <w:rPr>
          <w:rFonts w:cs="Arial"/>
        </w:rPr>
        <w:t xml:space="preserve">sistemu </w:t>
      </w:r>
      <w:proofErr w:type="spellStart"/>
      <w:r w:rsidRPr="0099411F">
        <w:rPr>
          <w:rFonts w:cs="Arial"/>
        </w:rPr>
        <w:t>eJN</w:t>
      </w:r>
      <w:proofErr w:type="spellEnd"/>
      <w:r w:rsidRPr="0099411F">
        <w:rPr>
          <w:rFonts w:cs="Arial"/>
        </w:rPr>
        <w:t>, so vidni celotni opisi v stolpcu B. Če ponudnik izbere možnost za uvoz datoteke, je</w:t>
      </w:r>
      <w:r w:rsidR="00F2619B">
        <w:rPr>
          <w:rFonts w:cs="Arial"/>
        </w:rPr>
        <w:t xml:space="preserve"> </w:t>
      </w:r>
      <w:r w:rsidR="00E15B60">
        <w:rPr>
          <w:rFonts w:cs="Arial"/>
        </w:rPr>
        <w:t>treba</w:t>
      </w:r>
      <w:r w:rsidRPr="0099411F">
        <w:rPr>
          <w:rFonts w:cs="Arial"/>
        </w:rPr>
        <w:t xml:space="preserve"> v za to pripravljeni datoteki opise preveriti v vnosnem polju </w:t>
      </w:r>
      <w:proofErr w:type="spellStart"/>
      <w:r w:rsidRPr="0099411F">
        <w:rPr>
          <w:rFonts w:cs="Arial"/>
        </w:rPr>
        <w:t>excela</w:t>
      </w:r>
      <w:proofErr w:type="spellEnd"/>
      <w:r w:rsidRPr="0099411F">
        <w:rPr>
          <w:rFonts w:cs="Arial"/>
        </w:rPr>
        <w:t>, ker so zaradi zaklenjenih</w:t>
      </w:r>
      <w:r w:rsidR="00F2619B">
        <w:rPr>
          <w:rFonts w:cs="Arial"/>
        </w:rPr>
        <w:t xml:space="preserve"> </w:t>
      </w:r>
      <w:r w:rsidRPr="0099411F">
        <w:rPr>
          <w:rFonts w:cs="Arial"/>
        </w:rPr>
        <w:t>celic daljša besedila neposredno v celicah lahko skrita.</w:t>
      </w:r>
    </w:p>
    <w:p w14:paraId="5843A131" w14:textId="77777777" w:rsidR="00F2619B" w:rsidRPr="0099411F" w:rsidRDefault="00F2619B" w:rsidP="0099411F">
      <w:pPr>
        <w:shd w:val="clear" w:color="auto" w:fill="FFFFFF"/>
        <w:rPr>
          <w:rFonts w:cs="Arial"/>
        </w:rPr>
      </w:pPr>
    </w:p>
    <w:p w14:paraId="358BAABF" w14:textId="77777777" w:rsidR="0099411F" w:rsidRDefault="0099411F" w:rsidP="0099411F">
      <w:pPr>
        <w:shd w:val="clear" w:color="auto" w:fill="FFFFFF"/>
        <w:rPr>
          <w:rFonts w:cs="Arial"/>
        </w:rPr>
      </w:pPr>
      <w:r w:rsidRPr="0099411F">
        <w:rPr>
          <w:rFonts w:cs="Arial"/>
        </w:rPr>
        <w:t>Ponudnik v stolpec »Ponujeno (naziv)«, vpiše blagovno znamko opreme, ki jo ponuja in tip/model</w:t>
      </w:r>
      <w:r w:rsidR="00F2619B">
        <w:rPr>
          <w:rFonts w:cs="Arial"/>
        </w:rPr>
        <w:t xml:space="preserve"> </w:t>
      </w:r>
      <w:r w:rsidRPr="0099411F">
        <w:rPr>
          <w:rFonts w:cs="Arial"/>
        </w:rPr>
        <w:t>produkta. Ponujena oprema mora izpolnjevati vse zahteve, ki so navedene v tehničnih specifikacijah</w:t>
      </w:r>
      <w:r w:rsidR="00F2619B">
        <w:rPr>
          <w:rFonts w:cs="Arial"/>
        </w:rPr>
        <w:t xml:space="preserve"> </w:t>
      </w:r>
      <w:r w:rsidRPr="0099411F">
        <w:rPr>
          <w:rFonts w:cs="Arial"/>
        </w:rPr>
        <w:lastRenderedPageBreak/>
        <w:t xml:space="preserve">predmetnega naročila, v poglavju </w:t>
      </w:r>
      <w:r w:rsidRPr="00817D05">
        <w:rPr>
          <w:rFonts w:cs="Arial"/>
        </w:rPr>
        <w:t>»Pogoji in zahteve za nadgradnjo licenčne opreme sistema</w:t>
      </w:r>
      <w:r w:rsidR="00F2619B" w:rsidRPr="00817D05">
        <w:rPr>
          <w:rFonts w:cs="Arial"/>
        </w:rPr>
        <w:t xml:space="preserve"> </w:t>
      </w:r>
      <w:r w:rsidRPr="00817D05">
        <w:rPr>
          <w:rFonts w:cs="Arial"/>
        </w:rPr>
        <w:t>posredniških strežnikov«.</w:t>
      </w:r>
    </w:p>
    <w:p w14:paraId="4A2221FA" w14:textId="77777777" w:rsidR="00F2619B" w:rsidRPr="0099411F" w:rsidRDefault="00F2619B" w:rsidP="0099411F">
      <w:pPr>
        <w:shd w:val="clear" w:color="auto" w:fill="FFFFFF"/>
        <w:rPr>
          <w:rFonts w:cs="Arial"/>
        </w:rPr>
      </w:pPr>
    </w:p>
    <w:p w14:paraId="1A7E3D54" w14:textId="77777777" w:rsidR="0099411F" w:rsidRPr="0099411F" w:rsidRDefault="0099411F" w:rsidP="0099411F">
      <w:pPr>
        <w:shd w:val="clear" w:color="auto" w:fill="FFFFFF"/>
        <w:rPr>
          <w:rFonts w:cs="Arial"/>
        </w:rPr>
      </w:pPr>
      <w:r w:rsidRPr="0099411F">
        <w:rPr>
          <w:rFonts w:cs="Arial"/>
        </w:rPr>
        <w:t>Ponudnik izpolni vse postavke v Predračunu. Ponudnik cene vpiše na dve decimalki. Če ponudnik cene</w:t>
      </w:r>
    </w:p>
    <w:p w14:paraId="78037A42" w14:textId="77777777" w:rsidR="0099411F" w:rsidRPr="0099411F" w:rsidRDefault="0099411F" w:rsidP="0099411F">
      <w:pPr>
        <w:shd w:val="clear" w:color="auto" w:fill="FFFFFF"/>
        <w:rPr>
          <w:rFonts w:cs="Arial"/>
        </w:rPr>
      </w:pPr>
      <w:r w:rsidRPr="0099411F">
        <w:rPr>
          <w:rFonts w:cs="Arial"/>
        </w:rPr>
        <w:t>za posamezno postavko ne vpiše, sistem ne dopusti oddaje take ponudbe. Če vpiše ceno 0 (nič) EUR,</w:t>
      </w:r>
    </w:p>
    <w:p w14:paraId="38761F67" w14:textId="77777777" w:rsidR="0099411F" w:rsidRDefault="0099411F" w:rsidP="0099411F">
      <w:pPr>
        <w:shd w:val="clear" w:color="auto" w:fill="FFFFFF"/>
        <w:rPr>
          <w:rFonts w:cs="Arial"/>
        </w:rPr>
      </w:pPr>
      <w:r w:rsidRPr="0099411F">
        <w:rPr>
          <w:rFonts w:cs="Arial"/>
        </w:rPr>
        <w:t>se šteje, da ponuja postavko brezplačno.</w:t>
      </w:r>
    </w:p>
    <w:p w14:paraId="328F92D2" w14:textId="77777777" w:rsidR="00D27711" w:rsidRDefault="00D27711" w:rsidP="0099411F">
      <w:pPr>
        <w:shd w:val="clear" w:color="auto" w:fill="FFFFFF"/>
        <w:rPr>
          <w:rFonts w:cs="Arial"/>
        </w:rPr>
      </w:pPr>
    </w:p>
    <w:p w14:paraId="4F5C2E19" w14:textId="5645104F" w:rsidR="0099411F" w:rsidRPr="0099411F" w:rsidRDefault="0099411F" w:rsidP="0099411F">
      <w:pPr>
        <w:shd w:val="clear" w:color="auto" w:fill="FFFFFF"/>
        <w:rPr>
          <w:rFonts w:cs="Arial"/>
        </w:rPr>
      </w:pPr>
      <w:r w:rsidRPr="0099411F">
        <w:rPr>
          <w:rFonts w:cs="Arial"/>
        </w:rPr>
        <w:t>Naročnik v primeru, da ponudnik poleg cen, vpisanih v sistemu e-JN, v ponudbeni dokumentaciji predloži</w:t>
      </w:r>
    </w:p>
    <w:p w14:paraId="1E6166C0" w14:textId="77777777" w:rsidR="0099411F" w:rsidRDefault="0099411F" w:rsidP="0099411F">
      <w:pPr>
        <w:shd w:val="clear" w:color="auto" w:fill="FFFFFF"/>
        <w:rPr>
          <w:rFonts w:cs="Arial"/>
        </w:rPr>
      </w:pPr>
      <w:r w:rsidRPr="0099411F">
        <w:rPr>
          <w:rFonts w:cs="Arial"/>
        </w:rPr>
        <w:t>dokumente z vpisanimi ponudbenimi cenami, teh vpisov ne bo upošteval in se bo štelo, da ponudnik</w:t>
      </w:r>
      <w:r w:rsidR="00E50281">
        <w:rPr>
          <w:rFonts w:cs="Arial"/>
        </w:rPr>
        <w:t xml:space="preserve"> </w:t>
      </w:r>
      <w:r w:rsidRPr="0099411F">
        <w:rPr>
          <w:rFonts w:cs="Arial"/>
        </w:rPr>
        <w:t>ponuja cene, kot bodo vpisane v sistemu e-JN</w:t>
      </w:r>
      <w:r w:rsidR="00E50281">
        <w:rPr>
          <w:rFonts w:cs="Arial"/>
        </w:rPr>
        <w:t>.</w:t>
      </w:r>
    </w:p>
    <w:p w14:paraId="19AF9C49" w14:textId="77777777" w:rsidR="00E50281" w:rsidRPr="0099411F" w:rsidRDefault="00E50281" w:rsidP="0099411F">
      <w:pPr>
        <w:shd w:val="clear" w:color="auto" w:fill="FFFFFF"/>
        <w:rPr>
          <w:rFonts w:cs="Arial"/>
        </w:rPr>
      </w:pPr>
    </w:p>
    <w:p w14:paraId="010B4968" w14:textId="77777777" w:rsidR="0099411F" w:rsidRDefault="0099411F" w:rsidP="0099411F">
      <w:pPr>
        <w:shd w:val="clear" w:color="auto" w:fill="FFFFFF"/>
        <w:rPr>
          <w:rFonts w:cs="Arial"/>
        </w:rPr>
      </w:pPr>
      <w:r w:rsidRPr="0099411F">
        <w:rPr>
          <w:rFonts w:cs="Arial"/>
        </w:rPr>
        <w:t>Ponudnik ne sme spreminjati vsebine predračuna.</w:t>
      </w:r>
    </w:p>
    <w:p w14:paraId="290BC6B1" w14:textId="77777777" w:rsidR="00E50281" w:rsidRPr="0099411F" w:rsidRDefault="00E50281" w:rsidP="0099411F">
      <w:pPr>
        <w:shd w:val="clear" w:color="auto" w:fill="FFFFFF"/>
        <w:rPr>
          <w:rFonts w:cs="Arial"/>
        </w:rPr>
      </w:pPr>
    </w:p>
    <w:p w14:paraId="43D238B6" w14:textId="77777777" w:rsidR="0099411F" w:rsidRPr="0099411F" w:rsidRDefault="0099411F" w:rsidP="0099411F">
      <w:pPr>
        <w:shd w:val="clear" w:color="auto" w:fill="FFFFFF"/>
        <w:rPr>
          <w:rFonts w:cs="Arial"/>
        </w:rPr>
      </w:pPr>
      <w:r w:rsidRPr="0099411F">
        <w:rPr>
          <w:rFonts w:cs="Arial"/>
        </w:rPr>
        <w:t>V primeru, da bo naročnik pri pregledu in ocenjevanju ponudb odkril očitne računske napake, bo ravnal</w:t>
      </w:r>
    </w:p>
    <w:p w14:paraId="72D67D3C" w14:textId="77777777" w:rsidR="00F4602E" w:rsidRDefault="0099411F" w:rsidP="0099411F">
      <w:pPr>
        <w:shd w:val="clear" w:color="auto" w:fill="FFFFFF"/>
        <w:rPr>
          <w:rFonts w:cs="Arial"/>
        </w:rPr>
      </w:pPr>
      <w:r w:rsidRPr="0099411F">
        <w:rPr>
          <w:rFonts w:cs="Arial"/>
        </w:rPr>
        <w:t>v skladu s sedmim odstavkom 89. člena ZJN-3.</w:t>
      </w:r>
    </w:p>
    <w:p w14:paraId="298F6A86" w14:textId="77777777" w:rsidR="00E50281" w:rsidRDefault="00E50281" w:rsidP="0099411F">
      <w:pPr>
        <w:shd w:val="clear" w:color="auto" w:fill="FFFFFF"/>
        <w:rPr>
          <w:rFonts w:cs="Arial"/>
        </w:rPr>
      </w:pPr>
    </w:p>
    <w:p w14:paraId="7DF656BD" w14:textId="77777777" w:rsidR="00E50281" w:rsidRDefault="00E50281" w:rsidP="00E50281">
      <w:pPr>
        <w:pStyle w:val="Naslov3"/>
        <w:ind w:left="357"/>
        <w:rPr>
          <w:rFonts w:cs="Arial"/>
        </w:rPr>
      </w:pPr>
      <w:bookmarkStart w:id="84" w:name="_Toc233199787"/>
      <w:r w:rsidRPr="00E50281">
        <w:rPr>
          <w:rFonts w:cs="Arial"/>
        </w:rPr>
        <w:t>Tehnična dokumentacija za opremo</w:t>
      </w:r>
      <w:bookmarkEnd w:id="84"/>
    </w:p>
    <w:p w14:paraId="6E6A9C79" w14:textId="77777777" w:rsidR="00E50281" w:rsidRPr="00E50281" w:rsidRDefault="00E50281" w:rsidP="00E50281"/>
    <w:p w14:paraId="5EFE5043" w14:textId="49006040" w:rsidR="00E50281" w:rsidRDefault="00E50281" w:rsidP="0099411F">
      <w:pPr>
        <w:shd w:val="clear" w:color="auto" w:fill="FFFFFF"/>
        <w:rPr>
          <w:rFonts w:cs="Arial"/>
        </w:rPr>
      </w:pPr>
      <w:r w:rsidRPr="00E50281">
        <w:rPr>
          <w:rFonts w:cs="Arial"/>
        </w:rPr>
        <w:t>Ponudnik mora za ponujeno opremo priložiti tehnično dokumentacijo (tehnična dokumentacija</w:t>
      </w:r>
      <w:r>
        <w:rPr>
          <w:rFonts w:cs="Arial"/>
        </w:rPr>
        <w:t xml:space="preserve"> </w:t>
      </w:r>
      <w:r w:rsidRPr="00E50281">
        <w:rPr>
          <w:rFonts w:cs="Arial"/>
        </w:rPr>
        <w:t>proizvajalca, katalogi, certifikati, deklaracije, ustrezni tehnični podatki, izpisi spletne strani (ne samo</w:t>
      </w:r>
      <w:r>
        <w:rPr>
          <w:rFonts w:cs="Arial"/>
        </w:rPr>
        <w:t xml:space="preserve"> </w:t>
      </w:r>
      <w:r w:rsidRPr="00E50281">
        <w:rPr>
          <w:rFonts w:cs="Arial"/>
        </w:rPr>
        <w:t>navedba spletnega naslova), izjave proizvajalcev, ali druga dokazila), iz katere je jasno razvidna</w:t>
      </w:r>
      <w:r>
        <w:rPr>
          <w:rFonts w:cs="Arial"/>
        </w:rPr>
        <w:t xml:space="preserve"> </w:t>
      </w:r>
      <w:r w:rsidRPr="00E50281">
        <w:rPr>
          <w:rFonts w:cs="Arial"/>
        </w:rPr>
        <w:t>skladnost ponujene opreme z zahtevami iz tehničnih specifikacij naročila, iz poglavja »Pogoji in zahteve</w:t>
      </w:r>
      <w:r>
        <w:rPr>
          <w:rFonts w:cs="Arial"/>
        </w:rPr>
        <w:t xml:space="preserve"> </w:t>
      </w:r>
      <w:r w:rsidRPr="00E50281">
        <w:rPr>
          <w:rFonts w:cs="Arial"/>
        </w:rPr>
        <w:t>za nadgradnjo licenčne opreme sistema posredniških strežnikov«.</w:t>
      </w:r>
    </w:p>
    <w:p w14:paraId="5D59FAFF" w14:textId="77777777" w:rsidR="00E50281" w:rsidRDefault="00E50281" w:rsidP="0099411F">
      <w:pPr>
        <w:shd w:val="clear" w:color="auto" w:fill="FFFFFF"/>
        <w:rPr>
          <w:rFonts w:cs="Arial"/>
        </w:rPr>
      </w:pPr>
    </w:p>
    <w:p w14:paraId="5FFEEE9D" w14:textId="77777777" w:rsidR="00D90180" w:rsidRPr="00D9294E" w:rsidRDefault="00D90180" w:rsidP="00D9294E">
      <w:pPr>
        <w:pStyle w:val="Naslov3"/>
        <w:ind w:left="357"/>
      </w:pPr>
      <w:bookmarkStart w:id="85" w:name="_Toc233199788"/>
      <w:r w:rsidRPr="00D9294E">
        <w:t xml:space="preserve">Drugi </w:t>
      </w:r>
      <w:bookmarkEnd w:id="75"/>
      <w:bookmarkEnd w:id="76"/>
      <w:bookmarkEnd w:id="77"/>
      <w:bookmarkEnd w:id="78"/>
      <w:bookmarkEnd w:id="79"/>
      <w:bookmarkEnd w:id="80"/>
      <w:bookmarkEnd w:id="81"/>
      <w:r w:rsidRPr="00D9294E">
        <w:t>dokumenti ponudbe</w:t>
      </w:r>
      <w:bookmarkEnd w:id="82"/>
      <w:bookmarkEnd w:id="85"/>
    </w:p>
    <w:p w14:paraId="5214DF0A" w14:textId="77777777" w:rsidR="002678B9" w:rsidRPr="00972086" w:rsidRDefault="002678B9" w:rsidP="002678B9"/>
    <w:bookmarkEnd w:id="83"/>
    <w:p w14:paraId="05BD72F4" w14:textId="77777777"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4FEFB8D5" w14:textId="77777777" w:rsidR="00D90180" w:rsidRPr="00972086" w:rsidRDefault="00D90180" w:rsidP="00D90180">
      <w:pPr>
        <w:rPr>
          <w:rFonts w:cs="Arial"/>
          <w:lang w:eastAsia="ar-SA"/>
        </w:rPr>
      </w:pPr>
    </w:p>
    <w:p w14:paraId="3A929414" w14:textId="77777777" w:rsidR="002D6AC5" w:rsidRPr="00972086" w:rsidRDefault="00D90180" w:rsidP="00D90180">
      <w:pPr>
        <w:rPr>
          <w:rFonts w:cs="Arial"/>
          <w:lang w:eastAsia="ar-SA"/>
        </w:rPr>
      </w:pPr>
      <w:r w:rsidRPr="00972086">
        <w:rPr>
          <w:rFonts w:cs="Arial"/>
          <w:lang w:eastAsia="ar-SA"/>
        </w:rPr>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w:t>
      </w:r>
      <w:proofErr w:type="spellStart"/>
      <w:r w:rsidRPr="00972086">
        <w:rPr>
          <w:rFonts w:cs="Arial"/>
          <w:lang w:eastAsia="ar-SA"/>
        </w:rPr>
        <w:t>pdf</w:t>
      </w:r>
      <w:proofErr w:type="spellEnd"/>
      <w:r w:rsidRPr="00972086">
        <w:rPr>
          <w:rFonts w:cs="Arial"/>
          <w:lang w:eastAsia="ar-SA"/>
        </w:rPr>
        <w:t xml:space="preserve"> dokument ali drug format, ki omogoča shranjevanje skeniranega dokumenta (npr. .</w:t>
      </w:r>
      <w:proofErr w:type="spellStart"/>
      <w:r w:rsidRPr="00972086">
        <w:rPr>
          <w:rFonts w:cs="Arial"/>
          <w:lang w:eastAsia="ar-SA"/>
        </w:rPr>
        <w:t>tif</w:t>
      </w:r>
      <w:proofErr w:type="spellEnd"/>
      <w:r w:rsidRPr="00972086">
        <w:rPr>
          <w:rFonts w:cs="Arial"/>
          <w:lang w:eastAsia="ar-SA"/>
        </w:rPr>
        <w:t>, .</w:t>
      </w:r>
      <w:proofErr w:type="spellStart"/>
      <w:r w:rsidRPr="00972086">
        <w:rPr>
          <w:rFonts w:cs="Arial"/>
          <w:lang w:eastAsia="ar-SA"/>
        </w:rPr>
        <w:t>jpg</w:t>
      </w:r>
      <w:proofErr w:type="spellEnd"/>
      <w:r w:rsidRPr="00972086">
        <w:rPr>
          <w:rFonts w:cs="Arial"/>
          <w:lang w:eastAsia="ar-SA"/>
        </w:rPr>
        <w:t>), lahko pa so podpisani elektronsko in naloženi kot .</w:t>
      </w:r>
      <w:proofErr w:type="spellStart"/>
      <w:r w:rsidRPr="00972086">
        <w:rPr>
          <w:rFonts w:cs="Arial"/>
          <w:lang w:eastAsia="ar-SA"/>
        </w:rPr>
        <w:t>pdf</w:t>
      </w:r>
      <w:proofErr w:type="spellEnd"/>
      <w:r w:rsidRPr="00972086">
        <w:rPr>
          <w:rFonts w:cs="Arial"/>
          <w:lang w:eastAsia="ar-SA"/>
        </w:rPr>
        <w:t xml:space="preserve"> dokument.</w:t>
      </w:r>
    </w:p>
    <w:p w14:paraId="24478ECC" w14:textId="77777777" w:rsidR="002678B9" w:rsidRPr="00496356" w:rsidRDefault="002678B9" w:rsidP="00D90180">
      <w:pPr>
        <w:rPr>
          <w:rFonts w:cs="Arial"/>
          <w:highlight w:val="yellow"/>
          <w:lang w:eastAsia="ar-SA"/>
        </w:rPr>
      </w:pPr>
    </w:p>
    <w:p w14:paraId="683DDF2E" w14:textId="77777777" w:rsidR="00D90180" w:rsidRPr="00972086" w:rsidRDefault="00D90180" w:rsidP="00D9294E">
      <w:pPr>
        <w:pStyle w:val="Naslov5"/>
        <w:numPr>
          <w:ilvl w:val="3"/>
          <w:numId w:val="10"/>
        </w:numPr>
        <w:tabs>
          <w:tab w:val="left" w:pos="851"/>
        </w:tabs>
        <w:rPr>
          <w:rFonts w:eastAsia="Arial Unicode MS" w:cs="Arial"/>
          <w:szCs w:val="20"/>
          <w:lang w:eastAsia="ar-SA"/>
        </w:rPr>
      </w:pPr>
      <w:bookmarkStart w:id="86" w:name="_Toc80859189"/>
      <w:r w:rsidRPr="00972086">
        <w:rPr>
          <w:rFonts w:eastAsia="Arial Unicode MS" w:cs="Arial"/>
          <w:szCs w:val="20"/>
          <w:lang w:eastAsia="ar-SA"/>
        </w:rPr>
        <w:t>Soglasje podizvajalca za neposredna plačila</w:t>
      </w:r>
      <w:bookmarkEnd w:id="86"/>
    </w:p>
    <w:p w14:paraId="28A7D4F5" w14:textId="77777777" w:rsidR="002678B9" w:rsidRPr="00972086" w:rsidRDefault="002678B9" w:rsidP="002678B9">
      <w:pPr>
        <w:rPr>
          <w:rFonts w:eastAsia="Arial Unicode MS"/>
          <w:lang w:eastAsia="ar-SA"/>
        </w:rPr>
      </w:pPr>
    </w:p>
    <w:p w14:paraId="49A18E66" w14:textId="77777777" w:rsidR="00D90180"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55E0BF43" w14:textId="77777777" w:rsidR="002678B9" w:rsidRPr="00CC0F68" w:rsidRDefault="002678B9" w:rsidP="00D90180">
      <w:pPr>
        <w:rPr>
          <w:rFonts w:cs="Arial"/>
          <w:lang w:eastAsia="ar-SA"/>
        </w:rPr>
      </w:pPr>
    </w:p>
    <w:p w14:paraId="2A164FDF" w14:textId="77777777" w:rsidR="00D90180" w:rsidRPr="00D9294E" w:rsidRDefault="00D90180" w:rsidP="00D9294E">
      <w:pPr>
        <w:pStyle w:val="Naslov2"/>
        <w:ind w:left="567" w:hanging="567"/>
      </w:pPr>
      <w:bookmarkStart w:id="87" w:name="_Toc80859190"/>
      <w:bookmarkStart w:id="88" w:name="_Toc233199789"/>
      <w:r w:rsidRPr="00D9294E">
        <w:t>Druga določila za pripravo ponudbe</w:t>
      </w:r>
      <w:bookmarkEnd w:id="87"/>
      <w:bookmarkEnd w:id="88"/>
    </w:p>
    <w:p w14:paraId="3502F262" w14:textId="77777777" w:rsidR="002678B9" w:rsidRPr="00CC0F68" w:rsidRDefault="002678B9" w:rsidP="002678B9">
      <w:pPr>
        <w:rPr>
          <w:lang w:eastAsia="ar-SA"/>
        </w:rPr>
      </w:pPr>
    </w:p>
    <w:p w14:paraId="4D19614F" w14:textId="77777777" w:rsidR="00D90180" w:rsidRPr="00D9294E" w:rsidRDefault="00D90180" w:rsidP="00D9294E">
      <w:pPr>
        <w:pStyle w:val="Naslov3"/>
        <w:ind w:left="357"/>
      </w:pPr>
      <w:bookmarkStart w:id="89" w:name="_Toc336851754"/>
      <w:bookmarkStart w:id="90" w:name="_Toc336851802"/>
      <w:bookmarkStart w:id="91" w:name="_Toc80859191"/>
      <w:bookmarkStart w:id="92" w:name="_Toc233199790"/>
      <w:r w:rsidRPr="00D9294E">
        <w:t>Skupna ponudba</w:t>
      </w:r>
      <w:bookmarkEnd w:id="89"/>
      <w:bookmarkEnd w:id="90"/>
      <w:bookmarkEnd w:id="91"/>
      <w:bookmarkEnd w:id="92"/>
    </w:p>
    <w:p w14:paraId="61B6E705" w14:textId="77777777" w:rsidR="002678B9" w:rsidRPr="00850EFD" w:rsidRDefault="002678B9" w:rsidP="002678B9">
      <w:pPr>
        <w:rPr>
          <w:lang w:eastAsia="ar-SA"/>
        </w:rPr>
      </w:pPr>
    </w:p>
    <w:p w14:paraId="40C9840E" w14:textId="77777777" w:rsidR="000D274A" w:rsidRPr="000D274A" w:rsidRDefault="000D274A" w:rsidP="000D274A">
      <w:pPr>
        <w:rPr>
          <w:rFonts w:cs="Arial"/>
          <w:szCs w:val="20"/>
        </w:rPr>
      </w:pPr>
      <w:bookmarkStart w:id="93" w:name="_Toc5277416"/>
      <w:r w:rsidRPr="000D274A">
        <w:rPr>
          <w:rFonts w:cs="Arial"/>
          <w:szCs w:val="20"/>
        </w:rPr>
        <w:t>Vsi ponudniki v skupni ponudbi morajo izpolniti obrazec ESPD posamično in v njem navesti vse zahtevane podatke. Ponudnik v sistemu e-JN označi, da gre za skupno ponudbo ter navede ponudnike v skupni ponudbi. V primeru neskladja med vpisom ponudnikov v skupni ponudbi v informacijskem sistemu e-JN in vpisom ponudnikov v skupni ponudbi v ponudbeni dokumentaciji, se bo štelo, da velja vpis v ponudbeni dokumentaciji.</w:t>
      </w:r>
    </w:p>
    <w:p w14:paraId="0DDBF3BE" w14:textId="77777777" w:rsidR="000D274A" w:rsidRPr="000D274A" w:rsidRDefault="000D274A" w:rsidP="000D274A">
      <w:pPr>
        <w:rPr>
          <w:rFonts w:cs="Arial"/>
          <w:szCs w:val="20"/>
        </w:rPr>
      </w:pPr>
    </w:p>
    <w:p w14:paraId="4A226DA8" w14:textId="32A9C0F9" w:rsidR="000D274A" w:rsidRPr="000D274A" w:rsidRDefault="000D274A" w:rsidP="000D274A">
      <w:pPr>
        <w:rPr>
          <w:rFonts w:cs="Arial"/>
          <w:szCs w:val="20"/>
        </w:rPr>
      </w:pPr>
      <w:r w:rsidRPr="000D274A">
        <w:rPr>
          <w:rFonts w:cs="Arial"/>
          <w:szCs w:val="20"/>
        </w:rPr>
        <w:t xml:space="preserve">V primeru, da skupina ponudnikov predloži skupno ponudbo, mora vsak ponudnik izpolnjevati vse pogoje določene v točki </w:t>
      </w:r>
      <w:r w:rsidR="00BA3EA2">
        <w:rPr>
          <w:rFonts w:cs="Arial"/>
          <w:szCs w:val="20"/>
        </w:rPr>
        <w:t>10</w:t>
      </w:r>
      <w:r w:rsidRPr="000D274A">
        <w:rPr>
          <w:rFonts w:cs="Arial"/>
          <w:szCs w:val="20"/>
        </w:rPr>
        <w:t>.1.1 teh navodil.</w:t>
      </w:r>
    </w:p>
    <w:p w14:paraId="25D59143" w14:textId="77777777" w:rsidR="000D274A" w:rsidRPr="000D274A" w:rsidRDefault="000D274A" w:rsidP="000D274A">
      <w:pPr>
        <w:rPr>
          <w:rFonts w:cs="Arial"/>
          <w:szCs w:val="20"/>
        </w:rPr>
      </w:pPr>
    </w:p>
    <w:p w14:paraId="0D3278E8" w14:textId="5AE5FEA5" w:rsidR="000D274A" w:rsidRPr="000D274A" w:rsidRDefault="000D274A" w:rsidP="000D274A">
      <w:pPr>
        <w:rPr>
          <w:rFonts w:cs="Arial"/>
          <w:szCs w:val="20"/>
        </w:rPr>
      </w:pPr>
      <w:r w:rsidRPr="000D274A">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BA3EA2">
        <w:rPr>
          <w:rFonts w:cs="Arial"/>
          <w:szCs w:val="20"/>
        </w:rPr>
        <w:t>10</w:t>
      </w:r>
      <w:r w:rsidRPr="000D274A">
        <w:rPr>
          <w:rFonts w:cs="Arial"/>
          <w:szCs w:val="20"/>
        </w:rPr>
        <w:t xml:space="preserve">.1.1 teh navodil. Če bo katerikoli izmed skupnih ponudnikov v položaju iz točke </w:t>
      </w:r>
      <w:r w:rsidR="00BA3EA2">
        <w:rPr>
          <w:rFonts w:cs="Arial"/>
          <w:szCs w:val="20"/>
        </w:rPr>
        <w:t>10</w:t>
      </w:r>
      <w:r w:rsidRPr="000D274A">
        <w:rPr>
          <w:rFonts w:cs="Arial"/>
          <w:szCs w:val="20"/>
        </w:rPr>
        <w:t>.1.1 teh navodil, bo naročnik ravnal v skladu z devetim, desetim in enajstim odstavkom 75. člena ZJN-3.</w:t>
      </w:r>
    </w:p>
    <w:p w14:paraId="64550D48" w14:textId="77777777" w:rsidR="000D274A" w:rsidRPr="000D274A" w:rsidRDefault="000D274A" w:rsidP="000D274A">
      <w:pPr>
        <w:rPr>
          <w:rFonts w:cs="Arial"/>
          <w:szCs w:val="20"/>
        </w:rPr>
      </w:pPr>
    </w:p>
    <w:p w14:paraId="2DEB7B6B" w14:textId="7345E7A6" w:rsidR="000D274A" w:rsidRPr="000D274A" w:rsidRDefault="000D274A" w:rsidP="000D274A">
      <w:pPr>
        <w:rPr>
          <w:rFonts w:cs="Arial"/>
          <w:szCs w:val="20"/>
        </w:rPr>
      </w:pPr>
      <w:r w:rsidRPr="000D274A">
        <w:rPr>
          <w:rFonts w:cs="Arial"/>
          <w:szCs w:val="20"/>
        </w:rPr>
        <w:t xml:space="preserve">Pogoje iz točke </w:t>
      </w:r>
      <w:r w:rsidR="00BA3EA2">
        <w:rPr>
          <w:rFonts w:cs="Arial"/>
          <w:szCs w:val="20"/>
        </w:rPr>
        <w:t>10</w:t>
      </w:r>
      <w:r w:rsidRPr="000D274A">
        <w:rPr>
          <w:rFonts w:cs="Arial"/>
          <w:szCs w:val="20"/>
        </w:rPr>
        <w:t xml:space="preserve">.1.2 in </w:t>
      </w:r>
      <w:r w:rsidR="00BA3EA2">
        <w:rPr>
          <w:rFonts w:cs="Arial"/>
          <w:szCs w:val="20"/>
        </w:rPr>
        <w:t>10</w:t>
      </w:r>
      <w:r w:rsidRPr="000D274A">
        <w:rPr>
          <w:rFonts w:cs="Arial"/>
          <w:szCs w:val="20"/>
        </w:rPr>
        <w:t xml:space="preserve">.1.3 teh navodil lahko ponudniki izpolnjujejo kumulativno. Dokumente, ki se nanašajo na dokazovanje teh pogojev, poda katerikoli ponudnik v skupni ponudbi. </w:t>
      </w:r>
    </w:p>
    <w:p w14:paraId="3DEA7FCD" w14:textId="77777777" w:rsidR="000D274A" w:rsidRPr="000D274A" w:rsidRDefault="000D274A" w:rsidP="000D274A">
      <w:pPr>
        <w:rPr>
          <w:rFonts w:cs="Arial"/>
          <w:szCs w:val="20"/>
        </w:rPr>
      </w:pPr>
    </w:p>
    <w:p w14:paraId="6835C3B2" w14:textId="77777777" w:rsidR="00D90180" w:rsidRPr="00EF24A5" w:rsidRDefault="000D274A" w:rsidP="000D274A">
      <w:pPr>
        <w:rPr>
          <w:rFonts w:cs="Arial"/>
          <w:szCs w:val="20"/>
        </w:rPr>
      </w:pPr>
      <w:r w:rsidRPr="000D274A">
        <w:rPr>
          <w:rFonts w:cs="Arial"/>
          <w:szCs w:val="20"/>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1A176E7" w14:textId="77777777" w:rsidR="002678B9" w:rsidRPr="00C67DB3" w:rsidRDefault="002678B9" w:rsidP="00D90180">
      <w:pPr>
        <w:rPr>
          <w:rFonts w:cs="Arial"/>
          <w:szCs w:val="20"/>
        </w:rPr>
      </w:pPr>
    </w:p>
    <w:p w14:paraId="5A5B63B1" w14:textId="77777777" w:rsidR="00D90180" w:rsidRPr="00D9294E" w:rsidRDefault="00D90180" w:rsidP="00D9294E">
      <w:pPr>
        <w:pStyle w:val="Naslov3"/>
        <w:ind w:left="357"/>
      </w:pPr>
      <w:bookmarkStart w:id="94" w:name="_Toc80859192"/>
      <w:bookmarkStart w:id="95" w:name="_Toc233199791"/>
      <w:r w:rsidRPr="00D9294E">
        <w:t>Ponudba s podizvajalci</w:t>
      </w:r>
      <w:bookmarkEnd w:id="93"/>
      <w:bookmarkEnd w:id="94"/>
      <w:bookmarkEnd w:id="95"/>
    </w:p>
    <w:p w14:paraId="7F0C6D2A" w14:textId="77777777" w:rsidR="002678B9" w:rsidRPr="00C67DB3" w:rsidRDefault="002678B9" w:rsidP="002678B9"/>
    <w:p w14:paraId="1AC4EBBB" w14:textId="77777777" w:rsidR="000D274A" w:rsidRPr="000D274A" w:rsidRDefault="000D274A" w:rsidP="000D274A">
      <w:pPr>
        <w:rPr>
          <w:rFonts w:cs="Arial"/>
          <w:szCs w:val="20"/>
        </w:rPr>
      </w:pPr>
      <w:r w:rsidRPr="000D274A">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0D274A">
        <w:rPr>
          <w:rFonts w:cs="Arial"/>
          <w:szCs w:val="20"/>
        </w:rPr>
        <w:t>podizvajanje</w:t>
      </w:r>
      <w:proofErr w:type="spellEnd"/>
      <w:r w:rsidRPr="000D274A">
        <w:rPr>
          <w:rFonts w:cs="Arial"/>
          <w:szCs w:val="20"/>
        </w:rPr>
        <w:t xml:space="preserve">. Če ponudnik nastopa v ponudbi z več kot enim podizvajalcem, mora napisati delež </w:t>
      </w:r>
      <w:proofErr w:type="spellStart"/>
      <w:r w:rsidRPr="000D274A">
        <w:rPr>
          <w:rFonts w:cs="Arial"/>
          <w:szCs w:val="20"/>
        </w:rPr>
        <w:t>podizvajanja</w:t>
      </w:r>
      <w:proofErr w:type="spellEnd"/>
      <w:r w:rsidRPr="000D274A">
        <w:rPr>
          <w:rFonts w:cs="Arial"/>
          <w:szCs w:val="20"/>
        </w:rPr>
        <w:t xml:space="preserve"> za vsakega prijavljenega podizvajalca posebej. </w:t>
      </w:r>
    </w:p>
    <w:p w14:paraId="0F9427FF" w14:textId="77777777" w:rsidR="000D274A" w:rsidRPr="000D274A" w:rsidRDefault="000D274A" w:rsidP="000D274A">
      <w:pPr>
        <w:rPr>
          <w:rFonts w:cs="Arial"/>
          <w:szCs w:val="20"/>
        </w:rPr>
      </w:pPr>
    </w:p>
    <w:p w14:paraId="41CF2AEB" w14:textId="77777777" w:rsidR="000D274A" w:rsidRPr="000D274A" w:rsidRDefault="000D274A" w:rsidP="000D274A">
      <w:pPr>
        <w:rPr>
          <w:rFonts w:cs="Arial"/>
          <w:szCs w:val="20"/>
        </w:rPr>
      </w:pPr>
      <w:r w:rsidRPr="000D274A">
        <w:rPr>
          <w:rFonts w:cs="Arial"/>
          <w:szCs w:val="20"/>
        </w:rPr>
        <w:t>Ponudnik v sistem e-JN označi, da gre za ponudbo s podizvajalci in navede vse sodelujoče gospodarske subjekte.</w:t>
      </w:r>
    </w:p>
    <w:p w14:paraId="43AE4593" w14:textId="77777777" w:rsidR="000D274A" w:rsidRPr="000D274A" w:rsidRDefault="000D274A" w:rsidP="000D274A">
      <w:pPr>
        <w:rPr>
          <w:rFonts w:cs="Arial"/>
          <w:szCs w:val="20"/>
        </w:rPr>
      </w:pPr>
    </w:p>
    <w:p w14:paraId="0FAFE7D4" w14:textId="5A188E62" w:rsidR="000D274A" w:rsidRPr="000D274A" w:rsidRDefault="000D274A" w:rsidP="000D274A">
      <w:pPr>
        <w:rPr>
          <w:rFonts w:cs="Arial"/>
          <w:szCs w:val="20"/>
        </w:rPr>
      </w:pPr>
      <w:r w:rsidRPr="000D274A">
        <w:rPr>
          <w:rFonts w:cs="Arial"/>
          <w:szCs w:val="20"/>
        </w:rPr>
        <w:t xml:space="preserve">Ponudnik mora v ponudbi predložiti izpolnjene obrazce ESPD za vsakega podizvajalca, s katerim bo sodeloval pri naročilu. Če bodo pri podizvajalcu obstajali razlogi za izključitev iz točke </w:t>
      </w:r>
      <w:r w:rsidR="00F9737A">
        <w:rPr>
          <w:rFonts w:cs="Arial"/>
          <w:szCs w:val="20"/>
        </w:rPr>
        <w:t>10</w:t>
      </w:r>
      <w:r w:rsidRPr="000D274A">
        <w:rPr>
          <w:rFonts w:cs="Arial"/>
          <w:szCs w:val="20"/>
        </w:rPr>
        <w:t xml:space="preserve">.1.1 teh navodil, bo naročnik podizvajalca zavrnil. </w:t>
      </w:r>
    </w:p>
    <w:p w14:paraId="6A5D782B" w14:textId="77777777" w:rsidR="000D274A" w:rsidRPr="000D274A" w:rsidRDefault="000D274A" w:rsidP="000D274A">
      <w:pPr>
        <w:rPr>
          <w:rFonts w:cs="Arial"/>
          <w:szCs w:val="20"/>
        </w:rPr>
      </w:pPr>
    </w:p>
    <w:p w14:paraId="1ED806C1" w14:textId="5C948C92" w:rsidR="000D274A" w:rsidRPr="000D274A" w:rsidRDefault="000D274A" w:rsidP="000D274A">
      <w:pPr>
        <w:rPr>
          <w:rFonts w:cs="Arial"/>
          <w:szCs w:val="20"/>
        </w:rPr>
      </w:pPr>
      <w:r w:rsidRPr="000D274A">
        <w:rPr>
          <w:rFonts w:cs="Arial"/>
          <w:szCs w:val="20"/>
        </w:rPr>
        <w:t xml:space="preserve">Če ponudnik za izpolnjevanje tehnične sposobnosti iz točke </w:t>
      </w:r>
      <w:r w:rsidR="00F9737A">
        <w:rPr>
          <w:rFonts w:cs="Arial"/>
          <w:szCs w:val="20"/>
        </w:rPr>
        <w:t>10</w:t>
      </w:r>
      <w:r w:rsidRPr="000D274A">
        <w:rPr>
          <w:rFonts w:cs="Arial"/>
          <w:szCs w:val="20"/>
        </w:rPr>
        <w:t xml:space="preserve">.1.2 in kadrovske sposobnosti iz točke </w:t>
      </w:r>
      <w:r w:rsidR="00F9737A">
        <w:rPr>
          <w:rFonts w:cs="Arial"/>
          <w:szCs w:val="20"/>
        </w:rPr>
        <w:t>10</w:t>
      </w:r>
      <w:r w:rsidRPr="000D274A">
        <w:rPr>
          <w:rFonts w:cs="Arial"/>
          <w:szCs w:val="20"/>
        </w:rPr>
        <w:t>.1.3 teh navodil uporablja zmogljivosti podizvajalca, je poleg določenega v tej točki treba upoštevati še naslednjo točko teh navodil.</w:t>
      </w:r>
    </w:p>
    <w:p w14:paraId="6087DAA0" w14:textId="77777777" w:rsidR="000D274A" w:rsidRPr="000D274A" w:rsidRDefault="000D274A" w:rsidP="000D274A">
      <w:pPr>
        <w:rPr>
          <w:rFonts w:cs="Arial"/>
          <w:szCs w:val="20"/>
        </w:rPr>
      </w:pPr>
    </w:p>
    <w:p w14:paraId="56DB1506" w14:textId="77777777" w:rsidR="000D274A" w:rsidRPr="000D274A" w:rsidRDefault="000D274A" w:rsidP="000D274A">
      <w:pPr>
        <w:rPr>
          <w:rFonts w:cs="Arial"/>
          <w:szCs w:val="20"/>
        </w:rPr>
      </w:pPr>
      <w:r w:rsidRPr="000D274A">
        <w:rPr>
          <w:rFonts w:cs="Arial"/>
          <w:szCs w:val="20"/>
        </w:rPr>
        <w:t>Ponudnik mora za posameznega podizvajalca priložiti enaka dokazila za izpolnjevanje pogojev, določenih v prejšnjem stavku, kot jih mora priložiti zase.</w:t>
      </w:r>
    </w:p>
    <w:p w14:paraId="2DC26C69" w14:textId="77777777" w:rsidR="000D274A" w:rsidRPr="000D274A" w:rsidRDefault="000D274A" w:rsidP="000D274A">
      <w:pPr>
        <w:rPr>
          <w:rFonts w:cs="Arial"/>
          <w:szCs w:val="20"/>
        </w:rPr>
      </w:pPr>
    </w:p>
    <w:p w14:paraId="16C5BAD5" w14:textId="77777777" w:rsidR="000D274A" w:rsidRPr="000D274A" w:rsidRDefault="000D274A" w:rsidP="000D274A">
      <w:pPr>
        <w:rPr>
          <w:rFonts w:cs="Arial"/>
          <w:szCs w:val="20"/>
        </w:rPr>
      </w:pPr>
      <w:r w:rsidRPr="000D274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3A9D4A2E" w14:textId="77777777" w:rsidR="000D274A" w:rsidRPr="000D274A" w:rsidRDefault="000D274A" w:rsidP="000D274A">
      <w:pPr>
        <w:rPr>
          <w:rFonts w:cs="Arial"/>
          <w:szCs w:val="20"/>
        </w:rPr>
      </w:pPr>
    </w:p>
    <w:p w14:paraId="3F33A785" w14:textId="77777777" w:rsidR="00D90180" w:rsidRPr="0060289E" w:rsidRDefault="000D274A" w:rsidP="000D274A">
      <w:pPr>
        <w:rPr>
          <w:rFonts w:cs="Arial"/>
          <w:szCs w:val="20"/>
        </w:rPr>
      </w:pPr>
      <w:r w:rsidRPr="000D274A">
        <w:rPr>
          <w:rFonts w:cs="Arial"/>
          <w:szCs w:val="20"/>
        </w:rPr>
        <w:t>Izbrani ponudnik v razmerju do naročnika v celoti odgovarja za izvedbo naročila</w:t>
      </w:r>
      <w:r w:rsidR="00D90180" w:rsidRPr="0060289E">
        <w:rPr>
          <w:rFonts w:cs="Arial"/>
          <w:szCs w:val="20"/>
        </w:rPr>
        <w:t>.</w:t>
      </w:r>
    </w:p>
    <w:p w14:paraId="3BAE66DE" w14:textId="77777777" w:rsidR="002678B9" w:rsidRPr="00F62246" w:rsidRDefault="002678B9" w:rsidP="00D90180">
      <w:pPr>
        <w:rPr>
          <w:rFonts w:cs="Arial"/>
          <w:szCs w:val="20"/>
        </w:rPr>
      </w:pPr>
    </w:p>
    <w:p w14:paraId="2CAD2C6A" w14:textId="77777777" w:rsidR="00D90180" w:rsidRPr="00D9294E" w:rsidRDefault="00D90180" w:rsidP="00D9294E">
      <w:pPr>
        <w:pStyle w:val="Naslov3"/>
        <w:ind w:left="357"/>
      </w:pPr>
      <w:bookmarkStart w:id="96" w:name="_Toc5277417"/>
      <w:bookmarkStart w:id="97" w:name="_Toc76985848"/>
      <w:bookmarkStart w:id="98" w:name="_Toc80859193"/>
      <w:bookmarkStart w:id="99" w:name="_Toc233199792"/>
      <w:r w:rsidRPr="00D9294E">
        <w:t>Uporaba zmogljivosti drugih subjektov</w:t>
      </w:r>
      <w:bookmarkEnd w:id="96"/>
      <w:bookmarkEnd w:id="97"/>
      <w:bookmarkEnd w:id="98"/>
      <w:bookmarkEnd w:id="99"/>
    </w:p>
    <w:p w14:paraId="0A8DA937" w14:textId="77777777" w:rsidR="002678B9" w:rsidRPr="00F62246" w:rsidRDefault="002678B9" w:rsidP="002678B9"/>
    <w:p w14:paraId="77A15A20" w14:textId="72C714F8" w:rsidR="000D274A" w:rsidRPr="000D274A" w:rsidRDefault="000D274A" w:rsidP="000D274A">
      <w:pPr>
        <w:rPr>
          <w:rFonts w:cs="Arial"/>
          <w:szCs w:val="20"/>
        </w:rPr>
      </w:pPr>
      <w:r w:rsidRPr="000D274A">
        <w:rPr>
          <w:rFonts w:cs="Arial"/>
          <w:szCs w:val="20"/>
        </w:rPr>
        <w:t xml:space="preserve">Ponudnik lahko glede tehnične sposobnosti iz točke </w:t>
      </w:r>
      <w:r w:rsidR="00F9737A">
        <w:rPr>
          <w:rFonts w:cs="Arial"/>
          <w:szCs w:val="20"/>
        </w:rPr>
        <w:t>10</w:t>
      </w:r>
      <w:r w:rsidRPr="000D274A">
        <w:rPr>
          <w:rFonts w:cs="Arial"/>
          <w:szCs w:val="20"/>
        </w:rPr>
        <w:t xml:space="preserve">.1.2 in glede kadrovske sposobnosti iz točke </w:t>
      </w:r>
      <w:r w:rsidR="00F9737A">
        <w:rPr>
          <w:rFonts w:cs="Arial"/>
          <w:szCs w:val="20"/>
        </w:rPr>
        <w:t>10</w:t>
      </w:r>
      <w:r w:rsidRPr="000D274A">
        <w:rPr>
          <w:rFonts w:cs="Arial"/>
          <w:szCs w:val="20"/>
        </w:rPr>
        <w:t>.1.3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040B71D8" w14:textId="77777777" w:rsidR="000D274A" w:rsidRPr="000D274A" w:rsidRDefault="000D274A" w:rsidP="000D274A">
      <w:pPr>
        <w:rPr>
          <w:rFonts w:cs="Arial"/>
          <w:szCs w:val="20"/>
        </w:rPr>
      </w:pPr>
      <w:bookmarkStart w:id="100" w:name="_Hlk536604029"/>
    </w:p>
    <w:bookmarkEnd w:id="100"/>
    <w:p w14:paraId="461B1474" w14:textId="5A7C71E4" w:rsidR="000D274A" w:rsidRPr="000D274A" w:rsidRDefault="000D274A" w:rsidP="000D274A">
      <w:pPr>
        <w:rPr>
          <w:rFonts w:cs="Arial"/>
          <w:szCs w:val="20"/>
        </w:rPr>
      </w:pPr>
      <w:r w:rsidRPr="000D274A">
        <w:rPr>
          <w:rFonts w:cs="Arial"/>
          <w:szCs w:val="20"/>
        </w:rPr>
        <w:t xml:space="preserve">Gospodarski subjekt, katerega zmogljivost se uporabi, lahko namesto ponudnika izpolnjuje tehnični pogoj iz točke </w:t>
      </w:r>
      <w:r w:rsidR="00F9737A">
        <w:rPr>
          <w:rFonts w:cs="Arial"/>
          <w:szCs w:val="20"/>
        </w:rPr>
        <w:t>10</w:t>
      </w:r>
      <w:r w:rsidRPr="000D274A">
        <w:rPr>
          <w:rFonts w:cs="Arial"/>
          <w:szCs w:val="20"/>
        </w:rPr>
        <w:t>.1.2  teh navodil le, če bo v ponudbi nastopal kot izvajalec predmetnega naročila v 50 % ali več, iz ESPD oziroma ponudbene dokumentacije pa mora biti razvidno, da bo slednji nastopal kot izvajalec storitev, ki so predmet tega javnega naročila.</w:t>
      </w:r>
    </w:p>
    <w:p w14:paraId="17EC8DB2" w14:textId="77777777" w:rsidR="000D274A" w:rsidRPr="000D274A" w:rsidRDefault="000D274A" w:rsidP="000D274A">
      <w:pPr>
        <w:rPr>
          <w:rFonts w:cs="Arial"/>
          <w:szCs w:val="20"/>
        </w:rPr>
      </w:pPr>
    </w:p>
    <w:p w14:paraId="69049A30" w14:textId="732A2525" w:rsidR="000D274A" w:rsidRPr="000D274A" w:rsidRDefault="000D274A" w:rsidP="000D274A">
      <w:pPr>
        <w:rPr>
          <w:rFonts w:cs="Arial"/>
          <w:szCs w:val="20"/>
        </w:rPr>
      </w:pPr>
      <w:r w:rsidRPr="000D274A">
        <w:rPr>
          <w:rFonts w:cs="Arial"/>
          <w:szCs w:val="20"/>
        </w:rPr>
        <w:t xml:space="preserve">Gospodarski subjekt, katerega zmogljivost se uporabi, lahko namesto ponudnika izpolnjuje pogoje iz točke </w:t>
      </w:r>
      <w:r w:rsidR="00F9737A">
        <w:rPr>
          <w:rFonts w:cs="Arial"/>
          <w:szCs w:val="20"/>
        </w:rPr>
        <w:t>10</w:t>
      </w:r>
      <w:r w:rsidRPr="000D274A">
        <w:rPr>
          <w:rFonts w:cs="Arial"/>
          <w:szCs w:val="20"/>
        </w:rPr>
        <w:t>.1.3. teh navodil.</w:t>
      </w:r>
    </w:p>
    <w:p w14:paraId="709C09F0" w14:textId="77777777" w:rsidR="000D274A" w:rsidRPr="000D274A" w:rsidRDefault="000D274A" w:rsidP="000D274A">
      <w:pPr>
        <w:rPr>
          <w:rFonts w:cs="Arial"/>
          <w:szCs w:val="20"/>
        </w:rPr>
      </w:pPr>
    </w:p>
    <w:p w14:paraId="2D36289C" w14:textId="77777777" w:rsidR="000D274A" w:rsidRPr="000D274A" w:rsidRDefault="000D274A" w:rsidP="000D274A">
      <w:pPr>
        <w:rPr>
          <w:rFonts w:cs="Arial"/>
          <w:szCs w:val="20"/>
        </w:rPr>
      </w:pPr>
      <w:r w:rsidRPr="000D274A">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11C0BC38" w14:textId="77777777" w:rsidR="000D274A" w:rsidRPr="000D274A" w:rsidRDefault="000D274A" w:rsidP="000D274A">
      <w:pPr>
        <w:rPr>
          <w:rFonts w:cs="Arial"/>
          <w:szCs w:val="20"/>
        </w:rPr>
      </w:pPr>
    </w:p>
    <w:p w14:paraId="2A017820" w14:textId="32DFFD2B" w:rsidR="002678B9" w:rsidRDefault="000D274A" w:rsidP="000D274A">
      <w:pPr>
        <w:rPr>
          <w:rFonts w:cs="Arial"/>
          <w:szCs w:val="20"/>
        </w:rPr>
      </w:pPr>
      <w:r w:rsidRPr="000D274A">
        <w:rPr>
          <w:rFonts w:cs="Arial"/>
          <w:szCs w:val="20"/>
        </w:rPr>
        <w:t xml:space="preserve">Naročnik bo v tem primeru ravnal v skladu z drugim odstavkom 81. člena ZJN-3. V primeru, da se bo ponudnik v tem delu skliceval na uporabo zmogljivosti drugih subjektov, mora </w:t>
      </w:r>
      <w:r w:rsidRPr="000D274A">
        <w:rPr>
          <w:rFonts w:cs="Arial"/>
          <w:i/>
          <w:szCs w:val="20"/>
        </w:rPr>
        <w:t>ESPD</w:t>
      </w:r>
      <w:r w:rsidRPr="000D274A">
        <w:rPr>
          <w:rFonts w:cs="Arial"/>
          <w:szCs w:val="20"/>
        </w:rPr>
        <w:t xml:space="preserve"> izpolniti na način kot je to zahtevano v tem obrazcu. Ponudnik mora v ponudbi za te subjekte predložiti tudi njihove izpolnjene obrazce </w:t>
      </w:r>
      <w:r w:rsidRPr="000D274A">
        <w:rPr>
          <w:rFonts w:cs="Arial"/>
          <w:i/>
          <w:szCs w:val="20"/>
        </w:rPr>
        <w:t>ESPD</w:t>
      </w:r>
      <w:r w:rsidRPr="000D274A">
        <w:rPr>
          <w:rFonts w:cs="Arial"/>
          <w:szCs w:val="20"/>
        </w:rPr>
        <w:t xml:space="preserve">. V kolikor bodo pri teh subjektih obstajali razlogi za izključitev iz točke </w:t>
      </w:r>
      <w:r w:rsidR="00F9737A">
        <w:rPr>
          <w:rFonts w:cs="Arial"/>
          <w:szCs w:val="20"/>
        </w:rPr>
        <w:t>10</w:t>
      </w:r>
      <w:r w:rsidRPr="000D274A">
        <w:rPr>
          <w:rFonts w:cs="Arial"/>
          <w:szCs w:val="20"/>
        </w:rPr>
        <w:t>.1.1 teh navodil, jih bo naročnik zavrnil</w:t>
      </w:r>
      <w:r w:rsidR="00B3148E" w:rsidRPr="00B3148E">
        <w:rPr>
          <w:rFonts w:cs="Arial"/>
          <w:szCs w:val="20"/>
        </w:rPr>
        <w:t>.</w:t>
      </w:r>
    </w:p>
    <w:p w14:paraId="156A3DEB" w14:textId="77777777" w:rsidR="00884A26" w:rsidRPr="009D2702" w:rsidRDefault="00884A26" w:rsidP="00D90180">
      <w:pPr>
        <w:rPr>
          <w:rFonts w:cs="Arial"/>
          <w:szCs w:val="20"/>
        </w:rPr>
      </w:pPr>
    </w:p>
    <w:p w14:paraId="27D60F21" w14:textId="77777777" w:rsidR="00D90180" w:rsidRPr="00D9294E" w:rsidRDefault="00D90180" w:rsidP="00D9294E">
      <w:pPr>
        <w:pStyle w:val="Naslov3"/>
        <w:ind w:left="357"/>
      </w:pPr>
      <w:bookmarkStart w:id="101" w:name="_Toc336851756"/>
      <w:bookmarkStart w:id="102" w:name="_Toc336851804"/>
      <w:bookmarkStart w:id="103" w:name="_Toc80859194"/>
      <w:bookmarkStart w:id="104" w:name="_Toc233199793"/>
      <w:r w:rsidRPr="00D9294E">
        <w:lastRenderedPageBreak/>
        <w:t>Variantne ponudbe</w:t>
      </w:r>
      <w:bookmarkEnd w:id="101"/>
      <w:bookmarkEnd w:id="102"/>
      <w:bookmarkEnd w:id="103"/>
      <w:bookmarkEnd w:id="104"/>
    </w:p>
    <w:p w14:paraId="5A0F25A6" w14:textId="77777777" w:rsidR="002678B9" w:rsidRPr="002678B9" w:rsidRDefault="002678B9" w:rsidP="002678B9">
      <w:pPr>
        <w:rPr>
          <w:rFonts w:eastAsia="Arial Unicode MS"/>
          <w:lang w:eastAsia="ar-SA"/>
        </w:rPr>
      </w:pPr>
    </w:p>
    <w:p w14:paraId="12244825" w14:textId="77777777"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14F06A11" w14:textId="77777777" w:rsidR="002678B9" w:rsidRPr="009D2702" w:rsidRDefault="002678B9" w:rsidP="00D90180">
      <w:pPr>
        <w:rPr>
          <w:rFonts w:cs="Arial"/>
        </w:rPr>
      </w:pPr>
    </w:p>
    <w:p w14:paraId="6621D19C" w14:textId="77777777" w:rsidR="00D90180" w:rsidRPr="00D9294E" w:rsidRDefault="00D90180" w:rsidP="00D9294E">
      <w:pPr>
        <w:pStyle w:val="Naslov3"/>
        <w:ind w:left="357"/>
      </w:pPr>
      <w:bookmarkStart w:id="105" w:name="_Toc336851757"/>
      <w:bookmarkStart w:id="106" w:name="_Toc336851805"/>
      <w:bookmarkStart w:id="107" w:name="_Toc80859195"/>
      <w:bookmarkStart w:id="108" w:name="_Toc233199794"/>
      <w:r w:rsidRPr="00D9294E">
        <w:t>Jezik ponudbe</w:t>
      </w:r>
      <w:bookmarkEnd w:id="105"/>
      <w:bookmarkEnd w:id="106"/>
      <w:bookmarkEnd w:id="107"/>
      <w:bookmarkEnd w:id="108"/>
    </w:p>
    <w:p w14:paraId="3A7339CB" w14:textId="77777777" w:rsidR="002678B9" w:rsidRPr="002678B9" w:rsidRDefault="002678B9" w:rsidP="002678B9">
      <w:pPr>
        <w:rPr>
          <w:rFonts w:eastAsia="Arial Unicode MS"/>
          <w:lang w:eastAsia="ar-SA"/>
        </w:rPr>
      </w:pPr>
    </w:p>
    <w:p w14:paraId="717CFEB4" w14:textId="77777777" w:rsidR="00D90180" w:rsidRPr="00A008F3" w:rsidRDefault="00D90180" w:rsidP="00D90180">
      <w:pPr>
        <w:rPr>
          <w:rFonts w:cs="Arial"/>
          <w:szCs w:val="20"/>
        </w:rPr>
      </w:pPr>
      <w:bookmarkStart w:id="109" w:name="_Toc336851758"/>
      <w:bookmarkStart w:id="110" w:name="_Toc336851806"/>
      <w:bookmarkStart w:id="111" w:name="_Toc370107321"/>
      <w:bookmarkStart w:id="112" w:name="_Toc336851759"/>
      <w:bookmarkStart w:id="113" w:name="_Toc336851807"/>
      <w:r w:rsidRPr="009D2702">
        <w:rPr>
          <w:rFonts w:cs="Arial"/>
          <w:szCs w:val="20"/>
        </w:rPr>
        <w:t>Vsi dokumenti v zvezi s ponudbo morajo biti v slovenskem jeziku</w:t>
      </w:r>
      <w:bookmarkEnd w:id="109"/>
      <w:bookmarkEnd w:id="110"/>
      <w:bookmarkEnd w:id="111"/>
      <w:r w:rsidR="00A008F3">
        <w:rPr>
          <w:rFonts w:cs="Arial"/>
          <w:szCs w:val="20"/>
        </w:rPr>
        <w:t>.</w:t>
      </w:r>
    </w:p>
    <w:p w14:paraId="6344370D" w14:textId="77777777" w:rsidR="002678B9" w:rsidRPr="009D2702" w:rsidRDefault="002678B9" w:rsidP="00D90180">
      <w:pPr>
        <w:rPr>
          <w:rFonts w:cs="Arial"/>
          <w:strike/>
          <w:szCs w:val="20"/>
        </w:rPr>
      </w:pPr>
    </w:p>
    <w:p w14:paraId="4B00CAB5" w14:textId="77777777" w:rsidR="00D90180" w:rsidRPr="00D9294E" w:rsidRDefault="00D90180" w:rsidP="00D9294E">
      <w:pPr>
        <w:pStyle w:val="Naslov3"/>
        <w:ind w:left="357"/>
      </w:pPr>
      <w:bookmarkStart w:id="114" w:name="_Toc80859196"/>
      <w:bookmarkStart w:id="115" w:name="_Toc233199795"/>
      <w:r w:rsidRPr="00D9294E">
        <w:t>Veljavnost ponudbe</w:t>
      </w:r>
      <w:bookmarkEnd w:id="112"/>
      <w:bookmarkEnd w:id="113"/>
      <w:bookmarkEnd w:id="114"/>
      <w:bookmarkEnd w:id="115"/>
    </w:p>
    <w:p w14:paraId="786D6B8D" w14:textId="77777777" w:rsidR="002678B9" w:rsidRPr="002678B9" w:rsidRDefault="002678B9" w:rsidP="002678B9">
      <w:pPr>
        <w:rPr>
          <w:rFonts w:eastAsia="Arial Unicode MS"/>
          <w:lang w:eastAsia="ar-SA"/>
        </w:rPr>
      </w:pPr>
    </w:p>
    <w:p w14:paraId="18C3EC59" w14:textId="77777777" w:rsidR="008735CE" w:rsidRPr="009D2702" w:rsidRDefault="000D274A" w:rsidP="00D90180">
      <w:pPr>
        <w:rPr>
          <w:rFonts w:cs="Arial"/>
          <w:szCs w:val="20"/>
        </w:rPr>
      </w:pPr>
      <w:r w:rsidRPr="000D274A">
        <w:rPr>
          <w:rFonts w:cs="Arial"/>
          <w:szCs w:val="20"/>
        </w:rPr>
        <w:t xml:space="preserve">Ponudba mora veljati </w:t>
      </w:r>
      <w:r w:rsidRPr="000D274A">
        <w:rPr>
          <w:rFonts w:cs="Arial"/>
          <w:b/>
          <w:bCs/>
          <w:szCs w:val="20"/>
        </w:rPr>
        <w:t>6 mesecev od dneva objave obvestila o naročilu na portalu javnih naročil.</w:t>
      </w:r>
    </w:p>
    <w:p w14:paraId="2F4ECA01" w14:textId="77777777" w:rsidR="008735CE" w:rsidRPr="009D2702" w:rsidRDefault="008735CE" w:rsidP="00D90180">
      <w:pPr>
        <w:rPr>
          <w:rFonts w:cs="Arial"/>
          <w:szCs w:val="20"/>
        </w:rPr>
      </w:pPr>
    </w:p>
    <w:p w14:paraId="7CA860A0" w14:textId="7777777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628FD947" w14:textId="77777777" w:rsidR="002678B9" w:rsidRPr="009D2702" w:rsidRDefault="002678B9" w:rsidP="00D90180">
      <w:pPr>
        <w:rPr>
          <w:rFonts w:cs="Arial"/>
          <w:szCs w:val="20"/>
        </w:rPr>
      </w:pPr>
    </w:p>
    <w:p w14:paraId="438F5C13" w14:textId="77777777" w:rsidR="00D90180" w:rsidRPr="00D9294E" w:rsidRDefault="00D90180" w:rsidP="00D9294E">
      <w:pPr>
        <w:pStyle w:val="Naslov3"/>
        <w:ind w:left="357"/>
      </w:pPr>
      <w:bookmarkStart w:id="116" w:name="_Toc336851760"/>
      <w:bookmarkStart w:id="117" w:name="_Toc336851808"/>
      <w:bookmarkStart w:id="118" w:name="_Toc80859197"/>
      <w:bookmarkStart w:id="119" w:name="_Toc233199796"/>
      <w:r w:rsidRPr="00D9294E">
        <w:t>Stroški ponudbe</w:t>
      </w:r>
      <w:bookmarkEnd w:id="116"/>
      <w:bookmarkEnd w:id="117"/>
      <w:bookmarkEnd w:id="118"/>
      <w:bookmarkEnd w:id="119"/>
    </w:p>
    <w:p w14:paraId="6DCC123A" w14:textId="77777777" w:rsidR="002678B9" w:rsidRPr="002678B9" w:rsidRDefault="002678B9" w:rsidP="002678B9">
      <w:pPr>
        <w:rPr>
          <w:rFonts w:eastAsia="Arial Unicode MS"/>
          <w:lang w:eastAsia="ar-SA"/>
        </w:rPr>
      </w:pPr>
    </w:p>
    <w:p w14:paraId="48E4264B" w14:textId="77777777" w:rsidR="00D90180" w:rsidRDefault="00D90180" w:rsidP="00D90180">
      <w:pPr>
        <w:rPr>
          <w:rFonts w:cs="Arial"/>
          <w:szCs w:val="20"/>
        </w:rPr>
      </w:pPr>
      <w:r w:rsidRPr="009D2702">
        <w:rPr>
          <w:rFonts w:cs="Arial"/>
          <w:szCs w:val="20"/>
        </w:rPr>
        <w:t>Vse stroške, povezane s pripravo in predložitvijo ponudbe, nosi ponudnik.</w:t>
      </w:r>
    </w:p>
    <w:p w14:paraId="739DE263" w14:textId="77777777" w:rsidR="00B42F7A" w:rsidRPr="009D2702" w:rsidRDefault="00B42F7A" w:rsidP="00D90180">
      <w:pPr>
        <w:rPr>
          <w:rFonts w:cs="Arial"/>
          <w:szCs w:val="20"/>
        </w:rPr>
      </w:pPr>
    </w:p>
    <w:p w14:paraId="0B02D353" w14:textId="77777777" w:rsidR="00D90180" w:rsidRDefault="00D90180" w:rsidP="00563C0C">
      <w:pPr>
        <w:pStyle w:val="Naslov1"/>
        <w:ind w:left="357"/>
      </w:pPr>
      <w:bookmarkStart w:id="120" w:name="_Toc336851763"/>
      <w:bookmarkStart w:id="121" w:name="_Toc336851811"/>
      <w:bookmarkStart w:id="122" w:name="_Toc80859198"/>
      <w:bookmarkStart w:id="123" w:name="_Toc336851761"/>
      <w:bookmarkStart w:id="124" w:name="_Toc336851809"/>
      <w:bookmarkStart w:id="125" w:name="_Toc233199797"/>
      <w:r w:rsidRPr="00563C0C">
        <w:t>OBVESTILO O ODLOČITVI O ODDAJI NAROČILA</w:t>
      </w:r>
      <w:bookmarkEnd w:id="120"/>
      <w:bookmarkEnd w:id="121"/>
      <w:bookmarkEnd w:id="122"/>
      <w:bookmarkEnd w:id="125"/>
    </w:p>
    <w:p w14:paraId="0671C53D" w14:textId="77777777" w:rsidR="00B42F7A" w:rsidRPr="00B42F7A" w:rsidRDefault="00B42F7A" w:rsidP="00B42F7A"/>
    <w:p w14:paraId="55A85D78" w14:textId="77777777" w:rsidR="00D90180" w:rsidRDefault="00D90180" w:rsidP="00D90180">
      <w:pPr>
        <w:rPr>
          <w:rFonts w:cs="Arial"/>
        </w:rPr>
      </w:pPr>
      <w:r w:rsidRPr="009D2702">
        <w:rPr>
          <w:rFonts w:cs="Arial"/>
        </w:rPr>
        <w:t>Naročnik bo ponudnike obvestil o odločitvi o oddaji naročila na način, predpisan v ZJN-3.</w:t>
      </w:r>
    </w:p>
    <w:p w14:paraId="3716BA28" w14:textId="77777777" w:rsidR="00B42F7A" w:rsidRPr="009D2702" w:rsidRDefault="00B42F7A" w:rsidP="00D90180">
      <w:pPr>
        <w:rPr>
          <w:rFonts w:cs="Arial"/>
        </w:rPr>
      </w:pPr>
    </w:p>
    <w:p w14:paraId="7DF06A24" w14:textId="77777777" w:rsidR="00D90180" w:rsidRDefault="00D90180" w:rsidP="00563C0C">
      <w:pPr>
        <w:pStyle w:val="Naslov1"/>
        <w:ind w:left="357"/>
      </w:pPr>
      <w:bookmarkStart w:id="126" w:name="_Toc80859199"/>
      <w:bookmarkStart w:id="127" w:name="_Toc233199798"/>
      <w:r w:rsidRPr="00563C0C">
        <w:t>ODSTOP OD IZVEDBE JAVNEGA NAROČILA</w:t>
      </w:r>
      <w:bookmarkEnd w:id="123"/>
      <w:bookmarkEnd w:id="124"/>
      <w:bookmarkEnd w:id="126"/>
      <w:bookmarkEnd w:id="127"/>
    </w:p>
    <w:p w14:paraId="0B24F093" w14:textId="77777777" w:rsidR="00B42F7A" w:rsidRPr="00B42F7A" w:rsidRDefault="00B42F7A" w:rsidP="00B42F7A"/>
    <w:p w14:paraId="232DF6DE" w14:textId="77777777" w:rsidR="00577FEB" w:rsidRDefault="00D90180" w:rsidP="00D90180">
      <w:pPr>
        <w:rPr>
          <w:rFonts w:cs="Arial"/>
          <w:color w:val="000000"/>
          <w:szCs w:val="20"/>
        </w:rPr>
      </w:pPr>
      <w:bookmarkStart w:id="128" w:name="_Toc336851762"/>
      <w:bookmarkStart w:id="129"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r w:rsidR="002678B9" w:rsidRPr="002678B9">
        <w:rPr>
          <w:rFonts w:cs="Arial"/>
          <w:color w:val="000000"/>
          <w:szCs w:val="20"/>
        </w:rPr>
        <w:t xml:space="preserve"> </w:t>
      </w:r>
    </w:p>
    <w:p w14:paraId="356476B8" w14:textId="77777777" w:rsidR="00577FEB" w:rsidRDefault="00577FEB" w:rsidP="00D90180">
      <w:pPr>
        <w:rPr>
          <w:rFonts w:cs="Arial"/>
          <w:color w:val="000000"/>
          <w:szCs w:val="20"/>
        </w:rPr>
      </w:pPr>
    </w:p>
    <w:p w14:paraId="6A2B430A" w14:textId="77777777" w:rsidR="00D90180" w:rsidRDefault="002678B9" w:rsidP="00D90180">
      <w:pPr>
        <w:rPr>
          <w:rFonts w:cs="Arial"/>
          <w:color w:val="000000"/>
          <w:szCs w:val="20"/>
        </w:rPr>
      </w:pPr>
      <w:r w:rsidRPr="002678B9">
        <w:rPr>
          <w:rFonts w:cs="Arial"/>
          <w:color w:val="000000"/>
          <w:szCs w:val="20"/>
        </w:rPr>
        <w:t>Naročnik v tem primeru ni odškodninsko odgovoren.</w:t>
      </w:r>
    </w:p>
    <w:p w14:paraId="18B7BA71" w14:textId="77777777" w:rsidR="00B42F7A" w:rsidRPr="009D2702" w:rsidRDefault="00B42F7A" w:rsidP="00D90180">
      <w:pPr>
        <w:rPr>
          <w:rFonts w:cs="Arial"/>
          <w:color w:val="000000"/>
          <w:szCs w:val="20"/>
        </w:rPr>
      </w:pPr>
    </w:p>
    <w:p w14:paraId="5B78326D" w14:textId="77777777" w:rsidR="00D90180" w:rsidRDefault="00D90180" w:rsidP="00563C0C">
      <w:pPr>
        <w:pStyle w:val="Naslov1"/>
        <w:ind w:left="357"/>
      </w:pPr>
      <w:bookmarkStart w:id="130" w:name="_Toc80859200"/>
      <w:bookmarkStart w:id="131" w:name="_Toc233199799"/>
      <w:bookmarkEnd w:id="128"/>
      <w:bookmarkEnd w:id="129"/>
      <w:r w:rsidRPr="00563C0C">
        <w:t>POGODBA</w:t>
      </w:r>
      <w:bookmarkEnd w:id="130"/>
      <w:bookmarkEnd w:id="131"/>
    </w:p>
    <w:p w14:paraId="2D337456" w14:textId="77777777" w:rsidR="00B42F7A" w:rsidRDefault="00B42F7A" w:rsidP="00B42F7A"/>
    <w:p w14:paraId="2A02E0EF" w14:textId="77777777" w:rsidR="001A2C18" w:rsidRDefault="001A2C18" w:rsidP="001A2C18">
      <w:r>
        <w:t>Naročnik bo z izbranim ponudnikom za posamezni sklop sklenil pogodbo, razen če bodo obstajale okoliščine, ki jih določata 35. in 36. člen</w:t>
      </w:r>
      <w:r w:rsidRPr="001A2C18">
        <w:t xml:space="preserve"> </w:t>
      </w:r>
      <w:proofErr w:type="spellStart"/>
      <w:r w:rsidRPr="001A2C18">
        <w:t>ZIntPK</w:t>
      </w:r>
      <w:proofErr w:type="spellEnd"/>
      <w:r>
        <w:t>, ki naročniku prepovedujejo poslovanje z izbranim gospodarskim subjektom.</w:t>
      </w:r>
    </w:p>
    <w:p w14:paraId="4B7BF48F" w14:textId="77777777" w:rsidR="001A2C18" w:rsidRDefault="001A2C18" w:rsidP="001A2C18"/>
    <w:p w14:paraId="6D61F394" w14:textId="77777777" w:rsidR="009805AB" w:rsidRDefault="009805AB" w:rsidP="001A2C18">
      <w:r w:rsidRPr="009805AB">
        <w:t>S podpisom ESPD ponudnik potrdi, da sprejema vsebino osnutka pogodbe.</w:t>
      </w:r>
    </w:p>
    <w:p w14:paraId="61CA689A" w14:textId="77777777" w:rsidR="001A2C18" w:rsidRDefault="001A2C18" w:rsidP="001A2C18"/>
    <w:p w14:paraId="2D1BD541" w14:textId="77777777" w:rsidR="001A2C18" w:rsidRPr="00245D29" w:rsidRDefault="00624EB9" w:rsidP="001A2C18">
      <w:r w:rsidRPr="00624EB9">
        <w:t xml:space="preserve">V skladu s šestim odstavkom 14. člena </w:t>
      </w:r>
      <w:proofErr w:type="spellStart"/>
      <w:r w:rsidRPr="00624EB9">
        <w:t>ZIntPK</w:t>
      </w:r>
      <w:proofErr w:type="spellEnd"/>
      <w:r w:rsidRPr="00624EB9">
        <w:t xml:space="preserve"> je dolžan izbrani ponudnik na poziv naročnika, pred podpisom pogodbe, v roku osmih 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izbrani ponudnik predložil lažno izjavo oziroma bo dal neresnične podatke o navedenih dejstvih, bo to imelo za posledico ničnost pogodbe.</w:t>
      </w:r>
    </w:p>
    <w:p w14:paraId="1FD0FB60" w14:textId="77777777" w:rsidR="00624EB9" w:rsidRPr="00245D29" w:rsidRDefault="00624EB9" w:rsidP="001A2C18"/>
    <w:p w14:paraId="2F4866C5" w14:textId="77777777"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079B65B1" w14:textId="77777777" w:rsidR="001A2C18" w:rsidRDefault="001A2C18" w:rsidP="001A2C18"/>
    <w:p w14:paraId="6F98EDC5" w14:textId="77777777" w:rsidR="001A2C18" w:rsidRDefault="001A2C18" w:rsidP="001A2C18">
      <w:r>
        <w:t>Pogodba se bo pred podpisom vsebinsko prilagodila glede na to, ali bo izbrani ponudnik predložil skupno ponudbo, prijavil sodelovanje podizvajalcev in podobno.</w:t>
      </w:r>
    </w:p>
    <w:p w14:paraId="58E6A0CA" w14:textId="77777777" w:rsidR="00245D29" w:rsidRDefault="00245D29" w:rsidP="001A2C18"/>
    <w:p w14:paraId="22B359E6" w14:textId="5ABBD17D" w:rsidR="00245D29" w:rsidRDefault="00245D29" w:rsidP="00245D29">
      <w:r>
        <w:lastRenderedPageBreak/>
        <w:t xml:space="preserve">Izbrani ponudnik mora v </w:t>
      </w:r>
      <w:r w:rsidRPr="007F5C80">
        <w:t xml:space="preserve">roku </w:t>
      </w:r>
      <w:r w:rsidR="00CD0DD7">
        <w:t>desetih</w:t>
      </w:r>
      <w:r w:rsidR="00D821C0">
        <w:t xml:space="preserve"> (</w:t>
      </w:r>
      <w:r w:rsidR="00CD0DD7">
        <w:t>10</w:t>
      </w:r>
      <w:r w:rsidR="00D821C0">
        <w:t>)</w:t>
      </w:r>
      <w:r w:rsidRPr="007F5C80">
        <w:t xml:space="preserve"> dni</w:t>
      </w:r>
      <w:r>
        <w:t xml:space="preserve"> od prejema s strani naročnika podpisane pogodbe podpisati in vrniti pogodbo naročniku.</w:t>
      </w:r>
    </w:p>
    <w:p w14:paraId="558C9156" w14:textId="77777777" w:rsidR="00B42F7A" w:rsidRPr="009D2702" w:rsidRDefault="00B42F7A" w:rsidP="00D90180">
      <w:pPr>
        <w:rPr>
          <w:rFonts w:cs="Arial"/>
        </w:rPr>
      </w:pPr>
    </w:p>
    <w:p w14:paraId="0CB086B5" w14:textId="77777777" w:rsidR="00D90180" w:rsidRPr="00D9294E" w:rsidRDefault="00D90180" w:rsidP="00D9294E">
      <w:pPr>
        <w:pStyle w:val="Naslov2"/>
        <w:ind w:left="567" w:hanging="567"/>
      </w:pPr>
      <w:bookmarkStart w:id="132" w:name="_Toc80859201"/>
      <w:bookmarkStart w:id="133" w:name="_Toc233199800"/>
      <w:r w:rsidRPr="00D9294E">
        <w:t xml:space="preserve">Izjava o </w:t>
      </w:r>
      <w:r w:rsidR="0085069E" w:rsidRPr="00D9294E">
        <w:t xml:space="preserve">dolžnosti </w:t>
      </w:r>
      <w:r w:rsidRPr="00D9294E">
        <w:t>varovanj</w:t>
      </w:r>
      <w:r w:rsidR="0085069E" w:rsidRPr="00D9294E">
        <w:t>a</w:t>
      </w:r>
      <w:r w:rsidRPr="00D9294E">
        <w:t xml:space="preserve"> podatkov</w:t>
      </w:r>
      <w:bookmarkEnd w:id="132"/>
      <w:bookmarkEnd w:id="133"/>
    </w:p>
    <w:p w14:paraId="6B2C87E5" w14:textId="77777777" w:rsidR="00B42F7A" w:rsidRDefault="00B42F7A" w:rsidP="0085069E">
      <w:pPr>
        <w:tabs>
          <w:tab w:val="left" w:pos="709"/>
        </w:tabs>
        <w:rPr>
          <w:rFonts w:cs="Arial"/>
        </w:rPr>
      </w:pPr>
      <w:bookmarkStart w:id="134" w:name="_Toc336851764"/>
      <w:bookmarkStart w:id="135" w:name="_Toc336851812"/>
      <w:bookmarkStart w:id="136" w:name="_Toc80859202"/>
    </w:p>
    <w:p w14:paraId="26665A99" w14:textId="1FF2B327" w:rsidR="0085069E" w:rsidRDefault="0085069E" w:rsidP="0085069E">
      <w:pPr>
        <w:tabs>
          <w:tab w:val="left" w:pos="709"/>
        </w:tabs>
        <w:rPr>
          <w:rFonts w:cs="Arial"/>
        </w:rPr>
      </w:pPr>
      <w:r w:rsidRPr="009D2702">
        <w:rPr>
          <w:rFonts w:cs="Arial"/>
        </w:rPr>
        <w:t xml:space="preserve">Izbrani ponudnik </w:t>
      </w:r>
      <w:r w:rsidRPr="00DD7FE1">
        <w:rPr>
          <w:rFonts w:cs="Arial"/>
        </w:rPr>
        <w:t xml:space="preserve">bo moral najkasneje v roku </w:t>
      </w:r>
      <w:r w:rsidR="00276A62">
        <w:t>desetih (10)</w:t>
      </w:r>
      <w:r w:rsidR="00276A62" w:rsidRPr="007F5C80">
        <w:t xml:space="preserve"> dni</w:t>
      </w:r>
      <w:r w:rsidR="00276A62">
        <w:t xml:space="preserve"> </w:t>
      </w:r>
      <w:r w:rsidRPr="00DD7FE1">
        <w:rPr>
          <w:rFonts w:cs="Arial"/>
        </w:rPr>
        <w:t>od podpisa pogodbe naročniku posredovati izjave vseh kadrov, ki bodo sodelovali pri izvajanju storitev pogodbe, da bodo spoštovali in varovali vse podatke, ki jim bodo posredovani vezano na izvajanje pogodbe, skupaj z zasebnimi in identifikacijskimi podatki.</w:t>
      </w:r>
    </w:p>
    <w:p w14:paraId="3FAE638B" w14:textId="77777777" w:rsidR="00183B7A" w:rsidRDefault="00183B7A" w:rsidP="0085069E">
      <w:pPr>
        <w:tabs>
          <w:tab w:val="left" w:pos="709"/>
        </w:tabs>
        <w:rPr>
          <w:rFonts w:cs="Arial"/>
        </w:rPr>
      </w:pPr>
    </w:p>
    <w:p w14:paraId="202D9BAC" w14:textId="77777777" w:rsidR="006679F8" w:rsidRPr="00D9294E" w:rsidRDefault="001A2C18" w:rsidP="00D9294E">
      <w:pPr>
        <w:pStyle w:val="Naslov2"/>
        <w:ind w:left="567" w:hanging="567"/>
      </w:pPr>
      <w:bookmarkStart w:id="137" w:name="_Toc233199801"/>
      <w:r w:rsidRPr="00D9294E">
        <w:t>Zavarovanje za dobro izvedbo pogodbenih obveznosti</w:t>
      </w:r>
      <w:bookmarkEnd w:id="137"/>
    </w:p>
    <w:p w14:paraId="10B9D69A" w14:textId="77777777" w:rsidR="006679F8" w:rsidRDefault="006679F8" w:rsidP="0085069E">
      <w:pPr>
        <w:tabs>
          <w:tab w:val="left" w:pos="709"/>
        </w:tabs>
        <w:rPr>
          <w:rFonts w:cs="Arial"/>
        </w:rPr>
      </w:pPr>
    </w:p>
    <w:p w14:paraId="446A7F80" w14:textId="77777777" w:rsidR="001A2C18" w:rsidRP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4AA3C1F" w14:textId="77777777" w:rsidR="001A2C18" w:rsidRPr="001A2C18" w:rsidRDefault="001A2C18" w:rsidP="001A2C18">
      <w:pPr>
        <w:tabs>
          <w:tab w:val="left" w:pos="709"/>
        </w:tabs>
        <w:rPr>
          <w:rFonts w:cs="Arial"/>
        </w:rPr>
      </w:pPr>
    </w:p>
    <w:p w14:paraId="51D15D4F" w14:textId="7777777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7F576B0" w14:textId="77777777" w:rsidR="001A2C18" w:rsidRPr="001A2C18" w:rsidRDefault="001A2C18" w:rsidP="001A2C18">
      <w:pPr>
        <w:tabs>
          <w:tab w:val="left" w:pos="709"/>
        </w:tabs>
        <w:rPr>
          <w:rFonts w:cs="Arial"/>
        </w:rPr>
      </w:pPr>
    </w:p>
    <w:p w14:paraId="4ED739B8" w14:textId="77777777"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2C6E6DD9" w14:textId="77777777" w:rsidR="00B93CDC" w:rsidRDefault="00B93CDC" w:rsidP="001A2C18">
      <w:pPr>
        <w:tabs>
          <w:tab w:val="left" w:pos="709"/>
        </w:tabs>
        <w:rPr>
          <w:rFonts w:cs="Arial"/>
        </w:rPr>
      </w:pPr>
    </w:p>
    <w:p w14:paraId="6E8C63A7" w14:textId="6C692D35" w:rsidR="00B93CDC" w:rsidRDefault="00B93CDC" w:rsidP="001A2C18">
      <w:pPr>
        <w:tabs>
          <w:tab w:val="left" w:pos="709"/>
        </w:tabs>
        <w:rPr>
          <w:rFonts w:cs="Arial"/>
        </w:rPr>
      </w:pPr>
      <w:r>
        <w:rPr>
          <w:rFonts w:cs="Arial"/>
        </w:rPr>
        <w:t>Z</w:t>
      </w:r>
      <w:r w:rsidRPr="00B93CDC">
        <w:rPr>
          <w:rFonts w:cs="Arial"/>
        </w:rPr>
        <w:t>avarovanje se mora do uveljavitve rebalansa 2026</w:t>
      </w:r>
      <w:r>
        <w:rPr>
          <w:rFonts w:cs="Arial"/>
        </w:rPr>
        <w:t xml:space="preserve"> </w:t>
      </w:r>
      <w:r w:rsidRPr="00B93CDC">
        <w:rPr>
          <w:rFonts w:cs="Arial"/>
        </w:rPr>
        <w:t>glasit</w:t>
      </w:r>
      <w:r>
        <w:rPr>
          <w:rFonts w:cs="Arial"/>
        </w:rPr>
        <w:t>i</w:t>
      </w:r>
      <w:r w:rsidRPr="00B93CDC">
        <w:rPr>
          <w:rFonts w:cs="Arial"/>
        </w:rPr>
        <w:t xml:space="preserve"> na </w:t>
      </w:r>
      <w:r w:rsidR="007A2556">
        <w:rPr>
          <w:rFonts w:cs="Arial"/>
        </w:rPr>
        <w:t>Ministrstvo za digitalno preobrazbo, Davčna ulica 1, 1000 Ljubljana</w:t>
      </w:r>
      <w:r>
        <w:rPr>
          <w:rFonts w:cs="Arial"/>
        </w:rPr>
        <w:t>,</w:t>
      </w:r>
      <w:r w:rsidRPr="00B93CDC">
        <w:rPr>
          <w:rFonts w:cs="Arial"/>
        </w:rPr>
        <w:t xml:space="preserve"> </w:t>
      </w:r>
      <w:r>
        <w:rPr>
          <w:rFonts w:cs="Arial"/>
        </w:rPr>
        <w:t>p</w:t>
      </w:r>
      <w:r w:rsidRPr="00B93CDC">
        <w:rPr>
          <w:rFonts w:cs="Arial"/>
        </w:rPr>
        <w:t xml:space="preserve">o uveljavitvi pa na </w:t>
      </w:r>
      <w:r w:rsidR="007A2556">
        <w:rPr>
          <w:rFonts w:cs="Arial"/>
        </w:rPr>
        <w:t>Ministrstvo za notranje zadeve in javno upravo,</w:t>
      </w:r>
      <w:r w:rsidR="007A2556" w:rsidRPr="007A2556">
        <w:t xml:space="preserve"> </w:t>
      </w:r>
      <w:r w:rsidR="007A2556" w:rsidRPr="007A2556">
        <w:rPr>
          <w:rFonts w:cs="Arial"/>
        </w:rPr>
        <w:t>Štefanova ulica 2, 1501 Ljubljana</w:t>
      </w:r>
      <w:r w:rsidR="00BF5068">
        <w:rPr>
          <w:rFonts w:cs="Arial"/>
        </w:rPr>
        <w:t>, kar bo znano ob podpisu pogodbe.</w:t>
      </w:r>
    </w:p>
    <w:p w14:paraId="31CE2462" w14:textId="77777777" w:rsidR="006679F8" w:rsidRPr="009D2702" w:rsidRDefault="006679F8" w:rsidP="0085069E">
      <w:pPr>
        <w:tabs>
          <w:tab w:val="left" w:pos="709"/>
        </w:tabs>
        <w:rPr>
          <w:rFonts w:cs="Arial"/>
        </w:rPr>
      </w:pPr>
    </w:p>
    <w:p w14:paraId="4C568397" w14:textId="77777777" w:rsidR="00D90180" w:rsidRPr="00563C0C" w:rsidRDefault="00D90180" w:rsidP="00563C0C">
      <w:pPr>
        <w:pStyle w:val="Naslov1"/>
        <w:ind w:left="357"/>
      </w:pPr>
      <w:bookmarkStart w:id="138" w:name="_Toc233199802"/>
      <w:r w:rsidRPr="00563C0C">
        <w:t>PRAVNO VARSTVO</w:t>
      </w:r>
      <w:bookmarkEnd w:id="134"/>
      <w:bookmarkEnd w:id="135"/>
      <w:bookmarkEnd w:id="136"/>
      <w:bookmarkEnd w:id="138"/>
    </w:p>
    <w:p w14:paraId="2E031657"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77CE351"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Zahtevek za revizijo, ki se nanaša na vsebino objave in/ali razpisno dokumentacijo, se, razen v primeru iz drugega odstavka 25. člena Zakona o pravnem varstvu v postopkih javnega naročanja (Uradni list RS, št. 43/11, 60/11 – ZTP-D, 63/13, 90/14 – ZDU-1I, 60/17, 72/19 in 83/25 – ZOUL),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D2980DB"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5C4110A6"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72887E5"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78F242FD"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 xml:space="preserve">Zahtevek za revizijo se vloži prek portala </w:t>
      </w:r>
      <w:proofErr w:type="spellStart"/>
      <w:r w:rsidRPr="00B87A75">
        <w:rPr>
          <w:rFonts w:cs="Arial"/>
        </w:rPr>
        <w:t>eRevizija</w:t>
      </w:r>
      <w:proofErr w:type="spellEnd"/>
      <w:r w:rsidRPr="00B87A75">
        <w:rPr>
          <w:rFonts w:cs="Arial"/>
        </w:rPr>
        <w:t>.</w:t>
      </w:r>
    </w:p>
    <w:p w14:paraId="0100EC35"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B727051"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04B9CB6" w14:textId="21218E52" w:rsidR="00B87A75" w:rsidRPr="00B87A75" w:rsidRDefault="00B87A75" w:rsidP="00A1227C">
      <w:pPr>
        <w:tabs>
          <w:tab w:val="left" w:pos="-620"/>
          <w:tab w:val="left" w:pos="0"/>
          <w:tab w:val="left" w:pos="99"/>
          <w:tab w:val="left" w:pos="819"/>
          <w:tab w:val="left" w:pos="1539"/>
          <w:tab w:val="left" w:pos="2259"/>
          <w:tab w:val="left" w:pos="2979"/>
          <w:tab w:val="left" w:pos="3699"/>
          <w:tab w:val="left" w:pos="4419"/>
          <w:tab w:val="left" w:pos="6237"/>
          <w:tab w:val="left" w:pos="6579"/>
          <w:tab w:val="left" w:pos="7299"/>
          <w:tab w:val="left" w:pos="8019"/>
          <w:tab w:val="left" w:pos="8739"/>
        </w:tabs>
        <w:rPr>
          <w:rFonts w:cs="Arial"/>
        </w:rPr>
      </w:pPr>
      <w:r w:rsidRPr="00B87A75">
        <w:rPr>
          <w:rFonts w:cs="Arial"/>
        </w:rPr>
        <w:t xml:space="preserve"> </w:t>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Pr>
          <w:rFonts w:cs="Arial"/>
        </w:rPr>
        <w:t xml:space="preserve">         </w:t>
      </w:r>
      <w:r w:rsidR="00A1227C">
        <w:rPr>
          <w:rFonts w:cs="Arial"/>
        </w:rPr>
        <w:tab/>
      </w:r>
      <w:r>
        <w:rPr>
          <w:rFonts w:cs="Arial"/>
        </w:rPr>
        <w:t xml:space="preserve"> </w:t>
      </w:r>
      <w:r w:rsidR="008B102D">
        <w:rPr>
          <w:rFonts w:cs="Arial"/>
        </w:rPr>
        <w:t>Franci Matoz</w:t>
      </w:r>
    </w:p>
    <w:p w14:paraId="3FC7A375" w14:textId="00498FE2"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008B102D">
        <w:rPr>
          <w:rFonts w:cs="Arial"/>
        </w:rPr>
        <w:t xml:space="preserve">             </w:t>
      </w:r>
      <w:r w:rsidR="00A1227C">
        <w:rPr>
          <w:rFonts w:cs="Arial"/>
        </w:rPr>
        <w:tab/>
      </w:r>
      <w:r w:rsidRPr="00B87A75">
        <w:rPr>
          <w:rFonts w:cs="Arial"/>
        </w:rPr>
        <w:t>minist</w:t>
      </w:r>
      <w:r w:rsidR="008B102D">
        <w:rPr>
          <w:rFonts w:cs="Arial"/>
        </w:rPr>
        <w:t>er</w:t>
      </w:r>
    </w:p>
    <w:p w14:paraId="68D69D93"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C67FF4D" w14:textId="77777777" w:rsidR="007628C7" w:rsidRPr="009D2702" w:rsidRDefault="007628C7"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sectPr w:rsidR="007628C7" w:rsidRPr="009D2702" w:rsidSect="00261760">
      <w:headerReference w:type="default" r:id="rId17"/>
      <w:footerReference w:type="default" r:id="rId18"/>
      <w:headerReference w:type="first" r:id="rId19"/>
      <w:pgSz w:w="11906" w:h="16838" w:code="9"/>
      <w:pgMar w:top="1417" w:right="1274"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199C6" w14:textId="77777777" w:rsidR="00A37206" w:rsidRDefault="00A37206" w:rsidP="00107834">
      <w:r>
        <w:separator/>
      </w:r>
    </w:p>
  </w:endnote>
  <w:endnote w:type="continuationSeparator" w:id="0">
    <w:p w14:paraId="07F4F711" w14:textId="77777777" w:rsidR="00A37206" w:rsidRDefault="00A37206"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81CE" w14:textId="77777777" w:rsidR="002965B8" w:rsidRPr="00831D98" w:rsidRDefault="00C6142E" w:rsidP="00A269C0">
    <w:pPr>
      <w:pStyle w:val="Noga"/>
      <w:pBdr>
        <w:top w:val="single" w:sz="4" w:space="1" w:color="auto"/>
      </w:pBdr>
      <w:rPr>
        <w:sz w:val="16"/>
        <w:szCs w:val="16"/>
      </w:rPr>
    </w:pPr>
    <w:r w:rsidRPr="00C6142E">
      <w:rPr>
        <w:rFonts w:cs="Arial"/>
        <w:bCs/>
        <w:sz w:val="16"/>
        <w:szCs w:val="16"/>
      </w:rPr>
      <w:t>JN-</w:t>
    </w:r>
    <w:r w:rsidR="000074FD">
      <w:rPr>
        <w:rFonts w:cs="Arial"/>
        <w:bCs/>
        <w:sz w:val="16"/>
        <w:szCs w:val="16"/>
      </w:rPr>
      <w:t>1</w:t>
    </w:r>
    <w:r w:rsidRPr="00C6142E">
      <w:rPr>
        <w:rFonts w:cs="Arial"/>
        <w:bCs/>
        <w:sz w:val="16"/>
        <w:szCs w:val="16"/>
      </w:rPr>
      <w:t>4/2026</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3354" w14:textId="77777777" w:rsidR="00A37206" w:rsidRDefault="00A37206" w:rsidP="00107834">
      <w:r>
        <w:separator/>
      </w:r>
    </w:p>
  </w:footnote>
  <w:footnote w:type="continuationSeparator" w:id="0">
    <w:p w14:paraId="4965390B" w14:textId="77777777" w:rsidR="00A37206" w:rsidRDefault="00A37206" w:rsidP="00107834">
      <w:r>
        <w:continuationSeparator/>
      </w:r>
    </w:p>
  </w:footnote>
  <w:footnote w:id="1">
    <w:p w14:paraId="0F8D7F88" w14:textId="77777777" w:rsidR="00C6142E" w:rsidRDefault="00C6142E" w:rsidP="00C6142E">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 w:id="2">
    <w:p w14:paraId="4262326A" w14:textId="77777777" w:rsidR="008538DF" w:rsidRDefault="008538DF">
      <w:pPr>
        <w:pStyle w:val="Sprotnaopomba-besedilo"/>
      </w:pPr>
      <w:r>
        <w:rPr>
          <w:rStyle w:val="Sprotnaopomba-sklic"/>
        </w:rPr>
        <w:footnoteRef/>
      </w:r>
      <w:r>
        <w:t xml:space="preserve"> Uspešno v tem javnem naročilu pomeni količinsko in kakovostno v skladu s pogodbo in v dogovorjenih rokih.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A90D" w14:textId="77777777" w:rsidR="002965B8" w:rsidRPr="00BB1E26" w:rsidRDefault="00A37BFD"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00EF1357">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E79D9" w14:textId="77777777" w:rsidR="00EF1357" w:rsidRDefault="00EF1357">
    <w:pPr>
      <w:pStyle w:val="Glava"/>
    </w:pPr>
  </w:p>
  <w:p w14:paraId="2CA53E18" w14:textId="77777777" w:rsidR="00EF1357" w:rsidRDefault="00EF1357">
    <w:pPr>
      <w:pStyle w:val="Glava"/>
    </w:pPr>
  </w:p>
  <w:p w14:paraId="5A4BE467" w14:textId="77777777" w:rsidR="00EF1357" w:rsidRPr="00EF1357" w:rsidRDefault="008B102D" w:rsidP="00EF1357">
    <w:pPr>
      <w:tabs>
        <w:tab w:val="left" w:pos="2520"/>
      </w:tabs>
      <w:autoSpaceDE w:val="0"/>
      <w:adjustRightInd w:val="0"/>
      <w:spacing w:line="260" w:lineRule="atLeast"/>
      <w:rPr>
        <w:rFonts w:ascii="Republika" w:eastAsia="Calibri" w:hAnsi="Republika"/>
        <w:iCs/>
        <w:szCs w:val="20"/>
      </w:rPr>
    </w:pPr>
    <w:r>
      <w:rPr>
        <w:rFonts w:ascii="Republika" w:eastAsia="Calibri" w:hAnsi="Republika"/>
        <w:iCs/>
        <w:noProof/>
        <w:szCs w:val="20"/>
      </w:rPr>
      <w:drawing>
        <wp:anchor distT="0" distB="0" distL="114300" distR="114300" simplePos="0" relativeHeight="251658240" behindDoc="1" locked="0" layoutInCell="1" allowOverlap="1" wp14:anchorId="2FBD630C" wp14:editId="7E0964E5">
          <wp:simplePos x="0" y="0"/>
          <wp:positionH relativeFrom="page">
            <wp:posOffset>612140</wp:posOffset>
          </wp:positionH>
          <wp:positionV relativeFrom="page">
            <wp:posOffset>648335</wp:posOffset>
          </wp:positionV>
          <wp:extent cx="2799080" cy="461010"/>
          <wp:effectExtent l="0" t="0" r="1270" b="0"/>
          <wp:wrapNone/>
          <wp:docPr id="5663975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61A69" w14:textId="77777777" w:rsidR="00EF1357" w:rsidRPr="00EF1357" w:rsidRDefault="00EF1357" w:rsidP="00EF1357">
    <w:pPr>
      <w:tabs>
        <w:tab w:val="center" w:pos="4536"/>
        <w:tab w:val="right" w:pos="9072"/>
      </w:tabs>
    </w:pPr>
  </w:p>
  <w:p w14:paraId="2FB00390" w14:textId="77777777" w:rsidR="00EF1357" w:rsidRPr="00EF1357" w:rsidRDefault="00EF1357" w:rsidP="00EF1357">
    <w:pPr>
      <w:tabs>
        <w:tab w:val="center" w:pos="4536"/>
        <w:tab w:val="right" w:pos="9072"/>
      </w:tabs>
    </w:pPr>
  </w:p>
  <w:p w14:paraId="0E8587DA" w14:textId="77777777" w:rsidR="008B102D" w:rsidRPr="00F02D62" w:rsidRDefault="008B102D" w:rsidP="008B102D">
    <w:pPr>
      <w:pStyle w:val="Glava"/>
      <w:tabs>
        <w:tab w:val="left" w:pos="5112"/>
      </w:tabs>
      <w:spacing w:before="120" w:line="240" w:lineRule="exact"/>
      <w:rPr>
        <w:rFonts w:cs="Arial"/>
        <w:sz w:val="16"/>
      </w:rPr>
    </w:pPr>
    <w:r>
      <w:rPr>
        <w:rFonts w:cs="Arial"/>
        <w:sz w:val="16"/>
      </w:rPr>
      <w:t xml:space="preserve">      </w:t>
    </w:r>
    <w:r w:rsidRPr="00F02D62">
      <w:rPr>
        <w:rFonts w:cs="Arial"/>
        <w:sz w:val="16"/>
      </w:rPr>
      <w:t>Štefanova ulica 2, 1501 Ljubljana</w:t>
    </w:r>
    <w:r w:rsidRPr="00F02D62">
      <w:rPr>
        <w:rFonts w:cs="Arial"/>
        <w:sz w:val="16"/>
      </w:rPr>
      <w:tab/>
      <w:t xml:space="preserve">                       T: 01 428 40 00</w:t>
    </w:r>
  </w:p>
  <w:p w14:paraId="33B9762F" w14:textId="77777777" w:rsidR="008B102D" w:rsidRPr="00F02D62" w:rsidRDefault="008B102D" w:rsidP="008B102D">
    <w:pPr>
      <w:pStyle w:val="Glava"/>
      <w:tabs>
        <w:tab w:val="left" w:pos="5112"/>
      </w:tabs>
      <w:spacing w:line="240" w:lineRule="exact"/>
      <w:rPr>
        <w:rFonts w:cs="Arial"/>
        <w:sz w:val="16"/>
      </w:rPr>
    </w:pPr>
    <w:r w:rsidRPr="00F02D62">
      <w:rPr>
        <w:rFonts w:cs="Arial"/>
        <w:sz w:val="16"/>
      </w:rPr>
      <w:tab/>
      <w:t xml:space="preserve">                           E: gp.mnz@gov.si</w:t>
    </w:r>
  </w:p>
  <w:p w14:paraId="6CF7C78E" w14:textId="77777777" w:rsidR="008B102D" w:rsidRPr="008F3500" w:rsidRDefault="008B102D" w:rsidP="008B102D">
    <w:pPr>
      <w:pStyle w:val="Glava"/>
      <w:tabs>
        <w:tab w:val="left" w:pos="5112"/>
      </w:tabs>
      <w:spacing w:line="240" w:lineRule="exact"/>
      <w:rPr>
        <w:rFonts w:cs="Arial"/>
        <w:sz w:val="16"/>
      </w:rPr>
    </w:pPr>
    <w:r w:rsidRPr="00F02D62">
      <w:rPr>
        <w:rFonts w:cs="Arial"/>
        <w:sz w:val="16"/>
      </w:rPr>
      <w:tab/>
      <w:t xml:space="preserve">               www.gov.si</w:t>
    </w:r>
  </w:p>
  <w:p w14:paraId="78AF94A9" w14:textId="77777777" w:rsidR="002965B8" w:rsidRDefault="002965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D55AFF"/>
    <w:multiLevelType w:val="multilevel"/>
    <w:tmpl w:val="7AC8E1CA"/>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15A6CB5"/>
    <w:multiLevelType w:val="hybridMultilevel"/>
    <w:tmpl w:val="7B388C32"/>
    <w:lvl w:ilvl="0" w:tplc="7306334A">
      <w:start w:val="1"/>
      <w:numFmt w:val="bullet"/>
      <w:lvlText w:val="-"/>
      <w:lvlJc w:val="left"/>
      <w:pPr>
        <w:ind w:left="1494" w:hanging="360"/>
      </w:pPr>
      <w:rPr>
        <w:rFonts w:ascii="Arial" w:hAnsi="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1AA866D3"/>
    <w:multiLevelType w:val="multilevel"/>
    <w:tmpl w:val="09AA1FFE"/>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7" w15:restartNumberingAfterBreak="0">
    <w:nsid w:val="1D0D1FE7"/>
    <w:multiLevelType w:val="multilevel"/>
    <w:tmpl w:val="2114831E"/>
    <w:numStyleLink w:val="Headings"/>
  </w:abstractNum>
  <w:abstractNum w:abstractNumId="8" w15:restartNumberingAfterBreak="0">
    <w:nsid w:val="1FB50D29"/>
    <w:multiLevelType w:val="multilevel"/>
    <w:tmpl w:val="F9F0F264"/>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15:restartNumberingAfterBreak="0">
    <w:nsid w:val="21916038"/>
    <w:multiLevelType w:val="multilevel"/>
    <w:tmpl w:val="0E682FB0"/>
    <w:lvl w:ilvl="0">
      <w:start w:val="1"/>
      <w:numFmt w:val="decimal"/>
      <w:lvlText w:val="%1."/>
      <w:lvlJc w:val="left"/>
      <w:pPr>
        <w:tabs>
          <w:tab w:val="num" w:pos="789"/>
        </w:tabs>
        <w:ind w:left="789" w:hanging="432"/>
      </w:pPr>
      <w:rPr>
        <w:b w:val="0"/>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0" w15:restartNumberingAfterBreak="0">
    <w:nsid w:val="271102B6"/>
    <w:multiLevelType w:val="multilevel"/>
    <w:tmpl w:val="0E3EA330"/>
    <w:lvl w:ilvl="0">
      <w:start w:val="1"/>
      <w:numFmt w:val="decimal"/>
      <w:lvlText w:val="%1"/>
      <w:lvlJc w:val="left"/>
      <w:pPr>
        <w:tabs>
          <w:tab w:val="num" w:pos="789"/>
        </w:tabs>
        <w:ind w:left="789" w:hanging="432"/>
      </w:pPr>
      <w:rPr>
        <w:b/>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1"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36E65604"/>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5D40BC2"/>
    <w:multiLevelType w:val="multilevel"/>
    <w:tmpl w:val="93A0E94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4" w15:restartNumberingAfterBreak="0">
    <w:nsid w:val="486E650B"/>
    <w:multiLevelType w:val="multilevel"/>
    <w:tmpl w:val="489A89F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5" w15:restartNumberingAfterBreak="0">
    <w:nsid w:val="591A7807"/>
    <w:multiLevelType w:val="multilevel"/>
    <w:tmpl w:val="737CB95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6"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7" w15:restartNumberingAfterBreak="0">
    <w:nsid w:val="65151529"/>
    <w:multiLevelType w:val="multilevel"/>
    <w:tmpl w:val="D7B4A338"/>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9"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4D6689"/>
    <w:multiLevelType w:val="hybridMultilevel"/>
    <w:tmpl w:val="B59CA87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6FFA1437"/>
    <w:multiLevelType w:val="multilevel"/>
    <w:tmpl w:val="64A0C062"/>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3"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435442421">
    <w:abstractNumId w:val="21"/>
  </w:num>
  <w:num w:numId="2" w16cid:durableId="691536457">
    <w:abstractNumId w:val="7"/>
    <w:lvlOverride w:ilvl="0">
      <w:lvl w:ilvl="0">
        <w:start w:val="1"/>
        <w:numFmt w:val="decimal"/>
        <w:pStyle w:val="Naslov1"/>
        <w:lvlText w:val="%1."/>
        <w:lvlJc w:val="left"/>
        <w:pPr>
          <w:ind w:left="135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618493197">
    <w:abstractNumId w:val="18"/>
  </w:num>
  <w:num w:numId="4" w16cid:durableId="501432497">
    <w:abstractNumId w:val="3"/>
  </w:num>
  <w:num w:numId="5" w16cid:durableId="1408108249">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896163818">
    <w:abstractNumId w:val="6"/>
  </w:num>
  <w:num w:numId="7" w16cid:durableId="1279944587">
    <w:abstractNumId w:val="16"/>
  </w:num>
  <w:num w:numId="8" w16cid:durableId="694887701">
    <w:abstractNumId w:val="24"/>
  </w:num>
  <w:num w:numId="9" w16cid:durableId="877354996">
    <w:abstractNumId w:val="0"/>
  </w:num>
  <w:num w:numId="10" w16cid:durableId="915633324">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16cid:durableId="2095936135">
    <w:abstractNumId w:val="4"/>
  </w:num>
  <w:num w:numId="12" w16cid:durableId="214049590">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3" w16cid:durableId="908031204">
    <w:abstractNumId w:val="1"/>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lvlText w:val="%1.%2"/>
        <w:lvlJc w:val="left"/>
        <w:pPr>
          <w:ind w:left="1021" w:hanging="6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5301" w:hanging="1190"/>
        </w:pPr>
        <w:rPr>
          <w:rFonts w:cs="Times New Roman" w:hint="default"/>
        </w:rPr>
      </w:lvl>
    </w:lvlOverride>
    <w:lvlOverride w:ilvl="3">
      <w:lvl w:ilvl="3">
        <w:start w:val="1"/>
        <w:numFmt w:val="decimal"/>
        <w:lvlText w:val="%1.%2.%3.%4"/>
        <w:lvlJc w:val="left"/>
        <w:pPr>
          <w:ind w:left="3062" w:hanging="1531"/>
        </w:pPr>
        <w:rPr>
          <w:rFonts w:cs="Times New Roman" w:hint="default"/>
        </w:rPr>
      </w:lvl>
    </w:lvlOverride>
    <w:lvlOverride w:ilvl="4">
      <w:lvl w:ilvl="4">
        <w:start w:val="1"/>
        <w:numFmt w:val="decimal"/>
        <w:lvlText w:val="%1.%2.%3.%4.%5"/>
        <w:lvlJc w:val="left"/>
        <w:pPr>
          <w:ind w:left="1800" w:hanging="360"/>
        </w:pPr>
        <w:rPr>
          <w:rFonts w:cs="Times New Roman" w:hint="default"/>
        </w:rPr>
      </w:lvl>
    </w:lvlOverride>
    <w:lvlOverride w:ilvl="5">
      <w:lvl w:ilvl="5">
        <w:start w:val="1"/>
        <w:numFmt w:val="decimal"/>
        <w:lvlText w:val="%1.%2.%3.%4.%5.%6"/>
        <w:lvlJc w:val="left"/>
        <w:pPr>
          <w:ind w:left="2160" w:hanging="360"/>
        </w:pPr>
        <w:rPr>
          <w:rFonts w:cs="Times New Roman" w:hint="default"/>
        </w:rPr>
      </w:lvl>
    </w:lvlOverride>
    <w:lvlOverride w:ilvl="6">
      <w:lvl w:ilvl="6">
        <w:start w:val="1"/>
        <w:numFmt w:val="decimal"/>
        <w:lvlText w:val="%1.%2.%3.%4.%5.%6.%7"/>
        <w:lvlJc w:val="left"/>
        <w:pPr>
          <w:ind w:left="2520" w:hanging="360"/>
        </w:pPr>
        <w:rPr>
          <w:rFonts w:cs="Times New Roman" w:hint="default"/>
        </w:rPr>
      </w:lvl>
    </w:lvlOverride>
    <w:lvlOverride w:ilvl="7">
      <w:lvl w:ilvl="7">
        <w:start w:val="1"/>
        <w:numFmt w:val="decimal"/>
        <w:lvlText w:val="%1.%2.%3.%4.%5.%6.%7.%8"/>
        <w:lvlJc w:val="left"/>
        <w:pPr>
          <w:ind w:left="2880" w:hanging="360"/>
        </w:pPr>
        <w:rPr>
          <w:rFonts w:cs="Times New Roman" w:hint="default"/>
        </w:rPr>
      </w:lvl>
    </w:lvlOverride>
    <w:lvlOverride w:ilvl="8">
      <w:lvl w:ilvl="8">
        <w:start w:val="1"/>
        <w:numFmt w:val="decimal"/>
        <w:lvlText w:val="%1.%2.%3.%4.%5.%6.%7.%8.%9"/>
        <w:lvlJc w:val="left"/>
        <w:pPr>
          <w:ind w:left="3240" w:hanging="360"/>
        </w:pPr>
        <w:rPr>
          <w:rFonts w:cs="Times New Roman" w:hint="default"/>
        </w:rPr>
      </w:lvl>
    </w:lvlOverride>
  </w:num>
  <w:num w:numId="14" w16cid:durableId="500631590">
    <w:abstractNumId w:val="10"/>
  </w:num>
  <w:num w:numId="15" w16cid:durableId="1553997763">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startOverride w:val="1"/>
      <w:lvl w:ilvl="1">
        <w:start w:va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6" w16cid:durableId="1527133649">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lvl w:ilv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7" w16cid:durableId="14232598">
    <w:abstractNumId w:val="22"/>
  </w:num>
  <w:num w:numId="18" w16cid:durableId="822163030">
    <w:abstractNumId w:val="15"/>
  </w:num>
  <w:num w:numId="19" w16cid:durableId="1083335525">
    <w:abstractNumId w:val="12"/>
  </w:num>
  <w:num w:numId="20" w16cid:durableId="1734353431">
    <w:abstractNumId w:val="26"/>
  </w:num>
  <w:num w:numId="21" w16cid:durableId="689066969">
    <w:abstractNumId w:val="23"/>
  </w:num>
  <w:num w:numId="22" w16cid:durableId="993333127">
    <w:abstractNumId w:val="17"/>
  </w:num>
  <w:num w:numId="23" w16cid:durableId="214582829">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4" w16cid:durableId="786658924">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5" w16cid:durableId="444735080">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6" w16cid:durableId="1085148463">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7" w16cid:durableId="1881892069">
    <w:abstractNumId w:val="5"/>
  </w:num>
  <w:num w:numId="28" w16cid:durableId="2109110705">
    <w:abstractNumId w:val="20"/>
  </w:num>
  <w:num w:numId="29" w16cid:durableId="1270553098">
    <w:abstractNumId w:val="13"/>
  </w:num>
  <w:num w:numId="30" w16cid:durableId="122115787">
    <w:abstractNumId w:val="8"/>
  </w:num>
  <w:num w:numId="31" w16cid:durableId="973220431">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16cid:durableId="1216164010">
    <w:abstractNumId w:val="9"/>
  </w:num>
  <w:num w:numId="33" w16cid:durableId="1940603365">
    <w:abstractNumId w:val="2"/>
  </w:num>
  <w:num w:numId="34" w16cid:durableId="543296419">
    <w:abstractNumId w:val="14"/>
  </w:num>
  <w:num w:numId="35" w16cid:durableId="386802434">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6" w16cid:durableId="1395155220">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7" w16cid:durableId="530413828">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8" w16cid:durableId="921984753">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16cid:durableId="1207717086">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16cid:durableId="1807775211">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16cid:durableId="874580868">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2" w16cid:durableId="891572575">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3" w16cid:durableId="1355962910">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16cid:durableId="1490824955">
    <w:abstractNumId w:val="19"/>
  </w:num>
  <w:num w:numId="45" w16cid:durableId="1764256460">
    <w:abstractNumId w:val="25"/>
  </w:num>
  <w:num w:numId="46" w16cid:durableId="244844728">
    <w:abstractNumId w:val="7"/>
  </w:num>
  <w:num w:numId="47" w16cid:durableId="185607647">
    <w:abstractNumId w:val="11"/>
  </w:num>
  <w:num w:numId="48" w16cid:durableId="1781607713">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9" w16cid:durableId="1639604737">
    <w:abstractNumId w:val="7"/>
    <w:lvlOverride w:ilvl="0">
      <w:lvl w:ilvl="0">
        <w:start w:val="1"/>
        <w:numFmt w:val="decimal"/>
        <w:pStyle w:val="Naslov1"/>
        <w:lvlText w:val="%1."/>
        <w:lvlJc w:val="left"/>
        <w:pPr>
          <w:ind w:left="135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4FD"/>
    <w:rsid w:val="00007D4C"/>
    <w:rsid w:val="00010DAC"/>
    <w:rsid w:val="00010E67"/>
    <w:rsid w:val="00011ADB"/>
    <w:rsid w:val="00012BC1"/>
    <w:rsid w:val="00013945"/>
    <w:rsid w:val="00014AA2"/>
    <w:rsid w:val="0001513E"/>
    <w:rsid w:val="00015DD6"/>
    <w:rsid w:val="0001696C"/>
    <w:rsid w:val="00021ED4"/>
    <w:rsid w:val="000239BE"/>
    <w:rsid w:val="00023C31"/>
    <w:rsid w:val="00030107"/>
    <w:rsid w:val="000306CA"/>
    <w:rsid w:val="00033810"/>
    <w:rsid w:val="000344DF"/>
    <w:rsid w:val="0003458C"/>
    <w:rsid w:val="00034C95"/>
    <w:rsid w:val="00036E11"/>
    <w:rsid w:val="00037389"/>
    <w:rsid w:val="0003772F"/>
    <w:rsid w:val="000409F4"/>
    <w:rsid w:val="00043793"/>
    <w:rsid w:val="0004407A"/>
    <w:rsid w:val="00046352"/>
    <w:rsid w:val="00046BEB"/>
    <w:rsid w:val="00050488"/>
    <w:rsid w:val="00051125"/>
    <w:rsid w:val="00051827"/>
    <w:rsid w:val="00053ABB"/>
    <w:rsid w:val="00053B35"/>
    <w:rsid w:val="00054039"/>
    <w:rsid w:val="0005594F"/>
    <w:rsid w:val="00056F40"/>
    <w:rsid w:val="00060E2A"/>
    <w:rsid w:val="0006117D"/>
    <w:rsid w:val="00062A08"/>
    <w:rsid w:val="00062B71"/>
    <w:rsid w:val="0006500B"/>
    <w:rsid w:val="0006669E"/>
    <w:rsid w:val="0007004C"/>
    <w:rsid w:val="00070923"/>
    <w:rsid w:val="00070C16"/>
    <w:rsid w:val="000710AF"/>
    <w:rsid w:val="00072CD2"/>
    <w:rsid w:val="00072FD5"/>
    <w:rsid w:val="000753A3"/>
    <w:rsid w:val="000757BF"/>
    <w:rsid w:val="00075C2F"/>
    <w:rsid w:val="00075E0E"/>
    <w:rsid w:val="000764C0"/>
    <w:rsid w:val="00077BD5"/>
    <w:rsid w:val="0008090B"/>
    <w:rsid w:val="0008101A"/>
    <w:rsid w:val="0008127B"/>
    <w:rsid w:val="00081A90"/>
    <w:rsid w:val="00082371"/>
    <w:rsid w:val="00082B9B"/>
    <w:rsid w:val="000837CE"/>
    <w:rsid w:val="00084CA3"/>
    <w:rsid w:val="00085946"/>
    <w:rsid w:val="000859CA"/>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6C4"/>
    <w:rsid w:val="000B69AB"/>
    <w:rsid w:val="000B7A9C"/>
    <w:rsid w:val="000C1FA5"/>
    <w:rsid w:val="000C2CEF"/>
    <w:rsid w:val="000C3449"/>
    <w:rsid w:val="000C3AA0"/>
    <w:rsid w:val="000C5D43"/>
    <w:rsid w:val="000C603C"/>
    <w:rsid w:val="000C63F7"/>
    <w:rsid w:val="000C735E"/>
    <w:rsid w:val="000C799C"/>
    <w:rsid w:val="000D0693"/>
    <w:rsid w:val="000D274A"/>
    <w:rsid w:val="000D2D11"/>
    <w:rsid w:val="000D2FB5"/>
    <w:rsid w:val="000D4083"/>
    <w:rsid w:val="000D46CB"/>
    <w:rsid w:val="000D7A2D"/>
    <w:rsid w:val="000E1297"/>
    <w:rsid w:val="000E1753"/>
    <w:rsid w:val="000E1EBF"/>
    <w:rsid w:val="000E1FBD"/>
    <w:rsid w:val="000E2AF5"/>
    <w:rsid w:val="000E359F"/>
    <w:rsid w:val="000E3B7E"/>
    <w:rsid w:val="000E41D2"/>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545F"/>
    <w:rsid w:val="0010617B"/>
    <w:rsid w:val="00107747"/>
    <w:rsid w:val="00107834"/>
    <w:rsid w:val="00107CCC"/>
    <w:rsid w:val="00114368"/>
    <w:rsid w:val="00114ACB"/>
    <w:rsid w:val="00114C55"/>
    <w:rsid w:val="0011549B"/>
    <w:rsid w:val="00115C8D"/>
    <w:rsid w:val="0011613B"/>
    <w:rsid w:val="001163F8"/>
    <w:rsid w:val="001169C4"/>
    <w:rsid w:val="00116B8A"/>
    <w:rsid w:val="00117575"/>
    <w:rsid w:val="00117D45"/>
    <w:rsid w:val="00120550"/>
    <w:rsid w:val="001211CA"/>
    <w:rsid w:val="001216BA"/>
    <w:rsid w:val="0012183C"/>
    <w:rsid w:val="00123533"/>
    <w:rsid w:val="001259CD"/>
    <w:rsid w:val="00126055"/>
    <w:rsid w:val="00126A68"/>
    <w:rsid w:val="00126FA0"/>
    <w:rsid w:val="00127C93"/>
    <w:rsid w:val="001302FB"/>
    <w:rsid w:val="001308CF"/>
    <w:rsid w:val="00130C32"/>
    <w:rsid w:val="001317DD"/>
    <w:rsid w:val="00131CF2"/>
    <w:rsid w:val="00132665"/>
    <w:rsid w:val="0013329B"/>
    <w:rsid w:val="00134359"/>
    <w:rsid w:val="00135805"/>
    <w:rsid w:val="00137731"/>
    <w:rsid w:val="00140271"/>
    <w:rsid w:val="0014143C"/>
    <w:rsid w:val="00142B7B"/>
    <w:rsid w:val="00142EA9"/>
    <w:rsid w:val="001452B3"/>
    <w:rsid w:val="001459C1"/>
    <w:rsid w:val="00146505"/>
    <w:rsid w:val="0014694B"/>
    <w:rsid w:val="00146AD4"/>
    <w:rsid w:val="00147E2E"/>
    <w:rsid w:val="0015032F"/>
    <w:rsid w:val="001505A5"/>
    <w:rsid w:val="00152883"/>
    <w:rsid w:val="00152B13"/>
    <w:rsid w:val="00154F57"/>
    <w:rsid w:val="00156034"/>
    <w:rsid w:val="0015723E"/>
    <w:rsid w:val="0015753C"/>
    <w:rsid w:val="00160422"/>
    <w:rsid w:val="00162166"/>
    <w:rsid w:val="00162D23"/>
    <w:rsid w:val="00164BC6"/>
    <w:rsid w:val="00167278"/>
    <w:rsid w:val="001678FE"/>
    <w:rsid w:val="00167E9F"/>
    <w:rsid w:val="0017096D"/>
    <w:rsid w:val="00170997"/>
    <w:rsid w:val="00170ED2"/>
    <w:rsid w:val="001710D5"/>
    <w:rsid w:val="001716C5"/>
    <w:rsid w:val="001728E4"/>
    <w:rsid w:val="001738D6"/>
    <w:rsid w:val="0017436F"/>
    <w:rsid w:val="00174D87"/>
    <w:rsid w:val="00175E27"/>
    <w:rsid w:val="00175F60"/>
    <w:rsid w:val="001761A8"/>
    <w:rsid w:val="0017620C"/>
    <w:rsid w:val="0017668E"/>
    <w:rsid w:val="00177044"/>
    <w:rsid w:val="001774D0"/>
    <w:rsid w:val="00181379"/>
    <w:rsid w:val="0018260B"/>
    <w:rsid w:val="00182BED"/>
    <w:rsid w:val="00183B7A"/>
    <w:rsid w:val="00186BB7"/>
    <w:rsid w:val="001902A0"/>
    <w:rsid w:val="00191139"/>
    <w:rsid w:val="001918D2"/>
    <w:rsid w:val="00191EA7"/>
    <w:rsid w:val="001946EF"/>
    <w:rsid w:val="00195655"/>
    <w:rsid w:val="00195B86"/>
    <w:rsid w:val="001964EE"/>
    <w:rsid w:val="001968C5"/>
    <w:rsid w:val="001A08FC"/>
    <w:rsid w:val="001A20A2"/>
    <w:rsid w:val="001A2464"/>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D0C56"/>
    <w:rsid w:val="001D1D79"/>
    <w:rsid w:val="001D1FB0"/>
    <w:rsid w:val="001D4216"/>
    <w:rsid w:val="001D457E"/>
    <w:rsid w:val="001D46BA"/>
    <w:rsid w:val="001D49D3"/>
    <w:rsid w:val="001D6A27"/>
    <w:rsid w:val="001D7256"/>
    <w:rsid w:val="001D779A"/>
    <w:rsid w:val="001E1E80"/>
    <w:rsid w:val="001E20E7"/>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202"/>
    <w:rsid w:val="001F6543"/>
    <w:rsid w:val="001F6CF1"/>
    <w:rsid w:val="001F6F87"/>
    <w:rsid w:val="001F70C7"/>
    <w:rsid w:val="001F7D92"/>
    <w:rsid w:val="00200C41"/>
    <w:rsid w:val="00201094"/>
    <w:rsid w:val="002016D3"/>
    <w:rsid w:val="002026C4"/>
    <w:rsid w:val="002027BC"/>
    <w:rsid w:val="00202EFE"/>
    <w:rsid w:val="00203B9B"/>
    <w:rsid w:val="00210B57"/>
    <w:rsid w:val="00220B21"/>
    <w:rsid w:val="00220F75"/>
    <w:rsid w:val="00221843"/>
    <w:rsid w:val="00221F2B"/>
    <w:rsid w:val="00223691"/>
    <w:rsid w:val="0022382A"/>
    <w:rsid w:val="00224601"/>
    <w:rsid w:val="00224680"/>
    <w:rsid w:val="0022522F"/>
    <w:rsid w:val="002263A5"/>
    <w:rsid w:val="0023039B"/>
    <w:rsid w:val="00231D36"/>
    <w:rsid w:val="0023306B"/>
    <w:rsid w:val="002331D0"/>
    <w:rsid w:val="002336D8"/>
    <w:rsid w:val="0023413C"/>
    <w:rsid w:val="00234453"/>
    <w:rsid w:val="00234D29"/>
    <w:rsid w:val="002359AF"/>
    <w:rsid w:val="00236563"/>
    <w:rsid w:val="00236D0D"/>
    <w:rsid w:val="0024135B"/>
    <w:rsid w:val="00241A27"/>
    <w:rsid w:val="00241A4A"/>
    <w:rsid w:val="00241BE4"/>
    <w:rsid w:val="00242394"/>
    <w:rsid w:val="00244EAA"/>
    <w:rsid w:val="00245D29"/>
    <w:rsid w:val="0024786C"/>
    <w:rsid w:val="00250608"/>
    <w:rsid w:val="00251CFD"/>
    <w:rsid w:val="00253909"/>
    <w:rsid w:val="0025409F"/>
    <w:rsid w:val="00255517"/>
    <w:rsid w:val="00255BE8"/>
    <w:rsid w:val="0025682D"/>
    <w:rsid w:val="00256A17"/>
    <w:rsid w:val="002573C1"/>
    <w:rsid w:val="002579F4"/>
    <w:rsid w:val="00257A73"/>
    <w:rsid w:val="00260E34"/>
    <w:rsid w:val="002616C9"/>
    <w:rsid w:val="00261760"/>
    <w:rsid w:val="00261E51"/>
    <w:rsid w:val="0026259F"/>
    <w:rsid w:val="0026289B"/>
    <w:rsid w:val="002639F8"/>
    <w:rsid w:val="00263F7A"/>
    <w:rsid w:val="002642BD"/>
    <w:rsid w:val="00265BD0"/>
    <w:rsid w:val="002678B9"/>
    <w:rsid w:val="002704F3"/>
    <w:rsid w:val="00270B55"/>
    <w:rsid w:val="00270F31"/>
    <w:rsid w:val="00271A11"/>
    <w:rsid w:val="002721D1"/>
    <w:rsid w:val="002727DB"/>
    <w:rsid w:val="002730C5"/>
    <w:rsid w:val="00274551"/>
    <w:rsid w:val="0027498A"/>
    <w:rsid w:val="002761F6"/>
    <w:rsid w:val="00276A62"/>
    <w:rsid w:val="0027718E"/>
    <w:rsid w:val="00281094"/>
    <w:rsid w:val="002814E9"/>
    <w:rsid w:val="00281AAF"/>
    <w:rsid w:val="002827C6"/>
    <w:rsid w:val="00283F15"/>
    <w:rsid w:val="002841F1"/>
    <w:rsid w:val="00286474"/>
    <w:rsid w:val="00286A9E"/>
    <w:rsid w:val="00287425"/>
    <w:rsid w:val="002903E9"/>
    <w:rsid w:val="00291410"/>
    <w:rsid w:val="00292D53"/>
    <w:rsid w:val="00293294"/>
    <w:rsid w:val="00293522"/>
    <w:rsid w:val="00293925"/>
    <w:rsid w:val="00294344"/>
    <w:rsid w:val="00294EBA"/>
    <w:rsid w:val="00295794"/>
    <w:rsid w:val="002958FE"/>
    <w:rsid w:val="002964CB"/>
    <w:rsid w:val="002965B8"/>
    <w:rsid w:val="00297968"/>
    <w:rsid w:val="002A09CF"/>
    <w:rsid w:val="002A17A0"/>
    <w:rsid w:val="002A1E56"/>
    <w:rsid w:val="002A2BF9"/>
    <w:rsid w:val="002A3274"/>
    <w:rsid w:val="002A367F"/>
    <w:rsid w:val="002A3A5F"/>
    <w:rsid w:val="002A52A4"/>
    <w:rsid w:val="002A611D"/>
    <w:rsid w:val="002A61DD"/>
    <w:rsid w:val="002A6853"/>
    <w:rsid w:val="002B0C97"/>
    <w:rsid w:val="002B1AFF"/>
    <w:rsid w:val="002B2B13"/>
    <w:rsid w:val="002B3833"/>
    <w:rsid w:val="002B4C23"/>
    <w:rsid w:val="002B5236"/>
    <w:rsid w:val="002B7543"/>
    <w:rsid w:val="002B7DC0"/>
    <w:rsid w:val="002C0B4F"/>
    <w:rsid w:val="002C0DEB"/>
    <w:rsid w:val="002C427C"/>
    <w:rsid w:val="002C456C"/>
    <w:rsid w:val="002C4C03"/>
    <w:rsid w:val="002C5389"/>
    <w:rsid w:val="002C5B2C"/>
    <w:rsid w:val="002C6FEE"/>
    <w:rsid w:val="002C719F"/>
    <w:rsid w:val="002C7B81"/>
    <w:rsid w:val="002D0B3E"/>
    <w:rsid w:val="002D431F"/>
    <w:rsid w:val="002D4F2D"/>
    <w:rsid w:val="002D506C"/>
    <w:rsid w:val="002D5895"/>
    <w:rsid w:val="002D6AC5"/>
    <w:rsid w:val="002D6CB5"/>
    <w:rsid w:val="002D6FE3"/>
    <w:rsid w:val="002E2814"/>
    <w:rsid w:val="002E319E"/>
    <w:rsid w:val="002E3479"/>
    <w:rsid w:val="002E4ECA"/>
    <w:rsid w:val="002F314B"/>
    <w:rsid w:val="002F5410"/>
    <w:rsid w:val="002F5592"/>
    <w:rsid w:val="002F5E2C"/>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CC6"/>
    <w:rsid w:val="00315C13"/>
    <w:rsid w:val="003174CC"/>
    <w:rsid w:val="00320AE5"/>
    <w:rsid w:val="003220BA"/>
    <w:rsid w:val="00325796"/>
    <w:rsid w:val="003261E4"/>
    <w:rsid w:val="0032699A"/>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C33"/>
    <w:rsid w:val="0035571F"/>
    <w:rsid w:val="003566A8"/>
    <w:rsid w:val="00356890"/>
    <w:rsid w:val="00356B02"/>
    <w:rsid w:val="00356CF5"/>
    <w:rsid w:val="00360B5B"/>
    <w:rsid w:val="00361663"/>
    <w:rsid w:val="00361A6D"/>
    <w:rsid w:val="00361D9B"/>
    <w:rsid w:val="00361E99"/>
    <w:rsid w:val="003620D0"/>
    <w:rsid w:val="00362AF3"/>
    <w:rsid w:val="00363076"/>
    <w:rsid w:val="00363C45"/>
    <w:rsid w:val="00363F4A"/>
    <w:rsid w:val="00366B65"/>
    <w:rsid w:val="00366B91"/>
    <w:rsid w:val="0037063D"/>
    <w:rsid w:val="00370F77"/>
    <w:rsid w:val="0037144A"/>
    <w:rsid w:val="003729BA"/>
    <w:rsid w:val="00373E95"/>
    <w:rsid w:val="003748F7"/>
    <w:rsid w:val="003759D2"/>
    <w:rsid w:val="00375CA0"/>
    <w:rsid w:val="0037611F"/>
    <w:rsid w:val="00376417"/>
    <w:rsid w:val="0037655C"/>
    <w:rsid w:val="0038046F"/>
    <w:rsid w:val="003807D9"/>
    <w:rsid w:val="00380A46"/>
    <w:rsid w:val="00381494"/>
    <w:rsid w:val="00383F2D"/>
    <w:rsid w:val="00384883"/>
    <w:rsid w:val="00385046"/>
    <w:rsid w:val="0038553D"/>
    <w:rsid w:val="003909C0"/>
    <w:rsid w:val="00390DF7"/>
    <w:rsid w:val="00391155"/>
    <w:rsid w:val="0039207F"/>
    <w:rsid w:val="00392739"/>
    <w:rsid w:val="00392DDB"/>
    <w:rsid w:val="00395ABF"/>
    <w:rsid w:val="00395FFE"/>
    <w:rsid w:val="00396276"/>
    <w:rsid w:val="003971E2"/>
    <w:rsid w:val="003978FA"/>
    <w:rsid w:val="003A00D9"/>
    <w:rsid w:val="003A07C9"/>
    <w:rsid w:val="003A0A79"/>
    <w:rsid w:val="003A1941"/>
    <w:rsid w:val="003A222A"/>
    <w:rsid w:val="003A2683"/>
    <w:rsid w:val="003A2A07"/>
    <w:rsid w:val="003A2EFB"/>
    <w:rsid w:val="003A39A9"/>
    <w:rsid w:val="003A3B77"/>
    <w:rsid w:val="003A4DDD"/>
    <w:rsid w:val="003A54D9"/>
    <w:rsid w:val="003A55B0"/>
    <w:rsid w:val="003A5917"/>
    <w:rsid w:val="003A59DE"/>
    <w:rsid w:val="003A62E8"/>
    <w:rsid w:val="003A77BA"/>
    <w:rsid w:val="003A79F7"/>
    <w:rsid w:val="003A7BFA"/>
    <w:rsid w:val="003B0E4E"/>
    <w:rsid w:val="003B0F86"/>
    <w:rsid w:val="003B4010"/>
    <w:rsid w:val="003B4417"/>
    <w:rsid w:val="003B5B0C"/>
    <w:rsid w:val="003B5C2B"/>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FC0"/>
    <w:rsid w:val="0040738C"/>
    <w:rsid w:val="0041028B"/>
    <w:rsid w:val="00410F83"/>
    <w:rsid w:val="00411754"/>
    <w:rsid w:val="00413F42"/>
    <w:rsid w:val="004154BF"/>
    <w:rsid w:val="00416F4A"/>
    <w:rsid w:val="00417851"/>
    <w:rsid w:val="00417C0E"/>
    <w:rsid w:val="004204BB"/>
    <w:rsid w:val="00420B40"/>
    <w:rsid w:val="00421442"/>
    <w:rsid w:val="00421822"/>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539"/>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0AD"/>
    <w:rsid w:val="00451B24"/>
    <w:rsid w:val="00455162"/>
    <w:rsid w:val="00455B10"/>
    <w:rsid w:val="00455CB9"/>
    <w:rsid w:val="00455F3B"/>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BA8"/>
    <w:rsid w:val="00473C84"/>
    <w:rsid w:val="00474B80"/>
    <w:rsid w:val="00474E58"/>
    <w:rsid w:val="00475D3F"/>
    <w:rsid w:val="00476FA5"/>
    <w:rsid w:val="004801FA"/>
    <w:rsid w:val="00480AB8"/>
    <w:rsid w:val="00481508"/>
    <w:rsid w:val="00482118"/>
    <w:rsid w:val="0048366E"/>
    <w:rsid w:val="004841DE"/>
    <w:rsid w:val="00484EBC"/>
    <w:rsid w:val="00486EC2"/>
    <w:rsid w:val="00492101"/>
    <w:rsid w:val="004925BE"/>
    <w:rsid w:val="004933CD"/>
    <w:rsid w:val="00494323"/>
    <w:rsid w:val="004955BA"/>
    <w:rsid w:val="00496356"/>
    <w:rsid w:val="00496605"/>
    <w:rsid w:val="0049684E"/>
    <w:rsid w:val="00496B17"/>
    <w:rsid w:val="00496C55"/>
    <w:rsid w:val="00497031"/>
    <w:rsid w:val="004972F9"/>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1CCA"/>
    <w:rsid w:val="004B3B84"/>
    <w:rsid w:val="004B49AC"/>
    <w:rsid w:val="004B4DB1"/>
    <w:rsid w:val="004B7F76"/>
    <w:rsid w:val="004C0650"/>
    <w:rsid w:val="004C1EBD"/>
    <w:rsid w:val="004C3632"/>
    <w:rsid w:val="004C56E5"/>
    <w:rsid w:val="004C597B"/>
    <w:rsid w:val="004C68EF"/>
    <w:rsid w:val="004C6BB6"/>
    <w:rsid w:val="004C6D4D"/>
    <w:rsid w:val="004C6F58"/>
    <w:rsid w:val="004D05F1"/>
    <w:rsid w:val="004D0CEE"/>
    <w:rsid w:val="004D0EBA"/>
    <w:rsid w:val="004D149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43D5"/>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0E5D"/>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6706"/>
    <w:rsid w:val="005767FD"/>
    <w:rsid w:val="00577DCC"/>
    <w:rsid w:val="00577FEB"/>
    <w:rsid w:val="0058135E"/>
    <w:rsid w:val="00582F85"/>
    <w:rsid w:val="00583C95"/>
    <w:rsid w:val="00590B44"/>
    <w:rsid w:val="005915F5"/>
    <w:rsid w:val="00592108"/>
    <w:rsid w:val="00592352"/>
    <w:rsid w:val="00592C34"/>
    <w:rsid w:val="005934C0"/>
    <w:rsid w:val="00593C98"/>
    <w:rsid w:val="0059565E"/>
    <w:rsid w:val="00596CAB"/>
    <w:rsid w:val="00597A03"/>
    <w:rsid w:val="00597F37"/>
    <w:rsid w:val="005A1564"/>
    <w:rsid w:val="005A2D08"/>
    <w:rsid w:val="005A4097"/>
    <w:rsid w:val="005A4CAE"/>
    <w:rsid w:val="005A4F72"/>
    <w:rsid w:val="005A653F"/>
    <w:rsid w:val="005A7138"/>
    <w:rsid w:val="005A75C7"/>
    <w:rsid w:val="005B245F"/>
    <w:rsid w:val="005B2A08"/>
    <w:rsid w:val="005B31FD"/>
    <w:rsid w:val="005B3BDF"/>
    <w:rsid w:val="005B3D9F"/>
    <w:rsid w:val="005B4164"/>
    <w:rsid w:val="005B48A4"/>
    <w:rsid w:val="005B48AD"/>
    <w:rsid w:val="005B7804"/>
    <w:rsid w:val="005C054D"/>
    <w:rsid w:val="005C0CCB"/>
    <w:rsid w:val="005C2049"/>
    <w:rsid w:val="005C62FF"/>
    <w:rsid w:val="005C6663"/>
    <w:rsid w:val="005C6739"/>
    <w:rsid w:val="005D03C9"/>
    <w:rsid w:val="005D0986"/>
    <w:rsid w:val="005D1D64"/>
    <w:rsid w:val="005D2049"/>
    <w:rsid w:val="005D2F5E"/>
    <w:rsid w:val="005D6E8B"/>
    <w:rsid w:val="005E12E5"/>
    <w:rsid w:val="005E1A4C"/>
    <w:rsid w:val="005E1C4A"/>
    <w:rsid w:val="005E2401"/>
    <w:rsid w:val="005E4F71"/>
    <w:rsid w:val="005E63DB"/>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E87"/>
    <w:rsid w:val="00615C27"/>
    <w:rsid w:val="006170FE"/>
    <w:rsid w:val="00620ACD"/>
    <w:rsid w:val="00621E6B"/>
    <w:rsid w:val="006222B9"/>
    <w:rsid w:val="00622990"/>
    <w:rsid w:val="00622A32"/>
    <w:rsid w:val="00622AD8"/>
    <w:rsid w:val="00622D7F"/>
    <w:rsid w:val="00623137"/>
    <w:rsid w:val="00624EB9"/>
    <w:rsid w:val="006258D2"/>
    <w:rsid w:val="00626AA6"/>
    <w:rsid w:val="00627DAE"/>
    <w:rsid w:val="006308B5"/>
    <w:rsid w:val="00630933"/>
    <w:rsid w:val="00631736"/>
    <w:rsid w:val="006324A3"/>
    <w:rsid w:val="0063268B"/>
    <w:rsid w:val="00632BF3"/>
    <w:rsid w:val="00632C67"/>
    <w:rsid w:val="006337CB"/>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87C"/>
    <w:rsid w:val="00655D7E"/>
    <w:rsid w:val="00656669"/>
    <w:rsid w:val="00656908"/>
    <w:rsid w:val="00660074"/>
    <w:rsid w:val="006602DC"/>
    <w:rsid w:val="00660C27"/>
    <w:rsid w:val="00662F13"/>
    <w:rsid w:val="00663196"/>
    <w:rsid w:val="006633DC"/>
    <w:rsid w:val="006654DD"/>
    <w:rsid w:val="006655C9"/>
    <w:rsid w:val="00665C85"/>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805FC"/>
    <w:rsid w:val="00681227"/>
    <w:rsid w:val="006819C5"/>
    <w:rsid w:val="00681BCA"/>
    <w:rsid w:val="0068212B"/>
    <w:rsid w:val="0068239A"/>
    <w:rsid w:val="006826BD"/>
    <w:rsid w:val="00682C9B"/>
    <w:rsid w:val="00684305"/>
    <w:rsid w:val="00684782"/>
    <w:rsid w:val="00687001"/>
    <w:rsid w:val="0069049E"/>
    <w:rsid w:val="00691DB3"/>
    <w:rsid w:val="006949F0"/>
    <w:rsid w:val="006953FC"/>
    <w:rsid w:val="00695D86"/>
    <w:rsid w:val="00695E3D"/>
    <w:rsid w:val="00696A4A"/>
    <w:rsid w:val="00696CCF"/>
    <w:rsid w:val="00697873"/>
    <w:rsid w:val="006A000C"/>
    <w:rsid w:val="006A025B"/>
    <w:rsid w:val="006A0821"/>
    <w:rsid w:val="006A6FA5"/>
    <w:rsid w:val="006A7A5F"/>
    <w:rsid w:val="006B041F"/>
    <w:rsid w:val="006B2AA8"/>
    <w:rsid w:val="006B32D8"/>
    <w:rsid w:val="006B371A"/>
    <w:rsid w:val="006B3790"/>
    <w:rsid w:val="006B48CA"/>
    <w:rsid w:val="006B4AFB"/>
    <w:rsid w:val="006B63C7"/>
    <w:rsid w:val="006B7579"/>
    <w:rsid w:val="006C0EE5"/>
    <w:rsid w:val="006C21D8"/>
    <w:rsid w:val="006C2FDD"/>
    <w:rsid w:val="006C30F7"/>
    <w:rsid w:val="006C40F1"/>
    <w:rsid w:val="006C56FE"/>
    <w:rsid w:val="006C67F8"/>
    <w:rsid w:val="006C731F"/>
    <w:rsid w:val="006C74AA"/>
    <w:rsid w:val="006D06AC"/>
    <w:rsid w:val="006D17B1"/>
    <w:rsid w:val="006D226F"/>
    <w:rsid w:val="006D3550"/>
    <w:rsid w:val="006D3A85"/>
    <w:rsid w:val="006D551F"/>
    <w:rsid w:val="006D5DFB"/>
    <w:rsid w:val="006D5E03"/>
    <w:rsid w:val="006D5EB4"/>
    <w:rsid w:val="006D5ED8"/>
    <w:rsid w:val="006D61B1"/>
    <w:rsid w:val="006D78DB"/>
    <w:rsid w:val="006D7CF8"/>
    <w:rsid w:val="006E24EF"/>
    <w:rsid w:val="006E3FE5"/>
    <w:rsid w:val="006E4F24"/>
    <w:rsid w:val="006E7D72"/>
    <w:rsid w:val="006E7F5F"/>
    <w:rsid w:val="006F06F2"/>
    <w:rsid w:val="006F12FD"/>
    <w:rsid w:val="006F2414"/>
    <w:rsid w:val="006F2C6B"/>
    <w:rsid w:val="006F319B"/>
    <w:rsid w:val="006F4B02"/>
    <w:rsid w:val="006F4F38"/>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ECE"/>
    <w:rsid w:val="00730FA3"/>
    <w:rsid w:val="00731307"/>
    <w:rsid w:val="00731686"/>
    <w:rsid w:val="00733D08"/>
    <w:rsid w:val="00735CEB"/>
    <w:rsid w:val="00735CF9"/>
    <w:rsid w:val="00736571"/>
    <w:rsid w:val="00736FFB"/>
    <w:rsid w:val="007370A8"/>
    <w:rsid w:val="007411C8"/>
    <w:rsid w:val="00741404"/>
    <w:rsid w:val="007425E0"/>
    <w:rsid w:val="00744084"/>
    <w:rsid w:val="00745E66"/>
    <w:rsid w:val="00745F98"/>
    <w:rsid w:val="0074755C"/>
    <w:rsid w:val="00750ADA"/>
    <w:rsid w:val="007511EA"/>
    <w:rsid w:val="00752F55"/>
    <w:rsid w:val="00753C0A"/>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E23"/>
    <w:rsid w:val="00772896"/>
    <w:rsid w:val="007728A2"/>
    <w:rsid w:val="007728FD"/>
    <w:rsid w:val="00773664"/>
    <w:rsid w:val="00773D58"/>
    <w:rsid w:val="007743BC"/>
    <w:rsid w:val="00774BD0"/>
    <w:rsid w:val="00775E6B"/>
    <w:rsid w:val="007767AA"/>
    <w:rsid w:val="00776C62"/>
    <w:rsid w:val="00780652"/>
    <w:rsid w:val="007817E7"/>
    <w:rsid w:val="0078266F"/>
    <w:rsid w:val="007827BE"/>
    <w:rsid w:val="00783EF0"/>
    <w:rsid w:val="00791E62"/>
    <w:rsid w:val="00792A54"/>
    <w:rsid w:val="00794D45"/>
    <w:rsid w:val="00795DC8"/>
    <w:rsid w:val="007962F1"/>
    <w:rsid w:val="00796CC9"/>
    <w:rsid w:val="007A253D"/>
    <w:rsid w:val="007A2556"/>
    <w:rsid w:val="007A2761"/>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7733"/>
    <w:rsid w:val="007B7951"/>
    <w:rsid w:val="007C043B"/>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72"/>
    <w:rsid w:val="007D7285"/>
    <w:rsid w:val="007D77C5"/>
    <w:rsid w:val="007E1788"/>
    <w:rsid w:val="007E19E8"/>
    <w:rsid w:val="007E1A2E"/>
    <w:rsid w:val="007E2301"/>
    <w:rsid w:val="007E2981"/>
    <w:rsid w:val="007E2CB2"/>
    <w:rsid w:val="007E5425"/>
    <w:rsid w:val="007E5B23"/>
    <w:rsid w:val="007E5B82"/>
    <w:rsid w:val="007E6191"/>
    <w:rsid w:val="007E6FB5"/>
    <w:rsid w:val="007E731E"/>
    <w:rsid w:val="007E7D1A"/>
    <w:rsid w:val="007E7FBA"/>
    <w:rsid w:val="007F00EE"/>
    <w:rsid w:val="007F2192"/>
    <w:rsid w:val="007F2CB6"/>
    <w:rsid w:val="007F437F"/>
    <w:rsid w:val="007F51D3"/>
    <w:rsid w:val="007F5C80"/>
    <w:rsid w:val="007F65ED"/>
    <w:rsid w:val="007F66A1"/>
    <w:rsid w:val="00800B1A"/>
    <w:rsid w:val="008014C0"/>
    <w:rsid w:val="008014DE"/>
    <w:rsid w:val="00803BCB"/>
    <w:rsid w:val="008040A3"/>
    <w:rsid w:val="0080727F"/>
    <w:rsid w:val="008111A0"/>
    <w:rsid w:val="00811EF9"/>
    <w:rsid w:val="00814719"/>
    <w:rsid w:val="00815E24"/>
    <w:rsid w:val="00816174"/>
    <w:rsid w:val="00816D7C"/>
    <w:rsid w:val="00817D05"/>
    <w:rsid w:val="008201F1"/>
    <w:rsid w:val="008206AD"/>
    <w:rsid w:val="00820D84"/>
    <w:rsid w:val="00820E8B"/>
    <w:rsid w:val="00821971"/>
    <w:rsid w:val="00821B7D"/>
    <w:rsid w:val="008236E1"/>
    <w:rsid w:val="00823C60"/>
    <w:rsid w:val="00825A30"/>
    <w:rsid w:val="008266AF"/>
    <w:rsid w:val="00826EBC"/>
    <w:rsid w:val="008313EC"/>
    <w:rsid w:val="00831D98"/>
    <w:rsid w:val="0083228D"/>
    <w:rsid w:val="00832D32"/>
    <w:rsid w:val="008334A3"/>
    <w:rsid w:val="00833801"/>
    <w:rsid w:val="00833F02"/>
    <w:rsid w:val="008344B3"/>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6094D"/>
    <w:rsid w:val="00860DDC"/>
    <w:rsid w:val="00863177"/>
    <w:rsid w:val="008635C9"/>
    <w:rsid w:val="00863794"/>
    <w:rsid w:val="00864C62"/>
    <w:rsid w:val="008658E0"/>
    <w:rsid w:val="008662CE"/>
    <w:rsid w:val="008669C0"/>
    <w:rsid w:val="0087336D"/>
    <w:rsid w:val="008735CE"/>
    <w:rsid w:val="008741F6"/>
    <w:rsid w:val="008767A8"/>
    <w:rsid w:val="00876B96"/>
    <w:rsid w:val="00877060"/>
    <w:rsid w:val="00880812"/>
    <w:rsid w:val="008809F2"/>
    <w:rsid w:val="00880BAA"/>
    <w:rsid w:val="00880F72"/>
    <w:rsid w:val="0088231F"/>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4773"/>
    <w:rsid w:val="008A5EA9"/>
    <w:rsid w:val="008B102D"/>
    <w:rsid w:val="008B1594"/>
    <w:rsid w:val="008B1833"/>
    <w:rsid w:val="008B2146"/>
    <w:rsid w:val="008B308E"/>
    <w:rsid w:val="008B30F2"/>
    <w:rsid w:val="008B3190"/>
    <w:rsid w:val="008B3DD0"/>
    <w:rsid w:val="008B535D"/>
    <w:rsid w:val="008B6487"/>
    <w:rsid w:val="008B6FBA"/>
    <w:rsid w:val="008B6FD1"/>
    <w:rsid w:val="008B7437"/>
    <w:rsid w:val="008C0918"/>
    <w:rsid w:val="008C0ED9"/>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3F72"/>
    <w:rsid w:val="008E4ECC"/>
    <w:rsid w:val="008E5132"/>
    <w:rsid w:val="008E558C"/>
    <w:rsid w:val="008E55BB"/>
    <w:rsid w:val="008E5916"/>
    <w:rsid w:val="008E611F"/>
    <w:rsid w:val="008F173D"/>
    <w:rsid w:val="008F2FC9"/>
    <w:rsid w:val="008F3500"/>
    <w:rsid w:val="008F353B"/>
    <w:rsid w:val="008F6BFB"/>
    <w:rsid w:val="008F74BD"/>
    <w:rsid w:val="00900DC9"/>
    <w:rsid w:val="00901D1E"/>
    <w:rsid w:val="00903911"/>
    <w:rsid w:val="0090587B"/>
    <w:rsid w:val="0090636C"/>
    <w:rsid w:val="00911748"/>
    <w:rsid w:val="009126EA"/>
    <w:rsid w:val="00912F02"/>
    <w:rsid w:val="00913549"/>
    <w:rsid w:val="009139AC"/>
    <w:rsid w:val="00913C56"/>
    <w:rsid w:val="00913F87"/>
    <w:rsid w:val="009143D4"/>
    <w:rsid w:val="009151F8"/>
    <w:rsid w:val="00916298"/>
    <w:rsid w:val="00916492"/>
    <w:rsid w:val="00916496"/>
    <w:rsid w:val="0091774E"/>
    <w:rsid w:val="00920D84"/>
    <w:rsid w:val="009233BF"/>
    <w:rsid w:val="00923CF0"/>
    <w:rsid w:val="0092447A"/>
    <w:rsid w:val="0092794F"/>
    <w:rsid w:val="009279F7"/>
    <w:rsid w:val="00927ADC"/>
    <w:rsid w:val="00927E24"/>
    <w:rsid w:val="00930D73"/>
    <w:rsid w:val="0093354D"/>
    <w:rsid w:val="009372CC"/>
    <w:rsid w:val="0094001E"/>
    <w:rsid w:val="009400BB"/>
    <w:rsid w:val="009400F7"/>
    <w:rsid w:val="00940C97"/>
    <w:rsid w:val="00941075"/>
    <w:rsid w:val="00941162"/>
    <w:rsid w:val="00941304"/>
    <w:rsid w:val="00941566"/>
    <w:rsid w:val="00941795"/>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A08"/>
    <w:rsid w:val="00954F0B"/>
    <w:rsid w:val="0095713A"/>
    <w:rsid w:val="00957CA5"/>
    <w:rsid w:val="0096186C"/>
    <w:rsid w:val="00963B45"/>
    <w:rsid w:val="0096443C"/>
    <w:rsid w:val="00964F88"/>
    <w:rsid w:val="00964FD0"/>
    <w:rsid w:val="0096540C"/>
    <w:rsid w:val="00965866"/>
    <w:rsid w:val="00965C9A"/>
    <w:rsid w:val="009664E3"/>
    <w:rsid w:val="00967F83"/>
    <w:rsid w:val="00971068"/>
    <w:rsid w:val="00972086"/>
    <w:rsid w:val="0097391D"/>
    <w:rsid w:val="00975897"/>
    <w:rsid w:val="00975E5C"/>
    <w:rsid w:val="009805AB"/>
    <w:rsid w:val="00980C04"/>
    <w:rsid w:val="00982606"/>
    <w:rsid w:val="009865AC"/>
    <w:rsid w:val="00986DF2"/>
    <w:rsid w:val="00987082"/>
    <w:rsid w:val="009879E3"/>
    <w:rsid w:val="00990205"/>
    <w:rsid w:val="0099040E"/>
    <w:rsid w:val="00990C82"/>
    <w:rsid w:val="0099390F"/>
    <w:rsid w:val="00993D0C"/>
    <w:rsid w:val="00993E61"/>
    <w:rsid w:val="0099411F"/>
    <w:rsid w:val="00994AFF"/>
    <w:rsid w:val="009954CE"/>
    <w:rsid w:val="0099655D"/>
    <w:rsid w:val="0099775B"/>
    <w:rsid w:val="00997867"/>
    <w:rsid w:val="00997A0E"/>
    <w:rsid w:val="00997FE9"/>
    <w:rsid w:val="009A008F"/>
    <w:rsid w:val="009A0CEA"/>
    <w:rsid w:val="009A13D8"/>
    <w:rsid w:val="009A2CF9"/>
    <w:rsid w:val="009A3D8E"/>
    <w:rsid w:val="009A4A03"/>
    <w:rsid w:val="009A4D7E"/>
    <w:rsid w:val="009A612D"/>
    <w:rsid w:val="009A688A"/>
    <w:rsid w:val="009A706E"/>
    <w:rsid w:val="009A787B"/>
    <w:rsid w:val="009B05B7"/>
    <w:rsid w:val="009B2C0D"/>
    <w:rsid w:val="009B3F0C"/>
    <w:rsid w:val="009B3FDC"/>
    <w:rsid w:val="009B4928"/>
    <w:rsid w:val="009B5E5E"/>
    <w:rsid w:val="009B693B"/>
    <w:rsid w:val="009C1560"/>
    <w:rsid w:val="009C1B6B"/>
    <w:rsid w:val="009C3275"/>
    <w:rsid w:val="009C3826"/>
    <w:rsid w:val="009C4235"/>
    <w:rsid w:val="009C4B97"/>
    <w:rsid w:val="009C56F8"/>
    <w:rsid w:val="009C5751"/>
    <w:rsid w:val="009C5A9D"/>
    <w:rsid w:val="009C5AF3"/>
    <w:rsid w:val="009C6475"/>
    <w:rsid w:val="009C68D6"/>
    <w:rsid w:val="009C7E4F"/>
    <w:rsid w:val="009D0197"/>
    <w:rsid w:val="009D1848"/>
    <w:rsid w:val="009D1D9C"/>
    <w:rsid w:val="009D1DBC"/>
    <w:rsid w:val="009D1E76"/>
    <w:rsid w:val="009D24C8"/>
    <w:rsid w:val="009D2702"/>
    <w:rsid w:val="009D3352"/>
    <w:rsid w:val="009D474A"/>
    <w:rsid w:val="009D7267"/>
    <w:rsid w:val="009E0A8E"/>
    <w:rsid w:val="009E20EE"/>
    <w:rsid w:val="009E35E7"/>
    <w:rsid w:val="009E3725"/>
    <w:rsid w:val="009E53B2"/>
    <w:rsid w:val="009E5A9D"/>
    <w:rsid w:val="009E5B5E"/>
    <w:rsid w:val="009E6332"/>
    <w:rsid w:val="009E6858"/>
    <w:rsid w:val="009E6931"/>
    <w:rsid w:val="009E70B0"/>
    <w:rsid w:val="009F065C"/>
    <w:rsid w:val="009F0705"/>
    <w:rsid w:val="009F0A5E"/>
    <w:rsid w:val="009F0C44"/>
    <w:rsid w:val="009F1761"/>
    <w:rsid w:val="009F2BC3"/>
    <w:rsid w:val="009F2D1D"/>
    <w:rsid w:val="009F2EF2"/>
    <w:rsid w:val="009F3F3F"/>
    <w:rsid w:val="009F3F4A"/>
    <w:rsid w:val="009F4B20"/>
    <w:rsid w:val="009F7F19"/>
    <w:rsid w:val="00A0039E"/>
    <w:rsid w:val="00A008F3"/>
    <w:rsid w:val="00A020A0"/>
    <w:rsid w:val="00A02BFA"/>
    <w:rsid w:val="00A03BB3"/>
    <w:rsid w:val="00A0456C"/>
    <w:rsid w:val="00A04607"/>
    <w:rsid w:val="00A04C16"/>
    <w:rsid w:val="00A056AA"/>
    <w:rsid w:val="00A05AE8"/>
    <w:rsid w:val="00A07D63"/>
    <w:rsid w:val="00A101BD"/>
    <w:rsid w:val="00A10237"/>
    <w:rsid w:val="00A112EA"/>
    <w:rsid w:val="00A1195E"/>
    <w:rsid w:val="00A1227C"/>
    <w:rsid w:val="00A12527"/>
    <w:rsid w:val="00A126B4"/>
    <w:rsid w:val="00A13804"/>
    <w:rsid w:val="00A151B9"/>
    <w:rsid w:val="00A1593C"/>
    <w:rsid w:val="00A15AAD"/>
    <w:rsid w:val="00A166E7"/>
    <w:rsid w:val="00A17CA1"/>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4E4B"/>
    <w:rsid w:val="00A3685D"/>
    <w:rsid w:val="00A37206"/>
    <w:rsid w:val="00A37BFD"/>
    <w:rsid w:val="00A435C5"/>
    <w:rsid w:val="00A44DF8"/>
    <w:rsid w:val="00A451A9"/>
    <w:rsid w:val="00A45D9F"/>
    <w:rsid w:val="00A47D2E"/>
    <w:rsid w:val="00A50AE6"/>
    <w:rsid w:val="00A50CA4"/>
    <w:rsid w:val="00A51C4E"/>
    <w:rsid w:val="00A51FFA"/>
    <w:rsid w:val="00A53241"/>
    <w:rsid w:val="00A53F29"/>
    <w:rsid w:val="00A55019"/>
    <w:rsid w:val="00A56A4A"/>
    <w:rsid w:val="00A56D7E"/>
    <w:rsid w:val="00A60D75"/>
    <w:rsid w:val="00A61639"/>
    <w:rsid w:val="00A63090"/>
    <w:rsid w:val="00A635E3"/>
    <w:rsid w:val="00A640B7"/>
    <w:rsid w:val="00A66460"/>
    <w:rsid w:val="00A66520"/>
    <w:rsid w:val="00A66860"/>
    <w:rsid w:val="00A66D98"/>
    <w:rsid w:val="00A672D2"/>
    <w:rsid w:val="00A67DCB"/>
    <w:rsid w:val="00A70B3E"/>
    <w:rsid w:val="00A71597"/>
    <w:rsid w:val="00A71AF5"/>
    <w:rsid w:val="00A73296"/>
    <w:rsid w:val="00A732C7"/>
    <w:rsid w:val="00A73FD4"/>
    <w:rsid w:val="00A74C60"/>
    <w:rsid w:val="00A75524"/>
    <w:rsid w:val="00A803D3"/>
    <w:rsid w:val="00A805F2"/>
    <w:rsid w:val="00A80829"/>
    <w:rsid w:val="00A81211"/>
    <w:rsid w:val="00A82D55"/>
    <w:rsid w:val="00A83480"/>
    <w:rsid w:val="00A83F4F"/>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0EB"/>
    <w:rsid w:val="00A97798"/>
    <w:rsid w:val="00AA0410"/>
    <w:rsid w:val="00AA069E"/>
    <w:rsid w:val="00AA1198"/>
    <w:rsid w:val="00AA13BB"/>
    <w:rsid w:val="00AA18D5"/>
    <w:rsid w:val="00AA18DB"/>
    <w:rsid w:val="00AA27D2"/>
    <w:rsid w:val="00AA3229"/>
    <w:rsid w:val="00AA3395"/>
    <w:rsid w:val="00AA3CA4"/>
    <w:rsid w:val="00AA4571"/>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0795"/>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033"/>
    <w:rsid w:val="00AD6760"/>
    <w:rsid w:val="00AD6B3B"/>
    <w:rsid w:val="00AD7B83"/>
    <w:rsid w:val="00AE04FD"/>
    <w:rsid w:val="00AE05D2"/>
    <w:rsid w:val="00AE168B"/>
    <w:rsid w:val="00AE2595"/>
    <w:rsid w:val="00AE27B8"/>
    <w:rsid w:val="00AE2F42"/>
    <w:rsid w:val="00AE4350"/>
    <w:rsid w:val="00AE53C4"/>
    <w:rsid w:val="00AE65D6"/>
    <w:rsid w:val="00AE70B2"/>
    <w:rsid w:val="00AF08F0"/>
    <w:rsid w:val="00AF0A48"/>
    <w:rsid w:val="00AF0C2C"/>
    <w:rsid w:val="00AF1C50"/>
    <w:rsid w:val="00AF2A9B"/>
    <w:rsid w:val="00AF47A6"/>
    <w:rsid w:val="00AF5B08"/>
    <w:rsid w:val="00AF670D"/>
    <w:rsid w:val="00AF6718"/>
    <w:rsid w:val="00AF6DBD"/>
    <w:rsid w:val="00AF7492"/>
    <w:rsid w:val="00AF75CB"/>
    <w:rsid w:val="00AF76CE"/>
    <w:rsid w:val="00B018EC"/>
    <w:rsid w:val="00B01FAD"/>
    <w:rsid w:val="00B02517"/>
    <w:rsid w:val="00B02DC4"/>
    <w:rsid w:val="00B030F1"/>
    <w:rsid w:val="00B031C0"/>
    <w:rsid w:val="00B04BF7"/>
    <w:rsid w:val="00B04D14"/>
    <w:rsid w:val="00B0543D"/>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5237"/>
    <w:rsid w:val="00B25815"/>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3875"/>
    <w:rsid w:val="00B449E3"/>
    <w:rsid w:val="00B44F1A"/>
    <w:rsid w:val="00B46220"/>
    <w:rsid w:val="00B516E1"/>
    <w:rsid w:val="00B51A28"/>
    <w:rsid w:val="00B51D04"/>
    <w:rsid w:val="00B51D93"/>
    <w:rsid w:val="00B53367"/>
    <w:rsid w:val="00B54EE2"/>
    <w:rsid w:val="00B55962"/>
    <w:rsid w:val="00B55DD0"/>
    <w:rsid w:val="00B5607B"/>
    <w:rsid w:val="00B57F40"/>
    <w:rsid w:val="00B6063B"/>
    <w:rsid w:val="00B62D2F"/>
    <w:rsid w:val="00B658E3"/>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87A75"/>
    <w:rsid w:val="00B90974"/>
    <w:rsid w:val="00B919C5"/>
    <w:rsid w:val="00B91ADE"/>
    <w:rsid w:val="00B92680"/>
    <w:rsid w:val="00B92F74"/>
    <w:rsid w:val="00B931C0"/>
    <w:rsid w:val="00B93CDC"/>
    <w:rsid w:val="00B93D32"/>
    <w:rsid w:val="00B93D5B"/>
    <w:rsid w:val="00B94273"/>
    <w:rsid w:val="00B94F67"/>
    <w:rsid w:val="00B95643"/>
    <w:rsid w:val="00B957BE"/>
    <w:rsid w:val="00B95DDD"/>
    <w:rsid w:val="00B96204"/>
    <w:rsid w:val="00B97E88"/>
    <w:rsid w:val="00BA0E76"/>
    <w:rsid w:val="00BA1FE0"/>
    <w:rsid w:val="00BA3EA2"/>
    <w:rsid w:val="00BA40B1"/>
    <w:rsid w:val="00BA4139"/>
    <w:rsid w:val="00BA4E07"/>
    <w:rsid w:val="00BA70AE"/>
    <w:rsid w:val="00BB0CDC"/>
    <w:rsid w:val="00BB1E26"/>
    <w:rsid w:val="00BB4F20"/>
    <w:rsid w:val="00BB5A81"/>
    <w:rsid w:val="00BB6D2D"/>
    <w:rsid w:val="00BB7426"/>
    <w:rsid w:val="00BB7A5D"/>
    <w:rsid w:val="00BC2413"/>
    <w:rsid w:val="00BC2D4F"/>
    <w:rsid w:val="00BC386A"/>
    <w:rsid w:val="00BC4056"/>
    <w:rsid w:val="00BC4F19"/>
    <w:rsid w:val="00BC5517"/>
    <w:rsid w:val="00BC5F13"/>
    <w:rsid w:val="00BC606B"/>
    <w:rsid w:val="00BC636F"/>
    <w:rsid w:val="00BC7938"/>
    <w:rsid w:val="00BC7AFB"/>
    <w:rsid w:val="00BD2754"/>
    <w:rsid w:val="00BD55D6"/>
    <w:rsid w:val="00BD6A69"/>
    <w:rsid w:val="00BD740B"/>
    <w:rsid w:val="00BE078C"/>
    <w:rsid w:val="00BE128B"/>
    <w:rsid w:val="00BE1710"/>
    <w:rsid w:val="00BE1996"/>
    <w:rsid w:val="00BE1B24"/>
    <w:rsid w:val="00BE1E6D"/>
    <w:rsid w:val="00BE1F28"/>
    <w:rsid w:val="00BE2132"/>
    <w:rsid w:val="00BE2738"/>
    <w:rsid w:val="00BE2D6E"/>
    <w:rsid w:val="00BE338C"/>
    <w:rsid w:val="00BE3DA1"/>
    <w:rsid w:val="00BE4635"/>
    <w:rsid w:val="00BF2FD9"/>
    <w:rsid w:val="00BF3198"/>
    <w:rsid w:val="00BF4E57"/>
    <w:rsid w:val="00BF4F5F"/>
    <w:rsid w:val="00BF5068"/>
    <w:rsid w:val="00BF5A35"/>
    <w:rsid w:val="00BF6F9D"/>
    <w:rsid w:val="00C000EA"/>
    <w:rsid w:val="00C016AE"/>
    <w:rsid w:val="00C01B51"/>
    <w:rsid w:val="00C0216D"/>
    <w:rsid w:val="00C03979"/>
    <w:rsid w:val="00C04C73"/>
    <w:rsid w:val="00C05F8A"/>
    <w:rsid w:val="00C0616E"/>
    <w:rsid w:val="00C0718A"/>
    <w:rsid w:val="00C07772"/>
    <w:rsid w:val="00C07F2C"/>
    <w:rsid w:val="00C10375"/>
    <w:rsid w:val="00C103C1"/>
    <w:rsid w:val="00C10797"/>
    <w:rsid w:val="00C10D41"/>
    <w:rsid w:val="00C11107"/>
    <w:rsid w:val="00C12293"/>
    <w:rsid w:val="00C12AA8"/>
    <w:rsid w:val="00C140CD"/>
    <w:rsid w:val="00C17F4D"/>
    <w:rsid w:val="00C208E9"/>
    <w:rsid w:val="00C20E14"/>
    <w:rsid w:val="00C20F59"/>
    <w:rsid w:val="00C212EB"/>
    <w:rsid w:val="00C2492E"/>
    <w:rsid w:val="00C25178"/>
    <w:rsid w:val="00C25B6B"/>
    <w:rsid w:val="00C2643A"/>
    <w:rsid w:val="00C2739E"/>
    <w:rsid w:val="00C307FD"/>
    <w:rsid w:val="00C30816"/>
    <w:rsid w:val="00C31EDC"/>
    <w:rsid w:val="00C33766"/>
    <w:rsid w:val="00C34A77"/>
    <w:rsid w:val="00C35F11"/>
    <w:rsid w:val="00C36502"/>
    <w:rsid w:val="00C4063C"/>
    <w:rsid w:val="00C428F9"/>
    <w:rsid w:val="00C4400A"/>
    <w:rsid w:val="00C44D1B"/>
    <w:rsid w:val="00C450AB"/>
    <w:rsid w:val="00C45C23"/>
    <w:rsid w:val="00C465FE"/>
    <w:rsid w:val="00C4692A"/>
    <w:rsid w:val="00C47E53"/>
    <w:rsid w:val="00C47F7E"/>
    <w:rsid w:val="00C503E9"/>
    <w:rsid w:val="00C5160D"/>
    <w:rsid w:val="00C52A2D"/>
    <w:rsid w:val="00C532F9"/>
    <w:rsid w:val="00C54C2F"/>
    <w:rsid w:val="00C55571"/>
    <w:rsid w:val="00C55D19"/>
    <w:rsid w:val="00C574EE"/>
    <w:rsid w:val="00C57B81"/>
    <w:rsid w:val="00C6028B"/>
    <w:rsid w:val="00C6142E"/>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C67"/>
    <w:rsid w:val="00C73E52"/>
    <w:rsid w:val="00C760A1"/>
    <w:rsid w:val="00C77C03"/>
    <w:rsid w:val="00C80CA1"/>
    <w:rsid w:val="00C81C43"/>
    <w:rsid w:val="00C846EF"/>
    <w:rsid w:val="00C84708"/>
    <w:rsid w:val="00C85282"/>
    <w:rsid w:val="00C872D0"/>
    <w:rsid w:val="00C8762A"/>
    <w:rsid w:val="00C877AA"/>
    <w:rsid w:val="00C90A54"/>
    <w:rsid w:val="00C90B46"/>
    <w:rsid w:val="00C91BF6"/>
    <w:rsid w:val="00C92F22"/>
    <w:rsid w:val="00C9391F"/>
    <w:rsid w:val="00C956A7"/>
    <w:rsid w:val="00C96417"/>
    <w:rsid w:val="00C96B1E"/>
    <w:rsid w:val="00C97C41"/>
    <w:rsid w:val="00C97C8B"/>
    <w:rsid w:val="00CA0E96"/>
    <w:rsid w:val="00CA4AD5"/>
    <w:rsid w:val="00CA4E1E"/>
    <w:rsid w:val="00CA64A2"/>
    <w:rsid w:val="00CA7500"/>
    <w:rsid w:val="00CB1AD3"/>
    <w:rsid w:val="00CB1B87"/>
    <w:rsid w:val="00CB1EDC"/>
    <w:rsid w:val="00CB363D"/>
    <w:rsid w:val="00CB38FA"/>
    <w:rsid w:val="00CB41F9"/>
    <w:rsid w:val="00CB4AA0"/>
    <w:rsid w:val="00CB5151"/>
    <w:rsid w:val="00CB5CB7"/>
    <w:rsid w:val="00CB6334"/>
    <w:rsid w:val="00CB681C"/>
    <w:rsid w:val="00CB78AF"/>
    <w:rsid w:val="00CC0363"/>
    <w:rsid w:val="00CC045C"/>
    <w:rsid w:val="00CC0690"/>
    <w:rsid w:val="00CC0AD6"/>
    <w:rsid w:val="00CC0D55"/>
    <w:rsid w:val="00CC0F68"/>
    <w:rsid w:val="00CC23F4"/>
    <w:rsid w:val="00CC25A1"/>
    <w:rsid w:val="00CC3A9A"/>
    <w:rsid w:val="00CC417E"/>
    <w:rsid w:val="00CC5550"/>
    <w:rsid w:val="00CC74F8"/>
    <w:rsid w:val="00CC776B"/>
    <w:rsid w:val="00CD0DD7"/>
    <w:rsid w:val="00CD2B0D"/>
    <w:rsid w:val="00CD3F4C"/>
    <w:rsid w:val="00CD4B79"/>
    <w:rsid w:val="00CD5234"/>
    <w:rsid w:val="00CD592B"/>
    <w:rsid w:val="00CD5F97"/>
    <w:rsid w:val="00CE06F3"/>
    <w:rsid w:val="00CE0E17"/>
    <w:rsid w:val="00CE13FE"/>
    <w:rsid w:val="00CE1CAF"/>
    <w:rsid w:val="00CE2D1D"/>
    <w:rsid w:val="00CE3823"/>
    <w:rsid w:val="00CE3DF1"/>
    <w:rsid w:val="00CE430B"/>
    <w:rsid w:val="00CE69E0"/>
    <w:rsid w:val="00CE7831"/>
    <w:rsid w:val="00CF00B3"/>
    <w:rsid w:val="00CF058E"/>
    <w:rsid w:val="00CF0BF5"/>
    <w:rsid w:val="00CF15FC"/>
    <w:rsid w:val="00CF48CB"/>
    <w:rsid w:val="00CF66C5"/>
    <w:rsid w:val="00D00701"/>
    <w:rsid w:val="00D02608"/>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6262"/>
    <w:rsid w:val="00D265B5"/>
    <w:rsid w:val="00D26D7E"/>
    <w:rsid w:val="00D26EBF"/>
    <w:rsid w:val="00D27711"/>
    <w:rsid w:val="00D277D6"/>
    <w:rsid w:val="00D30187"/>
    <w:rsid w:val="00D30D3F"/>
    <w:rsid w:val="00D334BF"/>
    <w:rsid w:val="00D3358D"/>
    <w:rsid w:val="00D35B5B"/>
    <w:rsid w:val="00D363AD"/>
    <w:rsid w:val="00D3644E"/>
    <w:rsid w:val="00D36B4E"/>
    <w:rsid w:val="00D37BE7"/>
    <w:rsid w:val="00D411A6"/>
    <w:rsid w:val="00D414C1"/>
    <w:rsid w:val="00D427F4"/>
    <w:rsid w:val="00D43396"/>
    <w:rsid w:val="00D43931"/>
    <w:rsid w:val="00D44544"/>
    <w:rsid w:val="00D44FD0"/>
    <w:rsid w:val="00D453F0"/>
    <w:rsid w:val="00D4634E"/>
    <w:rsid w:val="00D46D8A"/>
    <w:rsid w:val="00D4732F"/>
    <w:rsid w:val="00D47405"/>
    <w:rsid w:val="00D475C8"/>
    <w:rsid w:val="00D5352A"/>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6531"/>
    <w:rsid w:val="00D76C7D"/>
    <w:rsid w:val="00D77346"/>
    <w:rsid w:val="00D77AFD"/>
    <w:rsid w:val="00D80556"/>
    <w:rsid w:val="00D8109D"/>
    <w:rsid w:val="00D821C0"/>
    <w:rsid w:val="00D826DC"/>
    <w:rsid w:val="00D82AB9"/>
    <w:rsid w:val="00D848C1"/>
    <w:rsid w:val="00D84DD0"/>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1997"/>
    <w:rsid w:val="00DA226D"/>
    <w:rsid w:val="00DA2C88"/>
    <w:rsid w:val="00DA3024"/>
    <w:rsid w:val="00DA3915"/>
    <w:rsid w:val="00DA4223"/>
    <w:rsid w:val="00DA46AE"/>
    <w:rsid w:val="00DA7602"/>
    <w:rsid w:val="00DA7AA1"/>
    <w:rsid w:val="00DB11EA"/>
    <w:rsid w:val="00DB287C"/>
    <w:rsid w:val="00DB3391"/>
    <w:rsid w:val="00DB35E2"/>
    <w:rsid w:val="00DB3FC1"/>
    <w:rsid w:val="00DB4158"/>
    <w:rsid w:val="00DB5102"/>
    <w:rsid w:val="00DB53DA"/>
    <w:rsid w:val="00DB5C3E"/>
    <w:rsid w:val="00DB62C9"/>
    <w:rsid w:val="00DB635C"/>
    <w:rsid w:val="00DB792D"/>
    <w:rsid w:val="00DC2DF6"/>
    <w:rsid w:val="00DC3F59"/>
    <w:rsid w:val="00DC4366"/>
    <w:rsid w:val="00DC44C0"/>
    <w:rsid w:val="00DC792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B80"/>
    <w:rsid w:val="00DE30BA"/>
    <w:rsid w:val="00DE36CF"/>
    <w:rsid w:val="00DE3A01"/>
    <w:rsid w:val="00DE4289"/>
    <w:rsid w:val="00DE571D"/>
    <w:rsid w:val="00DE6E0D"/>
    <w:rsid w:val="00DF04C8"/>
    <w:rsid w:val="00DF3A89"/>
    <w:rsid w:val="00DF3C5D"/>
    <w:rsid w:val="00DF3EA2"/>
    <w:rsid w:val="00DF46DE"/>
    <w:rsid w:val="00DF48C1"/>
    <w:rsid w:val="00DF60DE"/>
    <w:rsid w:val="00DF6AA0"/>
    <w:rsid w:val="00DF7965"/>
    <w:rsid w:val="00DF7C95"/>
    <w:rsid w:val="00E00D2E"/>
    <w:rsid w:val="00E00E06"/>
    <w:rsid w:val="00E03EBA"/>
    <w:rsid w:val="00E05C3D"/>
    <w:rsid w:val="00E063EE"/>
    <w:rsid w:val="00E07A5B"/>
    <w:rsid w:val="00E12861"/>
    <w:rsid w:val="00E14535"/>
    <w:rsid w:val="00E15B60"/>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1D2"/>
    <w:rsid w:val="00E412EB"/>
    <w:rsid w:val="00E41860"/>
    <w:rsid w:val="00E44216"/>
    <w:rsid w:val="00E45E23"/>
    <w:rsid w:val="00E4616C"/>
    <w:rsid w:val="00E4694A"/>
    <w:rsid w:val="00E47125"/>
    <w:rsid w:val="00E50281"/>
    <w:rsid w:val="00E51693"/>
    <w:rsid w:val="00E5210B"/>
    <w:rsid w:val="00E52A0D"/>
    <w:rsid w:val="00E533E4"/>
    <w:rsid w:val="00E53DD6"/>
    <w:rsid w:val="00E556EE"/>
    <w:rsid w:val="00E56B44"/>
    <w:rsid w:val="00E57DCE"/>
    <w:rsid w:val="00E60418"/>
    <w:rsid w:val="00E60685"/>
    <w:rsid w:val="00E60EA0"/>
    <w:rsid w:val="00E615BE"/>
    <w:rsid w:val="00E624BA"/>
    <w:rsid w:val="00E629D3"/>
    <w:rsid w:val="00E63605"/>
    <w:rsid w:val="00E63656"/>
    <w:rsid w:val="00E64D15"/>
    <w:rsid w:val="00E65227"/>
    <w:rsid w:val="00E66224"/>
    <w:rsid w:val="00E662C7"/>
    <w:rsid w:val="00E70372"/>
    <w:rsid w:val="00E70C25"/>
    <w:rsid w:val="00E71678"/>
    <w:rsid w:val="00E71CE1"/>
    <w:rsid w:val="00E73590"/>
    <w:rsid w:val="00E7393E"/>
    <w:rsid w:val="00E771E9"/>
    <w:rsid w:val="00E77A30"/>
    <w:rsid w:val="00E81F3B"/>
    <w:rsid w:val="00E829FA"/>
    <w:rsid w:val="00E833E2"/>
    <w:rsid w:val="00E84059"/>
    <w:rsid w:val="00E8450F"/>
    <w:rsid w:val="00E85AF2"/>
    <w:rsid w:val="00E86AFA"/>
    <w:rsid w:val="00E87742"/>
    <w:rsid w:val="00E87BCC"/>
    <w:rsid w:val="00E9047A"/>
    <w:rsid w:val="00E9084C"/>
    <w:rsid w:val="00E91F79"/>
    <w:rsid w:val="00E9226A"/>
    <w:rsid w:val="00E924A9"/>
    <w:rsid w:val="00E9282B"/>
    <w:rsid w:val="00E9350B"/>
    <w:rsid w:val="00E94828"/>
    <w:rsid w:val="00E95D1A"/>
    <w:rsid w:val="00E9732A"/>
    <w:rsid w:val="00E97782"/>
    <w:rsid w:val="00E97968"/>
    <w:rsid w:val="00E97B40"/>
    <w:rsid w:val="00EA06F1"/>
    <w:rsid w:val="00EA233B"/>
    <w:rsid w:val="00EA398E"/>
    <w:rsid w:val="00EA3DD1"/>
    <w:rsid w:val="00EA436D"/>
    <w:rsid w:val="00EA4FB1"/>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4178"/>
    <w:rsid w:val="00EC44A8"/>
    <w:rsid w:val="00EC4CD8"/>
    <w:rsid w:val="00EC584B"/>
    <w:rsid w:val="00EC5C94"/>
    <w:rsid w:val="00EC6DE5"/>
    <w:rsid w:val="00ED00A7"/>
    <w:rsid w:val="00ED0938"/>
    <w:rsid w:val="00ED0993"/>
    <w:rsid w:val="00ED13E0"/>
    <w:rsid w:val="00ED19F5"/>
    <w:rsid w:val="00ED1BCC"/>
    <w:rsid w:val="00ED2A10"/>
    <w:rsid w:val="00ED3A36"/>
    <w:rsid w:val="00ED3B5A"/>
    <w:rsid w:val="00ED3BFB"/>
    <w:rsid w:val="00ED4807"/>
    <w:rsid w:val="00ED7620"/>
    <w:rsid w:val="00EE3039"/>
    <w:rsid w:val="00EE38B7"/>
    <w:rsid w:val="00EE3F15"/>
    <w:rsid w:val="00EE5772"/>
    <w:rsid w:val="00EE61BA"/>
    <w:rsid w:val="00EE6B98"/>
    <w:rsid w:val="00EE6D9C"/>
    <w:rsid w:val="00EF00E0"/>
    <w:rsid w:val="00EF10B9"/>
    <w:rsid w:val="00EF1357"/>
    <w:rsid w:val="00EF1A00"/>
    <w:rsid w:val="00EF1A99"/>
    <w:rsid w:val="00EF24A5"/>
    <w:rsid w:val="00EF256B"/>
    <w:rsid w:val="00EF2E55"/>
    <w:rsid w:val="00EF43B2"/>
    <w:rsid w:val="00EF45ED"/>
    <w:rsid w:val="00EF58AB"/>
    <w:rsid w:val="00F00CDE"/>
    <w:rsid w:val="00F014F4"/>
    <w:rsid w:val="00F0267E"/>
    <w:rsid w:val="00F02D62"/>
    <w:rsid w:val="00F033FE"/>
    <w:rsid w:val="00F054B5"/>
    <w:rsid w:val="00F056C6"/>
    <w:rsid w:val="00F0694C"/>
    <w:rsid w:val="00F06B12"/>
    <w:rsid w:val="00F1134E"/>
    <w:rsid w:val="00F124B7"/>
    <w:rsid w:val="00F135DD"/>
    <w:rsid w:val="00F13B5B"/>
    <w:rsid w:val="00F14470"/>
    <w:rsid w:val="00F14C37"/>
    <w:rsid w:val="00F15CB6"/>
    <w:rsid w:val="00F15D8C"/>
    <w:rsid w:val="00F16044"/>
    <w:rsid w:val="00F1673C"/>
    <w:rsid w:val="00F1695F"/>
    <w:rsid w:val="00F21328"/>
    <w:rsid w:val="00F21465"/>
    <w:rsid w:val="00F215DD"/>
    <w:rsid w:val="00F217A6"/>
    <w:rsid w:val="00F21D90"/>
    <w:rsid w:val="00F21E80"/>
    <w:rsid w:val="00F21EAD"/>
    <w:rsid w:val="00F22F88"/>
    <w:rsid w:val="00F24A2B"/>
    <w:rsid w:val="00F2619B"/>
    <w:rsid w:val="00F277FC"/>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1A9"/>
    <w:rsid w:val="00F554CF"/>
    <w:rsid w:val="00F55B99"/>
    <w:rsid w:val="00F56C34"/>
    <w:rsid w:val="00F57213"/>
    <w:rsid w:val="00F579D7"/>
    <w:rsid w:val="00F57C7A"/>
    <w:rsid w:val="00F6023E"/>
    <w:rsid w:val="00F61D6A"/>
    <w:rsid w:val="00F62246"/>
    <w:rsid w:val="00F62623"/>
    <w:rsid w:val="00F6278A"/>
    <w:rsid w:val="00F63C42"/>
    <w:rsid w:val="00F63C93"/>
    <w:rsid w:val="00F63D8B"/>
    <w:rsid w:val="00F647ED"/>
    <w:rsid w:val="00F64BEF"/>
    <w:rsid w:val="00F64D94"/>
    <w:rsid w:val="00F66254"/>
    <w:rsid w:val="00F6660B"/>
    <w:rsid w:val="00F72086"/>
    <w:rsid w:val="00F72668"/>
    <w:rsid w:val="00F72F6B"/>
    <w:rsid w:val="00F739A7"/>
    <w:rsid w:val="00F73B1F"/>
    <w:rsid w:val="00F74850"/>
    <w:rsid w:val="00F75BA0"/>
    <w:rsid w:val="00F75C90"/>
    <w:rsid w:val="00F80D84"/>
    <w:rsid w:val="00F81327"/>
    <w:rsid w:val="00F83B79"/>
    <w:rsid w:val="00F85B8F"/>
    <w:rsid w:val="00F874BE"/>
    <w:rsid w:val="00F87B1B"/>
    <w:rsid w:val="00F91CEE"/>
    <w:rsid w:val="00F93910"/>
    <w:rsid w:val="00F94A07"/>
    <w:rsid w:val="00F95ED9"/>
    <w:rsid w:val="00F9737A"/>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12F5"/>
    <w:rsid w:val="00FB3E84"/>
    <w:rsid w:val="00FB7E6A"/>
    <w:rsid w:val="00FC0869"/>
    <w:rsid w:val="00FC1086"/>
    <w:rsid w:val="00FC1EBD"/>
    <w:rsid w:val="00FC2601"/>
    <w:rsid w:val="00FC28A2"/>
    <w:rsid w:val="00FC2EC6"/>
    <w:rsid w:val="00FC3626"/>
    <w:rsid w:val="00FC4F69"/>
    <w:rsid w:val="00FC5C90"/>
    <w:rsid w:val="00FC5F51"/>
    <w:rsid w:val="00FC6D29"/>
    <w:rsid w:val="00FD1ACE"/>
    <w:rsid w:val="00FD1B63"/>
    <w:rsid w:val="00FD1CFB"/>
    <w:rsid w:val="00FD4D01"/>
    <w:rsid w:val="00FD512E"/>
    <w:rsid w:val="00FD5BBA"/>
    <w:rsid w:val="00FD78C5"/>
    <w:rsid w:val="00FE19A9"/>
    <w:rsid w:val="00FE2EA2"/>
    <w:rsid w:val="00FE3006"/>
    <w:rsid w:val="00FE462B"/>
    <w:rsid w:val="00FE5CD4"/>
    <w:rsid w:val="00FE70EE"/>
    <w:rsid w:val="00FE710B"/>
    <w:rsid w:val="00FF1C61"/>
    <w:rsid w:val="00FF202A"/>
    <w:rsid w:val="00FF3665"/>
    <w:rsid w:val="00FF3D86"/>
    <w:rsid w:val="00FF40DC"/>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40437"/>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ind w:left="0"/>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table" w:customStyle="1" w:styleId="Tabelamrea1">
    <w:name w:val="Tabela – mreža1"/>
    <w:basedOn w:val="Navadnatabela"/>
    <w:next w:val="Tabelamrea"/>
    <w:uiPriority w:val="39"/>
    <w:rsid w:val="00EF135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7C0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139</TotalTime>
  <Pages>16</Pages>
  <Words>7272</Words>
  <Characters>41451</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48626</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Blaž Flis</cp:lastModifiedBy>
  <cp:revision>51</cp:revision>
  <cp:lastPrinted>2026-04-07T07:21:00Z</cp:lastPrinted>
  <dcterms:created xsi:type="dcterms:W3CDTF">2026-06-18T09:35:00Z</dcterms:created>
  <dcterms:modified xsi:type="dcterms:W3CDTF">2026-06-24T11:23:00Z</dcterms:modified>
</cp:coreProperties>
</file>