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6BC51" w14:textId="77777777" w:rsidR="00DE1EF7" w:rsidRDefault="00DE1EF7" w:rsidP="00F02A94">
      <w:pPr>
        <w:pStyle w:val="Naslov3"/>
        <w:spacing w:before="0" w:after="0"/>
        <w:ind w:right="-471"/>
        <w:rPr>
          <w:sz w:val="20"/>
          <w:szCs w:val="20"/>
        </w:rPr>
      </w:pPr>
    </w:p>
    <w:p w14:paraId="21543152" w14:textId="77777777" w:rsidR="00273B9D" w:rsidRPr="00273B9D" w:rsidRDefault="00273B9D" w:rsidP="00273B9D"/>
    <w:p w14:paraId="70B9468E" w14:textId="6E00046D" w:rsidR="00245156" w:rsidRPr="00D24153" w:rsidRDefault="006467D8" w:rsidP="00F02A94">
      <w:pPr>
        <w:pStyle w:val="Naslov3"/>
        <w:spacing w:before="0" w:after="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84534E">
        <w:rPr>
          <w:sz w:val="20"/>
          <w:szCs w:val="20"/>
        </w:rPr>
        <w:t>»Z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758</w:t>
      </w:r>
    </w:p>
    <w:p w14:paraId="0ED4B7E4" w14:textId="77777777" w:rsidR="006467D8" w:rsidRPr="00D24153" w:rsidRDefault="006467D8" w:rsidP="00F02A94">
      <w:pPr>
        <w:rPr>
          <w:rFonts w:ascii="Arial" w:hAnsi="Arial" w:cs="Arial"/>
          <w:sz w:val="20"/>
          <w:szCs w:val="20"/>
        </w:rPr>
      </w:pPr>
    </w:p>
    <w:p w14:paraId="119F5483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2879DF49" w14:textId="77777777" w:rsidR="00463EE8" w:rsidRPr="00D24153" w:rsidRDefault="00463EE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6677C81D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485A36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85A36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85A36" w:rsidRPr="00D24153">
        <w:rPr>
          <w:rFonts w:ascii="Arial" w:hAnsi="Arial" w:cs="Arial"/>
          <w:sz w:val="20"/>
          <w:szCs w:val="20"/>
        </w:rPr>
      </w:r>
      <w:r w:rsidR="00485A36" w:rsidRPr="00D24153">
        <w:rPr>
          <w:rFonts w:ascii="Arial" w:hAnsi="Arial" w:cs="Arial"/>
          <w:sz w:val="20"/>
          <w:szCs w:val="20"/>
        </w:rPr>
        <w:fldChar w:fldCharType="separate"/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sz w:val="20"/>
          <w:szCs w:val="20"/>
        </w:rPr>
        <w:fldChar w:fldCharType="end"/>
      </w:r>
    </w:p>
    <w:p w14:paraId="1C44DD26" w14:textId="77777777" w:rsidR="00560335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18E4C1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AEA3035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254816F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A657B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5D804B6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DDA215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543DB56F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E665151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164A8325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95D970" w14:textId="7E885F13" w:rsidR="006467D8" w:rsidRPr="00E10504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Cs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B48EB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AB48EB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AB48EB" w:rsidRPr="00D24153">
        <w:rPr>
          <w:rFonts w:ascii="Arial" w:hAnsi="Arial" w:cs="Arial"/>
          <w:sz w:val="20"/>
          <w:szCs w:val="20"/>
        </w:rPr>
      </w:r>
      <w:r w:rsidR="00AB48EB" w:rsidRPr="00D24153">
        <w:rPr>
          <w:rFonts w:ascii="Arial" w:hAnsi="Arial" w:cs="Arial"/>
          <w:sz w:val="20"/>
          <w:szCs w:val="20"/>
        </w:rPr>
        <w:fldChar w:fldCharType="separate"/>
      </w:r>
      <w:r w:rsidR="00AB48EB" w:rsidRPr="00D24153">
        <w:rPr>
          <w:rFonts w:ascii="Arial" w:hAnsi="Arial" w:cs="Arial"/>
          <w:noProof/>
          <w:sz w:val="20"/>
          <w:szCs w:val="20"/>
        </w:rPr>
        <w:t> </w:t>
      </w:r>
      <w:r w:rsidR="00AB48EB" w:rsidRPr="00D24153">
        <w:rPr>
          <w:rFonts w:ascii="Arial" w:hAnsi="Arial" w:cs="Arial"/>
          <w:noProof/>
          <w:sz w:val="20"/>
          <w:szCs w:val="20"/>
        </w:rPr>
        <w:t> </w:t>
      </w:r>
      <w:r w:rsidR="00AB48EB" w:rsidRPr="00D24153">
        <w:rPr>
          <w:rFonts w:ascii="Arial" w:hAnsi="Arial" w:cs="Arial"/>
          <w:noProof/>
          <w:sz w:val="20"/>
          <w:szCs w:val="20"/>
        </w:rPr>
        <w:t> </w:t>
      </w:r>
      <w:r w:rsidR="00AB48EB" w:rsidRPr="00D24153">
        <w:rPr>
          <w:rFonts w:ascii="Arial" w:hAnsi="Arial" w:cs="Arial"/>
          <w:noProof/>
          <w:sz w:val="20"/>
          <w:szCs w:val="20"/>
        </w:rPr>
        <w:t> </w:t>
      </w:r>
      <w:r w:rsidR="00AB48EB" w:rsidRPr="00D24153">
        <w:rPr>
          <w:rFonts w:ascii="Arial" w:hAnsi="Arial" w:cs="Arial"/>
          <w:noProof/>
          <w:sz w:val="20"/>
          <w:szCs w:val="20"/>
        </w:rPr>
        <w:t> </w:t>
      </w:r>
      <w:r w:rsidR="00AB48EB" w:rsidRPr="00D24153">
        <w:rPr>
          <w:rFonts w:ascii="Arial" w:hAnsi="Arial" w:cs="Arial"/>
          <w:sz w:val="20"/>
          <w:szCs w:val="20"/>
        </w:rPr>
        <w:fldChar w:fldCharType="end"/>
      </w:r>
    </w:p>
    <w:p w14:paraId="66C383F6" w14:textId="77777777" w:rsidR="00AF537D" w:rsidRPr="00D24153" w:rsidRDefault="00AF537D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4BC8037" w14:textId="30C1C029" w:rsidR="003345DC" w:rsidRPr="003345DC" w:rsidRDefault="006467D8" w:rsidP="003345D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iCs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 w:rsidR="00BF50A8">
        <w:rPr>
          <w:rFonts w:ascii="Arial" w:hAnsi="Arial" w:cs="Arial"/>
          <w:sz w:val="20"/>
          <w:szCs w:val="20"/>
        </w:rPr>
        <w:t>pogodbe</w:t>
      </w:r>
      <w:r w:rsidR="00455BD1">
        <w:rPr>
          <w:rFonts w:ascii="Arial" w:hAnsi="Arial" w:cs="Arial"/>
          <w:sz w:val="20"/>
          <w:szCs w:val="20"/>
        </w:rPr>
        <w:t xml:space="preserve">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="00455BD1"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="00AA58B4" w:rsidRPr="00D24153">
        <w:rPr>
          <w:rFonts w:ascii="Arial" w:hAnsi="Arial" w:cs="Arial"/>
          <w:i/>
          <w:sz w:val="20"/>
          <w:szCs w:val="20"/>
        </w:rPr>
        <w:t xml:space="preserve">vpiše se </w:t>
      </w:r>
      <w:r w:rsidR="00BF50A8">
        <w:rPr>
          <w:rFonts w:ascii="Arial" w:hAnsi="Arial" w:cs="Arial"/>
          <w:i/>
          <w:sz w:val="20"/>
          <w:szCs w:val="20"/>
        </w:rPr>
        <w:t>pogodba</w:t>
      </w:r>
      <w:r w:rsidR="00642AA0">
        <w:rPr>
          <w:rFonts w:ascii="Arial" w:hAnsi="Arial" w:cs="Arial"/>
          <w:i/>
          <w:sz w:val="20"/>
          <w:szCs w:val="20"/>
        </w:rPr>
        <w:t xml:space="preserve"> za javno naročilo</w:t>
      </w:r>
      <w:r w:rsidR="002208D7">
        <w:rPr>
          <w:rFonts w:ascii="Arial" w:hAnsi="Arial" w:cs="Arial"/>
          <w:i/>
          <w:sz w:val="20"/>
          <w:szCs w:val="20"/>
        </w:rPr>
        <w:t xml:space="preserve"> z oznako </w:t>
      </w:r>
      <w:r w:rsidR="00273B9D" w:rsidRPr="00273B9D">
        <w:rPr>
          <w:rFonts w:ascii="Arial" w:hAnsi="Arial" w:cs="Arial"/>
          <w:i/>
          <w:sz w:val="20"/>
          <w:szCs w:val="20"/>
        </w:rPr>
        <w:t>JN-</w:t>
      </w:r>
      <w:r w:rsidR="007D3290">
        <w:rPr>
          <w:rFonts w:ascii="Arial" w:hAnsi="Arial" w:cs="Arial"/>
          <w:i/>
          <w:sz w:val="20"/>
          <w:szCs w:val="20"/>
        </w:rPr>
        <w:t>1</w:t>
      </w:r>
      <w:r w:rsidR="00AC13D9">
        <w:rPr>
          <w:rFonts w:ascii="Arial" w:hAnsi="Arial" w:cs="Arial"/>
          <w:i/>
          <w:sz w:val="20"/>
          <w:szCs w:val="20"/>
        </w:rPr>
        <w:t>4</w:t>
      </w:r>
      <w:r w:rsidR="00273B9D" w:rsidRPr="00273B9D">
        <w:rPr>
          <w:rFonts w:ascii="Arial" w:hAnsi="Arial" w:cs="Arial"/>
          <w:i/>
          <w:sz w:val="20"/>
          <w:szCs w:val="20"/>
        </w:rPr>
        <w:t>/2026</w:t>
      </w:r>
      <w:r w:rsidR="002208D7">
        <w:rPr>
          <w:rFonts w:ascii="Arial" w:hAnsi="Arial" w:cs="Arial"/>
          <w:i/>
          <w:sz w:val="20"/>
          <w:szCs w:val="20"/>
        </w:rPr>
        <w:t>,</w:t>
      </w:r>
      <w:r w:rsidR="00642AA0">
        <w:rPr>
          <w:rFonts w:ascii="Arial" w:hAnsi="Arial" w:cs="Arial"/>
          <w:i/>
          <w:sz w:val="20"/>
          <w:szCs w:val="20"/>
        </w:rPr>
        <w:t xml:space="preserve"> </w:t>
      </w:r>
      <w:r w:rsidR="00800ABB">
        <w:rPr>
          <w:rFonts w:ascii="Arial" w:hAnsi="Arial" w:cs="Arial"/>
          <w:i/>
          <w:sz w:val="20"/>
          <w:szCs w:val="20"/>
        </w:rPr>
        <w:t xml:space="preserve">katerega predmet </w:t>
      </w:r>
      <w:r w:rsidR="001E6E09" w:rsidRPr="00EF3533">
        <w:rPr>
          <w:rFonts w:ascii="Arial" w:hAnsi="Arial" w:cs="Arial"/>
          <w:i/>
          <w:sz w:val="20"/>
          <w:szCs w:val="20"/>
        </w:rPr>
        <w:t xml:space="preserve">je </w:t>
      </w:r>
      <w:r w:rsidR="00AF3888" w:rsidRPr="00883FF9">
        <w:rPr>
          <w:rFonts w:ascii="Arial" w:hAnsi="Arial" w:cs="Arial"/>
          <w:i/>
          <w:sz w:val="20"/>
          <w:szCs w:val="20"/>
        </w:rPr>
        <w:t>»</w:t>
      </w:r>
      <w:bookmarkStart w:id="0" w:name="_Hlk165369769"/>
      <w:r w:rsidR="007D3290" w:rsidRPr="007D3290">
        <w:rPr>
          <w:rFonts w:ascii="Arial" w:hAnsi="Arial" w:cs="Arial"/>
          <w:i/>
          <w:iCs/>
          <w:color w:val="000000"/>
          <w:sz w:val="20"/>
          <w:szCs w:val="20"/>
        </w:rPr>
        <w:t xml:space="preserve">Podaljšanje naročnin in implementacija </w:t>
      </w:r>
      <w:proofErr w:type="spellStart"/>
      <w:r w:rsidR="007D3290" w:rsidRPr="007D3290">
        <w:rPr>
          <w:rFonts w:ascii="Arial" w:hAnsi="Arial" w:cs="Arial"/>
          <w:i/>
          <w:iCs/>
          <w:color w:val="000000"/>
          <w:sz w:val="20"/>
          <w:szCs w:val="20"/>
        </w:rPr>
        <w:t>Sophos</w:t>
      </w:r>
      <w:proofErr w:type="spellEnd"/>
      <w:r w:rsidR="007D3290" w:rsidRPr="007D3290">
        <w:rPr>
          <w:rFonts w:ascii="Arial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="007D3290" w:rsidRPr="007D3290">
        <w:rPr>
          <w:rFonts w:ascii="Arial" w:hAnsi="Arial" w:cs="Arial"/>
          <w:i/>
          <w:iCs/>
          <w:color w:val="000000"/>
          <w:sz w:val="20"/>
          <w:szCs w:val="20"/>
        </w:rPr>
        <w:t>Xstream</w:t>
      </w:r>
      <w:proofErr w:type="spellEnd"/>
      <w:r w:rsidR="007D3290" w:rsidRPr="007D3290">
        <w:rPr>
          <w:rFonts w:ascii="Arial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="007D3290" w:rsidRPr="007D3290">
        <w:rPr>
          <w:rFonts w:ascii="Arial" w:hAnsi="Arial" w:cs="Arial"/>
          <w:i/>
          <w:iCs/>
          <w:color w:val="000000"/>
          <w:sz w:val="20"/>
          <w:szCs w:val="20"/>
        </w:rPr>
        <w:t>Protection</w:t>
      </w:r>
      <w:proofErr w:type="spellEnd"/>
      <w:r w:rsidR="007D3290" w:rsidRPr="007D3290">
        <w:rPr>
          <w:rFonts w:ascii="Arial" w:hAnsi="Arial" w:cs="Arial"/>
          <w:i/>
          <w:iCs/>
          <w:color w:val="000000"/>
          <w:sz w:val="20"/>
          <w:szCs w:val="20"/>
        </w:rPr>
        <w:t xml:space="preserve">, z vključenim Central </w:t>
      </w:r>
      <w:proofErr w:type="spellStart"/>
      <w:r w:rsidR="007D3290" w:rsidRPr="007D3290">
        <w:rPr>
          <w:rFonts w:ascii="Arial" w:hAnsi="Arial" w:cs="Arial"/>
          <w:i/>
          <w:iCs/>
          <w:color w:val="000000"/>
          <w:sz w:val="20"/>
          <w:szCs w:val="20"/>
        </w:rPr>
        <w:t>Firewall</w:t>
      </w:r>
      <w:proofErr w:type="spellEnd"/>
      <w:r w:rsidR="007D3290" w:rsidRPr="007D3290">
        <w:rPr>
          <w:rFonts w:ascii="Arial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="007D3290" w:rsidRPr="007D3290">
        <w:rPr>
          <w:rFonts w:ascii="Arial" w:hAnsi="Arial" w:cs="Arial"/>
          <w:i/>
          <w:iCs/>
          <w:color w:val="000000"/>
          <w:sz w:val="20"/>
          <w:szCs w:val="20"/>
        </w:rPr>
        <w:t>Reporting</w:t>
      </w:r>
      <w:proofErr w:type="spellEnd"/>
      <w:r w:rsidR="007D3290" w:rsidRPr="007D3290">
        <w:rPr>
          <w:rFonts w:ascii="Arial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="007D3290" w:rsidRPr="007D3290">
        <w:rPr>
          <w:rFonts w:ascii="Arial" w:hAnsi="Arial" w:cs="Arial"/>
          <w:i/>
          <w:iCs/>
          <w:color w:val="000000"/>
          <w:sz w:val="20"/>
          <w:szCs w:val="20"/>
        </w:rPr>
        <w:t>Advanced</w:t>
      </w:r>
      <w:proofErr w:type="spellEnd"/>
      <w:r w:rsidR="007D3290" w:rsidRPr="007D3290">
        <w:rPr>
          <w:rFonts w:ascii="Arial" w:hAnsi="Arial" w:cs="Arial"/>
          <w:i/>
          <w:iCs/>
          <w:color w:val="000000"/>
          <w:sz w:val="20"/>
          <w:szCs w:val="20"/>
        </w:rPr>
        <w:t xml:space="preserve"> in podporo, za sistem posredniških strežnikov za potrebe delovanja podporne storitve proxy.gov.si v državnem komunikacijskem omrežju HKOM</w:t>
      </w:r>
      <w:r w:rsidR="00273B9D">
        <w:rPr>
          <w:rFonts w:ascii="Arial" w:hAnsi="Arial" w:cs="Arial"/>
          <w:i/>
          <w:iCs/>
          <w:color w:val="000000"/>
          <w:sz w:val="20"/>
          <w:szCs w:val="20"/>
        </w:rPr>
        <w:t>«</w:t>
      </w:r>
      <w:r w:rsidR="003345DC" w:rsidRPr="003345DC">
        <w:rPr>
          <w:rFonts w:ascii="Arial" w:hAnsi="Arial" w:cs="Arial"/>
          <w:i/>
          <w:iCs/>
          <w:color w:val="000000"/>
          <w:sz w:val="20"/>
          <w:szCs w:val="20"/>
        </w:rPr>
        <w:t>)</w:t>
      </w:r>
    </w:p>
    <w:bookmarkEnd w:id="0"/>
    <w:p w14:paraId="26EDBAB9" w14:textId="77777777" w:rsidR="00AF3888" w:rsidRPr="00AF3888" w:rsidRDefault="00AF388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09210AF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53AEBC0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1708D58" w14:textId="77777777" w:rsidR="003D7752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05EB4E4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F269D1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77651DA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D3030A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 w:rsidR="00185A2C"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3CC7DA3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A0BAF45" w14:textId="77777777" w:rsidR="00455BD1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="00455BD1">
        <w:rPr>
          <w:rFonts w:ascii="Arial" w:hAnsi="Arial" w:cs="Arial"/>
          <w:i/>
          <w:sz w:val="20"/>
          <w:szCs w:val="20"/>
        </w:rPr>
        <w:t xml:space="preserve"> naslov)</w:t>
      </w:r>
    </w:p>
    <w:p w14:paraId="0D4FDFDB" w14:textId="77777777" w:rsidR="00EC395A" w:rsidRDefault="00EC395A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4B9CB7" w14:textId="77777777" w:rsidR="00455BD1" w:rsidRDefault="00455BD1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0BC7EF40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0322A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6F9F63B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0C22EE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48DA397" w14:textId="77777777" w:rsidR="00245156" w:rsidRPr="00D24153" w:rsidRDefault="00245156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8C9ABA1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BC9F5D0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4DE7FA7D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578163A7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19D8DA22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2F350360" w14:textId="77777777" w:rsidR="00D164BB" w:rsidRDefault="00D164BB" w:rsidP="00F02A94">
      <w:pPr>
        <w:jc w:val="both"/>
        <w:rPr>
          <w:rFonts w:ascii="Arial" w:hAnsi="Arial" w:cs="Arial"/>
          <w:sz w:val="20"/>
          <w:szCs w:val="20"/>
        </w:rPr>
      </w:pPr>
    </w:p>
    <w:p w14:paraId="1FCF361F" w14:textId="77777777" w:rsidR="00D164BB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</w:t>
      </w:r>
      <w:r w:rsidR="00185A2C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6B5BF83C" w14:textId="77777777" w:rsidR="00D164BB" w:rsidRDefault="00245156" w:rsidP="00F02A94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424EFFBF" w14:textId="77777777" w:rsidR="00D164BB" w:rsidRDefault="00D164BB" w:rsidP="00F02A94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BB6163B" w14:textId="77777777" w:rsidR="006069A6" w:rsidRDefault="00245156" w:rsidP="00F02A94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>(žig in podpis)</w:t>
      </w:r>
    </w:p>
    <w:p w14:paraId="437FB917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</w:p>
    <w:p w14:paraId="15EC7150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33E63650" w14:textId="13F5BB97" w:rsidR="007D6338" w:rsidRP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7D6338" w:rsidRPr="00185A2C" w:rsidSect="00D164BB">
      <w:footerReference w:type="default" r:id="rId7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390686" w14:textId="77777777" w:rsidR="00240F7D" w:rsidRDefault="00240F7D">
      <w:r>
        <w:separator/>
      </w:r>
    </w:p>
  </w:endnote>
  <w:endnote w:type="continuationSeparator" w:id="0">
    <w:p w14:paraId="7BE18B8A" w14:textId="77777777" w:rsidR="00240F7D" w:rsidRDefault="00240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5BAC1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C1087" w14:textId="77777777" w:rsidR="00240F7D" w:rsidRDefault="00240F7D">
      <w:r>
        <w:separator/>
      </w:r>
    </w:p>
  </w:footnote>
  <w:footnote w:type="continuationSeparator" w:id="0">
    <w:p w14:paraId="68E2595A" w14:textId="77777777" w:rsidR="00240F7D" w:rsidRDefault="00240F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365B7F"/>
    <w:multiLevelType w:val="hybridMultilevel"/>
    <w:tmpl w:val="645EF38E"/>
    <w:lvl w:ilvl="0" w:tplc="11A0813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i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4596854">
    <w:abstractNumId w:val="2"/>
  </w:num>
  <w:num w:numId="2" w16cid:durableId="4503244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945986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70372"/>
    <w:rsid w:val="00077AED"/>
    <w:rsid w:val="00082730"/>
    <w:rsid w:val="00087185"/>
    <w:rsid w:val="00092427"/>
    <w:rsid w:val="000D4C48"/>
    <w:rsid w:val="000E0EE7"/>
    <w:rsid w:val="000E7EC9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5A2C"/>
    <w:rsid w:val="00186BB7"/>
    <w:rsid w:val="00192011"/>
    <w:rsid w:val="00194EA6"/>
    <w:rsid w:val="001A0BDA"/>
    <w:rsid w:val="001C23FC"/>
    <w:rsid w:val="001E2CA0"/>
    <w:rsid w:val="001E3617"/>
    <w:rsid w:val="001E6E09"/>
    <w:rsid w:val="001E7627"/>
    <w:rsid w:val="001F0A84"/>
    <w:rsid w:val="001F1D23"/>
    <w:rsid w:val="002040BF"/>
    <w:rsid w:val="00206578"/>
    <w:rsid w:val="00210972"/>
    <w:rsid w:val="002208D7"/>
    <w:rsid w:val="002215D1"/>
    <w:rsid w:val="0023521B"/>
    <w:rsid w:val="00235F99"/>
    <w:rsid w:val="00240F7D"/>
    <w:rsid w:val="00241C7E"/>
    <w:rsid w:val="00245156"/>
    <w:rsid w:val="002607C7"/>
    <w:rsid w:val="00266AF4"/>
    <w:rsid w:val="00272023"/>
    <w:rsid w:val="00273B9D"/>
    <w:rsid w:val="002844B2"/>
    <w:rsid w:val="00285626"/>
    <w:rsid w:val="002B4BB8"/>
    <w:rsid w:val="002C1165"/>
    <w:rsid w:val="002D506C"/>
    <w:rsid w:val="002E07FF"/>
    <w:rsid w:val="002E2A18"/>
    <w:rsid w:val="002E7D6F"/>
    <w:rsid w:val="0030635E"/>
    <w:rsid w:val="00317102"/>
    <w:rsid w:val="00324E2B"/>
    <w:rsid w:val="003345DC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A28E5"/>
    <w:rsid w:val="003A36F2"/>
    <w:rsid w:val="003D0104"/>
    <w:rsid w:val="003D7752"/>
    <w:rsid w:val="003F11BB"/>
    <w:rsid w:val="003F1523"/>
    <w:rsid w:val="00410109"/>
    <w:rsid w:val="004154DB"/>
    <w:rsid w:val="00415AF5"/>
    <w:rsid w:val="00450FF3"/>
    <w:rsid w:val="0045396A"/>
    <w:rsid w:val="00455BD1"/>
    <w:rsid w:val="00463EE8"/>
    <w:rsid w:val="00466932"/>
    <w:rsid w:val="00483C22"/>
    <w:rsid w:val="00485A36"/>
    <w:rsid w:val="00486632"/>
    <w:rsid w:val="004A547E"/>
    <w:rsid w:val="004B1C2D"/>
    <w:rsid w:val="004B2289"/>
    <w:rsid w:val="004B5D7F"/>
    <w:rsid w:val="004B5E72"/>
    <w:rsid w:val="004C47FA"/>
    <w:rsid w:val="004C6F84"/>
    <w:rsid w:val="004D07C2"/>
    <w:rsid w:val="004D5A6A"/>
    <w:rsid w:val="004E5C63"/>
    <w:rsid w:val="004F7C2D"/>
    <w:rsid w:val="00503527"/>
    <w:rsid w:val="00504C72"/>
    <w:rsid w:val="005121F5"/>
    <w:rsid w:val="00514A26"/>
    <w:rsid w:val="0052428E"/>
    <w:rsid w:val="005304A9"/>
    <w:rsid w:val="00533BF9"/>
    <w:rsid w:val="0055639B"/>
    <w:rsid w:val="00560335"/>
    <w:rsid w:val="0056568F"/>
    <w:rsid w:val="00571DC9"/>
    <w:rsid w:val="00582F45"/>
    <w:rsid w:val="0059066D"/>
    <w:rsid w:val="005A53AE"/>
    <w:rsid w:val="005B3D5B"/>
    <w:rsid w:val="005C14C3"/>
    <w:rsid w:val="005D4AD6"/>
    <w:rsid w:val="005D69D7"/>
    <w:rsid w:val="005E451A"/>
    <w:rsid w:val="005F2E04"/>
    <w:rsid w:val="005F5CA0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C293A"/>
    <w:rsid w:val="006D1300"/>
    <w:rsid w:val="006D2BC7"/>
    <w:rsid w:val="006D5C2D"/>
    <w:rsid w:val="006D6669"/>
    <w:rsid w:val="006D676B"/>
    <w:rsid w:val="006F3AAB"/>
    <w:rsid w:val="007102CF"/>
    <w:rsid w:val="00710B4A"/>
    <w:rsid w:val="00716E51"/>
    <w:rsid w:val="0073513B"/>
    <w:rsid w:val="0074024C"/>
    <w:rsid w:val="00740812"/>
    <w:rsid w:val="00744037"/>
    <w:rsid w:val="00757395"/>
    <w:rsid w:val="0076494B"/>
    <w:rsid w:val="007707E7"/>
    <w:rsid w:val="00774447"/>
    <w:rsid w:val="00792B95"/>
    <w:rsid w:val="007935CD"/>
    <w:rsid w:val="007A78B2"/>
    <w:rsid w:val="007B0071"/>
    <w:rsid w:val="007B2116"/>
    <w:rsid w:val="007B34BB"/>
    <w:rsid w:val="007B6D4E"/>
    <w:rsid w:val="007C290D"/>
    <w:rsid w:val="007C32DE"/>
    <w:rsid w:val="007D3290"/>
    <w:rsid w:val="007D5B66"/>
    <w:rsid w:val="007D6338"/>
    <w:rsid w:val="007E5EE4"/>
    <w:rsid w:val="00800ABB"/>
    <w:rsid w:val="00803816"/>
    <w:rsid w:val="008049C1"/>
    <w:rsid w:val="00820F6A"/>
    <w:rsid w:val="008345D6"/>
    <w:rsid w:val="0084534E"/>
    <w:rsid w:val="008477E5"/>
    <w:rsid w:val="0086356B"/>
    <w:rsid w:val="00865920"/>
    <w:rsid w:val="00881721"/>
    <w:rsid w:val="00883FF9"/>
    <w:rsid w:val="00885CBA"/>
    <w:rsid w:val="008A1E79"/>
    <w:rsid w:val="008C7898"/>
    <w:rsid w:val="008D140A"/>
    <w:rsid w:val="008D284A"/>
    <w:rsid w:val="008D370F"/>
    <w:rsid w:val="008D77D9"/>
    <w:rsid w:val="008F35B7"/>
    <w:rsid w:val="00923BC1"/>
    <w:rsid w:val="00935B15"/>
    <w:rsid w:val="00947378"/>
    <w:rsid w:val="00951790"/>
    <w:rsid w:val="0095255E"/>
    <w:rsid w:val="009525E3"/>
    <w:rsid w:val="009544E9"/>
    <w:rsid w:val="00971DC4"/>
    <w:rsid w:val="009763F3"/>
    <w:rsid w:val="00980795"/>
    <w:rsid w:val="009857F7"/>
    <w:rsid w:val="00987165"/>
    <w:rsid w:val="009C679A"/>
    <w:rsid w:val="009D726A"/>
    <w:rsid w:val="00A05385"/>
    <w:rsid w:val="00A05486"/>
    <w:rsid w:val="00A164A1"/>
    <w:rsid w:val="00A45574"/>
    <w:rsid w:val="00A574DF"/>
    <w:rsid w:val="00A80119"/>
    <w:rsid w:val="00A80B91"/>
    <w:rsid w:val="00A92B50"/>
    <w:rsid w:val="00AA04C3"/>
    <w:rsid w:val="00AA30FE"/>
    <w:rsid w:val="00AA58B4"/>
    <w:rsid w:val="00AA6F28"/>
    <w:rsid w:val="00AB48EB"/>
    <w:rsid w:val="00AC0E7B"/>
    <w:rsid w:val="00AC13D9"/>
    <w:rsid w:val="00AC701A"/>
    <w:rsid w:val="00AD2DE0"/>
    <w:rsid w:val="00AE092F"/>
    <w:rsid w:val="00AF3888"/>
    <w:rsid w:val="00AF537D"/>
    <w:rsid w:val="00AF70BB"/>
    <w:rsid w:val="00B04E55"/>
    <w:rsid w:val="00B04F5E"/>
    <w:rsid w:val="00B11668"/>
    <w:rsid w:val="00B23CDB"/>
    <w:rsid w:val="00B240E7"/>
    <w:rsid w:val="00B30A6F"/>
    <w:rsid w:val="00B30B06"/>
    <w:rsid w:val="00B56AA5"/>
    <w:rsid w:val="00B61D81"/>
    <w:rsid w:val="00B84B3D"/>
    <w:rsid w:val="00BA07FA"/>
    <w:rsid w:val="00BE76DA"/>
    <w:rsid w:val="00BF50A8"/>
    <w:rsid w:val="00BF6AD8"/>
    <w:rsid w:val="00C14023"/>
    <w:rsid w:val="00C21601"/>
    <w:rsid w:val="00C31773"/>
    <w:rsid w:val="00C32731"/>
    <w:rsid w:val="00C354A2"/>
    <w:rsid w:val="00C46269"/>
    <w:rsid w:val="00C50E80"/>
    <w:rsid w:val="00C55903"/>
    <w:rsid w:val="00C854B9"/>
    <w:rsid w:val="00C931EC"/>
    <w:rsid w:val="00C93D81"/>
    <w:rsid w:val="00C94309"/>
    <w:rsid w:val="00C96878"/>
    <w:rsid w:val="00CA21E2"/>
    <w:rsid w:val="00CB35CB"/>
    <w:rsid w:val="00CB5A39"/>
    <w:rsid w:val="00CC1B2B"/>
    <w:rsid w:val="00CE0FC4"/>
    <w:rsid w:val="00D053A3"/>
    <w:rsid w:val="00D123B0"/>
    <w:rsid w:val="00D164BB"/>
    <w:rsid w:val="00D23933"/>
    <w:rsid w:val="00D24153"/>
    <w:rsid w:val="00D26104"/>
    <w:rsid w:val="00D30D3F"/>
    <w:rsid w:val="00D40C15"/>
    <w:rsid w:val="00D45B4F"/>
    <w:rsid w:val="00D5428C"/>
    <w:rsid w:val="00D60C3F"/>
    <w:rsid w:val="00D6301F"/>
    <w:rsid w:val="00D70347"/>
    <w:rsid w:val="00D71855"/>
    <w:rsid w:val="00D745E1"/>
    <w:rsid w:val="00D754F1"/>
    <w:rsid w:val="00D9016D"/>
    <w:rsid w:val="00D97C5D"/>
    <w:rsid w:val="00DE08D9"/>
    <w:rsid w:val="00DE15F3"/>
    <w:rsid w:val="00DE1EF7"/>
    <w:rsid w:val="00DF0D53"/>
    <w:rsid w:val="00E03EFF"/>
    <w:rsid w:val="00E10504"/>
    <w:rsid w:val="00E2091D"/>
    <w:rsid w:val="00E23A96"/>
    <w:rsid w:val="00E5708A"/>
    <w:rsid w:val="00E61FEC"/>
    <w:rsid w:val="00E623DA"/>
    <w:rsid w:val="00E81DA8"/>
    <w:rsid w:val="00E81DAD"/>
    <w:rsid w:val="00E96E6B"/>
    <w:rsid w:val="00EC25B0"/>
    <w:rsid w:val="00EC395A"/>
    <w:rsid w:val="00EE0454"/>
    <w:rsid w:val="00EE74EA"/>
    <w:rsid w:val="00EF25C2"/>
    <w:rsid w:val="00EF3533"/>
    <w:rsid w:val="00F02A94"/>
    <w:rsid w:val="00F25101"/>
    <w:rsid w:val="00F262CC"/>
    <w:rsid w:val="00F319A2"/>
    <w:rsid w:val="00F35D9F"/>
    <w:rsid w:val="00F40F47"/>
    <w:rsid w:val="00F422DE"/>
    <w:rsid w:val="00F530E6"/>
    <w:rsid w:val="00F66718"/>
    <w:rsid w:val="00F75DF7"/>
    <w:rsid w:val="00F804DE"/>
    <w:rsid w:val="00FA245B"/>
    <w:rsid w:val="00FA7EFB"/>
    <w:rsid w:val="00FC5EA5"/>
    <w:rsid w:val="00FC65B2"/>
    <w:rsid w:val="00FC68B9"/>
    <w:rsid w:val="00FD12FA"/>
    <w:rsid w:val="00FE3BF1"/>
    <w:rsid w:val="00FE6CD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D459BB"/>
  <w15:chartTrackingRefBased/>
  <w15:docId w15:val="{B77479D1-078E-4BBA-81C1-C4FB014F0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12</TotalTime>
  <Pages>1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  Z  J  A  V  A</vt:lpstr>
    </vt:vector>
  </TitlesOfParts>
  <Company>Ministrstvo za javno upravo</Company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Blaž Flis</cp:lastModifiedBy>
  <cp:revision>17</cp:revision>
  <cp:lastPrinted>2013-10-09T05:57:00Z</cp:lastPrinted>
  <dcterms:created xsi:type="dcterms:W3CDTF">2024-01-04T10:57:00Z</dcterms:created>
  <dcterms:modified xsi:type="dcterms:W3CDTF">2026-06-23T11:24:00Z</dcterms:modified>
</cp:coreProperties>
</file>