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75C98" w14:textId="77777777" w:rsidR="00A10330" w:rsidRDefault="00A10330" w:rsidP="40CE1019">
      <w:pPr>
        <w:rPr>
          <w:rFonts w:cs="Arial"/>
        </w:rPr>
      </w:pPr>
    </w:p>
    <w:p w14:paraId="49E441EC" w14:textId="08222456" w:rsidR="000D0BD8" w:rsidRPr="00C005EE" w:rsidRDefault="000D0BD8" w:rsidP="000D0BD8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</w:t>
      </w:r>
      <w:r w:rsidR="00FF4D7D">
        <w:rPr>
          <w:rFonts w:cs="Arial"/>
        </w:rPr>
        <w:t>19</w:t>
      </w:r>
      <w:r w:rsidRPr="00C005EE">
        <w:rPr>
          <w:rFonts w:cs="Arial"/>
        </w:rPr>
        <w:t>/202</w:t>
      </w:r>
      <w:r w:rsidR="005F241F">
        <w:rPr>
          <w:rFonts w:cs="Arial"/>
        </w:rPr>
        <w:t>6</w:t>
      </w:r>
    </w:p>
    <w:p w14:paraId="54C1CF07" w14:textId="57502895" w:rsidR="000D0BD8" w:rsidRDefault="000D0BD8" w:rsidP="000D0BD8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</w:t>
      </w:r>
      <w:r w:rsidR="005F241F">
        <w:rPr>
          <w:rFonts w:cs="Arial"/>
        </w:rPr>
        <w:t>6</w:t>
      </w:r>
      <w:r w:rsidRPr="00C005EE">
        <w:rPr>
          <w:rFonts w:cs="Arial"/>
        </w:rPr>
        <w:t>-</w:t>
      </w:r>
      <w:r w:rsidR="00FF4D7D">
        <w:rPr>
          <w:rFonts w:cs="Arial"/>
        </w:rPr>
        <w:t>286</w:t>
      </w:r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745962EA" w:rsidR="00144B8D" w:rsidRPr="002F7CAF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</w:t>
      </w:r>
      <w:r w:rsidR="00D31B02">
        <w:rPr>
          <w:rFonts w:ascii="Arial" w:hAnsi="Arial" w:cs="Arial"/>
          <w:b/>
          <w:i w:val="0"/>
          <w:color w:val="auto"/>
        </w:rPr>
        <w:t>KANDIDATA</w:t>
      </w:r>
      <w:r w:rsidRPr="002F7CAF">
        <w:rPr>
          <w:rFonts w:ascii="Arial" w:hAnsi="Arial" w:cs="Arial"/>
          <w:b/>
          <w:i w:val="0"/>
          <w:color w:val="auto"/>
        </w:rPr>
        <w:t xml:space="preserve"> IN OBSEG </w:t>
      </w:r>
      <w:r w:rsidR="000812BA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4141" w:type="dxa"/>
        <w:tblInd w:w="38" w:type="dxa"/>
        <w:tblLook w:val="04A0" w:firstRow="1" w:lastRow="0" w:firstColumn="1" w:lastColumn="0" w:noHBand="0" w:noVBand="1"/>
      </w:tblPr>
      <w:tblGrid>
        <w:gridCol w:w="1870"/>
        <w:gridCol w:w="3096"/>
        <w:gridCol w:w="2967"/>
        <w:gridCol w:w="2513"/>
        <w:gridCol w:w="1306"/>
        <w:gridCol w:w="1773"/>
        <w:gridCol w:w="616"/>
      </w:tblGrid>
      <w:tr w:rsidR="00D31B02" w:rsidRPr="0073420D" w14:paraId="6F9478E8" w14:textId="77777777" w:rsidTr="00AE48D5">
        <w:trPr>
          <w:gridAfter w:val="1"/>
          <w:wAfter w:w="616" w:type="dxa"/>
          <w:trHeight w:val="567"/>
        </w:trPr>
        <w:tc>
          <w:tcPr>
            <w:tcW w:w="1870" w:type="dxa"/>
            <w:vAlign w:val="center"/>
          </w:tcPr>
          <w:p w14:paraId="6F263DD0" w14:textId="50F8872C" w:rsidR="00D31B02" w:rsidRPr="0073420D" w:rsidRDefault="00D31B02" w:rsidP="00AE48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096" w:type="dxa"/>
            <w:vAlign w:val="center"/>
          </w:tcPr>
          <w:p w14:paraId="291E5298" w14:textId="1D0E8DF9" w:rsidR="00D31B02" w:rsidRPr="0073420D" w:rsidRDefault="00D31B02" w:rsidP="00AC76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967" w:type="dxa"/>
            <w:vAlign w:val="center"/>
          </w:tcPr>
          <w:p w14:paraId="0B5358C7" w14:textId="2AB24A3B" w:rsidR="00D31B02" w:rsidRPr="0073420D" w:rsidRDefault="00D31B02" w:rsidP="007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513" w:type="dxa"/>
            <w:vAlign w:val="center"/>
          </w:tcPr>
          <w:p w14:paraId="17818FAE" w14:textId="03A97AF7" w:rsidR="00D31B02" w:rsidRDefault="00D31B02" w:rsidP="007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  <w:vAlign w:val="center"/>
          </w:tcPr>
          <w:p w14:paraId="6071C154" w14:textId="6029822D" w:rsidR="00D31B02" w:rsidRPr="0073420D" w:rsidRDefault="00D31B02" w:rsidP="00E526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773" w:type="dxa"/>
            <w:vAlign w:val="center"/>
          </w:tcPr>
          <w:p w14:paraId="0712996C" w14:textId="01E5387A" w:rsidR="00D31B02" w:rsidRPr="0073420D" w:rsidRDefault="00D31B02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</w:tr>
      <w:tr w:rsidR="00D31B02" w:rsidRPr="0073420D" w14:paraId="229A3EFB" w14:textId="77777777" w:rsidTr="00AE48D5">
        <w:trPr>
          <w:gridAfter w:val="1"/>
          <w:wAfter w:w="616" w:type="dxa"/>
          <w:trHeight w:val="567"/>
        </w:trPr>
        <w:tc>
          <w:tcPr>
            <w:tcW w:w="1870" w:type="dxa"/>
            <w:vAlign w:val="center"/>
          </w:tcPr>
          <w:p w14:paraId="18BEBC37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3096" w:type="dxa"/>
            <w:vAlign w:val="center"/>
          </w:tcPr>
          <w:p w14:paraId="68475009" w14:textId="77777777" w:rsidR="00D31B02" w:rsidRPr="0073420D" w:rsidRDefault="00D31B02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967" w:type="dxa"/>
            <w:vAlign w:val="center"/>
          </w:tcPr>
          <w:p w14:paraId="12D6631B" w14:textId="1B0B7BC0" w:rsidR="00D31B02" w:rsidRPr="0073420D" w:rsidRDefault="00D31B02" w:rsidP="007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 blaga oziroma storitve</w:t>
            </w:r>
          </w:p>
        </w:tc>
        <w:tc>
          <w:tcPr>
            <w:tcW w:w="2513" w:type="dxa"/>
            <w:vAlign w:val="center"/>
          </w:tcPr>
          <w:p w14:paraId="518FAA3C" w14:textId="77777777" w:rsidR="00D31B02" w:rsidRDefault="00D31B02" w:rsidP="007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Delež dobave blaga v obdobju trajanja DNS v %</w:t>
            </w:r>
            <w:r w:rsidRPr="0073420D">
              <w:rPr>
                <w:sz w:val="20"/>
                <w:szCs w:val="20"/>
              </w:rPr>
              <w:t xml:space="preserve"> </w:t>
            </w:r>
          </w:p>
          <w:p w14:paraId="45A4C39F" w14:textId="3161A2A1" w:rsidR="00D31B02" w:rsidRPr="0073420D" w:rsidRDefault="00D31B02" w:rsidP="007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6" w:type="dxa"/>
            <w:vAlign w:val="center"/>
          </w:tcPr>
          <w:p w14:paraId="5CF1892C" w14:textId="77777777" w:rsidR="00D31B02" w:rsidRPr="0073420D" w:rsidRDefault="00D31B02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1773" w:type="dxa"/>
            <w:vAlign w:val="center"/>
          </w:tcPr>
          <w:p w14:paraId="392831BB" w14:textId="77777777" w:rsidR="00D31B02" w:rsidRPr="0073420D" w:rsidRDefault="00D31B02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D31B02" w:rsidRPr="0073420D" w:rsidRDefault="00D31B02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D31B02" w:rsidRPr="0073420D" w14:paraId="53837B44" w14:textId="77777777" w:rsidTr="00D31B02">
        <w:trPr>
          <w:gridAfter w:val="1"/>
          <w:wAfter w:w="616" w:type="dxa"/>
          <w:trHeight w:val="273"/>
        </w:trPr>
        <w:tc>
          <w:tcPr>
            <w:tcW w:w="1870" w:type="dxa"/>
            <w:vAlign w:val="center"/>
          </w:tcPr>
          <w:p w14:paraId="126ED7F0" w14:textId="3BDA7E3D" w:rsidR="00D31B02" w:rsidRPr="0073420D" w:rsidRDefault="00D31B02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Glavni </w:t>
            </w:r>
            <w:r>
              <w:rPr>
                <w:sz w:val="20"/>
                <w:szCs w:val="20"/>
              </w:rPr>
              <w:t>kandidat</w:t>
            </w:r>
          </w:p>
        </w:tc>
        <w:tc>
          <w:tcPr>
            <w:tcW w:w="3096" w:type="dxa"/>
          </w:tcPr>
          <w:p w14:paraId="415EC0DE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2967" w:type="dxa"/>
          </w:tcPr>
          <w:p w14:paraId="6B19E4B4" w14:textId="23C67E5D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2513" w:type="dxa"/>
          </w:tcPr>
          <w:p w14:paraId="5B67C859" w14:textId="4B34AD13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7DDB05" w14:textId="52F3C20B" w:rsidR="00D31B02" w:rsidRPr="0073420D" w:rsidRDefault="00D31B02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14:paraId="72481CBD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</w:tr>
      <w:tr w:rsidR="00D31B02" w:rsidRPr="0073420D" w14:paraId="6D557EC5" w14:textId="77777777" w:rsidTr="00D31B02">
        <w:trPr>
          <w:gridAfter w:val="1"/>
          <w:wAfter w:w="616" w:type="dxa"/>
          <w:trHeight w:val="277"/>
        </w:trPr>
        <w:tc>
          <w:tcPr>
            <w:tcW w:w="1870" w:type="dxa"/>
            <w:vAlign w:val="center"/>
          </w:tcPr>
          <w:p w14:paraId="761CBC3D" w14:textId="593F9191" w:rsidR="00D31B02" w:rsidRPr="0073420D" w:rsidRDefault="00D31B02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So</w:t>
            </w:r>
            <w:r>
              <w:rPr>
                <w:sz w:val="20"/>
                <w:szCs w:val="20"/>
              </w:rPr>
              <w:t>kandidat</w:t>
            </w:r>
          </w:p>
        </w:tc>
        <w:tc>
          <w:tcPr>
            <w:tcW w:w="3096" w:type="dxa"/>
          </w:tcPr>
          <w:p w14:paraId="476E5683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2967" w:type="dxa"/>
          </w:tcPr>
          <w:p w14:paraId="6EF9BE39" w14:textId="1124A3D8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2513" w:type="dxa"/>
          </w:tcPr>
          <w:p w14:paraId="7E037A5A" w14:textId="488E7BFD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679D364" w14:textId="6BCDD473" w:rsidR="00D31B02" w:rsidRPr="0073420D" w:rsidRDefault="00D31B02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14:paraId="6AAF978A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</w:tr>
      <w:tr w:rsidR="00D31B02" w:rsidRPr="0073420D" w14:paraId="191FBFF4" w14:textId="77777777" w:rsidTr="00D31B02">
        <w:trPr>
          <w:gridAfter w:val="1"/>
          <w:wAfter w:w="616" w:type="dxa"/>
          <w:trHeight w:val="267"/>
        </w:trPr>
        <w:tc>
          <w:tcPr>
            <w:tcW w:w="1870" w:type="dxa"/>
            <w:vAlign w:val="center"/>
          </w:tcPr>
          <w:p w14:paraId="03ED2C27" w14:textId="77777777" w:rsidR="00D31B02" w:rsidRPr="0073420D" w:rsidRDefault="00D31B02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96" w:type="dxa"/>
          </w:tcPr>
          <w:p w14:paraId="3CC38CE4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2967" w:type="dxa"/>
          </w:tcPr>
          <w:p w14:paraId="3500CD90" w14:textId="4B36D1D1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2513" w:type="dxa"/>
          </w:tcPr>
          <w:p w14:paraId="7ADAD2C5" w14:textId="70EF9BCD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D4B804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14:paraId="76A45362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</w:tr>
      <w:tr w:rsidR="00D31B02" w:rsidRPr="0073420D" w14:paraId="3AE0D815" w14:textId="77777777" w:rsidTr="00D31B02">
        <w:trPr>
          <w:gridAfter w:val="1"/>
          <w:wAfter w:w="616" w:type="dxa"/>
          <w:trHeight w:val="143"/>
        </w:trPr>
        <w:tc>
          <w:tcPr>
            <w:tcW w:w="1870" w:type="dxa"/>
            <w:tcBorders>
              <w:bottom w:val="single" w:sz="4" w:space="0" w:color="auto"/>
            </w:tcBorders>
            <w:vAlign w:val="center"/>
          </w:tcPr>
          <w:p w14:paraId="7213B619" w14:textId="77777777" w:rsidR="00D31B02" w:rsidRPr="0073420D" w:rsidRDefault="00D31B02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96" w:type="dxa"/>
            <w:tcBorders>
              <w:bottom w:val="single" w:sz="4" w:space="0" w:color="auto"/>
            </w:tcBorders>
          </w:tcPr>
          <w:p w14:paraId="793DE1B4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2967" w:type="dxa"/>
          </w:tcPr>
          <w:p w14:paraId="5608A3B6" w14:textId="7F283AC6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2513" w:type="dxa"/>
          </w:tcPr>
          <w:p w14:paraId="247D578F" w14:textId="2D589010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7794C5A3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216F035D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</w:tr>
      <w:tr w:rsidR="00D31B02" w:rsidRPr="0073420D" w14:paraId="16B8F94D" w14:textId="77777777" w:rsidTr="00D31B02">
        <w:trPr>
          <w:gridAfter w:val="1"/>
          <w:wAfter w:w="616" w:type="dxa"/>
          <w:trHeight w:val="176"/>
        </w:trPr>
        <w:tc>
          <w:tcPr>
            <w:tcW w:w="1870" w:type="dxa"/>
            <w:tcBorders>
              <w:bottom w:val="single" w:sz="4" w:space="0" w:color="auto"/>
            </w:tcBorders>
            <w:vAlign w:val="center"/>
          </w:tcPr>
          <w:p w14:paraId="5ECE7A8A" w14:textId="77777777" w:rsidR="00D31B02" w:rsidRPr="0073420D" w:rsidRDefault="00D31B02" w:rsidP="00620ADD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96" w:type="dxa"/>
            <w:tcBorders>
              <w:bottom w:val="single" w:sz="4" w:space="0" w:color="auto"/>
            </w:tcBorders>
          </w:tcPr>
          <w:p w14:paraId="323FE2F7" w14:textId="77777777" w:rsidR="00D31B02" w:rsidRPr="0073420D" w:rsidRDefault="00D31B02" w:rsidP="00620ADD">
            <w:pPr>
              <w:rPr>
                <w:sz w:val="20"/>
                <w:szCs w:val="20"/>
              </w:rPr>
            </w:pPr>
          </w:p>
        </w:tc>
        <w:tc>
          <w:tcPr>
            <w:tcW w:w="2967" w:type="dxa"/>
            <w:tcBorders>
              <w:bottom w:val="single" w:sz="4" w:space="0" w:color="auto"/>
            </w:tcBorders>
          </w:tcPr>
          <w:p w14:paraId="57F2E79C" w14:textId="201CFDAF" w:rsidR="00D31B02" w:rsidRPr="0073420D" w:rsidRDefault="00D31B02" w:rsidP="00620ADD">
            <w:pPr>
              <w:rPr>
                <w:sz w:val="20"/>
                <w:szCs w:val="20"/>
              </w:rPr>
            </w:pPr>
          </w:p>
        </w:tc>
        <w:tc>
          <w:tcPr>
            <w:tcW w:w="2513" w:type="dxa"/>
            <w:tcBorders>
              <w:bottom w:val="single" w:sz="4" w:space="0" w:color="auto"/>
            </w:tcBorders>
          </w:tcPr>
          <w:p w14:paraId="1CAC2943" w14:textId="1D3F49BC" w:rsidR="00D31B02" w:rsidRPr="0073420D" w:rsidRDefault="00D31B02" w:rsidP="00620AD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13B79DCC" w14:textId="77777777" w:rsidR="00D31B02" w:rsidRPr="0073420D" w:rsidRDefault="00D31B02" w:rsidP="00620ADD">
            <w:pPr>
              <w:rPr>
                <w:sz w:val="20"/>
                <w:szCs w:val="20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062D6644" w14:textId="77777777" w:rsidR="00D31B02" w:rsidRPr="0073420D" w:rsidRDefault="00D31B02" w:rsidP="00620ADD">
            <w:pPr>
              <w:rPr>
                <w:sz w:val="20"/>
                <w:szCs w:val="20"/>
              </w:rPr>
            </w:pPr>
          </w:p>
        </w:tc>
      </w:tr>
      <w:tr w:rsidR="00D31B02" w:rsidRPr="0073420D" w14:paraId="4F415D69" w14:textId="77777777" w:rsidTr="00D31B02">
        <w:trPr>
          <w:trHeight w:val="363"/>
        </w:trPr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D31B02" w:rsidRPr="0073420D" w:rsidRDefault="00D31B02" w:rsidP="00515523">
            <w:pPr>
              <w:rPr>
                <w:sz w:val="20"/>
                <w:szCs w:val="20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2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E9565" w14:textId="77777777" w:rsidR="00D31B02" w:rsidRPr="0073420D" w:rsidRDefault="00D31B02" w:rsidP="00D31B02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D96E6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369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65582919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</w:t>
      </w:r>
      <w:r w:rsidR="00D31B02">
        <w:rPr>
          <w:rFonts w:cs="Arial"/>
          <w:b/>
          <w:sz w:val="18"/>
          <w:szCs w:val="18"/>
        </w:rPr>
        <w:t>kandidata</w:t>
      </w:r>
      <w:r w:rsidR="00515523" w:rsidRPr="002F7CAF">
        <w:rPr>
          <w:rFonts w:cs="Arial"/>
          <w:b/>
          <w:sz w:val="18"/>
          <w:szCs w:val="18"/>
        </w:rPr>
        <w:t>):</w:t>
      </w:r>
    </w:p>
    <w:p w14:paraId="26F44C5A" w14:textId="22881BD7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je </w:t>
      </w:r>
      <w:r w:rsidR="00D31B02">
        <w:rPr>
          <w:rFonts w:cs="Arial"/>
          <w:sz w:val="18"/>
          <w:szCs w:val="18"/>
        </w:rPr>
        <w:t>prijava</w:t>
      </w:r>
      <w:r w:rsidRPr="002F7CAF">
        <w:rPr>
          <w:rFonts w:cs="Arial"/>
          <w:sz w:val="18"/>
          <w:szCs w:val="18"/>
        </w:rPr>
        <w:t xml:space="preserve"> veljavna do datuma</w:t>
      </w:r>
      <w:r w:rsidR="00614260">
        <w:rPr>
          <w:rFonts w:cs="Arial"/>
          <w:sz w:val="18"/>
          <w:szCs w:val="18"/>
        </w:rPr>
        <w:t>,</w:t>
      </w:r>
      <w:r w:rsidRPr="002F7CAF">
        <w:rPr>
          <w:rFonts w:cs="Arial"/>
          <w:sz w:val="18"/>
          <w:szCs w:val="18"/>
        </w:rPr>
        <w:t xml:space="preserve"> navedenega v objavi javnega naročila na portalu javnih naročil;</w:t>
      </w:r>
    </w:p>
    <w:p w14:paraId="13292A27" w14:textId="33CB86B8" w:rsidR="00324C4C" w:rsidRPr="002F7CAF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</w:t>
      </w:r>
      <w:r w:rsidR="003A36AC">
        <w:rPr>
          <w:rFonts w:cs="Arial"/>
          <w:sz w:val="18"/>
          <w:szCs w:val="18"/>
        </w:rPr>
        <w:t xml:space="preserve">posameznih </w:t>
      </w:r>
      <w:r w:rsidR="00324C4C" w:rsidRPr="002F7CAF">
        <w:rPr>
          <w:rFonts w:cs="Arial"/>
          <w:sz w:val="18"/>
          <w:szCs w:val="18"/>
        </w:rPr>
        <w:t xml:space="preserve">pogodb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 xml:space="preserve">i (velja za glavnega </w:t>
      </w:r>
      <w:r w:rsidR="00C017EC">
        <w:rPr>
          <w:rFonts w:cs="Arial"/>
          <w:sz w:val="18"/>
          <w:szCs w:val="18"/>
        </w:rPr>
        <w:t>kandidata</w:t>
      </w:r>
      <w:r w:rsidRPr="002F7CAF">
        <w:rPr>
          <w:rFonts w:cs="Arial"/>
          <w:sz w:val="18"/>
          <w:szCs w:val="18"/>
        </w:rPr>
        <w:t xml:space="preserve"> in morebitne so</w:t>
      </w:r>
      <w:r w:rsidR="00C017EC">
        <w:rPr>
          <w:rFonts w:cs="Arial"/>
          <w:sz w:val="18"/>
          <w:szCs w:val="18"/>
        </w:rPr>
        <w:t>kandidate</w:t>
      </w:r>
      <w:r w:rsidRPr="002F7CAF">
        <w:rPr>
          <w:rFonts w:cs="Arial"/>
          <w:sz w:val="18"/>
          <w:szCs w:val="18"/>
        </w:rPr>
        <w:t xml:space="preserve">) oz. </w:t>
      </w:r>
      <w:r w:rsidR="00AF4886" w:rsidRPr="002F7CAF">
        <w:rPr>
          <w:rFonts w:cs="Arial"/>
          <w:sz w:val="18"/>
          <w:szCs w:val="18"/>
        </w:rPr>
        <w:t xml:space="preserve">glavnim </w:t>
      </w:r>
      <w:r w:rsidR="00C017EC">
        <w:rPr>
          <w:rFonts w:cs="Arial"/>
          <w:sz w:val="18"/>
          <w:szCs w:val="18"/>
        </w:rPr>
        <w:t>kandidatom</w:t>
      </w:r>
      <w:r w:rsidR="00AF4886" w:rsidRPr="002F7CAF">
        <w:rPr>
          <w:rFonts w:cs="Arial"/>
          <w:sz w:val="18"/>
          <w:szCs w:val="18"/>
        </w:rPr>
        <w:t xml:space="preserve"> in morebitnimi so</w:t>
      </w:r>
      <w:r w:rsidR="00C017EC">
        <w:rPr>
          <w:rFonts w:cs="Arial"/>
          <w:sz w:val="18"/>
          <w:szCs w:val="18"/>
        </w:rPr>
        <w:t>kandidati</w:t>
      </w:r>
      <w:r w:rsidRPr="002F7CAF">
        <w:rPr>
          <w:rFonts w:cs="Arial"/>
          <w:sz w:val="18"/>
          <w:szCs w:val="18"/>
        </w:rPr>
        <w:t xml:space="preserve"> (velja za vse podizvajalce)</w:t>
      </w:r>
      <w:r w:rsidR="00E751EC" w:rsidRPr="002F7CAF">
        <w:rPr>
          <w:rFonts w:cs="Arial"/>
          <w:sz w:val="18"/>
          <w:szCs w:val="18"/>
        </w:rPr>
        <w:t>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21414B24" w14:textId="22973FAE" w:rsidR="0010524F" w:rsidRPr="002F7CAF" w:rsidRDefault="0010524F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>
        <w:rPr>
          <w:rFonts w:ascii="Arial" w:hAnsi="Arial" w:cs="Arial"/>
          <w:i w:val="0"/>
          <w:color w:val="auto"/>
          <w:sz w:val="18"/>
          <w:szCs w:val="18"/>
        </w:rPr>
        <w:t>Če ima podizvajalec več zakonitih zastopnikov, podpišejo prijavo zakoniti zastopniki skladno z načinom zastopanja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</w:rPr>
        <w:t>.</w:t>
      </w:r>
    </w:p>
    <w:p w14:paraId="60EC7406" w14:textId="3B5A7776" w:rsidR="00D47195" w:rsidRPr="002F7CAF" w:rsidRDefault="0010524F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2F7CAF">
        <w:rPr>
          <w:rFonts w:ascii="Arial" w:hAnsi="Arial" w:cs="Arial"/>
          <w:i w:val="0"/>
          <w:sz w:val="18"/>
          <w:szCs w:val="18"/>
        </w:rPr>
        <w:t>V primeru nastopa več</w:t>
      </w:r>
      <w:r w:rsidR="00312524">
        <w:rPr>
          <w:rFonts w:ascii="Arial" w:hAnsi="Arial" w:cs="Arial"/>
          <w:i w:val="0"/>
          <w:sz w:val="18"/>
          <w:szCs w:val="18"/>
          <w:lang w:val="sl-SI"/>
        </w:rPr>
        <w:t xml:space="preserve"> 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</w:t>
      </w:r>
      <w:r w:rsidR="00312524">
        <w:rPr>
          <w:rFonts w:ascii="Arial" w:hAnsi="Arial" w:cs="Arial"/>
          <w:i w:val="0"/>
          <w:sz w:val="18"/>
          <w:szCs w:val="18"/>
          <w:lang w:val="sl-SI"/>
        </w:rPr>
        <w:t xml:space="preserve"> 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manj</w:t>
      </w:r>
      <w:r w:rsidRPr="002F7CAF">
        <w:rPr>
          <w:rFonts w:ascii="Arial" w:hAnsi="Arial" w:cs="Arial"/>
          <w:i w:val="0"/>
          <w:sz w:val="18"/>
          <w:szCs w:val="18"/>
        </w:rPr>
        <w:t xml:space="preserve"> podizvajalcev</w:t>
      </w:r>
      <w:r w:rsidR="00312524">
        <w:rPr>
          <w:rFonts w:ascii="Arial" w:hAnsi="Arial" w:cs="Arial"/>
          <w:i w:val="0"/>
          <w:sz w:val="18"/>
          <w:szCs w:val="18"/>
          <w:lang w:val="sl-SI"/>
        </w:rPr>
        <w:t xml:space="preserve"> 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</w:t>
      </w:r>
      <w:r w:rsidR="00312524">
        <w:rPr>
          <w:rFonts w:ascii="Arial" w:hAnsi="Arial" w:cs="Arial"/>
          <w:i w:val="0"/>
          <w:sz w:val="18"/>
          <w:szCs w:val="18"/>
          <w:lang w:val="sl-SI"/>
        </w:rPr>
        <w:t xml:space="preserve"> 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so</w:t>
      </w:r>
      <w:r w:rsidR="00C017EC">
        <w:rPr>
          <w:rFonts w:ascii="Arial" w:hAnsi="Arial" w:cs="Arial"/>
          <w:i w:val="0"/>
          <w:sz w:val="18"/>
          <w:szCs w:val="18"/>
          <w:lang w:val="sl-SI"/>
        </w:rPr>
        <w:t>kandidatov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2F7CAF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>prilagodi (doda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oz. odvzame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podpisne vrstice)</w:t>
      </w:r>
      <w:r w:rsidRPr="002F7CAF">
        <w:rPr>
          <w:rFonts w:ascii="Arial" w:hAnsi="Arial" w:cs="Arial"/>
          <w:i w:val="0"/>
          <w:sz w:val="18"/>
          <w:szCs w:val="18"/>
        </w:rPr>
        <w:t>.</w:t>
      </w:r>
    </w:p>
    <w:p w14:paraId="35804FD2" w14:textId="1E8DDC41" w:rsidR="00ED5254" w:rsidRPr="002F7CAF" w:rsidRDefault="00B74AE2" w:rsidP="00620ADD">
      <w:pPr>
        <w:pStyle w:val="Pripombabesedilo"/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2F7CAF">
        <w:rPr>
          <w:sz w:val="18"/>
          <w:szCs w:val="18"/>
          <w:lang w:eastAsia="x-none"/>
        </w:rPr>
        <w:t xml:space="preserve">Podizvajalci </w:t>
      </w:r>
      <w:r w:rsidR="00AD6FF6" w:rsidRPr="002F7CAF">
        <w:rPr>
          <w:sz w:val="18"/>
          <w:szCs w:val="18"/>
          <w:lang w:eastAsia="x-none"/>
        </w:rPr>
        <w:t>in so</w:t>
      </w:r>
      <w:r w:rsidR="00C017EC">
        <w:rPr>
          <w:sz w:val="18"/>
          <w:szCs w:val="18"/>
          <w:lang w:eastAsia="x-none"/>
        </w:rPr>
        <w:t>kandidati</w:t>
      </w:r>
      <w:r w:rsidR="00AD6FF6" w:rsidRPr="002F7CAF">
        <w:rPr>
          <w:sz w:val="18"/>
          <w:szCs w:val="18"/>
          <w:lang w:eastAsia="x-none"/>
        </w:rPr>
        <w:t xml:space="preserve"> </w:t>
      </w:r>
      <w:r w:rsidRPr="002F7CAF">
        <w:rPr>
          <w:sz w:val="18"/>
          <w:szCs w:val="18"/>
          <w:lang w:eastAsia="x-none"/>
        </w:rPr>
        <w:t>se v petem stolpcu izrečejo glede n</w:t>
      </w:r>
      <w:r w:rsidR="00F82D78" w:rsidRPr="002F7CAF">
        <w:rPr>
          <w:sz w:val="18"/>
          <w:szCs w:val="18"/>
          <w:lang w:eastAsia="x-none"/>
        </w:rPr>
        <w:t xml:space="preserve">ačina </w:t>
      </w:r>
      <w:r w:rsidRPr="002F7CAF">
        <w:rPr>
          <w:sz w:val="18"/>
          <w:szCs w:val="18"/>
          <w:lang w:eastAsia="x-none"/>
        </w:rPr>
        <w:t>plačila (posredno ali neposredno)</w:t>
      </w:r>
      <w:r w:rsidR="00F82D78" w:rsidRPr="002F7CAF">
        <w:rPr>
          <w:sz w:val="18"/>
          <w:szCs w:val="18"/>
          <w:lang w:eastAsia="x-none"/>
        </w:rPr>
        <w:t xml:space="preserve">. </w:t>
      </w:r>
    </w:p>
    <w:p w14:paraId="2B2BE613" w14:textId="7CC3C3EC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</w:t>
      </w:r>
      <w:r w:rsidR="00AD6FF6" w:rsidRPr="002F7CAF">
        <w:rPr>
          <w:rFonts w:cs="Arial"/>
          <w:b/>
          <w:bCs/>
          <w:sz w:val="18"/>
          <w:szCs w:val="18"/>
        </w:rPr>
        <w:t xml:space="preserve"> in</w:t>
      </w:r>
      <w:r w:rsidR="00312524">
        <w:rPr>
          <w:rFonts w:cs="Arial"/>
          <w:b/>
          <w:bCs/>
          <w:sz w:val="18"/>
          <w:szCs w:val="18"/>
        </w:rPr>
        <w:t xml:space="preserve"> </w:t>
      </w:r>
      <w:r w:rsidR="00AD6FF6" w:rsidRPr="002F7CAF">
        <w:rPr>
          <w:rFonts w:cs="Arial"/>
          <w:b/>
          <w:bCs/>
          <w:sz w:val="18"/>
          <w:szCs w:val="18"/>
        </w:rPr>
        <w:t>/</w:t>
      </w:r>
      <w:r w:rsidR="00312524">
        <w:rPr>
          <w:rFonts w:cs="Arial"/>
          <w:b/>
          <w:bCs/>
          <w:sz w:val="18"/>
          <w:szCs w:val="18"/>
        </w:rPr>
        <w:t xml:space="preserve"> </w:t>
      </w:r>
      <w:r w:rsidR="00AD6FF6" w:rsidRPr="002F7CAF">
        <w:rPr>
          <w:rFonts w:cs="Arial"/>
          <w:b/>
          <w:bCs/>
          <w:sz w:val="18"/>
          <w:szCs w:val="18"/>
        </w:rPr>
        <w:t>ali so</w:t>
      </w:r>
      <w:r w:rsidR="00C017EC">
        <w:rPr>
          <w:rFonts w:cs="Arial"/>
          <w:b/>
          <w:bCs/>
          <w:sz w:val="18"/>
          <w:szCs w:val="18"/>
        </w:rPr>
        <w:t>kandidata</w:t>
      </w:r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C017EC">
        <w:rPr>
          <w:rFonts w:cs="Arial"/>
          <w:sz w:val="18"/>
          <w:szCs w:val="18"/>
        </w:rPr>
        <w:t>dobavitelja</w:t>
      </w:r>
      <w:r w:rsidRPr="002F7CAF">
        <w:rPr>
          <w:rFonts w:cs="Arial"/>
          <w:sz w:val="18"/>
          <w:szCs w:val="18"/>
        </w:rPr>
        <w:t xml:space="preserve"> (</w:t>
      </w:r>
      <w:r w:rsidR="00C017EC">
        <w:rPr>
          <w:rFonts w:cs="Arial"/>
          <w:sz w:val="18"/>
          <w:szCs w:val="18"/>
        </w:rPr>
        <w:t xml:space="preserve">kandidata oz. </w:t>
      </w:r>
      <w:r w:rsidRPr="002F7CAF">
        <w:rPr>
          <w:rFonts w:cs="Arial"/>
          <w:sz w:val="18"/>
          <w:szCs w:val="18"/>
        </w:rPr>
        <w:t>ponudnika, pri katerem nastopamo kot podizvajalec</w:t>
      </w:r>
      <w:r w:rsidR="00AD6FF6" w:rsidRPr="002F7CAF">
        <w:rPr>
          <w:rFonts w:cs="Arial"/>
          <w:sz w:val="18"/>
          <w:szCs w:val="18"/>
        </w:rPr>
        <w:t xml:space="preserve"> in</w:t>
      </w:r>
      <w:r w:rsidR="00312524">
        <w:rPr>
          <w:rFonts w:cs="Arial"/>
          <w:sz w:val="18"/>
          <w:szCs w:val="18"/>
        </w:rPr>
        <w:t xml:space="preserve"> </w:t>
      </w:r>
      <w:r w:rsidR="00AD6FF6" w:rsidRPr="002F7CAF">
        <w:rPr>
          <w:rFonts w:cs="Arial"/>
          <w:sz w:val="18"/>
          <w:szCs w:val="18"/>
        </w:rPr>
        <w:t>/</w:t>
      </w:r>
      <w:r w:rsidR="00312524">
        <w:rPr>
          <w:rFonts w:cs="Arial"/>
          <w:sz w:val="18"/>
          <w:szCs w:val="18"/>
        </w:rPr>
        <w:t xml:space="preserve"> </w:t>
      </w:r>
      <w:r w:rsidR="00AD6FF6" w:rsidRPr="002F7CAF">
        <w:rPr>
          <w:rFonts w:cs="Arial"/>
          <w:sz w:val="18"/>
          <w:szCs w:val="18"/>
        </w:rPr>
        <w:t>ali s</w:t>
      </w:r>
      <w:r w:rsidR="00C017EC">
        <w:rPr>
          <w:rFonts w:cs="Arial"/>
          <w:sz w:val="18"/>
          <w:szCs w:val="18"/>
        </w:rPr>
        <w:t>okandidat</w:t>
      </w:r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C017EC">
        <w:rPr>
          <w:rFonts w:cs="Arial"/>
          <w:sz w:val="18"/>
          <w:szCs w:val="18"/>
        </w:rPr>
        <w:t xml:space="preserve">dobavitelj </w:t>
      </w:r>
      <w:r w:rsidRPr="002F7CAF">
        <w:rPr>
          <w:rFonts w:cs="Arial"/>
          <w:sz w:val="18"/>
          <w:szCs w:val="18"/>
        </w:rPr>
        <w:t>in bodo priloga računu, ki jo bo naročniku</w:t>
      </w:r>
      <w:r w:rsidR="006023D1">
        <w:rPr>
          <w:rFonts w:cs="Arial"/>
          <w:sz w:val="18"/>
          <w:szCs w:val="18"/>
        </w:rPr>
        <w:t xml:space="preserve"> (kupcu)</w:t>
      </w:r>
      <w:r w:rsidRPr="002F7CAF">
        <w:rPr>
          <w:rFonts w:cs="Arial"/>
          <w:sz w:val="18"/>
          <w:szCs w:val="18"/>
        </w:rPr>
        <w:t xml:space="preserve"> izstavil </w:t>
      </w:r>
      <w:r w:rsidR="00C017EC">
        <w:rPr>
          <w:rFonts w:cs="Arial"/>
          <w:sz w:val="18"/>
          <w:szCs w:val="18"/>
        </w:rPr>
        <w:t>dobavitelj</w:t>
      </w:r>
      <w:r w:rsidRPr="002F7CAF">
        <w:rPr>
          <w:rFonts w:cs="Arial"/>
          <w:sz w:val="18"/>
          <w:szCs w:val="18"/>
        </w:rPr>
        <w:t>.</w:t>
      </w:r>
    </w:p>
    <w:p w14:paraId="4AFE9849" w14:textId="77777777" w:rsidR="006E3BD2" w:rsidRDefault="006E3BD2" w:rsidP="53241361">
      <w:pPr>
        <w:pStyle w:val="Telobesedila"/>
        <w:spacing w:after="120"/>
        <w:rPr>
          <w:rFonts w:cs="Arial"/>
          <w:i/>
          <w:iCs/>
          <w:sz w:val="20"/>
        </w:rPr>
      </w:pPr>
    </w:p>
    <w:p w14:paraId="1682EE6D" w14:textId="30E0E908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 xml:space="preserve">estavni del in priloga </w:t>
      </w:r>
      <w:r w:rsidR="006E3BD2">
        <w:rPr>
          <w:rFonts w:cs="Arial"/>
          <w:i/>
          <w:iCs/>
          <w:sz w:val="20"/>
        </w:rPr>
        <w:t>prijave</w:t>
      </w:r>
      <w:r w:rsidR="00D13D2A">
        <w:rPr>
          <w:rFonts w:cs="Arial"/>
          <w:i/>
          <w:iCs/>
          <w:sz w:val="20"/>
        </w:rPr>
        <w:t xml:space="preserve"> in ponudb po posameznih naročilih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85566" w14:textId="77777777" w:rsidR="00233549" w:rsidRDefault="00233549">
      <w:r>
        <w:separator/>
      </w:r>
    </w:p>
  </w:endnote>
  <w:endnote w:type="continuationSeparator" w:id="0">
    <w:p w14:paraId="06F70A7B" w14:textId="77777777" w:rsidR="00233549" w:rsidRDefault="00233549">
      <w:r>
        <w:continuationSeparator/>
      </w:r>
    </w:p>
  </w:endnote>
  <w:endnote w:type="continuationNotice" w:id="1">
    <w:p w14:paraId="666DB78E" w14:textId="77777777" w:rsidR="00233549" w:rsidRDefault="002335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98C0" w14:textId="3B4CCB42" w:rsidR="00620ADD" w:rsidRPr="00001218" w:rsidRDefault="00620ADD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EA86F" w14:textId="77777777" w:rsidR="00620ADD" w:rsidRDefault="00620ADD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620ADD" w:rsidRPr="00A1445A" w14:paraId="574CCB0D" w14:textId="77777777" w:rsidTr="008B6D76">
      <w:tc>
        <w:tcPr>
          <w:tcW w:w="4605" w:type="dxa"/>
        </w:tcPr>
        <w:p w14:paraId="67290ED3" w14:textId="2430E1F6" w:rsidR="00620ADD" w:rsidRPr="005A785E" w:rsidRDefault="00620ADD" w:rsidP="002618E0">
          <w:pPr>
            <w:rPr>
              <w:noProof/>
            </w:rPr>
          </w:pPr>
        </w:p>
      </w:tc>
      <w:tc>
        <w:tcPr>
          <w:tcW w:w="9640" w:type="dxa"/>
        </w:tcPr>
        <w:p w14:paraId="2D2AA01A" w14:textId="52E7B28E" w:rsidR="00620ADD" w:rsidRPr="00A1445A" w:rsidRDefault="00620ADD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620ADD" w:rsidRPr="00FC6CF0" w:rsidRDefault="00620ADD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84627" w14:textId="77777777" w:rsidR="00233549" w:rsidRDefault="00233549">
      <w:r>
        <w:separator/>
      </w:r>
    </w:p>
  </w:footnote>
  <w:footnote w:type="continuationSeparator" w:id="0">
    <w:p w14:paraId="7FE8292F" w14:textId="77777777" w:rsidR="00233549" w:rsidRDefault="00233549">
      <w:r>
        <w:continuationSeparator/>
      </w:r>
    </w:p>
  </w:footnote>
  <w:footnote w:type="continuationNotice" w:id="1">
    <w:p w14:paraId="57B0CCF7" w14:textId="77777777" w:rsidR="00233549" w:rsidRDefault="002335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620ADD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</w:tcPr>
        <w:p w14:paraId="5E729814" w14:textId="77777777" w:rsidR="00620ADD" w:rsidRPr="00A04B00" w:rsidRDefault="00620ADD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620ADD" w:rsidRPr="00A04B00" w:rsidRDefault="00620ADD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620ADD" w:rsidRPr="00A04B00" w:rsidRDefault="00620AD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620ADD" w:rsidRPr="00C0552D" w:rsidRDefault="00620ADD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2F9A3DB" w14:textId="77777777" w:rsidR="00620ADD" w:rsidRPr="00C0552D" w:rsidRDefault="00620AD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</w:tcPr>
        <w:p w14:paraId="1E0FEF5D" w14:textId="77777777" w:rsidR="00620ADD" w:rsidRPr="00A1445A" w:rsidRDefault="00620ADD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vAlign w:val="bottom"/>
        </w:tcPr>
        <w:p w14:paraId="645E7E5A" w14:textId="77777777" w:rsidR="00620ADD" w:rsidRDefault="00620ADD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620ADD" w:rsidRPr="00A1445A" w:rsidRDefault="00620AD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620ADD" w:rsidRPr="00A1445A" w:rsidRDefault="00620AD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620AD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</w:tcPr>
        <w:p w14:paraId="1756DEEE" w14:textId="5C389448" w:rsidR="00620ADD" w:rsidRPr="00531D88" w:rsidRDefault="00620ADD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E5DCD">
            <w:rPr>
              <w:rFonts w:cs="Arial"/>
              <w:color w:val="000000"/>
              <w:sz w:val="16"/>
              <w:szCs w:val="16"/>
            </w:rPr>
            <w:t>OMEJENI POSTOPEK Z VZPOSTAVITVIJO DNS</w:t>
          </w:r>
        </w:p>
      </w:tc>
      <w:tc>
        <w:tcPr>
          <w:tcW w:w="7797" w:type="dxa"/>
          <w:tcBorders>
            <w:top w:val="single" w:sz="4" w:space="0" w:color="auto"/>
          </w:tcBorders>
        </w:tcPr>
        <w:p w14:paraId="7AB31577" w14:textId="77777777" w:rsidR="00620ADD" w:rsidRPr="00531D88" w:rsidRDefault="00620AD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14:paraId="434B8199" w14:textId="02AEC993" w:rsidR="00620ADD" w:rsidRPr="00531D88" w:rsidRDefault="00620ADD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</w:tbl>
  <w:p w14:paraId="19511EBD" w14:textId="77777777" w:rsidR="00620ADD" w:rsidRPr="00FC6CF0" w:rsidRDefault="00620ADD" w:rsidP="00001218">
    <w:pPr>
      <w:pStyle w:val="Glava"/>
      <w:rPr>
        <w:rFonts w:cs="Arial"/>
        <w:sz w:val="2"/>
        <w:szCs w:val="2"/>
      </w:rPr>
    </w:pPr>
  </w:p>
  <w:p w14:paraId="5814F1FB" w14:textId="77777777" w:rsidR="00620ADD" w:rsidRPr="00FC6CF0" w:rsidRDefault="00620ADD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3227325">
    <w:abstractNumId w:val="4"/>
  </w:num>
  <w:num w:numId="2" w16cid:durableId="736516578">
    <w:abstractNumId w:val="6"/>
  </w:num>
  <w:num w:numId="3" w16cid:durableId="459615655">
    <w:abstractNumId w:val="3"/>
  </w:num>
  <w:num w:numId="4" w16cid:durableId="963657598">
    <w:abstractNumId w:val="1"/>
  </w:num>
  <w:num w:numId="5" w16cid:durableId="1124933288">
    <w:abstractNumId w:val="5"/>
  </w:num>
  <w:num w:numId="6" w16cid:durableId="1804693889">
    <w:abstractNumId w:val="0"/>
  </w:num>
  <w:num w:numId="7" w16cid:durableId="135152181">
    <w:abstractNumId w:val="9"/>
  </w:num>
  <w:num w:numId="8" w16cid:durableId="573861545">
    <w:abstractNumId w:val="7"/>
  </w:num>
  <w:num w:numId="9" w16cid:durableId="2037465172">
    <w:abstractNumId w:val="2"/>
  </w:num>
  <w:num w:numId="10" w16cid:durableId="11669001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0BD8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354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40B6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2524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A36AC"/>
    <w:rsid w:val="003B36FC"/>
    <w:rsid w:val="003C0B6A"/>
    <w:rsid w:val="003C485B"/>
    <w:rsid w:val="003D0D5D"/>
    <w:rsid w:val="003D1272"/>
    <w:rsid w:val="003D7711"/>
    <w:rsid w:val="003E1A38"/>
    <w:rsid w:val="003E2B83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236C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241F"/>
    <w:rsid w:val="005F638A"/>
    <w:rsid w:val="005F751D"/>
    <w:rsid w:val="006023D1"/>
    <w:rsid w:val="006109EB"/>
    <w:rsid w:val="006110C9"/>
    <w:rsid w:val="0061133D"/>
    <w:rsid w:val="00612663"/>
    <w:rsid w:val="006130D4"/>
    <w:rsid w:val="00614260"/>
    <w:rsid w:val="006163B7"/>
    <w:rsid w:val="00620ADD"/>
    <w:rsid w:val="00630665"/>
    <w:rsid w:val="006315C1"/>
    <w:rsid w:val="0065152F"/>
    <w:rsid w:val="00652A92"/>
    <w:rsid w:val="00662D8F"/>
    <w:rsid w:val="0066332D"/>
    <w:rsid w:val="00670A28"/>
    <w:rsid w:val="00670D1D"/>
    <w:rsid w:val="00695AB6"/>
    <w:rsid w:val="006C6C86"/>
    <w:rsid w:val="006D42E9"/>
    <w:rsid w:val="006D59F7"/>
    <w:rsid w:val="006E321C"/>
    <w:rsid w:val="006E377F"/>
    <w:rsid w:val="006E3BD2"/>
    <w:rsid w:val="006F44F5"/>
    <w:rsid w:val="006F758E"/>
    <w:rsid w:val="007033C0"/>
    <w:rsid w:val="00712C8C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559E"/>
    <w:rsid w:val="00861E18"/>
    <w:rsid w:val="00882006"/>
    <w:rsid w:val="00886D8E"/>
    <w:rsid w:val="00895F3B"/>
    <w:rsid w:val="008A757F"/>
    <w:rsid w:val="008B25C9"/>
    <w:rsid w:val="008B362C"/>
    <w:rsid w:val="008B4610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181A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3F36"/>
    <w:rsid w:val="00AD6FF6"/>
    <w:rsid w:val="00AE48D5"/>
    <w:rsid w:val="00AF0AD6"/>
    <w:rsid w:val="00AF4886"/>
    <w:rsid w:val="00B021F9"/>
    <w:rsid w:val="00B14E3F"/>
    <w:rsid w:val="00B16979"/>
    <w:rsid w:val="00B16ECF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77D36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337"/>
    <w:rsid w:val="00BE655C"/>
    <w:rsid w:val="00BE6AEE"/>
    <w:rsid w:val="00BF264E"/>
    <w:rsid w:val="00BF78A7"/>
    <w:rsid w:val="00C017EC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13D2A"/>
    <w:rsid w:val="00D2343D"/>
    <w:rsid w:val="00D278D4"/>
    <w:rsid w:val="00D317EE"/>
    <w:rsid w:val="00D31B02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00FF4D7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AE48D5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0" ma:contentTypeDescription="Ustvari nov dokument." ma:contentTypeScope="" ma:versionID="b2e64b60c450af089d7048d15eea3d6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d232947e5801d924d243812cf869fd8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13B33D46-0B6A-4425-97A0-0D55EFACA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28745D-DFA3-44EE-87F7-8E0A79A37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0</TotalTime>
  <Pages>1</Pages>
  <Words>249</Words>
  <Characters>1422</Characters>
  <Application>Microsoft Office Word</Application>
  <DocSecurity>4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2</cp:revision>
  <cp:lastPrinted>2026-09-11T09:29:00Z</cp:lastPrinted>
  <dcterms:created xsi:type="dcterms:W3CDTF">2026-09-11T09:29:00Z</dcterms:created>
  <dcterms:modified xsi:type="dcterms:W3CDTF">2026-09-11T09:29:00Z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